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AB4D27" w14:paraId="301D6C1F" w14:textId="77777777" w:rsidTr="005077BF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5D30949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8228B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64F1ECFC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AB4D27" w14:paraId="56364FA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3C99C4D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E3B46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3DB4A54D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AB4D27" w14:paraId="1775300D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C9A2A28" w14:textId="434FA4A6" w:rsidR="00135230" w:rsidRPr="00AB4D27" w:rsidRDefault="004D7A8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15029BB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B5DC5AC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35230" w:rsidRPr="00AB4D27" w14:paraId="190BAB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5C13107" w14:textId="651BA0E4" w:rsidR="00135230" w:rsidRPr="00AB4D27" w:rsidRDefault="004D7A8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8285E6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D57B6C7" w14:textId="77777777" w:rsidR="00135230" w:rsidRPr="00AB4D27" w:rsidRDefault="00580EF6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A70B6" w:rsidRPr="00AB4D27" w14:paraId="36F4D94E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DD91E1E" w14:textId="77F3249C" w:rsidR="000A70B6" w:rsidRPr="00AB4D27" w:rsidRDefault="004D7A8F" w:rsidP="000A70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6565C7" w14:textId="77777777" w:rsidR="000A70B6" w:rsidRPr="00AB4D27" w:rsidRDefault="000A70B6" w:rsidP="000A70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5FE46F3" w14:textId="77777777" w:rsidR="000A70B6" w:rsidRPr="00AB4D27" w:rsidRDefault="000A70B6" w:rsidP="000A70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4D42" w:rsidRPr="00AB4D27" w14:paraId="25B4699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A415715" w14:textId="0270066B" w:rsidR="00314D42" w:rsidRPr="00AB4D27" w:rsidRDefault="004D7A8F" w:rsidP="00314D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B6A0FC" w14:textId="77777777" w:rsidR="00314D42" w:rsidRPr="00AB4D27" w:rsidRDefault="00314D42" w:rsidP="00314D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44AD403" w14:textId="77777777" w:rsidR="00314D42" w:rsidRPr="00AB4D27" w:rsidRDefault="00234BBD" w:rsidP="00314D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4BBD" w:rsidRPr="00AB4D27" w14:paraId="5E8EEB6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5434196" w14:textId="02889B54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37E3C5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29D2F6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34BBD" w:rsidRPr="00AB4D27" w14:paraId="0CDBCD9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E9A590" w14:textId="66BAB362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81424E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2D97EA2" w14:textId="00E6C10F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234BBD" w:rsidRPr="00AB4D27" w14:paraId="33D30797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76AF14B" w14:textId="1E480E04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B7C97A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01B91122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34BBD" w:rsidRPr="00AB4D27" w14:paraId="0E6577E8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41D6F536" w14:textId="5B074B25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8A02CA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3F99E7FC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34BBD" w:rsidRPr="00AB4D27" w14:paraId="0EBF6759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5B5AC16" w14:textId="2D5DF25F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97B9AA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28BA50ED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234BBD" w:rsidRPr="00AB4D27" w14:paraId="1E8E972B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EC6D3D" w14:textId="105291E5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C27A7F0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68624F71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234BBD" w:rsidRPr="00AB4D27" w14:paraId="21B26A2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49FC6C" w14:textId="4B17459A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465B718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D2DD0DC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34BBD" w:rsidRPr="00AB4D27" w14:paraId="3089CD3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49F3907" w14:textId="2354E43A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B5B99BB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425931F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34BBD" w:rsidRPr="00AB4D27" w14:paraId="6426516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192F00E" w14:textId="67A23865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D101596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1906CB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34BBD" w:rsidRPr="00AB4D27" w14:paraId="5B7A65E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D0E4E23" w14:textId="503CD0DC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8D86D82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1EDD112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234BBD" w:rsidRPr="00AB4D27" w14:paraId="4F6CBD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1A3F18A" w14:textId="2DF7FBD5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975EB77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D6EDC8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34BBD" w:rsidRPr="00AB4D27" w14:paraId="42287D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9ACD848" w14:textId="173D64B3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6F208BE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5E46188B" w14:textId="16476018" w:rsidR="00234BBD" w:rsidRPr="00AB4D27" w:rsidRDefault="00055418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="00234BBD"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234BBD" w:rsidRPr="00AB4D27" w14:paraId="4FDD0C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6577B79" w14:textId="53081833" w:rsidR="00234BBD" w:rsidRPr="00AB4D27" w:rsidRDefault="004D7A8F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5288D0E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FB7F91F" w14:textId="77777777" w:rsidR="00234BBD" w:rsidRPr="00AB4D27" w:rsidRDefault="00234BBD" w:rsidP="00234B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40981" w:rsidRPr="00AB4D27" w14:paraId="2465389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E339115" w14:textId="7B7B7439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B51D5C1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822229" w14:textId="1C439C7E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40981" w:rsidRPr="00AB4D27" w14:paraId="17BC7AE3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A38CD73" w14:textId="7EFBECE2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02E9163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58C704A" w14:textId="24708B9D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40981" w:rsidRPr="00AB4D27" w14:paraId="1E551B64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4C30C30" w14:textId="27C2419D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9B77058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D5DB0D1" w14:textId="43FDB8EE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740981" w:rsidRPr="00AB4D27" w14:paraId="3B57A0DE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4208A086" w14:textId="7E104D14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002FC4F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6D965569" w14:textId="287ADD5F" w:rsidR="00740981" w:rsidRPr="00740981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4098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40981" w:rsidRPr="00AB4D27" w14:paraId="40EABE2E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C34B14" w14:textId="144AD006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E23FD5A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5BB63A6" w14:textId="5A0F4EC8" w:rsidR="00740981" w:rsidRPr="00AB4D27" w:rsidRDefault="00740981" w:rsidP="007409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40981" w:rsidRPr="00AB4D27" w14:paraId="3DA7331C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88ED39D" w14:textId="0915ACCB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A58ECE6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0851C9A" w14:textId="3FA70014" w:rsidR="00740981" w:rsidRPr="00AB4D27" w:rsidRDefault="00740981" w:rsidP="007409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40981" w:rsidRPr="00AB4D27" w14:paraId="6A68E5B7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2609A0E" w14:textId="5EC234E3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F02DF9A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C4912F5" w14:textId="25928D75" w:rsidR="00740981" w:rsidRPr="00740981" w:rsidRDefault="00740981" w:rsidP="007409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0981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40981" w:rsidRPr="00AB4D27" w14:paraId="757BA86C" w14:textId="77777777" w:rsidTr="005F49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5419DD5" w14:textId="0F100BBD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150D3FD" w14:textId="77777777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4E1620F" w14:textId="3ECC62B9" w:rsidR="00740981" w:rsidRPr="00AB4D27" w:rsidRDefault="00740981" w:rsidP="007409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F44F78C" w14:textId="04BADC1B" w:rsidR="00135230" w:rsidRPr="00AB4D27" w:rsidRDefault="00135230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63D96104" w14:textId="77777777" w:rsidR="000428F8" w:rsidRPr="00AB4D27" w:rsidRDefault="00135230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br w:type="page"/>
      </w:r>
      <w:r w:rsidR="000428F8" w:rsidRPr="00AB4D2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56BC845" w14:textId="77777777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32EED589" w14:textId="5068F7EB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21EEE" w:rsidRPr="00AB4D27">
        <w:rPr>
          <w:rFonts w:ascii="Angsana New" w:hAnsi="Angsana New"/>
          <w:sz w:val="30"/>
          <w:szCs w:val="30"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23</w:t>
      </w:r>
      <w:r w:rsidR="001B344F" w:rsidRPr="00AB4D27">
        <w:rPr>
          <w:rFonts w:ascii="Angsana New" w:hAnsi="Angsana New"/>
          <w:sz w:val="30"/>
          <w:szCs w:val="30"/>
        </w:rPr>
        <w:t xml:space="preserve"> </w:t>
      </w:r>
      <w:r w:rsidR="001B344F" w:rsidRPr="00AB4D27">
        <w:rPr>
          <w:rFonts w:ascii="Angsana New" w:hAnsi="Angsana New" w:hint="cs"/>
          <w:sz w:val="30"/>
          <w:szCs w:val="30"/>
          <w:cs/>
        </w:rPr>
        <w:t>กุมภาพันธ์</w:t>
      </w:r>
      <w:r w:rsidR="00D21EEE" w:rsidRPr="00AB4D27">
        <w:rPr>
          <w:rFonts w:ascii="Angsana New" w:hAnsi="Angsana New"/>
          <w:sz w:val="30"/>
          <w:szCs w:val="30"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2565</w:t>
      </w:r>
    </w:p>
    <w:p w14:paraId="0F82B3C7" w14:textId="77777777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243785F4" w14:textId="77777777" w:rsidR="0009267B" w:rsidRPr="00AB4D27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1A9F03" w14:textId="77777777" w:rsidR="00C870E9" w:rsidRPr="00AB4D27" w:rsidRDefault="00C870E9" w:rsidP="00C870E9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7552E07F" w14:textId="24F424D7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บริษัท ซิมโฟนี่ คอมมูนิเคชั่น จำกัด (มหาชน)  “บริษัท”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โดยมีที่อยู่จดทะเบียนของบริษัทตั้งอยู่เลขที่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123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 ตึกซันทาวเวอร์ส อาคารบี ชั้น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35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>-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37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ถนนวิภาวดีรังสิต แขวงจอมพล</w:t>
      </w:r>
      <w:r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เขตจตุจักร กรุงเทพมหานคร</w:t>
      </w:r>
    </w:p>
    <w:p w14:paraId="077B6100" w14:textId="77777777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2344FB91" w14:textId="47000A30" w:rsidR="005423FA" w:rsidRPr="00AB4D27" w:rsidRDefault="005D701E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ในระหว่างปีได้แก่ 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>TIME dot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>C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>om International Sdn. Bhd.</w:t>
      </w:r>
      <w:r w:rsidR="005423FA"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21EEE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(ถือหุ้นร้อยละ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46</w:t>
      </w:r>
      <w:r w:rsidR="00E304DC" w:rsidRPr="00AB4D27">
        <w:rPr>
          <w:rFonts w:ascii="Angsana New" w:hAnsi="Angsana New"/>
          <w:sz w:val="30"/>
          <w:szCs w:val="30"/>
          <w:lang w:eastAsia="x-none"/>
        </w:rPr>
        <w:t>.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84</w:t>
      </w:r>
      <w:r w:rsidR="00D21EEE" w:rsidRPr="00AB4D27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>ซึ่งเป็นนิติบุคคลที่จัดตั้งขึ้นในประเทศมาเลเซีย</w:t>
      </w:r>
    </w:p>
    <w:p w14:paraId="2873B6DB" w14:textId="77777777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7A3AA67A" w14:textId="45EB052A" w:rsidR="00C870E9" w:rsidRPr="00AB4D27" w:rsidRDefault="00C870E9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บริษัทและกลุ่มบริษัทดำเนินธุรกิจหลักเกี่ยวกับการให้บริการให้เช่าวงจรสื่อสัญญาณความเร็วสูง </w:t>
      </w:r>
      <w:r w:rsidR="00322995" w:rsidRPr="00AB4D27">
        <w:rPr>
          <w:rFonts w:ascii="Angsana New" w:hAnsi="Angsana New" w:hint="cs"/>
          <w:sz w:val="30"/>
          <w:szCs w:val="30"/>
          <w:cs/>
          <w:lang w:eastAsia="x-none"/>
        </w:rPr>
        <w:t>โดย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รายละเอียดของบริษัทย่อย ณ วันที่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31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2564</w:t>
      </w:r>
      <w:r w:rsidR="00147A9A"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147A9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และ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2563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ได้เปิดเผยไว้ในหมายเหตุข้อ </w:t>
      </w:r>
      <w:r w:rsidR="004D7A8F" w:rsidRPr="008B5F5D">
        <w:rPr>
          <w:rFonts w:ascii="Angsana New" w:hAnsi="Angsana New"/>
          <w:sz w:val="30"/>
          <w:szCs w:val="30"/>
          <w:lang w:eastAsia="x-none"/>
        </w:rPr>
        <w:t>7</w:t>
      </w:r>
    </w:p>
    <w:p w14:paraId="37119BFE" w14:textId="77777777" w:rsidR="00C870E9" w:rsidRPr="00AB4D27" w:rsidRDefault="00C870E9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399A3AE9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บริษัทได้รับใบอนุญาตจากคณะกรรมการกิจการกระจายเสียง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Pr="00AB4D27">
        <w:rPr>
          <w:rFonts w:ascii="Angsana New" w:hAnsi="Angsana New"/>
          <w:sz w:val="30"/>
          <w:szCs w:val="30"/>
        </w:rPr>
        <w:t>“</w:t>
      </w:r>
      <w:r w:rsidRPr="00AB4D27">
        <w:rPr>
          <w:rFonts w:ascii="Angsana New" w:hAnsi="Angsana New"/>
          <w:sz w:val="30"/>
          <w:szCs w:val="30"/>
          <w:cs/>
        </w:rPr>
        <w:t>กสทช.</w:t>
      </w:r>
      <w:r w:rsidRPr="00AB4D27">
        <w:rPr>
          <w:rFonts w:ascii="Angsana New" w:hAnsi="Angsana New"/>
          <w:sz w:val="30"/>
          <w:szCs w:val="30"/>
        </w:rPr>
        <w:t>”</w:t>
      </w:r>
      <w:r w:rsidRPr="00AB4D27">
        <w:rPr>
          <w:rFonts w:ascii="Angsana New" w:hAnsi="Angsana New"/>
          <w:sz w:val="30"/>
          <w:szCs w:val="30"/>
          <w:cs/>
        </w:rPr>
        <w:t>) เพื่อให้บริการโทรคมนาคม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ดังนี้</w:t>
      </w:r>
    </w:p>
    <w:p w14:paraId="6CD2DC1A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320"/>
        <w:gridCol w:w="1710"/>
        <w:gridCol w:w="1530"/>
        <w:gridCol w:w="1710"/>
      </w:tblGrid>
      <w:tr w:rsidR="00C870E9" w:rsidRPr="00AB4D27" w14:paraId="5DDFE9E0" w14:textId="77777777" w:rsidTr="00822E73">
        <w:tc>
          <w:tcPr>
            <w:tcW w:w="4320" w:type="dxa"/>
            <w:shd w:val="clear" w:color="auto" w:fill="auto"/>
            <w:vAlign w:val="bottom"/>
          </w:tcPr>
          <w:p w14:paraId="7052BB04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ประเภทใบอนุญาต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DD861C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วันที่ได้รับอนุญาต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EAB2D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วันที่ใบอนุญาตหมดอายุ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9B05E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วันเปลี่ยนใบอนุญาต</w:t>
            </w:r>
          </w:p>
        </w:tc>
      </w:tr>
      <w:tr w:rsidR="00C870E9" w:rsidRPr="00AB4D27" w14:paraId="6C1307C4" w14:textId="77777777" w:rsidTr="00822E73">
        <w:tc>
          <w:tcPr>
            <w:tcW w:w="4320" w:type="dxa"/>
            <w:shd w:val="clear" w:color="auto" w:fill="auto"/>
          </w:tcPr>
          <w:p w14:paraId="721C2D82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710" w:type="dxa"/>
            <w:shd w:val="clear" w:color="auto" w:fill="auto"/>
          </w:tcPr>
          <w:p w14:paraId="3E0ACD16" w14:textId="5846A9E1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2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F6A9E62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84AE3D3" w14:textId="270C72BC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31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870E9" w:rsidRPr="00AB4D27" w14:paraId="43C209E9" w14:textId="77777777" w:rsidTr="00822E73">
        <w:tc>
          <w:tcPr>
            <w:tcW w:w="4320" w:type="dxa"/>
            <w:shd w:val="clear" w:color="auto" w:fill="auto"/>
          </w:tcPr>
          <w:p w14:paraId="311DDC9F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710" w:type="dxa"/>
            <w:shd w:val="clear" w:color="auto" w:fill="auto"/>
          </w:tcPr>
          <w:p w14:paraId="61A58152" w14:textId="370F9D95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15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B4D27">
              <w:rPr>
                <w:rFonts w:ascii="Angsana New" w:hAnsi="Angsana New"/>
                <w:sz w:val="30"/>
                <w:szCs w:val="30"/>
              </w:rPr>
              <w:t>2549</w:t>
            </w:r>
          </w:p>
        </w:tc>
        <w:tc>
          <w:tcPr>
            <w:tcW w:w="1530" w:type="dxa"/>
            <w:shd w:val="clear" w:color="auto" w:fill="auto"/>
          </w:tcPr>
          <w:p w14:paraId="255F2485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E08D436" w14:textId="741DBF4B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15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B4D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870E9" w:rsidRPr="00AB4D27" w14:paraId="47C177C8" w14:textId="77777777" w:rsidTr="00822E73">
        <w:tc>
          <w:tcPr>
            <w:tcW w:w="4320" w:type="dxa"/>
            <w:shd w:val="clear" w:color="auto" w:fill="auto"/>
          </w:tcPr>
          <w:p w14:paraId="060317E0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710" w:type="dxa"/>
            <w:shd w:val="clear" w:color="auto" w:fill="auto"/>
          </w:tcPr>
          <w:p w14:paraId="3FB792E3" w14:textId="13CCB133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10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  <w:tc>
          <w:tcPr>
            <w:tcW w:w="1530" w:type="dxa"/>
            <w:shd w:val="clear" w:color="auto" w:fill="auto"/>
          </w:tcPr>
          <w:p w14:paraId="008AF63F" w14:textId="4884482D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9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shd w:val="clear" w:color="auto" w:fill="auto"/>
          </w:tcPr>
          <w:p w14:paraId="6E1571F3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1D0673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8D5EF7" w14:textId="0AF1C099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ตามประกาศคณะกรรมการกิจการกระจายเสียง กิจการโทรทัศน์ และกิจการโทรคมนาคมแห่งชาติ (กสทช.) เรื่องหลักเกณฑ์และวิธีการอนุญาตประกอบกิจการโทรคมนาคม ในราชกิจจานุเบกษา ลงวันที่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19</w:t>
      </w:r>
      <w:r w:rsidRPr="00AB4D27">
        <w:rPr>
          <w:rFonts w:ascii="Angsana New" w:hAnsi="Angsana New"/>
          <w:sz w:val="30"/>
          <w:szCs w:val="30"/>
          <w:cs/>
        </w:rPr>
        <w:t xml:space="preserve"> มีนาคม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และมติที่ประชุมของ กสทช. ครั้งที่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9</w:t>
      </w:r>
      <w:r w:rsidR="00705ECD" w:rsidRPr="00AB4D27">
        <w:rPr>
          <w:rFonts w:ascii="Angsana New" w:hAnsi="Angsana New"/>
          <w:sz w:val="30"/>
          <w:szCs w:val="30"/>
          <w:lang w:val="en-US"/>
        </w:rPr>
        <w:t>/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27</w:t>
      </w:r>
      <w:r w:rsidRPr="00AB4D2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กสทช. เห็นชอบแนวทางการปรับปรุงใบอนุญาตประกอบกิจการโทรคมนาคม ส่งผลให้มีการเปลี่ยนแปลงเงื่อนไขสำคัญบางประการ ดังนี้</w:t>
      </w:r>
    </w:p>
    <w:p w14:paraId="728106DD" w14:textId="77777777" w:rsidR="003C170D" w:rsidRPr="00AB4D27" w:rsidRDefault="003C170D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AF14405" w14:textId="77777777" w:rsidR="00C870E9" w:rsidRPr="00AB4D27" w:rsidRDefault="00C870E9" w:rsidP="00EE082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รวมการอนุญาตประกอบกิจการโทรคมนาคมและการให้บริการอินเตอร์เน็ตแบบเดียวกัน โดยให้อยู่ภายใต้ใบอนุญาตเดียวกัน</w:t>
      </w:r>
    </w:p>
    <w:p w14:paraId="74CB57D8" w14:textId="3E443DA8" w:rsidR="00C870E9" w:rsidRPr="00AB4D27" w:rsidRDefault="00C870E9" w:rsidP="00EE082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ใบอนุญาตประกอบกิจการโทรคมนาคมแบบที่หนึ่งและแบบที่สอง ให้กระทำได้ตลอดระยะเวลาที่ยังคงให้บริการ โดย กสทช. เห็นชอบให้กำหนดระยะเวลาการใช้ใบอนุญาตดังกล่าว เป็นระยะเวลา </w:t>
      </w:r>
      <w:r w:rsidR="004D7A8F" w:rsidRPr="00AB4D27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  <w:cs/>
        </w:rPr>
        <w:t xml:space="preserve"> ปี และจะดำเนินการเปลี่ยนใบอนุญาตใหม่ เมื่อผู้รับใบอนุญาตยังคงให้บริการและไม่กระทำผิดเงื่อนไขที่กำหนด</w:t>
      </w:r>
    </w:p>
    <w:p w14:paraId="37F5E61E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lastRenderedPageBreak/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14:paraId="6F89CF0F" w14:textId="77777777" w:rsidR="005423FA" w:rsidRPr="00AB4D27" w:rsidRDefault="005423FA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4D95B34" w14:textId="77777777" w:rsidR="0009267B" w:rsidRPr="00AB4D27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7E2B554" w14:textId="77777777" w:rsidR="0009267B" w:rsidRPr="00AB4D27" w:rsidRDefault="0009267B" w:rsidP="00B2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8"/>
          <w:szCs w:val="28"/>
        </w:rPr>
      </w:pPr>
    </w:p>
    <w:p w14:paraId="5F5327B0" w14:textId="4F0DA15B" w:rsidR="00723232" w:rsidRPr="00AB4D27" w:rsidRDefault="00723232" w:rsidP="0072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B4D27">
        <w:rPr>
          <w:rFonts w:ascii="Angsana New" w:hAnsi="Angsana New"/>
          <w:sz w:val="30"/>
          <w:szCs w:val="30"/>
        </w:rPr>
        <w:br/>
      </w:r>
      <w:r w:rsidRPr="00AB4D27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6172F4" w:rsidRPr="00AB4D2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58F411B9" w14:textId="7AD886FB" w:rsidR="006172F4" w:rsidRDefault="006172F4" w:rsidP="0072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9C17B05" w14:textId="006261FB" w:rsidR="007D6600" w:rsidRPr="0026587E" w:rsidRDefault="007D6600" w:rsidP="007D66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MS Mincho" w:hAnsi="Angsana New"/>
          <w:i/>
          <w:iCs/>
          <w:color w:val="0000FF"/>
          <w:sz w:val="30"/>
          <w:szCs w:val="30"/>
          <w:lang w:val="en-GB"/>
        </w:rPr>
      </w:pPr>
      <w:r w:rsidRPr="0026587E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การใช้วิจารณญาณและการประมาณการ</w:t>
      </w:r>
    </w:p>
    <w:p w14:paraId="5FBF5234" w14:textId="77777777" w:rsidR="007D6600" w:rsidRPr="00AB4D27" w:rsidRDefault="007D6600" w:rsidP="0072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294BBD0" w14:textId="3295C185" w:rsidR="0076554B" w:rsidRDefault="00D84532" w:rsidP="00B2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</w:t>
      </w:r>
      <w:r w:rsidR="00B22AF5" w:rsidRPr="00AB4D27">
        <w:rPr>
          <w:rFonts w:ascii="Angsana New" w:hAnsi="Angsana New" w:hint="cs"/>
          <w:sz w:val="30"/>
          <w:szCs w:val="30"/>
          <w:cs/>
        </w:rPr>
        <w:t>ป</w:t>
      </w:r>
    </w:p>
    <w:p w14:paraId="362DECCD" w14:textId="77777777" w:rsidR="007D6600" w:rsidRPr="00AB4D27" w:rsidRDefault="007D6600" w:rsidP="00B2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7C94A6" w14:textId="77777777" w:rsidR="007D6600" w:rsidRPr="0026587E" w:rsidRDefault="007D6600" w:rsidP="007D660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6587E">
        <w:rPr>
          <w:rFonts w:ascii="Angsana New" w:hAnsi="Angsana New"/>
          <w:sz w:val="30"/>
          <w:szCs w:val="30"/>
          <w:cs/>
        </w:rPr>
        <w:t>การใช้วิจารณญาณ</w:t>
      </w:r>
      <w:r w:rsidRPr="0026587E">
        <w:rPr>
          <w:rFonts w:ascii="Angsana New" w:hAnsi="Angsana New"/>
          <w:sz w:val="30"/>
          <w:szCs w:val="30"/>
        </w:rPr>
        <w:t xml:space="preserve"> </w:t>
      </w:r>
    </w:p>
    <w:p w14:paraId="085F7D9F" w14:textId="77777777" w:rsidR="007D6600" w:rsidRPr="0026587E" w:rsidRDefault="007D6600" w:rsidP="007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2630405" w14:textId="77777777" w:rsidR="007D6600" w:rsidRPr="0026587E" w:rsidRDefault="007D6600" w:rsidP="007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26587E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26587E">
        <w:rPr>
          <w:rFonts w:ascii="Angsana New" w:hAnsi="Angsana New"/>
          <w:sz w:val="30"/>
          <w:szCs w:val="30"/>
        </w:rPr>
        <w:t xml:space="preserve"> </w:t>
      </w:r>
      <w:r w:rsidRPr="0026587E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  <w:r w:rsidRPr="0026587E">
        <w:rPr>
          <w:rFonts w:ascii="Angsana New" w:hAnsi="Angsana New"/>
          <w:sz w:val="30"/>
          <w:szCs w:val="30"/>
        </w:rPr>
        <w:t xml:space="preserve"> </w:t>
      </w:r>
    </w:p>
    <w:p w14:paraId="3B9E03B1" w14:textId="77777777" w:rsidR="007D6600" w:rsidRPr="0026587E" w:rsidRDefault="007D6600" w:rsidP="007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7D6600" w:rsidRPr="0026587E" w14:paraId="7F6A49EB" w14:textId="77777777" w:rsidTr="007D6600">
        <w:tc>
          <w:tcPr>
            <w:tcW w:w="1890" w:type="dxa"/>
            <w:shd w:val="clear" w:color="auto" w:fill="auto"/>
          </w:tcPr>
          <w:p w14:paraId="380068E7" w14:textId="15964F5A" w:rsidR="007D6600" w:rsidRPr="00C20B98" w:rsidRDefault="006C1F26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1F26">
              <w:rPr>
                <w:rFonts w:ascii="Angsana New" w:hAnsi="Angsana New"/>
                <w:sz w:val="30"/>
                <w:szCs w:val="30"/>
              </w:rPr>
              <w:t>3</w:t>
            </w:r>
            <w:r w:rsidR="007D6600" w:rsidRPr="006C1F26">
              <w:rPr>
                <w:rFonts w:ascii="Angsana New" w:hAnsi="Angsana New"/>
                <w:sz w:val="30"/>
                <w:szCs w:val="30"/>
              </w:rPr>
              <w:t>(</w:t>
            </w:r>
            <w:r w:rsidRPr="006C1F26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7D6600" w:rsidRPr="006C1F26">
              <w:rPr>
                <w:rFonts w:ascii="Angsana New" w:hAnsi="Angsana New"/>
                <w:sz w:val="30"/>
                <w:szCs w:val="30"/>
              </w:rPr>
              <w:t>)</w:t>
            </w:r>
            <w:r w:rsidR="007D6600" w:rsidRPr="006C1F26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7D6600" w:rsidRPr="006C1F26">
              <w:rPr>
                <w:rFonts w:ascii="Angsana New" w:hAnsi="Angsana New"/>
                <w:sz w:val="30"/>
                <w:szCs w:val="30"/>
              </w:rPr>
              <w:t>1</w:t>
            </w:r>
            <w:r w:rsidRPr="006C1F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290" w:type="dxa"/>
            <w:shd w:val="clear" w:color="auto" w:fill="auto"/>
          </w:tcPr>
          <w:p w14:paraId="02C54A53" w14:textId="77777777" w:rsidR="007D6600" w:rsidRPr="00C20B98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65C114E9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3B4C28C8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20B9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73C54DFB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20B9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>ใช้สิทธิยกเลิกสัญญาเช่าหรือไม่</w:t>
            </w:r>
          </w:p>
          <w:p w14:paraId="734D8167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20B9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</w:t>
            </w:r>
            <w:r w:rsidRPr="00C20B98">
              <w:rPr>
                <w:rFonts w:ascii="Angsana New" w:hAnsi="Angsana New" w:hint="cs"/>
                <w:sz w:val="30"/>
                <w:szCs w:val="30"/>
                <w:cs/>
              </w:rPr>
              <w:t>บผู้เช่าช่วงหรือไม่</w:t>
            </w:r>
          </w:p>
        </w:tc>
      </w:tr>
      <w:tr w:rsidR="007D6600" w:rsidRPr="0026587E" w14:paraId="055AA32C" w14:textId="77777777" w:rsidTr="007D6600">
        <w:tc>
          <w:tcPr>
            <w:tcW w:w="1890" w:type="dxa"/>
            <w:shd w:val="clear" w:color="auto" w:fill="auto"/>
          </w:tcPr>
          <w:p w14:paraId="2BA2C62A" w14:textId="13E208C4" w:rsidR="007D6600" w:rsidRPr="00C20B98" w:rsidRDefault="006C1F26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1F26">
              <w:rPr>
                <w:rFonts w:ascii="Angsana New" w:hAnsi="Angsana New"/>
                <w:sz w:val="30"/>
                <w:szCs w:val="30"/>
              </w:rPr>
              <w:t>3</w:t>
            </w:r>
            <w:r w:rsidR="007D6600" w:rsidRPr="006C1F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C1F26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7D6600" w:rsidRPr="006C1F2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7D6600" w:rsidRPr="006C1F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6600" w:rsidRPr="006C1F2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7D6600" w:rsidRPr="006C1F2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6C1F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290" w:type="dxa"/>
            <w:shd w:val="clear" w:color="auto" w:fill="auto"/>
          </w:tcPr>
          <w:p w14:paraId="1E991499" w14:textId="77777777" w:rsidR="007D6600" w:rsidRPr="00C20B98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C20B9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71B7F52A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39454651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20B9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การขายสินค้</w:t>
            </w:r>
            <w:r w:rsidRPr="00C20B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C20B98">
              <w:rPr>
                <w:rFonts w:ascii="Angsana New" w:hAnsi="Angsana New"/>
                <w:spacing w:val="-2"/>
                <w:sz w:val="30"/>
                <w:szCs w:val="30"/>
                <w:cs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Pr="00C20B9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  <w:p w14:paraId="31A76738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ค่านายหน้า โดยพิจารณาว่ารายการค้าที่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20B9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>ทำรายการนั้นมีลักษณะการเป็นตัวแทนมากกว่าการเป็นตัวการหรือไม่</w:t>
            </w:r>
          </w:p>
          <w:p w14:paraId="7E2FA85B" w14:textId="77777777" w:rsidR="007D6600" w:rsidRPr="00C20B98" w:rsidRDefault="007D6600" w:rsidP="007D660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</w:tbl>
    <w:p w14:paraId="51E3A928" w14:textId="78E59A77" w:rsidR="00B22AF5" w:rsidRDefault="00B22AF5" w:rsidP="00B2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9F8AC55" w14:textId="0F04E135" w:rsidR="007D6600" w:rsidRPr="0026587E" w:rsidRDefault="007D6600" w:rsidP="007D660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6587E">
        <w:rPr>
          <w:rFonts w:ascii="Angsana New" w:hAnsi="Angsana New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33F8302A" w14:textId="77777777" w:rsidR="007D6600" w:rsidRPr="0026587E" w:rsidRDefault="007D6600" w:rsidP="007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35C9BB1" w14:textId="6EA7D49D" w:rsidR="007D6600" w:rsidRPr="0026587E" w:rsidRDefault="007D6600" w:rsidP="007D6600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26587E">
        <w:rPr>
          <w:rFonts w:ascii="Angsana New" w:hAnsi="Angsana New" w:cs="Angsana New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26587E">
        <w:rPr>
          <w:rFonts w:ascii="Angsana New" w:hAnsi="Angsana New" w:cs="Angsana New"/>
          <w:sz w:val="30"/>
          <w:szCs w:val="30"/>
        </w:rPr>
        <w:t xml:space="preserve"> </w:t>
      </w:r>
      <w:r w:rsidRPr="0026587E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26587E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26587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26587E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6587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6587E">
        <w:rPr>
          <w:rFonts w:ascii="Angsana New" w:hAnsi="Angsana New" w:cs="Angsana New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6587E">
        <w:rPr>
          <w:rFonts w:ascii="Angsana New" w:hAnsi="Angsana New" w:cs="Angsana New"/>
          <w:sz w:val="30"/>
          <w:szCs w:val="30"/>
          <w:rtl/>
        </w:rPr>
        <w:t xml:space="preserve"> </w:t>
      </w:r>
      <w:r w:rsidRPr="0026587E">
        <w:rPr>
          <w:rFonts w:ascii="Angsana New" w:hAnsi="Angsana New" w:cs="Angsana New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22CDA660" w14:textId="77777777" w:rsidR="007D6600" w:rsidRPr="0026587E" w:rsidRDefault="007D6600" w:rsidP="007D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1890"/>
        <w:gridCol w:w="7308"/>
      </w:tblGrid>
      <w:tr w:rsidR="007D6600" w:rsidRPr="0026587E" w14:paraId="3DD11F94" w14:textId="77777777" w:rsidTr="007D6600">
        <w:tc>
          <w:tcPr>
            <w:tcW w:w="1890" w:type="dxa"/>
          </w:tcPr>
          <w:p w14:paraId="467478E2" w14:textId="4B3F504E" w:rsidR="007D6600" w:rsidRPr="007D6600" w:rsidRDefault="006C1F26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eastAsia="Calibri" w:hAnsi="Angsana New"/>
                <w:sz w:val="30"/>
                <w:szCs w:val="30"/>
                <w:highlight w:val="cyan"/>
                <w:shd w:val="clear" w:color="auto" w:fill="D9D9D9"/>
                <w:lang w:val="en-GB"/>
              </w:rPr>
            </w:pPr>
            <w:r w:rsidRPr="006C1F26">
              <w:rPr>
                <w:rFonts w:ascii="Angsana New" w:hAnsi="Angsana New"/>
                <w:sz w:val="30"/>
                <w:szCs w:val="30"/>
              </w:rPr>
              <w:t>3</w:t>
            </w:r>
            <w:r w:rsidR="007D6600" w:rsidRPr="006C1F26">
              <w:rPr>
                <w:rFonts w:ascii="Angsana New" w:hAnsi="Angsana New"/>
                <w:sz w:val="30"/>
                <w:szCs w:val="30"/>
              </w:rPr>
              <w:t>(</w:t>
            </w:r>
            <w:r w:rsidRPr="006C1F26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7D6600" w:rsidRPr="006C1F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308" w:type="dxa"/>
          </w:tcPr>
          <w:p w14:paraId="7D4E3EEE" w14:textId="77777777" w:rsidR="007D6600" w:rsidRPr="00C20B98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7D6600" w:rsidRPr="0026587E" w14:paraId="0BB4FA95" w14:textId="77777777" w:rsidTr="007D6600">
        <w:tc>
          <w:tcPr>
            <w:tcW w:w="1890" w:type="dxa"/>
          </w:tcPr>
          <w:p w14:paraId="1AB558FE" w14:textId="518BD552" w:rsidR="007D6600" w:rsidRPr="006C1F26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1F26">
              <w:rPr>
                <w:rFonts w:ascii="Angsana New" w:hAnsi="Angsana New"/>
                <w:sz w:val="30"/>
                <w:szCs w:val="30"/>
              </w:rPr>
              <w:t>1</w:t>
            </w:r>
            <w:r w:rsidR="006C1F26" w:rsidRPr="006C1F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308" w:type="dxa"/>
          </w:tcPr>
          <w:p w14:paraId="3A23D527" w14:textId="77777777" w:rsidR="007D6600" w:rsidRPr="00C20B98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D6600" w:rsidRPr="0026587E" w14:paraId="1708088A" w14:textId="77777777" w:rsidTr="007D6600">
        <w:tc>
          <w:tcPr>
            <w:tcW w:w="1890" w:type="dxa"/>
          </w:tcPr>
          <w:p w14:paraId="38FDEF8F" w14:textId="5CA6649B" w:rsidR="007D6600" w:rsidRPr="006C1F26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1F26">
              <w:rPr>
                <w:rFonts w:ascii="Angsana New" w:hAnsi="Angsana New"/>
                <w:sz w:val="30"/>
                <w:szCs w:val="30"/>
              </w:rPr>
              <w:t>2</w:t>
            </w:r>
            <w:r w:rsidR="006C1F26" w:rsidRPr="006C1F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308" w:type="dxa"/>
          </w:tcPr>
          <w:p w14:paraId="00DC1B18" w14:textId="77777777" w:rsidR="007D6600" w:rsidRPr="00C20B98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C20B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>และหนี้สินที่อาจเกิดขึ้น</w:t>
            </w:r>
            <w:r w:rsidRPr="00C20B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>เกี่ยวกับ</w:t>
            </w:r>
            <w:r w:rsidRPr="00C20B9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  <w:r w:rsidRPr="00C20B9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D6600" w:rsidRPr="0026587E" w14:paraId="2D4A0D3D" w14:textId="77777777" w:rsidTr="007D6600">
        <w:tc>
          <w:tcPr>
            <w:tcW w:w="1890" w:type="dxa"/>
          </w:tcPr>
          <w:p w14:paraId="2A3C5F0A" w14:textId="5AC7497F" w:rsidR="007D6600" w:rsidRPr="006C1F26" w:rsidRDefault="006C1F26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1F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308" w:type="dxa"/>
          </w:tcPr>
          <w:p w14:paraId="6916DDDB" w14:textId="77777777" w:rsidR="007D6600" w:rsidRPr="00C20B98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C20B98">
              <w:rPr>
                <w:rFonts w:ascii="Angsana New" w:hAnsi="Angsana New"/>
                <w:sz w:val="30"/>
                <w:szCs w:val="30"/>
              </w:rPr>
              <w:t>Weighted-average loss rate)</w:t>
            </w:r>
            <w:r w:rsidRPr="00C20B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D6600" w:rsidRPr="0026587E" w14:paraId="7415C1C0" w14:textId="77777777" w:rsidTr="007D6600">
        <w:tc>
          <w:tcPr>
            <w:tcW w:w="1890" w:type="dxa"/>
          </w:tcPr>
          <w:p w14:paraId="0CEAA3E5" w14:textId="7767FA4C" w:rsidR="007D6600" w:rsidRPr="006C1F26" w:rsidRDefault="006C1F26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1F2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308" w:type="dxa"/>
          </w:tcPr>
          <w:p w14:paraId="209E4DA7" w14:textId="77777777" w:rsidR="007D6600" w:rsidRPr="00C20B98" w:rsidRDefault="007D6600" w:rsidP="007D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B98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1B63AD36" w14:textId="77777777" w:rsidR="007D6600" w:rsidRPr="007D6600" w:rsidRDefault="007D6600" w:rsidP="00B2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EE79999" w14:textId="77777777" w:rsidR="00F43C1D" w:rsidRPr="00AB4D27" w:rsidRDefault="00F43C1D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35FC4E8F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2B5EA4D5" w14:textId="587A617E" w:rsidR="00CC3C16" w:rsidRPr="00AB4D27" w:rsidRDefault="00CC3C16" w:rsidP="00CC3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8E653E5" w14:textId="77777777" w:rsidR="00CC3C16" w:rsidRPr="00AB4D27" w:rsidRDefault="00CC3C16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672D7432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5CF939B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175E7B4D" w14:textId="77777777" w:rsidR="00F43C1D" w:rsidRPr="00AB4D27" w:rsidRDefault="00F43C1D" w:rsidP="00F5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AB4D27">
        <w:rPr>
          <w:rFonts w:ascii="Angsana New" w:hAnsi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AB4D27">
        <w:rPr>
          <w:rFonts w:ascii="Angsana New" w:hAnsi="Angsana New"/>
          <w:sz w:val="30"/>
          <w:szCs w:val="30"/>
        </w:rPr>
        <w:t>“</w:t>
      </w:r>
      <w:r w:rsidRPr="00AB4D27">
        <w:rPr>
          <w:rFonts w:ascii="Angsana New" w:hAnsi="Angsana New"/>
          <w:sz w:val="30"/>
          <w:szCs w:val="30"/>
          <w:cs/>
        </w:rPr>
        <w:t>กลุ่มบริษัท</w:t>
      </w:r>
      <w:r w:rsidRPr="00AB4D27">
        <w:rPr>
          <w:rFonts w:ascii="Angsana New" w:hAnsi="Angsana New"/>
          <w:sz w:val="30"/>
          <w:szCs w:val="30"/>
        </w:rPr>
        <w:t>”</w:t>
      </w:r>
      <w:r w:rsidRPr="00AB4D27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66F49AC8" w14:textId="77777777" w:rsidR="008F21AD" w:rsidRDefault="008F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  <w:r>
        <w:rPr>
          <w:cs/>
        </w:rPr>
        <w:br w:type="page"/>
      </w:r>
    </w:p>
    <w:p w14:paraId="72758BC8" w14:textId="73C4FB96" w:rsidR="007D6600" w:rsidRDefault="00F43C1D" w:rsidP="00441924">
      <w:pPr>
        <w:pStyle w:val="BodyText2"/>
        <w:tabs>
          <w:tab w:val="num" w:pos="518"/>
        </w:tabs>
        <w:spacing w:line="240" w:lineRule="atLeast"/>
        <w:ind w:left="540" w:right="47"/>
        <w:jc w:val="thaiDistribute"/>
      </w:pPr>
      <w:r w:rsidRPr="00AB4D27">
        <w:rPr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FD7E54" w:rsidRPr="00AB4D27">
        <w:rPr>
          <w:cs/>
        </w:rPr>
        <w:br/>
      </w:r>
      <w:r w:rsidRPr="00AB4D27">
        <w:rPr>
          <w:cs/>
        </w:rPr>
        <w:t>นับแต่วันที่มีการควบคุมจนถึงวันที่การควบคุมสิ้นสุดลง</w:t>
      </w:r>
    </w:p>
    <w:p w14:paraId="4D90430C" w14:textId="22806355" w:rsidR="00F43C1D" w:rsidRPr="00AB4D27" w:rsidRDefault="00F43C1D" w:rsidP="00441924">
      <w:pPr>
        <w:pStyle w:val="BodyText2"/>
        <w:tabs>
          <w:tab w:val="num" w:pos="518"/>
        </w:tabs>
        <w:spacing w:line="240" w:lineRule="atLeast"/>
        <w:ind w:left="540" w:right="47"/>
        <w:jc w:val="thaiDistribute"/>
        <w:rPr>
          <w:cs/>
        </w:rPr>
      </w:pPr>
    </w:p>
    <w:p w14:paraId="008FC1A9" w14:textId="2EB561DF" w:rsidR="00F43C1D" w:rsidRPr="00AB4D27" w:rsidRDefault="00F43C1D" w:rsidP="00F43C1D">
      <w:pPr>
        <w:pStyle w:val="BodyText2"/>
        <w:tabs>
          <w:tab w:val="num" w:pos="518"/>
        </w:tabs>
        <w:spacing w:line="240" w:lineRule="atLeast"/>
        <w:ind w:left="540" w:right="47"/>
        <w:jc w:val="thaiDistribute"/>
      </w:pPr>
      <w:r w:rsidRPr="00AB4D27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441924" w:rsidRPr="00AB4D27">
        <w:rPr>
          <w:rFonts w:hint="cs"/>
          <w:cs/>
        </w:rPr>
        <w:t xml:space="preserve"> </w:t>
      </w:r>
      <w:r w:rsidRPr="00AB4D27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441924" w:rsidRPr="00AB4D27">
        <w:rPr>
          <w:rFonts w:hint="cs"/>
          <w:cs/>
        </w:rPr>
        <w:t>ผล</w:t>
      </w:r>
      <w:r w:rsidRPr="00AB4D27">
        <w:rPr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60524FF" w14:textId="77777777" w:rsidR="00F43C1D" w:rsidRPr="005F2B42" w:rsidRDefault="00F43C1D" w:rsidP="00F43C1D">
      <w:pPr>
        <w:pStyle w:val="BodyText2"/>
        <w:tabs>
          <w:tab w:val="num" w:pos="518"/>
        </w:tabs>
        <w:spacing w:line="240" w:lineRule="atLeast"/>
        <w:ind w:left="540" w:right="47"/>
        <w:jc w:val="thaiDistribute"/>
      </w:pPr>
    </w:p>
    <w:p w14:paraId="4F47F123" w14:textId="77777777" w:rsidR="00F43C1D" w:rsidRPr="00AB4D27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15FAAE8C" w14:textId="77777777" w:rsidR="005C0AF1" w:rsidRPr="005F2B42" w:rsidRDefault="005C0AF1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06FABD" w14:textId="76F99E6F" w:rsidR="00F43C1D" w:rsidRDefault="008E02E5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F43C1D" w:rsidRPr="00AB4D27">
        <w:rPr>
          <w:rFonts w:ascii="Angsana New" w:hAnsi="Angsana New"/>
          <w:sz w:val="30"/>
          <w:szCs w:val="30"/>
        </w:rPr>
        <w:t xml:space="preserve"> </w:t>
      </w:r>
      <w:r w:rsidR="00F43C1D" w:rsidRPr="00AB4D27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Pr="00AB4D27">
        <w:rPr>
          <w:rFonts w:ascii="Angsana New" w:hAnsi="Angsana New" w:hint="cs"/>
          <w:sz w:val="30"/>
          <w:szCs w:val="30"/>
          <w:cs/>
        </w:rPr>
        <w:t xml:space="preserve"> เงินปันผลรับ</w:t>
      </w:r>
      <w:r w:rsidR="00F43C1D" w:rsidRPr="00AB4D27">
        <w:rPr>
          <w:rFonts w:ascii="Angsana New" w:hAnsi="Angsana New"/>
          <w:sz w:val="30"/>
          <w:szCs w:val="30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</w:t>
      </w:r>
      <w:r w:rsidRPr="00AB4D27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6140053A" w14:textId="70157A7A" w:rsidR="007D6600" w:rsidRDefault="007D6600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08968E" w14:textId="7B847F5A" w:rsidR="007D6600" w:rsidRPr="00AB4D27" w:rsidRDefault="007D6600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7D6600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รวมถึงรายได้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450A5A6" w14:textId="77777777" w:rsidR="005C0AF1" w:rsidRPr="007D6600" w:rsidRDefault="005C0AF1" w:rsidP="00441924">
      <w:pPr>
        <w:pStyle w:val="BodyText2"/>
        <w:tabs>
          <w:tab w:val="num" w:pos="518"/>
        </w:tabs>
        <w:spacing w:line="240" w:lineRule="atLeast"/>
        <w:ind w:right="47"/>
        <w:jc w:val="thaiDistribute"/>
        <w:rPr>
          <w:cs/>
          <w:lang w:val="en-US" w:eastAsia="en-US"/>
        </w:rPr>
      </w:pPr>
    </w:p>
    <w:p w14:paraId="34EFA2D4" w14:textId="77777777" w:rsidR="00F43C1D" w:rsidRPr="00AB4D27" w:rsidRDefault="00F43C1D" w:rsidP="00F550AE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7640A1"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  <w:r w:rsidR="007640A1" w:rsidRPr="00AB4D2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8466A77" w14:textId="77777777" w:rsidR="007640A1" w:rsidRPr="005F2B42" w:rsidRDefault="007640A1" w:rsidP="007640A1">
      <w:pPr>
        <w:rPr>
          <w:rFonts w:ascii="Angsana New" w:hAnsi="Angsana New"/>
          <w:sz w:val="30"/>
          <w:szCs w:val="30"/>
          <w:lang w:eastAsia="x-none"/>
        </w:rPr>
      </w:pPr>
    </w:p>
    <w:p w14:paraId="025865DF" w14:textId="50E2DD12" w:rsidR="00A575E4" w:rsidRPr="00AB4D27" w:rsidRDefault="00F43C1D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640A1" w:rsidRPr="00AB4D27">
        <w:rPr>
          <w:rFonts w:ascii="Angsana New" w:hAnsi="Angsana New"/>
          <w:sz w:val="30"/>
          <w:szCs w:val="30"/>
          <w:cs/>
        </w:rPr>
        <w:t>และ</w:t>
      </w:r>
      <w:r w:rsidRPr="00AB4D27">
        <w:rPr>
          <w:rFonts w:ascii="Angsana New" w:hAnsi="Angsana New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8E02E5" w:rsidRPr="00AB4D27">
        <w:rPr>
          <w:rFonts w:ascii="Angsana New" w:hAnsi="Angsana New"/>
          <w:sz w:val="30"/>
          <w:szCs w:val="30"/>
          <w:cs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กรณีที่บริษัทจำหน่ายเงินลงทุนบางส่วนต้นทุนเงินลงทุนคำนวณโดยวิธีเข้าก่อนออกก่อน</w:t>
      </w:r>
      <w:r w:rsidR="008E02E5" w:rsidRPr="00AB4D27">
        <w:rPr>
          <w:rFonts w:ascii="Angsana New" w:hAnsi="Angsana New"/>
          <w:sz w:val="30"/>
          <w:szCs w:val="30"/>
          <w:cs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49012912" w14:textId="77777777" w:rsidR="00441924" w:rsidRPr="005F2B42" w:rsidRDefault="00441924" w:rsidP="008E0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D3B2BE" w14:textId="77777777" w:rsidR="00BE008E" w:rsidRDefault="00BE0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7940764" w14:textId="05C8939D" w:rsidR="00F43C1D" w:rsidRPr="00AB4D27" w:rsidRDefault="00F43C1D" w:rsidP="00A575E4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7C0CEA63" w14:textId="77777777" w:rsidR="00F43C1D" w:rsidRPr="005F2B42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4CE0D1A" w14:textId="4B101A37" w:rsidR="00F43C1D" w:rsidRPr="00AB4D27" w:rsidRDefault="00F43C1D" w:rsidP="005F2B42">
      <w:pPr>
        <w:pStyle w:val="BodyText2"/>
        <w:tabs>
          <w:tab w:val="num" w:pos="518"/>
        </w:tabs>
        <w:ind w:left="540" w:right="43"/>
        <w:jc w:val="thaiDistribute"/>
      </w:pPr>
      <w:r w:rsidRPr="00AB4D27">
        <w:rPr>
          <w:cs/>
        </w:rPr>
        <w:t>รายการบัญชีที่เป็นเงินตราต่างประเทศ</w:t>
      </w:r>
      <w:r w:rsidR="005F2B42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B4D27">
        <w:rPr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5F2B42">
        <w:rPr>
          <w:rFonts w:hint="cs"/>
          <w:cs/>
        </w:rPr>
        <w:t xml:space="preserve"> สำหรับ</w:t>
      </w:r>
      <w:r w:rsidRPr="00AB4D27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5F2B42">
        <w:rPr>
          <w:rFonts w:hint="cs"/>
          <w:cs/>
        </w:rPr>
        <w:t>แ</w:t>
      </w:r>
      <w:r w:rsidRPr="00AB4D27">
        <w:rPr>
          <w:cs/>
        </w:rPr>
        <w:t>ปลงค่าโดยใช้อัตราแลกเปลี่ยน ณ วัน</w:t>
      </w:r>
      <w:r w:rsidR="005F2B42">
        <w:rPr>
          <w:rFonts w:hint="cs"/>
          <w:cs/>
        </w:rPr>
        <w:t>ที่รายงาน</w:t>
      </w:r>
    </w:p>
    <w:p w14:paraId="6FD940D6" w14:textId="77777777" w:rsidR="00F43C1D" w:rsidRPr="005F2B42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2FE86CB" w14:textId="77777777" w:rsidR="007640A1" w:rsidRPr="00AB4D27" w:rsidRDefault="00F43C1D" w:rsidP="007640A1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color w:val="000000"/>
        </w:rPr>
      </w:pPr>
      <w:r w:rsidRPr="00AB4D27">
        <w:rPr>
          <w:color w:val="00000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298607E4" w14:textId="77777777" w:rsidR="005B1100" w:rsidRPr="005F2B42" w:rsidRDefault="005B1100" w:rsidP="005B1100">
      <w:pPr>
        <w:pStyle w:val="Heading8"/>
        <w:ind w:right="0"/>
        <w:jc w:val="both"/>
        <w:rPr>
          <w:rFonts w:ascii="Angsana New" w:eastAsia="EucrosiaUPCBold" w:hAnsi="Angsana New"/>
          <w:sz w:val="30"/>
          <w:szCs w:val="30"/>
        </w:rPr>
      </w:pPr>
    </w:p>
    <w:p w14:paraId="730FE842" w14:textId="1DC19B81" w:rsidR="00F43C1D" w:rsidRPr="00AB4D27" w:rsidRDefault="00F43C1D" w:rsidP="00EC1320">
      <w:pPr>
        <w:pStyle w:val="Heading8"/>
        <w:numPr>
          <w:ilvl w:val="1"/>
          <w:numId w:val="27"/>
        </w:numPr>
        <w:ind w:right="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44E2390" w14:textId="77777777" w:rsidR="00F43C1D" w:rsidRPr="00AB4D27" w:rsidRDefault="00F43C1D" w:rsidP="00F43C1D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sz w:val="28"/>
          <w:szCs w:val="28"/>
        </w:rPr>
      </w:pPr>
    </w:p>
    <w:p w14:paraId="04B72142" w14:textId="54E586E2" w:rsidR="00F43C1D" w:rsidRPr="00AB4D27" w:rsidRDefault="00F43C1D" w:rsidP="00F43C1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EC1320"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4A6C22D2" w14:textId="77777777" w:rsidR="007B1FB8" w:rsidRPr="00AB4D27" w:rsidRDefault="007B1FB8" w:rsidP="00EC132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861A6E8" w14:textId="6F14C157" w:rsidR="000A63FA" w:rsidRPr="00AB4D27" w:rsidRDefault="00F43C1D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AB4D27">
        <w:rPr>
          <w:rFonts w:ascii="Angsana New" w:hAnsi="Angsana New"/>
          <w:color w:val="000000"/>
          <w:sz w:val="30"/>
          <w:szCs w:val="30"/>
        </w:rPr>
        <w:t>(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นอกเหนือจากลูกหนี้การค้า</w:t>
      </w:r>
      <w:r w:rsidR="005F2B42">
        <w:rPr>
          <w:rFonts w:ascii="Angsana New" w:hAnsi="Angsana New"/>
          <w:color w:val="000000"/>
          <w:sz w:val="30"/>
          <w:szCs w:val="30"/>
        </w:rPr>
        <w:t xml:space="preserve"> </w:t>
      </w:r>
      <w:r w:rsidR="005F2B42">
        <w:rPr>
          <w:rFonts w:ascii="Angsana New" w:hAnsi="Angsana New" w:hint="cs"/>
          <w:color w:val="000000"/>
          <w:sz w:val="30"/>
          <w:szCs w:val="30"/>
          <w:cs/>
        </w:rPr>
        <w:t xml:space="preserve">ดูหมายเหตุข้อ </w:t>
      </w:r>
      <w:r w:rsidR="005F2B42">
        <w:rPr>
          <w:rFonts w:ascii="Angsana New" w:hAnsi="Angsana New"/>
          <w:color w:val="000000"/>
          <w:sz w:val="30"/>
          <w:szCs w:val="30"/>
        </w:rPr>
        <w:t>3(</w:t>
      </w:r>
      <w:r w:rsidR="005F2B42">
        <w:rPr>
          <w:rFonts w:ascii="Angsana New" w:hAnsi="Angsana New" w:hint="cs"/>
          <w:color w:val="000000"/>
          <w:sz w:val="30"/>
          <w:szCs w:val="30"/>
          <w:cs/>
        </w:rPr>
        <w:t>ฉ</w:t>
      </w:r>
      <w:r w:rsidR="005F2B42">
        <w:rPr>
          <w:rFonts w:ascii="Angsana New" w:hAnsi="Angsana New"/>
          <w:color w:val="000000"/>
          <w:sz w:val="30"/>
          <w:szCs w:val="30"/>
        </w:rPr>
        <w:t>)</w:t>
      </w:r>
      <w:r w:rsidRPr="00AB4D27">
        <w:rPr>
          <w:rFonts w:ascii="Angsana New" w:hAnsi="Angsana New"/>
          <w:color w:val="000000"/>
          <w:sz w:val="30"/>
          <w:szCs w:val="30"/>
        </w:rPr>
        <w:t>)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1320" w:rsidRPr="00AB4D27">
        <w:rPr>
          <w:rFonts w:ascii="Angsana New" w:hAnsi="Angsana New"/>
          <w:color w:val="000000"/>
          <w:sz w:val="30"/>
          <w:szCs w:val="30"/>
          <w:cs/>
        </w:rPr>
        <w:t>รับรู้รายการ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เมื่อเริ่มแรก</w:t>
      </w:r>
      <w:r w:rsidR="00EC1320" w:rsidRPr="00AB4D27">
        <w:rPr>
          <w:rFonts w:ascii="Angsana New" w:hAnsi="Angsana New"/>
          <w:color w:val="000000"/>
          <w:sz w:val="30"/>
          <w:szCs w:val="30"/>
          <w:cs/>
        </w:rPr>
        <w:t>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</w:p>
    <w:p w14:paraId="6064AE83" w14:textId="77777777" w:rsidR="00441924" w:rsidRPr="00AB4D27" w:rsidRDefault="00441924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912598" w14:textId="6A78F555" w:rsidR="00436E3E" w:rsidRPr="00AB4D27" w:rsidRDefault="00436E3E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D68BF21" w14:textId="76793B7D" w:rsidR="005367AB" w:rsidRPr="00AB4D27" w:rsidRDefault="005367AB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2C8C6C" w14:textId="0A4A0FCF" w:rsidR="005367AB" w:rsidRPr="00773F2D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Pr="00AB4D27">
        <w:rPr>
          <w:rFonts w:ascii="Angsana New" w:hAnsi="Angsana New"/>
          <w:color w:val="000000"/>
          <w:sz w:val="30"/>
          <w:szCs w:val="30"/>
        </w:rPr>
        <w:t xml:space="preserve"> 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 และกำไรหรือขาดทุนที่เกิดจากการตัดรายการออกจากบัญชีรับรู้ในกำไรหรือขาดทุน</w:t>
      </w:r>
    </w:p>
    <w:p w14:paraId="2B13DBB6" w14:textId="77777777" w:rsidR="005367AB" w:rsidRPr="00441924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23EC16D5" w14:textId="68E1D020" w:rsidR="005367AB" w:rsidRPr="00773F2D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9FA402E" w14:textId="77777777" w:rsidR="005367AB" w:rsidRPr="00773F2D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EFA97C" w14:textId="564D2C93" w:rsidR="00F43C1D" w:rsidRPr="00AB4D27" w:rsidRDefault="00F43C1D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5367AB"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7CAD741" w14:textId="77777777" w:rsidR="00F43C1D" w:rsidRPr="00AB4D27" w:rsidRDefault="00F43C1D" w:rsidP="002156C8">
      <w:pPr>
        <w:pStyle w:val="BodyText2"/>
        <w:tabs>
          <w:tab w:val="num" w:pos="518"/>
          <w:tab w:val="left" w:pos="1260"/>
        </w:tabs>
        <w:spacing w:line="240" w:lineRule="atLeast"/>
        <w:ind w:right="43"/>
        <w:jc w:val="thaiDistribute"/>
      </w:pPr>
    </w:p>
    <w:p w14:paraId="096A8BE6" w14:textId="1362F4B1" w:rsidR="00F43C1D" w:rsidRPr="00AB4D27" w:rsidRDefault="00F43C1D" w:rsidP="002156C8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651EB43" w14:textId="77777777" w:rsidR="00441924" w:rsidRPr="00AB4D27" w:rsidRDefault="00441924" w:rsidP="002156C8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85BB56" w14:textId="77777777" w:rsidR="00F43C1D" w:rsidRPr="00AB4D27" w:rsidRDefault="00F43C1D" w:rsidP="00F43C1D">
      <w:pPr>
        <w:pStyle w:val="BodyText"/>
        <w:tabs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กลุ่มบริษั</w:t>
      </w:r>
      <w:r w:rsidR="008301C9" w:rsidRPr="00AB4D27">
        <w:rPr>
          <w:rFonts w:ascii="Angsana New" w:hAnsi="Angsana New"/>
          <w:color w:val="000000"/>
          <w:sz w:val="30"/>
          <w:szCs w:val="30"/>
          <w:cs/>
        </w:rPr>
        <w:t>ท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B4D2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070C8B4" w14:textId="77777777" w:rsidR="00F43C1D" w:rsidRPr="00AB4D27" w:rsidRDefault="00F43C1D" w:rsidP="00F43C1D">
      <w:pPr>
        <w:pStyle w:val="BodyText2"/>
        <w:tabs>
          <w:tab w:val="num" w:pos="518"/>
          <w:tab w:val="left" w:pos="1530"/>
        </w:tabs>
        <w:spacing w:line="240" w:lineRule="atLeast"/>
        <w:ind w:left="900" w:right="43"/>
        <w:jc w:val="thaiDistribute"/>
      </w:pPr>
    </w:p>
    <w:p w14:paraId="41D081E6" w14:textId="3E0853F7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5F2B42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="005F2B42" w:rsidRPr="00AB4D27">
        <w:rPr>
          <w:rFonts w:ascii="Angsana New" w:hAnsi="Angsana New"/>
          <w:color w:val="000000"/>
          <w:sz w:val="30"/>
          <w:szCs w:val="30"/>
          <w:cs/>
        </w:rPr>
        <w:t>ต้อง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จ่าย รับรู้ในกำไรหรือขาดทุน </w:t>
      </w:r>
    </w:p>
    <w:p w14:paraId="2B11753B" w14:textId="77777777" w:rsidR="00F43C1D" w:rsidRPr="00AB4D27" w:rsidRDefault="00F43C1D" w:rsidP="00A30C99">
      <w:pPr>
        <w:pStyle w:val="BodyText2"/>
        <w:tabs>
          <w:tab w:val="num" w:pos="518"/>
          <w:tab w:val="left" w:pos="900"/>
        </w:tabs>
        <w:spacing w:line="240" w:lineRule="atLeast"/>
        <w:ind w:right="43"/>
        <w:jc w:val="thaiDistribute"/>
      </w:pPr>
    </w:p>
    <w:p w14:paraId="57CB2EE6" w14:textId="77777777" w:rsidR="00F43C1D" w:rsidRPr="00AB4D27" w:rsidRDefault="00F43C1D" w:rsidP="008301C9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</w:t>
      </w:r>
      <w:r w:rsidR="008301C9" w:rsidRPr="00AB4D27">
        <w:rPr>
          <w:rFonts w:ascii="Angsana New" w:hAnsi="Angsana New"/>
          <w:sz w:val="30"/>
          <w:szCs w:val="30"/>
          <w:cs/>
        </w:rPr>
        <w:t>ิ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FB2B3CD" w14:textId="1FBB55B0" w:rsidR="00441924" w:rsidRPr="00AB4D27" w:rsidRDefault="00441924" w:rsidP="008301C9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465616C1" w14:textId="5B163EAE" w:rsidR="00F43C1D" w:rsidRPr="00AB4D27" w:rsidRDefault="00F43C1D" w:rsidP="00F43C1D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Pr="00AB4D27">
        <w:rPr>
          <w:rFonts w:eastAsia="EucrosiaUPCBold"/>
          <w:i/>
          <w:iCs/>
          <w:cs/>
        </w:rPr>
        <w:t>ง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3</w:t>
      </w:r>
      <w:r w:rsidRPr="00AB4D27">
        <w:rPr>
          <w:rFonts w:eastAsia="EucrosiaUPCBold"/>
          <w:i/>
          <w:iCs/>
        </w:rPr>
        <w:t xml:space="preserve">) </w:t>
      </w:r>
      <w:r w:rsidRPr="00AB4D27">
        <w:rPr>
          <w:rFonts w:eastAsia="EucrosiaUPCBold"/>
          <w:i/>
          <w:iCs/>
          <w:cs/>
        </w:rPr>
        <w:t>อนุพันธ์</w:t>
      </w:r>
    </w:p>
    <w:p w14:paraId="6FB3CDD7" w14:textId="77777777" w:rsidR="00F43C1D" w:rsidRPr="00AB4D27" w:rsidRDefault="00F43C1D" w:rsidP="00F43C1D">
      <w:pPr>
        <w:pStyle w:val="BodyText2"/>
        <w:tabs>
          <w:tab w:val="num" w:pos="518"/>
          <w:tab w:val="left" w:pos="900"/>
        </w:tabs>
        <w:spacing w:line="240" w:lineRule="atLeast"/>
        <w:ind w:left="900" w:right="43"/>
        <w:jc w:val="thaiDistribute"/>
        <w:rPr>
          <w:lang w:val="en-US"/>
        </w:rPr>
      </w:pPr>
    </w:p>
    <w:p w14:paraId="5FECA83D" w14:textId="6F8BE8D8" w:rsidR="00F43C1D" w:rsidRPr="00AB4D27" w:rsidRDefault="00F43C1D" w:rsidP="00F43C1D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="00527B0A" w:rsidRPr="00AB4D27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4D7A8F" w:rsidRPr="00AB4D27">
        <w:rPr>
          <w:rFonts w:ascii="Angsana New" w:hAnsi="Angsana New"/>
          <w:sz w:val="30"/>
          <w:szCs w:val="30"/>
        </w:rPr>
        <w:t>3</w:t>
      </w:r>
      <w:r w:rsidR="00527B0A" w:rsidRPr="00AB4D27">
        <w:rPr>
          <w:rFonts w:ascii="Angsana New" w:hAnsi="Angsana New"/>
          <w:sz w:val="30"/>
          <w:szCs w:val="30"/>
        </w:rPr>
        <w:t>(</w:t>
      </w:r>
      <w:r w:rsidR="00527B0A" w:rsidRPr="00AB4D27">
        <w:rPr>
          <w:rFonts w:ascii="Angsana New" w:hAnsi="Angsana New"/>
          <w:sz w:val="30"/>
          <w:szCs w:val="30"/>
          <w:cs/>
        </w:rPr>
        <w:t>ง.</w:t>
      </w:r>
      <w:r w:rsidR="004D7A8F" w:rsidRPr="00AB4D27">
        <w:rPr>
          <w:rFonts w:ascii="Angsana New" w:hAnsi="Angsana New"/>
          <w:sz w:val="30"/>
          <w:szCs w:val="30"/>
        </w:rPr>
        <w:t>4</w:t>
      </w:r>
      <w:r w:rsidR="00527B0A" w:rsidRPr="00AB4D27">
        <w:rPr>
          <w:rFonts w:ascii="Angsana New" w:hAnsi="Angsana New"/>
          <w:sz w:val="30"/>
          <w:szCs w:val="30"/>
        </w:rPr>
        <w:t>))</w:t>
      </w:r>
    </w:p>
    <w:p w14:paraId="14FF252C" w14:textId="77777777" w:rsidR="00F43C1D" w:rsidRPr="00AB4D27" w:rsidRDefault="00F43C1D" w:rsidP="00394868">
      <w:pPr>
        <w:pStyle w:val="BodyText2"/>
        <w:tabs>
          <w:tab w:val="num" w:pos="518"/>
          <w:tab w:val="left" w:pos="900"/>
        </w:tabs>
        <w:spacing w:line="240" w:lineRule="atLeast"/>
        <w:ind w:right="43"/>
        <w:jc w:val="thaiDistribute"/>
      </w:pPr>
    </w:p>
    <w:p w14:paraId="1B41C9E0" w14:textId="29D452FB" w:rsidR="00394868" w:rsidRPr="00AB4D27" w:rsidRDefault="00394868" w:rsidP="00394868">
      <w:pPr>
        <w:pStyle w:val="BodyText2"/>
        <w:tabs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Pr="00AB4D27">
        <w:rPr>
          <w:rFonts w:eastAsia="EucrosiaUPCBold"/>
          <w:i/>
          <w:iCs/>
          <w:cs/>
        </w:rPr>
        <w:t>ง</w:t>
      </w:r>
      <w:r w:rsidR="00DC39B7" w:rsidRPr="00AB4D27">
        <w:rPr>
          <w:rFonts w:eastAsia="EucrosiaUPCBold"/>
          <w:i/>
          <w:iCs/>
          <w:cs/>
        </w:rPr>
        <w:t>.</w:t>
      </w:r>
      <w:r w:rsidR="004D7A8F" w:rsidRPr="00AB4D27">
        <w:rPr>
          <w:rFonts w:eastAsia="EucrosiaUPCBold"/>
          <w:i/>
          <w:iCs/>
          <w:lang w:val="en-US"/>
        </w:rPr>
        <w:t>4</w:t>
      </w:r>
      <w:r w:rsidRPr="00AB4D27">
        <w:rPr>
          <w:rFonts w:eastAsia="EucrosiaUPCBold"/>
          <w:i/>
          <w:iCs/>
        </w:rPr>
        <w:t xml:space="preserve">) </w:t>
      </w:r>
      <w:r w:rsidRPr="00AB4D27">
        <w:rPr>
          <w:rFonts w:eastAsia="EucrosiaUPCBold"/>
          <w:i/>
          <w:iCs/>
          <w:cs/>
        </w:rPr>
        <w:t>การป้องกันความเสี่ยง</w:t>
      </w:r>
    </w:p>
    <w:p w14:paraId="45EA5564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</w:p>
    <w:p w14:paraId="49DAADF3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อัตราดอกเบี้ย 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5502E33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lang w:val="th-TH"/>
        </w:rPr>
      </w:pPr>
    </w:p>
    <w:p w14:paraId="0D52DE81" w14:textId="0F7ED6E2" w:rsidR="00394868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52E8E">
        <w:rPr>
          <w:rFonts w:ascii="Angsana New" w:hAnsi="Angsana New" w:hint="cs"/>
          <w:sz w:val="30"/>
          <w:szCs w:val="30"/>
          <w:cs/>
        </w:rPr>
        <w:t>ณ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วันที่กำหนดความสัมพันธ์ของการป้องกันความเสี่ยงเป็นครั้งแรก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ณ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C77AE82" w14:textId="77777777" w:rsidR="00352E8E" w:rsidRPr="00352E8E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3F2EAB6B" w14:textId="77777777" w:rsidR="00394868" w:rsidRPr="00773F2D" w:rsidRDefault="00394868" w:rsidP="00394868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3F2D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7C72F651" w14:textId="77777777" w:rsidR="00394868" w:rsidRPr="00773F2D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  <w:lang w:val="th-TH"/>
        </w:rPr>
      </w:pPr>
    </w:p>
    <w:p w14:paraId="61608872" w14:textId="2914EFC4" w:rsidR="00394868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738FEB6F" w14:textId="77777777" w:rsidR="00F8347F" w:rsidRPr="00773F2D" w:rsidRDefault="00F8347F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97A9514" w14:textId="3EE2E6F5" w:rsidR="00394868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  <w:lang w:val="th-TH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2D4306A" w14:textId="77777777" w:rsidR="00441924" w:rsidRPr="00773F2D" w:rsidRDefault="00441924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0EB5E1FB" w14:textId="77777777" w:rsidR="00394868" w:rsidRPr="00773F2D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73F2D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2AB191F" w14:textId="77777777" w:rsidR="00394868" w:rsidRPr="00773F2D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20800AEF" w14:textId="2A4719DC" w:rsidR="00F43C1D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04B7E797" w14:textId="7C13FEB3" w:rsidR="00352E8E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7B105F" w14:textId="77777777" w:rsidR="005F2B42" w:rsidRDefault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0F93DB27" w14:textId="6BCF4FD4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.5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0440E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64B2390" w14:textId="77777777" w:rsidR="005F2B42" w:rsidRP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A00E38" w14:textId="3A12D4E2" w:rsidR="005F2B42" w:rsidRPr="00773F2D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64E826A" w14:textId="77777777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CEDF0F4" w14:textId="77777777" w:rsidR="005F2B42" w:rsidRPr="000440E8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40E8">
        <w:rPr>
          <w:rFonts w:ascii="Angsana New" w:hAnsi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12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F418F50" w14:textId="77777777" w:rsidR="005F2B42" w:rsidRPr="00547398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7123E59F" w14:textId="77777777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2D04BE" w14:textId="77777777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1BA9CB" w14:textId="77777777" w:rsidR="005F2B42" w:rsidRPr="00F8347F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347F">
        <w:rPr>
          <w:rFonts w:ascii="Angsana New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F8347F">
        <w:rPr>
          <w:rFonts w:ascii="Angsana New" w:hAnsi="Angsana New"/>
          <w:sz w:val="30"/>
          <w:szCs w:val="30"/>
          <w:cs/>
        </w:rPr>
        <w:t xml:space="preserve"> ‘</w:t>
      </w:r>
      <w:r w:rsidRPr="00F8347F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Pr="00F8347F">
        <w:rPr>
          <w:rFonts w:ascii="Angsana New" w:hAnsi="Angsana New" w:hint="eastAsia"/>
          <w:sz w:val="30"/>
          <w:szCs w:val="30"/>
          <w:cs/>
        </w:rPr>
        <w:t>’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ผลขาดทุนด้านเครดิตที่คาดว่าจะเกิดขึ้นในอีก</w:t>
      </w:r>
      <w:r w:rsidRPr="00F8347F">
        <w:rPr>
          <w:rFonts w:ascii="Angsana New" w:hAnsi="Angsana New"/>
          <w:sz w:val="30"/>
          <w:szCs w:val="30"/>
          <w:cs/>
        </w:rPr>
        <w:t xml:space="preserve"> 12 </w:t>
      </w:r>
      <w:r w:rsidRPr="00F8347F">
        <w:rPr>
          <w:rFonts w:ascii="Angsana New" w:hAnsi="Angsana New" w:hint="cs"/>
          <w:sz w:val="30"/>
          <w:szCs w:val="30"/>
          <w:cs/>
        </w:rPr>
        <w:t>เดือนข้างหน้า</w:t>
      </w:r>
    </w:p>
    <w:p w14:paraId="034D9024" w14:textId="77777777" w:rsidR="005F2B42" w:rsidRPr="00F8347F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519F5BD1" w14:textId="77777777" w:rsidR="005F2B42" w:rsidRPr="00AB4D27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347F">
        <w:rPr>
          <w:rFonts w:ascii="Angsana New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/>
          <w:sz w:val="30"/>
          <w:szCs w:val="30"/>
        </w:rPr>
        <w:t>90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วัน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ตลาด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992373E" w14:textId="77777777" w:rsidR="005F2B42" w:rsidRPr="004C39B7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95E3FF5" w14:textId="77777777" w:rsidR="005F2B42" w:rsidRPr="00AB4D27" w:rsidRDefault="005F2B42" w:rsidP="005F2B42">
      <w:pPr>
        <w:tabs>
          <w:tab w:val="num" w:pos="518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1FC86C34" w14:textId="77777777" w:rsidR="005F2B42" w:rsidRPr="00AB4D27" w:rsidRDefault="005F2B42" w:rsidP="005F2B4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</w:tabs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6EBC454" w14:textId="77777777" w:rsidR="005F2B42" w:rsidRPr="002701CC" w:rsidRDefault="005F2B42" w:rsidP="005F2B4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</w:tabs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701CC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2701CC">
        <w:rPr>
          <w:rFonts w:ascii="Angsana New" w:hAnsi="Angsana New"/>
          <w:color w:val="000000"/>
          <w:sz w:val="30"/>
          <w:szCs w:val="30"/>
        </w:rPr>
        <w:t xml:space="preserve">90 </w:t>
      </w:r>
      <w:r w:rsidRPr="002701CC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7DD7C89E" w14:textId="77777777" w:rsidR="005F2B42" w:rsidRPr="004C39B7" w:rsidRDefault="005F2B42" w:rsidP="005F2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24"/>
          <w:szCs w:val="24"/>
        </w:rPr>
      </w:pPr>
    </w:p>
    <w:p w14:paraId="221B8874" w14:textId="77777777" w:rsidR="00932F06" w:rsidRDefault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5A384A23" w14:textId="3EC4E1E9" w:rsidR="005F2B42" w:rsidRDefault="00932F06" w:rsidP="005F2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.6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F2B42"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3C80FA8E" w14:textId="77777777" w:rsidR="005F2B42" w:rsidRPr="004C39B7" w:rsidRDefault="005F2B42" w:rsidP="005F2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24"/>
          <w:szCs w:val="24"/>
        </w:rPr>
      </w:pPr>
    </w:p>
    <w:p w14:paraId="3B18EB42" w14:textId="77777777" w:rsidR="005F2B42" w:rsidRPr="00AB4D27" w:rsidRDefault="005F2B42" w:rsidP="00932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AB4D27">
        <w:rPr>
          <w:rFonts w:ascii="Angsana New" w:hAnsi="Angsana New"/>
          <w:sz w:val="30"/>
          <w:szCs w:val="30"/>
          <w:cs/>
        </w:rPr>
        <w:t>สินทรัพย์ทางการเงินจะถูกตัด</w:t>
      </w:r>
      <w:r w:rsidRPr="00AB4D27">
        <w:rPr>
          <w:rFonts w:ascii="Angsana New" w:eastAsia="Calibri" w:hAnsi="Angsana New"/>
          <w:sz w:val="30"/>
          <w:szCs w:val="30"/>
          <w:cs/>
        </w:rPr>
        <w:t>จำหน่ายเมื่อกลุ่มบริษัทไม่สามารถคาดการณ์ได้อย่างสมเหตุสมผลว่าจะได้รับคืนเงิน</w:t>
      </w:r>
      <w:r w:rsidRPr="00AB4D27">
        <w:rPr>
          <w:rFonts w:ascii="Angsana New" w:eastAsia="Calibri" w:hAnsi="Angsana New"/>
          <w:sz w:val="30"/>
          <w:szCs w:val="30"/>
        </w:rPr>
        <w:t xml:space="preserve"> </w:t>
      </w:r>
      <w:r w:rsidRPr="00AB4D27">
        <w:rPr>
          <w:rFonts w:ascii="Angsana New" w:eastAsia="Calibri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แล้ว จะรับรู้เป็นการกลับรายการการด้อยค่าในกำไรหรือขาดทุนในงวดที่ได้รับคืน</w:t>
      </w:r>
    </w:p>
    <w:p w14:paraId="261F0873" w14:textId="49873082" w:rsidR="005F2B42" w:rsidRDefault="005F2B42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4BAB7D" w14:textId="21DD0AC3" w:rsidR="00932F06" w:rsidRDefault="00932F06" w:rsidP="00932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.7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ดอกเบี้ย</w:t>
      </w:r>
      <w:r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25CC703" w14:textId="77777777" w:rsidR="00932F06" w:rsidRDefault="00932F06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1FB42B" w14:textId="77777777" w:rsidR="00932F06" w:rsidRPr="00AB4D27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AB4D27">
        <w:rPr>
          <w:rFonts w:ascii="Angsana New" w:hAnsi="Angsana New"/>
          <w:sz w:val="30"/>
          <w:szCs w:val="30"/>
          <w:cs/>
        </w:rPr>
        <w:t xml:space="preserve"> (</w:t>
      </w:r>
      <w:r w:rsidRPr="00AB4D27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AB4D27">
        <w:rPr>
          <w:rFonts w:ascii="Angsana New" w:hAnsi="Angsana New"/>
          <w:sz w:val="30"/>
          <w:szCs w:val="30"/>
          <w:cs/>
        </w:rPr>
        <w:t xml:space="preserve">) </w:t>
      </w:r>
      <w:r w:rsidRPr="00AB4D27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584A1A" w14:textId="77777777" w:rsidR="00932F06" w:rsidRPr="00352E8E" w:rsidRDefault="00932F06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3039DB" w14:textId="77777777" w:rsidR="004E3F13" w:rsidRPr="00AB4D27" w:rsidRDefault="004E3F13" w:rsidP="004E3F13">
      <w:pPr>
        <w:pStyle w:val="Heading8"/>
        <w:numPr>
          <w:ilvl w:val="1"/>
          <w:numId w:val="27"/>
        </w:numPr>
        <w:spacing w:line="240" w:lineRule="atLeast"/>
        <w:ind w:right="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42867E4" w14:textId="77777777" w:rsidR="004E3F13" w:rsidRPr="00AB4D27" w:rsidRDefault="004E3F13" w:rsidP="004E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D266DDF" w14:textId="5223C36B" w:rsidR="00F43C1D" w:rsidRPr="00AB4D27" w:rsidRDefault="004E3F13" w:rsidP="005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</w:rPr>
        <w:tab/>
      </w:r>
      <w:r w:rsidRPr="00AB4D2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A575E4" w:rsidRPr="00AB4D27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B4D27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651C7E6" w14:textId="77777777" w:rsidR="00A75DD4" w:rsidRPr="00AB4D27" w:rsidRDefault="00A75DD4" w:rsidP="005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5A6E8BC2" w14:textId="3A25D14C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DF47D12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4B96A48F" w14:textId="08F3B353" w:rsidR="00F43C1D" w:rsidRPr="00AB4D27" w:rsidRDefault="00F43C1D" w:rsidP="00A8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ลูกหนี้</w:t>
      </w:r>
      <w:r w:rsidR="00932F06">
        <w:rPr>
          <w:rFonts w:ascii="Angsana New" w:hAnsi="Angsana New" w:hint="cs"/>
          <w:sz w:val="30"/>
          <w:szCs w:val="30"/>
          <w:cs/>
        </w:rPr>
        <w:t>การค้า</w:t>
      </w:r>
      <w:r w:rsidRPr="00AB4D27">
        <w:rPr>
          <w:rFonts w:ascii="Angsana New" w:hAnsi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A837D6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D33DC3C" w14:textId="77777777" w:rsidR="00F43C1D" w:rsidRPr="00AB4D2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lang w:val="th-TH"/>
        </w:rPr>
      </w:pPr>
    </w:p>
    <w:p w14:paraId="3961851C" w14:textId="1136697E" w:rsidR="00076F0D" w:rsidRPr="00AB4D27" w:rsidRDefault="00076F0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02CBBD1" w14:textId="515242F9" w:rsidR="00527B0A" w:rsidRPr="00AB4D27" w:rsidRDefault="00527B0A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BE03D05" w14:textId="77777777" w:rsidR="00441924" w:rsidRPr="00AB4D27" w:rsidRDefault="00441924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E37D7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B20F0B3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28"/>
          <w:szCs w:val="28"/>
          <w:lang w:val="th-TH"/>
        </w:rPr>
      </w:pPr>
    </w:p>
    <w:p w14:paraId="605A2150" w14:textId="78B56B24" w:rsidR="00F43C1D" w:rsidRPr="00AB4D27" w:rsidRDefault="00F43C1D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18"/>
        <w:jc w:val="both"/>
        <w:rPr>
          <w:rFonts w:ascii="Angsana New" w:hAnsi="Angsana New"/>
          <w:spacing w:val="-2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F304DE" w:rsidRPr="00AB4D2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343B76" w:rsidRPr="00AB4D27">
        <w:rPr>
          <w:rFonts w:ascii="Angsana New" w:hAnsi="Angsana New"/>
          <w:spacing w:val="-2"/>
          <w:sz w:val="30"/>
          <w:szCs w:val="30"/>
        </w:rPr>
        <w:t xml:space="preserve"> 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F304DE" w:rsidRPr="00AB4D2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Pr="00AB4D27"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AB4D27">
        <w:rPr>
          <w:rFonts w:ascii="Angsana New" w:hAnsi="Angsana New"/>
          <w:spacing w:val="-2"/>
          <w:sz w:val="30"/>
          <w:szCs w:val="30"/>
          <w:cs/>
        </w:rPr>
        <w:t>ขาย</w:t>
      </w:r>
    </w:p>
    <w:p w14:paraId="1C9B8D74" w14:textId="77777777" w:rsidR="00F304DE" w:rsidRPr="00AB4D27" w:rsidRDefault="00F304DE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78F433F" w14:textId="77777777" w:rsidR="008C144B" w:rsidRPr="00AB4D27" w:rsidRDefault="008C144B" w:rsidP="00A75DD4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0" w:name="_Hlk64079607"/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อุปกรณ์โครงข่าย</w:t>
      </w:r>
      <w:r w:rsidR="00167F6B"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ที่ดิน อาคารและอุปกรณ์</w:t>
      </w:r>
    </w:p>
    <w:bookmarkEnd w:id="0"/>
    <w:p w14:paraId="4E13AEEA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3A81D1B" w14:textId="77777777" w:rsidR="00F43C1D" w:rsidRPr="00AB4D27" w:rsidRDefault="00167F6B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อุปกรณ์โครงข่าย ที่ดิน อาคารและอุปกรณ์</w:t>
      </w:r>
      <w:r w:rsidR="00F43C1D" w:rsidRPr="00AB4D27">
        <w:rPr>
          <w:rFonts w:ascii="Angsana New" w:hAnsi="Angsana New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63715180" w14:textId="77777777" w:rsidR="00167F6B" w:rsidRPr="00AB4D27" w:rsidRDefault="00167F6B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D507A4A" w14:textId="3108A3F8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42B8D" w:rsidRPr="00AB4D27">
        <w:rPr>
          <w:rFonts w:ascii="Angsana New" w:hAnsi="Angsana New" w:hint="cs"/>
          <w:sz w:val="30"/>
          <w:szCs w:val="30"/>
          <w:cs/>
        </w:rPr>
        <w:t>การกู้ยืม และต้</w:t>
      </w:r>
      <w:r w:rsidRPr="00AB4D27">
        <w:rPr>
          <w:rFonts w:ascii="Angsana New" w:hAnsi="Angsana New"/>
          <w:sz w:val="30"/>
          <w:szCs w:val="30"/>
          <w:cs/>
        </w:rPr>
        <w:t>นทุนในการรื้อถอน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การขนย้าย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  <w:r w:rsidR="00D42B8D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5C0AF1" w:rsidRPr="00AB4D27">
        <w:rPr>
          <w:rFonts w:ascii="Angsana New" w:hAnsi="Angsana New"/>
          <w:sz w:val="30"/>
          <w:szCs w:val="30"/>
          <w:cs/>
        </w:rPr>
        <w:t>สำหรับเครื่อง</w:t>
      </w:r>
      <w:r w:rsidR="00394868" w:rsidRPr="00AB4D27">
        <w:rPr>
          <w:rFonts w:ascii="Angsana New" w:hAnsi="Angsana New"/>
          <w:sz w:val="30"/>
          <w:szCs w:val="30"/>
          <w:cs/>
        </w:rPr>
        <w:t>มือ</w:t>
      </w:r>
      <w:r w:rsidR="005C0AF1" w:rsidRPr="00AB4D27">
        <w:rPr>
          <w:rFonts w:ascii="Angsana New" w:hAnsi="Angsana New"/>
          <w:sz w:val="30"/>
          <w:szCs w:val="30"/>
          <w:cs/>
        </w:rPr>
        <w:t>ที่ควบคุมโดยลิขสิทธิ์ซอฟต์แวร์ซึ่งไม่สามารถทำงานได้</w:t>
      </w:r>
      <w:r w:rsidR="00955299" w:rsidRPr="00AB4D27">
        <w:rPr>
          <w:rFonts w:ascii="Angsana New" w:hAnsi="Angsana New"/>
          <w:sz w:val="30"/>
          <w:szCs w:val="30"/>
          <w:cs/>
        </w:rPr>
        <w:t>โดยปราศจากลิขสิทธิ์ซอฟต์แวร์</w:t>
      </w:r>
      <w:r w:rsidR="00394868" w:rsidRPr="00AB4D27">
        <w:rPr>
          <w:rFonts w:ascii="Angsana New" w:hAnsi="Angsana New"/>
          <w:sz w:val="30"/>
          <w:szCs w:val="30"/>
          <w:cs/>
        </w:rPr>
        <w:t>นั้น</w:t>
      </w:r>
      <w:r w:rsidR="00955299" w:rsidRPr="00AB4D27">
        <w:rPr>
          <w:rFonts w:ascii="Angsana New" w:hAnsi="Angsana New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637013BD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DB235F7" w14:textId="6680AAC9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AB4D27">
        <w:rPr>
          <w:rFonts w:ascii="Angsana New" w:hAnsi="Angsana New"/>
          <w:sz w:val="30"/>
          <w:szCs w:val="30"/>
          <w:cs/>
          <w:lang w:eastAsia="en-GB"/>
        </w:rPr>
        <w:t>ส่วนประกอบของรายการ</w:t>
      </w:r>
      <w:r w:rsidR="00167F6B" w:rsidRPr="00AB4D27">
        <w:rPr>
          <w:rFonts w:ascii="Angsana New" w:hAnsi="Angsana New"/>
          <w:sz w:val="30"/>
          <w:szCs w:val="30"/>
          <w:cs/>
          <w:lang w:eastAsia="en-GB"/>
        </w:rPr>
        <w:t>อุปกรณ์โครงข่าย ที่ดิน อาคารและอุปกรณ์</w:t>
      </w:r>
      <w:r w:rsidRPr="00AB4D27">
        <w:rPr>
          <w:rFonts w:ascii="Angsana New" w:hAnsi="Angsana New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B4D27">
        <w:rPr>
          <w:rFonts w:ascii="Angsana New" w:hAnsi="Angsana New"/>
          <w:sz w:val="30"/>
          <w:szCs w:val="30"/>
          <w:lang w:eastAsia="en-GB"/>
        </w:rPr>
        <w:t xml:space="preserve"> </w:t>
      </w:r>
    </w:p>
    <w:p w14:paraId="7124D561" w14:textId="2D1AEDD0" w:rsidR="00D42B8D" w:rsidRPr="00AB4D27" w:rsidRDefault="00D42B8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7D221CE6" w14:textId="2EF148E9" w:rsidR="00D42B8D" w:rsidRDefault="00D42B8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AB4D27">
        <w:rPr>
          <w:rFonts w:ascii="Angsana New" w:hAnsi="Angsana New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352E8E" w:rsidRPr="00352E8E">
        <w:rPr>
          <w:rFonts w:ascii="Angsana New" w:hAnsi="Angsana New" w:hint="cs"/>
          <w:sz w:val="30"/>
          <w:szCs w:val="30"/>
          <w:cs/>
          <w:lang w:eastAsia="en-GB"/>
        </w:rPr>
        <w:t>อุปกรณ์โครงข่าย</w:t>
      </w:r>
      <w:r w:rsidR="00352E8E" w:rsidRPr="00352E8E">
        <w:rPr>
          <w:rFonts w:ascii="Angsana New" w:hAnsi="Angsana New"/>
          <w:sz w:val="30"/>
          <w:szCs w:val="30"/>
          <w:cs/>
          <w:lang w:eastAsia="en-GB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eastAsia="en-GB"/>
        </w:rPr>
        <w:t>ที่ดิน อาคาร และอุปกรณ์ รับรู้ในกำไรหรือขาดทุน</w:t>
      </w:r>
    </w:p>
    <w:p w14:paraId="54A639FF" w14:textId="77777777" w:rsidR="00932F06" w:rsidRPr="00AB4D27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3A4A3B78" w14:textId="3E7DC58A" w:rsidR="00F43C1D" w:rsidRPr="00773F2D" w:rsidRDefault="00F43C1D" w:rsidP="00F43C1D">
      <w:pPr>
        <w:pStyle w:val="Default"/>
        <w:tabs>
          <w:tab w:val="num" w:pos="518"/>
        </w:tabs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167F6B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 ที่ดิน อาคารและอุปกรณ์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D42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D42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</w:t>
      </w:r>
      <w:r w:rsidR="00955299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</w:t>
      </w:r>
      <w:r w:rsidR="00610807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40ACFDA" w14:textId="77777777" w:rsidR="00593FF0" w:rsidRPr="00932F06" w:rsidRDefault="00593FF0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firstLine="540"/>
        <w:jc w:val="both"/>
        <w:rPr>
          <w:rFonts w:ascii="Angsana New" w:hAnsi="Angsana New"/>
          <w:sz w:val="30"/>
          <w:szCs w:val="30"/>
        </w:rPr>
      </w:pPr>
    </w:p>
    <w:p w14:paraId="0F1944DE" w14:textId="273AF389" w:rsidR="00F43C1D" w:rsidRPr="00773F2D" w:rsidRDefault="00D42B8D" w:rsidP="00F43C1D">
      <w:pPr>
        <w:pStyle w:val="Default"/>
        <w:tabs>
          <w:tab w:val="num" w:pos="518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2B8D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2B8D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2B8D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73B929" w14:textId="77777777" w:rsidR="00F43C1D" w:rsidRPr="00773F2D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0D8979" w14:textId="77777777" w:rsidR="00932F06" w:rsidRDefault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F015444" w14:textId="43E83A33" w:rsidR="006E47EF" w:rsidRDefault="00F43C1D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</w:t>
      </w:r>
      <w:r w:rsidR="006E47EF">
        <w:rPr>
          <w:rFonts w:ascii="Angsana New" w:hAnsi="Angsana New" w:hint="cs"/>
          <w:sz w:val="30"/>
          <w:szCs w:val="30"/>
          <w:cs/>
        </w:rPr>
        <w:t xml:space="preserve"> </w:t>
      </w:r>
      <w:r w:rsidRPr="00773F2D">
        <w:rPr>
          <w:rFonts w:ascii="Angsana New" w:hAnsi="Angsana New"/>
          <w:sz w:val="30"/>
          <w:szCs w:val="30"/>
          <w:cs/>
        </w:rPr>
        <w:t>ดังนี้</w:t>
      </w:r>
    </w:p>
    <w:p w14:paraId="77509B69" w14:textId="77777777" w:rsidR="006E47EF" w:rsidRPr="00773F2D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455" w:type="dxa"/>
        <w:tblInd w:w="450" w:type="dxa"/>
        <w:tblLook w:val="0000" w:firstRow="0" w:lastRow="0" w:firstColumn="0" w:lastColumn="0" w:noHBand="0" w:noVBand="0"/>
      </w:tblPr>
      <w:tblGrid>
        <w:gridCol w:w="6585"/>
        <w:gridCol w:w="1195"/>
        <w:gridCol w:w="675"/>
      </w:tblGrid>
      <w:tr w:rsidR="00F43C1D" w:rsidRPr="00773F2D" w14:paraId="46B3723F" w14:textId="77777777" w:rsidTr="00932F06">
        <w:tc>
          <w:tcPr>
            <w:tcW w:w="6585" w:type="dxa"/>
            <w:vAlign w:val="bottom"/>
          </w:tcPr>
          <w:p w14:paraId="06271B83" w14:textId="77777777" w:rsidR="00F43C1D" w:rsidRPr="00773F2D" w:rsidRDefault="00167F6B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195" w:type="dxa"/>
          </w:tcPr>
          <w:p w14:paraId="25571708" w14:textId="23944A5A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67F6B" w:rsidRPr="00773F2D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7F6B" w:rsidRPr="00773F2D">
              <w:rPr>
                <w:rFonts w:ascii="Angsana New" w:hAnsi="Angsana New"/>
                <w:sz w:val="30"/>
                <w:szCs w:val="30"/>
              </w:rPr>
              <w:t>-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91B485A" w14:textId="77777777" w:rsidR="00F43C1D" w:rsidRPr="00773F2D" w:rsidRDefault="00F43C1D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67F6B" w:rsidRPr="00773F2D" w14:paraId="3F60A2E7" w14:textId="77777777" w:rsidTr="00932F06">
        <w:tc>
          <w:tcPr>
            <w:tcW w:w="6585" w:type="dxa"/>
            <w:vAlign w:val="bottom"/>
          </w:tcPr>
          <w:p w14:paraId="6D32B4A6" w14:textId="77777777" w:rsidR="00167F6B" w:rsidRPr="00773F2D" w:rsidRDefault="00167F6B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4D49355F" w14:textId="42DC82C5" w:rsidR="00167F6B" w:rsidRPr="00773F2D" w:rsidRDefault="004D7A8F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C915B1A" w14:textId="77777777" w:rsidR="00167F6B" w:rsidRPr="00773F2D" w:rsidRDefault="00167F6B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43C1D" w:rsidRPr="00773F2D" w14:paraId="193ABC77" w14:textId="77777777" w:rsidTr="00932F06">
        <w:tc>
          <w:tcPr>
            <w:tcW w:w="6585" w:type="dxa"/>
            <w:vAlign w:val="bottom"/>
          </w:tcPr>
          <w:p w14:paraId="79564311" w14:textId="77777777" w:rsidR="00F43C1D" w:rsidRPr="00773F2D" w:rsidRDefault="00292430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  <w:r w:rsidR="003A223E" w:rsidRPr="00773F2D">
              <w:rPr>
                <w:rFonts w:ascii="Angsana New" w:hAnsi="Angsana New"/>
                <w:sz w:val="30"/>
                <w:szCs w:val="30"/>
                <w:cs/>
              </w:rPr>
              <w:t>ปรุง</w:t>
            </w:r>
            <w:r w:rsidRPr="00773F2D">
              <w:rPr>
                <w:rFonts w:ascii="Angsana New" w:hAnsi="Angsana New"/>
                <w:sz w:val="30"/>
                <w:szCs w:val="30"/>
                <w:cs/>
              </w:rPr>
              <w:t>สินทรัพย์ที่เช่า</w:t>
            </w:r>
          </w:p>
        </w:tc>
        <w:tc>
          <w:tcPr>
            <w:tcW w:w="1195" w:type="dxa"/>
          </w:tcPr>
          <w:p w14:paraId="7D57EA7E" w14:textId="7BC8F9F9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2430" w:rsidRPr="00773F2D">
              <w:rPr>
                <w:rFonts w:ascii="Angsana New" w:hAnsi="Angsana New"/>
                <w:sz w:val="30"/>
                <w:szCs w:val="30"/>
              </w:rPr>
              <w:t>-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75" w:type="dxa"/>
          </w:tcPr>
          <w:p w14:paraId="30CBE5C6" w14:textId="77777777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773F2D" w14:paraId="03AF9886" w14:textId="77777777" w:rsidTr="00932F06">
        <w:tc>
          <w:tcPr>
            <w:tcW w:w="6585" w:type="dxa"/>
            <w:vAlign w:val="bottom"/>
          </w:tcPr>
          <w:p w14:paraId="7D5CEB68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0BFEE3D" w14:textId="346E47AA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E2384F0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773F2D" w14:paraId="4646583B" w14:textId="77777777" w:rsidTr="00932F06">
        <w:tc>
          <w:tcPr>
            <w:tcW w:w="6585" w:type="dxa"/>
            <w:shd w:val="clear" w:color="auto" w:fill="auto"/>
            <w:vAlign w:val="bottom"/>
          </w:tcPr>
          <w:p w14:paraId="027AFC0A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4323B751" w14:textId="364E8629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C3C744C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4B54846" w14:textId="77777777" w:rsidR="00F43C1D" w:rsidRPr="00773F2D" w:rsidRDefault="00F43C1D" w:rsidP="00773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jc w:val="both"/>
        <w:rPr>
          <w:rFonts w:ascii="Angsana New" w:hAnsi="Angsana New"/>
          <w:sz w:val="30"/>
          <w:szCs w:val="30"/>
        </w:rPr>
      </w:pPr>
    </w:p>
    <w:p w14:paraId="29A286C3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B18BECE" w14:textId="77777777" w:rsidR="00F43C1D" w:rsidRPr="00773F2D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8E1A689" w14:textId="0B0226EA" w:rsidR="006E47EF" w:rsidRDefault="00D85410" w:rsidP="00932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7280412"/>
      <w:r w:rsidRPr="00D85410">
        <w:rPr>
          <w:rFonts w:ascii="Angsana New" w:hAnsi="Angsana New"/>
          <w:sz w:val="30"/>
          <w:szCs w:val="30"/>
          <w:cs/>
        </w:rPr>
        <w:t>สินทรัพย์ไม่มีตัวตน</w:t>
      </w:r>
      <w:bookmarkEnd w:id="1"/>
      <w:r w:rsidRPr="00D85410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D85410">
        <w:rPr>
          <w:rFonts w:ascii="Angsana New" w:hAnsi="Angsana New"/>
          <w:sz w:val="30"/>
          <w:szCs w:val="30"/>
        </w:rPr>
        <w:t xml:space="preserve"> </w:t>
      </w:r>
      <w:r w:rsidRPr="00D85410">
        <w:rPr>
          <w:rFonts w:ascii="Angsana New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D85410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D85410">
        <w:rPr>
          <w:rFonts w:ascii="Angsana New" w:hAnsi="Angsana New"/>
          <w:sz w:val="30"/>
          <w:szCs w:val="30"/>
          <w:cs/>
        </w:rPr>
        <w:t xml:space="preserve"> </w:t>
      </w:r>
    </w:p>
    <w:p w14:paraId="76BE4245" w14:textId="77777777" w:rsidR="006E47EF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C16C6B4" w14:textId="13813E09" w:rsidR="00F43C1D" w:rsidRDefault="00D85410" w:rsidP="00D85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5410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</w:t>
      </w:r>
      <w:r w:rsidR="006E47EF">
        <w:rPr>
          <w:rFonts w:ascii="Angsana New" w:hAnsi="Angsana New" w:hint="cs"/>
          <w:sz w:val="30"/>
          <w:szCs w:val="30"/>
          <w:cs/>
        </w:rPr>
        <w:t xml:space="preserve"> </w:t>
      </w:r>
      <w:r w:rsidRPr="00D85410">
        <w:rPr>
          <w:rFonts w:ascii="Angsana New" w:hAnsi="Angsana New" w:hint="cs"/>
          <w:sz w:val="30"/>
          <w:szCs w:val="30"/>
          <w:cs/>
        </w:rPr>
        <w:t>ดังนี้</w:t>
      </w:r>
    </w:p>
    <w:p w14:paraId="603596CA" w14:textId="77777777" w:rsidR="006E47EF" w:rsidRPr="00773F2D" w:rsidRDefault="006E47EF" w:rsidP="00D85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3347"/>
        <w:gridCol w:w="630"/>
      </w:tblGrid>
      <w:tr w:rsidR="00F43C1D" w:rsidRPr="00773F2D" w14:paraId="6417E699" w14:textId="77777777" w:rsidTr="00932F06">
        <w:tc>
          <w:tcPr>
            <w:tcW w:w="4483" w:type="dxa"/>
          </w:tcPr>
          <w:p w14:paraId="30D19C97" w14:textId="77777777" w:rsidR="00F43C1D" w:rsidRPr="00773F2D" w:rsidRDefault="00F43C1D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347" w:type="dxa"/>
          </w:tcPr>
          <w:p w14:paraId="74712558" w14:textId="57DA2B2B" w:rsidR="00F43C1D" w:rsidRPr="00773F2D" w:rsidRDefault="004D7A8F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3B28EAA" w14:textId="77777777" w:rsidR="00F43C1D" w:rsidRPr="00773F2D" w:rsidRDefault="00F43C1D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10"/>
              </w:tabs>
              <w:ind w:left="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E5611AC" w14:textId="77777777" w:rsidR="006E47EF" w:rsidRPr="00773F2D" w:rsidRDefault="006E47EF" w:rsidP="00D85410">
      <w:pPr>
        <w:tabs>
          <w:tab w:val="num" w:pos="518"/>
        </w:tabs>
        <w:jc w:val="thaiDistribute"/>
        <w:rPr>
          <w:rFonts w:ascii="Angsana New" w:hAnsi="Angsana New"/>
          <w:sz w:val="30"/>
          <w:szCs w:val="30"/>
        </w:rPr>
      </w:pPr>
    </w:p>
    <w:p w14:paraId="4554ECD9" w14:textId="77777777" w:rsidR="00EA1AB7" w:rsidRPr="00AB4D27" w:rsidRDefault="00EA1AB7" w:rsidP="00EA1AB7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ค่าธรรมเนียมทางการเงินรอตัดจ่าย</w:t>
      </w:r>
    </w:p>
    <w:p w14:paraId="660F1F64" w14:textId="77777777" w:rsidR="00EA1AB7" w:rsidRPr="00773F2D" w:rsidRDefault="00EA1AB7" w:rsidP="00EA1AB7">
      <w:pPr>
        <w:rPr>
          <w:rFonts w:ascii="Angsana New" w:hAnsi="Angsana New"/>
          <w:sz w:val="30"/>
          <w:szCs w:val="30"/>
          <w:lang w:val="th-TH" w:eastAsia="x-none"/>
        </w:rPr>
      </w:pPr>
    </w:p>
    <w:p w14:paraId="6D342202" w14:textId="77777777" w:rsidR="00EA1AB7" w:rsidRPr="00773F2D" w:rsidRDefault="00EA1AB7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</w:t>
      </w:r>
      <w:r w:rsidR="00B56EB5" w:rsidRPr="00773F2D">
        <w:rPr>
          <w:rFonts w:ascii="Angsana New" w:hAnsi="Angsana New"/>
          <w:sz w:val="30"/>
          <w:szCs w:val="30"/>
        </w:rPr>
        <w:br/>
      </w:r>
      <w:r w:rsidRPr="00773F2D">
        <w:rPr>
          <w:rFonts w:ascii="Angsana New" w:hAnsi="Angsana New"/>
          <w:sz w:val="30"/>
          <w:szCs w:val="30"/>
          <w:cs/>
        </w:rPr>
        <w:t>ที่แท้จริงตามอายุของเงินกู้</w:t>
      </w:r>
    </w:p>
    <w:p w14:paraId="04098909" w14:textId="77777777" w:rsidR="00EA1AB7" w:rsidRPr="00773F2D" w:rsidRDefault="00EA1AB7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DADDBB" w14:textId="06F0D02D" w:rsidR="00EA1AB7" w:rsidRDefault="00EA1AB7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ค่าตัดจำหน่ายค่าธรรมเนียมทางการเงินรอตัดจ่ายรวมอยู่ในส่วนของกำไรหรือขาดทุน</w:t>
      </w:r>
    </w:p>
    <w:p w14:paraId="5F6EF5E9" w14:textId="77777777" w:rsidR="006E47EF" w:rsidRPr="00773F2D" w:rsidRDefault="006E47EF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06D7F" w14:textId="77777777" w:rsidR="00F43C1D" w:rsidRPr="00AB4D27" w:rsidRDefault="00F43C1D" w:rsidP="00EA1AB7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69934227" w14:textId="77777777" w:rsidR="00F43C1D" w:rsidRPr="00C930B7" w:rsidRDefault="00F43C1D" w:rsidP="00F304DE">
      <w:pPr>
        <w:tabs>
          <w:tab w:val="clear" w:pos="680"/>
          <w:tab w:val="num" w:pos="518"/>
        </w:tabs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515DCB8D" w14:textId="13998978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 </w:t>
      </w:r>
      <w:r w:rsidR="00C46F63" w:rsidRPr="00C46F63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890D00" w14:textId="043B6A7C" w:rsidR="00F43C1D" w:rsidRPr="00932F06" w:rsidRDefault="00F43C1D" w:rsidP="00C4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C4B8AD" w14:textId="65BF8C0E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3F2D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C46F63">
        <w:rPr>
          <w:rFonts w:ascii="Angsana New" w:hAnsi="Angsana New" w:hint="cs"/>
          <w:sz w:val="30"/>
          <w:szCs w:val="30"/>
          <w:cs/>
        </w:rPr>
        <w:t>ร</w:t>
      </w:r>
      <w:r w:rsidRPr="00773F2D">
        <w:rPr>
          <w:rFonts w:ascii="Angsana New" w:hAnsi="Angsana New"/>
          <w:sz w:val="30"/>
          <w:szCs w:val="30"/>
          <w:cs/>
        </w:rPr>
        <w:t>าคาเอกเทศ</w:t>
      </w:r>
      <w:r w:rsidR="00C46F63" w:rsidRPr="00C46F63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773F2D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8F21AD">
        <w:rPr>
          <w:rFonts w:ascii="Angsana New" w:hAnsi="Angsana New" w:hint="cs"/>
          <w:sz w:val="30"/>
          <w:szCs w:val="30"/>
          <w:cs/>
        </w:rPr>
        <w:t>ทั้งหมด</w:t>
      </w:r>
    </w:p>
    <w:p w14:paraId="76EDB277" w14:textId="77777777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14:paraId="17E47578" w14:textId="77777777" w:rsidR="00F43C1D" w:rsidRPr="00773F2D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27B4859" w14:textId="77777777" w:rsidR="008D6CE3" w:rsidRPr="00773F2D" w:rsidRDefault="008D6CE3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34A4F" w14:textId="50B1E2A7" w:rsidR="00F43C1D" w:rsidRPr="00D73407" w:rsidRDefault="00C8436B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8436B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3650DD" w:rsidRPr="00773F2D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/>
          <w:b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</w:t>
      </w:r>
      <w:r w:rsidRPr="00C8436B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3969995" w14:textId="77777777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42948035" w14:textId="2F0965D0" w:rsidR="00C8436B" w:rsidRPr="00D73407" w:rsidRDefault="00C8436B" w:rsidP="00C8436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7340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</w:t>
      </w:r>
      <w:r w:rsidRPr="00D73407">
        <w:rPr>
          <w:rFonts w:ascii="Angsana New" w:hAnsi="Angsana New" w:hint="cs"/>
          <w:b/>
          <w:sz w:val="30"/>
          <w:szCs w:val="30"/>
          <w:cs/>
        </w:rPr>
        <w:t>อั</w:t>
      </w:r>
      <w:r w:rsidRPr="00D73407">
        <w:rPr>
          <w:rFonts w:ascii="Angsana New" w:hAnsi="Angsana New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D73407">
        <w:rPr>
          <w:rFonts w:ascii="Angsana New" w:hAnsi="Angsana New"/>
          <w:b/>
          <w:sz w:val="30"/>
          <w:szCs w:val="30"/>
        </w:rPr>
        <w:t xml:space="preserve"> </w:t>
      </w:r>
      <w:r w:rsidRPr="00D73407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73407">
        <w:rPr>
          <w:rFonts w:ascii="Angsana New" w:hAnsi="Angsana New"/>
          <w:b/>
          <w:sz w:val="30"/>
          <w:szCs w:val="30"/>
        </w:rPr>
        <w:t xml:space="preserve"> </w:t>
      </w:r>
    </w:p>
    <w:p w14:paraId="56074074" w14:textId="77777777" w:rsidR="00C8436B" w:rsidRPr="00D73407" w:rsidRDefault="00C8436B" w:rsidP="00C84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</w:p>
    <w:p w14:paraId="6CB7880A" w14:textId="38DAE2FF" w:rsidR="00764B9F" w:rsidRDefault="00C8436B" w:rsidP="00C8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7340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0432BAD" w14:textId="77777777" w:rsidR="00547398" w:rsidRPr="00D73407" w:rsidRDefault="00547398" w:rsidP="00C8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36F3D53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D907DC7" w14:textId="77777777" w:rsidR="00F43C1D" w:rsidRPr="004C39B7" w:rsidRDefault="00F43C1D" w:rsidP="00F43C1D">
      <w:pPr>
        <w:tabs>
          <w:tab w:val="num" w:pos="518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B363952" w14:textId="77777777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A41ECB5" w14:textId="77777777" w:rsidR="00F43C1D" w:rsidRPr="004C39B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5AE8312" w14:textId="77777777" w:rsidR="008F21AD" w:rsidRDefault="008F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E22C780" w14:textId="7E567DD9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6E47EF" w:rsidRPr="006E47E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AB4D27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</w:t>
      </w:r>
      <w:r w:rsidR="008F21AD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AB4D27">
        <w:rPr>
          <w:rFonts w:ascii="Angsana New" w:hAnsi="Angsana New"/>
          <w:sz w:val="30"/>
          <w:szCs w:val="30"/>
          <w:cs/>
        </w:rPr>
        <w:t>สูงกว่ามูลค่าที่จะได้รับคืน</w:t>
      </w:r>
    </w:p>
    <w:p w14:paraId="44B1008E" w14:textId="77777777" w:rsidR="00932F06" w:rsidRPr="000B3D0B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Cs/>
          <w:sz w:val="30"/>
          <w:szCs w:val="30"/>
        </w:rPr>
      </w:pPr>
    </w:p>
    <w:p w14:paraId="60E3C8FB" w14:textId="495C74E3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B570982" w14:textId="77777777" w:rsidR="00F8347F" w:rsidRPr="00932F06" w:rsidRDefault="00F8347F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3A9C2C6" w14:textId="0C4CF805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3010145" w14:textId="77777777" w:rsidR="00717722" w:rsidRPr="00932F06" w:rsidRDefault="00717722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9A5C74" w14:textId="7FD3A164" w:rsidR="00F43C1D" w:rsidRPr="004C39B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39B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34D9A450" w14:textId="77777777" w:rsidR="00F43C1D" w:rsidRPr="004C39B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E603E00" w14:textId="74E387C4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1C2499" w:rsidRPr="004C39B7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C39B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D3764CA" w14:textId="77777777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27F08DD" w14:textId="7BC55E59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  <w:r w:rsidRPr="004C39B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2E83D051" w14:textId="77777777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1DB7896" w14:textId="5265724C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4C39B7">
        <w:rPr>
          <w:rFonts w:ascii="Angsana New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C39B7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C39B7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BADDF12" w14:textId="77777777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C37A16E" w14:textId="5C62A2A8" w:rsidR="00764B9F" w:rsidRPr="004C39B7" w:rsidRDefault="005B69E1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4C39B7">
        <w:rPr>
          <w:rFonts w:ascii="Angsana New" w:hAnsi="Angsana New"/>
          <w:i/>
          <w:spacing w:val="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6E47EF" w:rsidRPr="004C39B7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90C8234" w14:textId="77777777" w:rsidR="00932F06" w:rsidRPr="00932F06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CEBAB4A" w14:textId="66EEB32A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4D7A8F" w:rsidRPr="004C39B7">
        <w:rPr>
          <w:rFonts w:ascii="Angsana New" w:hAnsi="Angsana New"/>
          <w:iCs/>
          <w:sz w:val="30"/>
          <w:szCs w:val="30"/>
        </w:rPr>
        <w:t>12</w:t>
      </w:r>
      <w:r w:rsidRPr="004C39B7">
        <w:rPr>
          <w:rFonts w:ascii="Angsana New" w:hAnsi="Angsana New"/>
          <w:i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5B3E7AB" w14:textId="77777777" w:rsidR="00C72015" w:rsidRPr="00932F06" w:rsidRDefault="00C72015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09D629C" w14:textId="7DAFAF64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C39B7">
        <w:rPr>
          <w:rFonts w:ascii="Angsana New" w:hAnsi="Angsana New"/>
          <w:i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C39B7">
        <w:rPr>
          <w:rFonts w:ascii="Angsana New" w:hAnsi="Angsana New"/>
          <w:sz w:val="30"/>
          <w:szCs w:val="30"/>
        </w:rPr>
        <w:t xml:space="preserve"> </w:t>
      </w:r>
    </w:p>
    <w:p w14:paraId="40DCEAD7" w14:textId="77777777" w:rsidR="00F43C1D" w:rsidRPr="00932F06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firstLine="540"/>
        <w:rPr>
          <w:rFonts w:ascii="Angsana New" w:hAnsi="Angsana New"/>
          <w:i/>
          <w:sz w:val="30"/>
          <w:szCs w:val="30"/>
          <w:cs/>
        </w:rPr>
      </w:pPr>
    </w:p>
    <w:p w14:paraId="762A10B8" w14:textId="77777777" w:rsidR="00717722" w:rsidRPr="004C39B7" w:rsidRDefault="00F43C1D" w:rsidP="00764B9F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39B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6D06226" w14:textId="77777777" w:rsidR="00717722" w:rsidRPr="004C39B7" w:rsidRDefault="00717722" w:rsidP="00717722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35216A8" w14:textId="64F44022" w:rsidR="00F43C1D" w:rsidRPr="004C39B7" w:rsidRDefault="00F43C1D" w:rsidP="00717722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b/>
          <w:bCs/>
          <w:color w:val="3535E3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F3C167B" w14:textId="77777777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75022B9A" w14:textId="56B888F4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3E0C08C6" w14:textId="77777777" w:rsidR="006E47EF" w:rsidRPr="00E60A2B" w:rsidRDefault="006E47EF" w:rsidP="005B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79D0D547" w14:textId="2104BD39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32E2F1C6" w14:textId="77777777" w:rsidR="00F64CC1" w:rsidRPr="00AB4D27" w:rsidRDefault="00F64CC1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3078D04D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DC6339D" w14:textId="27B6D18C" w:rsidR="003E33D1" w:rsidRPr="00AB4D27" w:rsidRDefault="003E33D1" w:rsidP="003E33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B91B496" w14:textId="5E057F2C" w:rsidR="003E33D1" w:rsidRPr="00AB4D27" w:rsidRDefault="003E33D1" w:rsidP="00E031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วันที่วัดมูลค่าในตลาดหลัก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หรือตลาดที่ให้ประโยชน์สูงสุด</w:t>
      </w:r>
      <w:r w:rsidRPr="00AB4D27">
        <w:rPr>
          <w:rFonts w:ascii="Angsana New" w:hAnsi="Angsana New"/>
          <w:sz w:val="30"/>
          <w:szCs w:val="30"/>
          <w:cs/>
        </w:rPr>
        <w:t xml:space="preserve"> (</w:t>
      </w:r>
      <w:r w:rsidRPr="00AB4D27">
        <w:rPr>
          <w:rFonts w:ascii="Angsana New" w:hAnsi="Angsana New" w:hint="cs"/>
          <w:sz w:val="30"/>
          <w:szCs w:val="30"/>
          <w:cs/>
        </w:rPr>
        <w:t>หากไม่มีตลาดหลัก</w:t>
      </w:r>
      <w:r w:rsidRPr="00AB4D27">
        <w:rPr>
          <w:rFonts w:ascii="Angsana New" w:hAnsi="Angsana New"/>
          <w:sz w:val="30"/>
          <w:szCs w:val="30"/>
          <w:cs/>
        </w:rPr>
        <w:t xml:space="preserve">) </w:t>
      </w:r>
      <w:r w:rsidRPr="00AB4D27">
        <w:rPr>
          <w:rFonts w:ascii="Angsana New" w:hAnsi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848BD43" w14:textId="619131F4" w:rsidR="00F43C1D" w:rsidRPr="00AB4D27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24"/>
          <w:szCs w:val="24"/>
        </w:rPr>
      </w:pPr>
    </w:p>
    <w:p w14:paraId="2E8229C5" w14:textId="77777777" w:rsidR="003E33D1" w:rsidRPr="00AB4D27" w:rsidRDefault="003E33D1" w:rsidP="003E33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2892C94" w14:textId="0B1DD246" w:rsidR="003E33D1" w:rsidRPr="00AB4D27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AB4D27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AB4D27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800493" w14:textId="4DDBFA4A" w:rsidR="003E33D1" w:rsidRPr="00AB4D27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lang w:val="en-US" w:bidi="th-TH"/>
        </w:rPr>
        <w:t>2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B4D27">
        <w:rPr>
          <w:rFonts w:ascii="Angsana New" w:hAnsi="Angsana New"/>
          <w:sz w:val="30"/>
          <w:szCs w:val="30"/>
          <w:lang w:val="en-US" w:bidi="th-TH"/>
        </w:rPr>
        <w:t>1</w:t>
      </w:r>
    </w:p>
    <w:p w14:paraId="113C814D" w14:textId="12187A16" w:rsidR="003E33D1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lang w:val="en-US" w:bidi="th-TH"/>
        </w:rPr>
        <w:t>3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C7570CF" w14:textId="77777777" w:rsidR="004C39B7" w:rsidRPr="00AB4D27" w:rsidRDefault="004C39B7" w:rsidP="004C39B7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ABB7C25" w14:textId="359F5832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46DB1075" w14:textId="77777777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28"/>
          <w:szCs w:val="28"/>
        </w:rPr>
      </w:pPr>
    </w:p>
    <w:p w14:paraId="1A3641AC" w14:textId="32FDB953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6AF0D689" w14:textId="34632E72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28"/>
          <w:szCs w:val="28"/>
        </w:rPr>
      </w:pPr>
    </w:p>
    <w:p w14:paraId="5BF99BD0" w14:textId="11247A00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เช่น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หาก</w:t>
      </w:r>
      <w:r w:rsidRPr="00AB4D27">
        <w:rPr>
          <w:rFonts w:ascii="Angsana New" w:hAnsi="Angsana New"/>
          <w:sz w:val="30"/>
          <w:szCs w:val="30"/>
        </w:rPr>
        <w:t>ก</w:t>
      </w:r>
      <w:r w:rsidRPr="00AB4D27">
        <w:rPr>
          <w:rFonts w:ascii="Angsana New" w:hAnsi="Angsana New" w:hint="cs"/>
          <w:sz w:val="30"/>
          <w:szCs w:val="30"/>
          <w:cs/>
        </w:rPr>
        <w:t>ลุ่มบริษัทพิจารณาว่ามูลค่ายุติธรรมของเครื่องมือทางการเงิน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</w:rPr>
        <w:t xml:space="preserve">3 </w:t>
      </w:r>
      <w:r w:rsidRPr="00AB4D27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EC4E965" w14:textId="315B0E38" w:rsidR="0083614A" w:rsidRDefault="0083614A" w:rsidP="00034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0D3D5682" w14:textId="7C0E4C53" w:rsidR="006E47EF" w:rsidRDefault="006E47EF" w:rsidP="00034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B93077C" w14:textId="6292F949" w:rsidR="004C39B7" w:rsidRDefault="004C39B7" w:rsidP="00034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3B724C2C" w14:textId="77777777" w:rsidR="004C39B7" w:rsidRPr="00AB4D27" w:rsidRDefault="004C39B7" w:rsidP="00034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233A9159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ทุนเรือนหุ้น</w:t>
      </w:r>
    </w:p>
    <w:p w14:paraId="18E6CC04" w14:textId="77777777" w:rsidR="00E33486" w:rsidRPr="00AB4D27" w:rsidRDefault="00E33486" w:rsidP="00E33486">
      <w:pPr>
        <w:rPr>
          <w:rFonts w:ascii="Angsana New" w:hAnsi="Angsana New"/>
          <w:sz w:val="28"/>
          <w:szCs w:val="28"/>
          <w:cs/>
          <w:lang w:val="th-TH" w:eastAsia="x-none"/>
        </w:rPr>
      </w:pPr>
    </w:p>
    <w:p w14:paraId="2F0FEBF6" w14:textId="09C1D13B" w:rsidR="00E2029C" w:rsidRPr="00AB4D27" w:rsidRDefault="00F43C1D" w:rsidP="00F038FB">
      <w:pPr>
        <w:pStyle w:val="AccPolicyHeading"/>
        <w:ind w:left="540" w:right="-25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</w:t>
      </w:r>
      <w:r w:rsidR="009674E9" w:rsidRPr="00AB4D27">
        <w:rPr>
          <w:rFonts w:ascii="Angsana New" w:hAnsi="Angsana New"/>
          <w:sz w:val="30"/>
          <w:szCs w:val="30"/>
          <w:cs/>
        </w:rPr>
        <w:t>น</w:t>
      </w:r>
    </w:p>
    <w:p w14:paraId="651C0EA2" w14:textId="77777777" w:rsidR="00E2029C" w:rsidRPr="00AB4D27" w:rsidRDefault="00E2029C" w:rsidP="0090600D">
      <w:pPr>
        <w:pStyle w:val="AccPolicyHeading"/>
        <w:ind w:left="540" w:right="-25"/>
        <w:rPr>
          <w:rFonts w:ascii="Angsana New" w:hAnsi="Angsana New"/>
        </w:rPr>
      </w:pPr>
    </w:p>
    <w:p w14:paraId="31F12D2A" w14:textId="7284A33D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E60A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71EA9BDD" w14:textId="506A6CE3" w:rsidR="00A26FAE" w:rsidRPr="00AB4D27" w:rsidRDefault="00A26FAE" w:rsidP="00A26FAE">
      <w:pPr>
        <w:rPr>
          <w:rFonts w:ascii="Angsana New" w:hAnsi="Angsana New"/>
          <w:sz w:val="28"/>
          <w:szCs w:val="28"/>
          <w:lang w:val="th-TH" w:eastAsia="x-none"/>
        </w:rPr>
      </w:pPr>
    </w:p>
    <w:p w14:paraId="3B4C5DC4" w14:textId="2AC00129" w:rsidR="00A26FAE" w:rsidRPr="00AB4D27" w:rsidRDefault="00A26FAE" w:rsidP="00A26FAE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E60A2B">
        <w:rPr>
          <w:rFonts w:eastAsia="EucrosiaUPCBold" w:hint="cs"/>
          <w:i/>
          <w:iCs/>
          <w:cs/>
        </w:rPr>
        <w:t>ด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1</w:t>
      </w:r>
      <w:r w:rsidRPr="00AB4D27">
        <w:rPr>
          <w:rFonts w:eastAsia="EucrosiaUPCBold"/>
          <w:i/>
          <w:iCs/>
        </w:rPr>
        <w:t>)</w:t>
      </w:r>
      <w:r w:rsidRPr="00AB4D27">
        <w:t xml:space="preserve"> </w:t>
      </w:r>
      <w:r w:rsidRPr="00AB4D27">
        <w:rPr>
          <w:rFonts w:eastAsia="EucrosiaUPCBold"/>
          <w:i/>
          <w:iCs/>
          <w:cs/>
        </w:rPr>
        <w:t>การรับรู้รายได้</w:t>
      </w:r>
    </w:p>
    <w:p w14:paraId="0C5E7E2D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01B36A0" w14:textId="031F5792" w:rsidR="002A729D" w:rsidRPr="00AB4D27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2F745F" w:rsidRPr="00AB4D27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261350"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A26FAE" w:rsidRPr="00AB4D27">
        <w:rPr>
          <w:rFonts w:ascii="Angsana New" w:hAnsi="Angsana New"/>
          <w:sz w:val="30"/>
          <w:szCs w:val="30"/>
          <w:cs/>
        </w:rPr>
        <w:t>และส่วนลดตามปริมาณ</w:t>
      </w:r>
    </w:p>
    <w:p w14:paraId="6C762779" w14:textId="3DD4A158" w:rsidR="00F43C1D" w:rsidRPr="00AB4D27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0BD5510F" w14:textId="05E6C676" w:rsidR="00F43C1D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="00076F0D" w:rsidRPr="00AB4D27">
        <w:rPr>
          <w:rFonts w:ascii="Angsana New" w:hAnsi="Angsana New"/>
          <w:sz w:val="30"/>
          <w:szCs w:val="30"/>
          <w:cs/>
        </w:rPr>
        <w:t>รับรู้ ณ วันที่มีการส่งมอบสินค้าให้กับลูกค้า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076F0D" w:rsidRPr="00AB4D27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1585ECF" w14:textId="77777777" w:rsidR="00D21CF9" w:rsidRPr="00AB4D27" w:rsidRDefault="00D21CF9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5F2CC940" w14:textId="10E48534" w:rsidR="002A729D" w:rsidRPr="00AB4D27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="00E20976" w:rsidRPr="00E20976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543179D6" w14:textId="77777777" w:rsidR="002A729D" w:rsidRPr="00AB4D27" w:rsidRDefault="002A729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0CC2EE78" w14:textId="1E79071B" w:rsidR="002A729D" w:rsidRPr="00AB4D27" w:rsidRDefault="002A729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ายได้ค่าบริการติดตั้งแรกเข้ารับรู้ตลอดช่วงเวลาให้บริการโดยพิจารณาจากอายุการใช้บริการที่คาดว่าจะเกิดขึ้นจากลูกค้าแต่ละราย ซึ่งคำนวณโดยอ้างอิงข้อมูลจากประวัติอายุการใช้งานที่ลูกค้าแต่ละรายมีการใช้บริการกับกลุ่มบริษัท</w:t>
      </w:r>
    </w:p>
    <w:p w14:paraId="0D8C748C" w14:textId="77777777" w:rsidR="00A26FAE" w:rsidRPr="00AB4D27" w:rsidRDefault="00A26FAE" w:rsidP="00A26FAE">
      <w:pPr>
        <w:tabs>
          <w:tab w:val="num" w:pos="518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50308EE" w14:textId="2E121B6F" w:rsidR="002A729D" w:rsidRPr="00AB4D27" w:rsidRDefault="002A729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จำนวนเงินที่กิจการได้รับจากลูกค้าแต่ยังมีภาระที่ต้องโอนสินค้</w:t>
      </w:r>
      <w:r w:rsidR="003514BE" w:rsidRPr="00AB4D27">
        <w:rPr>
          <w:rFonts w:ascii="Angsana New" w:hAnsi="Angsana New"/>
          <w:sz w:val="30"/>
          <w:szCs w:val="30"/>
          <w:cs/>
        </w:rPr>
        <w:t>า</w:t>
      </w:r>
      <w:r w:rsidRPr="00AB4D27">
        <w:rPr>
          <w:rFonts w:ascii="Angsana New" w:hAnsi="Angsana New"/>
          <w:sz w:val="30"/>
          <w:szCs w:val="30"/>
          <w:cs/>
        </w:rPr>
        <w:t>หรือบริการให้กับลูกค้าแสดงไว้เป็นรายได้</w:t>
      </w:r>
      <w:r w:rsidRPr="00AB4D27">
        <w:rPr>
          <w:rFonts w:ascii="Angsana New" w:hAnsi="Angsana New"/>
          <w:sz w:val="30"/>
          <w:szCs w:val="30"/>
          <w:cs/>
        </w:rPr>
        <w:br/>
        <w:t>รอตัดบัญชีและเงินรับล่วงหน้าจากลูกค้าในงบแสดงฐานะการเงิน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7B337E9" w14:textId="3639D8AE" w:rsidR="00A26FAE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47FF5941" w14:textId="77777777" w:rsidR="00E20976" w:rsidRDefault="00E2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lang w:val="th-TH" w:eastAsia="x-none"/>
        </w:rPr>
      </w:pPr>
      <w:r>
        <w:rPr>
          <w:rFonts w:eastAsia="EucrosiaUPCBold"/>
          <w:i/>
          <w:iCs/>
          <w:cs/>
        </w:rPr>
        <w:br w:type="page"/>
      </w:r>
    </w:p>
    <w:p w14:paraId="434F440B" w14:textId="1E01D970" w:rsidR="00A26FAE" w:rsidRPr="00AB4D27" w:rsidRDefault="00A26FAE" w:rsidP="00A26FAE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E60A2B">
        <w:rPr>
          <w:rFonts w:eastAsia="EucrosiaUPCBold" w:hint="cs"/>
          <w:i/>
          <w:iCs/>
          <w:cs/>
        </w:rPr>
        <w:t>ด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2</w:t>
      </w:r>
      <w:r w:rsidRPr="00AB4D27">
        <w:rPr>
          <w:rFonts w:eastAsia="EucrosiaUPCBold"/>
          <w:i/>
          <w:iCs/>
        </w:rPr>
        <w:t>)</w:t>
      </w:r>
      <w:r w:rsidRPr="00AB4D27">
        <w:t xml:space="preserve"> </w:t>
      </w:r>
      <w:r w:rsidRPr="00AB4D27">
        <w:rPr>
          <w:rFonts w:eastAsia="EucrosiaUPCBold"/>
          <w:i/>
          <w:iCs/>
          <w:cs/>
        </w:rPr>
        <w:t>ยอดคงเหลือของสัญญา</w:t>
      </w:r>
    </w:p>
    <w:p w14:paraId="52F22DFD" w14:textId="77777777" w:rsidR="00A26FAE" w:rsidRPr="00AB4D27" w:rsidRDefault="00A26FAE" w:rsidP="00A2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8023768" w14:textId="77627751" w:rsidR="00A26FAE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</w:t>
      </w:r>
      <w:r w:rsidR="00E60A2B">
        <w:rPr>
          <w:rFonts w:ascii="Angsana New" w:hAnsi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178853D7" w14:textId="77777777" w:rsidR="00E20976" w:rsidRPr="00AB4D27" w:rsidRDefault="00E20976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2ED8F3BF" w14:textId="540BAD0B" w:rsidR="00F038FB" w:rsidRPr="00AB4D27" w:rsidRDefault="00F038FB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หนี้สินที่เกิดจากสัญญา ได้แก่ รายได้ค่าบริการติดตั้งแรกเข้า 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8144FCC" w14:textId="77777777" w:rsidR="00A26FAE" w:rsidRPr="00AB4D27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71BE44F2" w14:textId="67E14A46" w:rsidR="00A26FAE" w:rsidRPr="00AB4D27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48EB542B" w14:textId="0708CF50" w:rsidR="00BE4523" w:rsidRPr="00AB4D27" w:rsidRDefault="00BE4523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61AFFAA9" w14:textId="0A4AC7FB" w:rsidR="00BE4523" w:rsidRPr="00AB4D27" w:rsidRDefault="00BE4523" w:rsidP="00BE4523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E60A2B">
        <w:rPr>
          <w:rFonts w:eastAsia="EucrosiaUPCBold" w:hint="cs"/>
          <w:i/>
          <w:iCs/>
          <w:cs/>
        </w:rPr>
        <w:t>ด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3</w:t>
      </w:r>
      <w:r w:rsidRPr="00AB4D27">
        <w:rPr>
          <w:rFonts w:eastAsia="EucrosiaUPCBold"/>
          <w:i/>
          <w:iCs/>
        </w:rPr>
        <w:t>)</w:t>
      </w:r>
      <w:r w:rsidRPr="00AB4D27">
        <w:t xml:space="preserve"> </w:t>
      </w:r>
      <w:r w:rsidRPr="00AB4D27">
        <w:rPr>
          <w:rFonts w:eastAsia="EucrosiaUPCBold"/>
          <w:i/>
          <w:iCs/>
          <w:cs/>
        </w:rPr>
        <w:t>สินทรัพย์ต้นทุนของสัญญา</w:t>
      </w:r>
    </w:p>
    <w:p w14:paraId="3730199C" w14:textId="77777777" w:rsidR="00BE4523" w:rsidRPr="00AB4D27" w:rsidRDefault="00BE4523" w:rsidP="00BE4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B5344F2" w14:textId="5579EC6C" w:rsidR="00BE4523" w:rsidRPr="00AB4D27" w:rsidRDefault="003E0192" w:rsidP="00BE4523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E20976">
        <w:rPr>
          <w:rFonts w:ascii="Angsana New" w:hAnsi="Angsana New" w:hint="cs"/>
          <w:sz w:val="30"/>
          <w:szCs w:val="30"/>
          <w:cs/>
        </w:rPr>
        <w:t xml:space="preserve"> </w:t>
      </w:r>
      <w:r w:rsidR="00E20976" w:rsidRPr="00E20976">
        <w:rPr>
          <w:rFonts w:ascii="Angsana New" w:hAnsi="Angsana New" w:hint="cs"/>
          <w:sz w:val="30"/>
          <w:szCs w:val="30"/>
          <w:cs/>
        </w:rPr>
        <w:t>อย่างไรก็ตาม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7805F3CB" w14:textId="5A3E0F7A" w:rsidR="00BE4523" w:rsidRPr="00AB4D27" w:rsidRDefault="00BE4523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19E4A32C" w14:textId="72FD55A5" w:rsidR="003E0192" w:rsidRPr="00AB4D27" w:rsidRDefault="003E0192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โดยวิธีเส้นตรง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BCB81AA" w14:textId="493A5829" w:rsidR="003E0192" w:rsidRPr="00AB4D27" w:rsidRDefault="003E0192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4C9AC837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รายได้อื่น</w:t>
      </w:r>
    </w:p>
    <w:p w14:paraId="68FFBC72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6AF702" w14:textId="2C92D5BA" w:rsidR="00E60A2B" w:rsidRPr="00E60A2B" w:rsidRDefault="00F43C1D" w:rsidP="00D21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B4D27">
        <w:rPr>
          <w:rFonts w:ascii="Angsana New" w:hAnsi="Angsana New"/>
          <w:i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203B8D3D" w14:textId="77777777" w:rsidR="00E2029C" w:rsidRPr="00AB4D27" w:rsidRDefault="00E2029C" w:rsidP="005F2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7D64DD" w14:textId="77777777" w:rsidR="00E20976" w:rsidRDefault="00E2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D7793EC" w14:textId="3693930F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F72A432" w14:textId="77777777" w:rsidR="00F43C1D" w:rsidRPr="00AB4D27" w:rsidRDefault="00F43C1D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11D587" w14:textId="7B19DE71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076F0D" w:rsidRPr="00AB4D27">
        <w:rPr>
          <w:rFonts w:ascii="Angsana New" w:hAnsi="Angsana New"/>
          <w:sz w:val="30"/>
          <w:szCs w:val="30"/>
          <w:cs/>
        </w:rPr>
        <w:t>ซึ่ง</w:t>
      </w:r>
      <w:r w:rsidRPr="00AB4D27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0B3D0B">
        <w:rPr>
          <w:rFonts w:ascii="Angsana New" w:hAnsi="Angsana New" w:hint="cs"/>
          <w:sz w:val="30"/>
          <w:szCs w:val="30"/>
          <w:cs/>
        </w:rPr>
        <w:t>เว้นแต่</w:t>
      </w:r>
      <w:r w:rsidRPr="00AB4D27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D3FF332" w14:textId="77777777" w:rsidR="00E2029C" w:rsidRPr="00AB4D27" w:rsidRDefault="00E2029C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5E7F75" w14:textId="19B2923E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E2207E" w:rsidRPr="00AB4D27">
        <w:rPr>
          <w:rFonts w:ascii="Angsana New" w:hAnsi="Angsana New"/>
          <w:sz w:val="30"/>
          <w:szCs w:val="30"/>
          <w:cs/>
        </w:rPr>
        <w:t>บันทึกโดย</w:t>
      </w:r>
      <w:r w:rsidRPr="00AB4D27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AB4D27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F1F4ECD" w14:textId="77777777" w:rsidR="006E47EF" w:rsidRDefault="006E47EF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</w:p>
    <w:p w14:paraId="050DFFD2" w14:textId="16BA2B64" w:rsidR="00F43C1D" w:rsidRPr="00AB4D27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E2207E" w:rsidRPr="00AB4D27">
        <w:rPr>
          <w:rFonts w:ascii="Angsana New" w:hAnsi="Angsana New"/>
          <w:sz w:val="30"/>
          <w:szCs w:val="30"/>
          <w:cs/>
        </w:rPr>
        <w:t>สำหรับ</w:t>
      </w:r>
      <w:r w:rsidRPr="00AB4D27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51BC601" w14:textId="77777777" w:rsidR="00F43C1D" w:rsidRPr="00AB4D2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1DC977B" w14:textId="42BE6AC3" w:rsidR="00F43C1D" w:rsidRPr="00AB4D27" w:rsidRDefault="00F43C1D" w:rsidP="001B1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1B1256" w:rsidRPr="00AB4D2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AB4D2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6AC2759" w14:textId="77777777" w:rsidR="00F43C1D" w:rsidRPr="00AB4D2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EE83A87" w14:textId="1A6CBABC" w:rsidR="006E47EF" w:rsidRDefault="00F43C1D" w:rsidP="00593F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44821B" w14:textId="77777777" w:rsidR="00E60A2B" w:rsidRPr="00AB4D27" w:rsidRDefault="00E60A2B" w:rsidP="00593F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AF0978E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AF320E9" w14:textId="77777777" w:rsidR="00F43C1D" w:rsidRPr="00AB4D27" w:rsidRDefault="00F43C1D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0FB2B3" w14:textId="7D5B4313" w:rsidR="00E2029C" w:rsidRPr="00AB4D27" w:rsidRDefault="00482451" w:rsidP="00F03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B4D27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F43C1D" w:rsidRPr="00AB4D27">
        <w:rPr>
          <w:rFonts w:ascii="Angsana New" w:hAnsi="Angsana New"/>
          <w:b/>
          <w:sz w:val="30"/>
          <w:szCs w:val="30"/>
        </w:rPr>
        <w:t xml:space="preserve"> </w:t>
      </w:r>
    </w:p>
    <w:p w14:paraId="0793C9AB" w14:textId="77777777" w:rsidR="00E2029C" w:rsidRPr="00AB4D27" w:rsidRDefault="00E2029C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E02D06C" w14:textId="77777777" w:rsidR="00C6763D" w:rsidRDefault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EB49820" w14:textId="53389D99" w:rsidR="00F43C1D" w:rsidRPr="00AB4D27" w:rsidRDefault="00F43C1D" w:rsidP="008C144B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513CFDAF" w14:textId="77777777" w:rsidR="00F43C1D" w:rsidRPr="00AB4D27" w:rsidRDefault="00F43C1D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8E5F381" w14:textId="45FBEADF" w:rsidR="00F43C1D" w:rsidRDefault="006E47EF" w:rsidP="00F43C1D">
      <w:pPr>
        <w:tabs>
          <w:tab w:val="num" w:pos="518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E47EF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</w:t>
      </w:r>
      <w:r w:rsidR="00C6763D">
        <w:rPr>
          <w:rFonts w:ascii="Angsana New" w:hAnsi="Angsana New"/>
          <w:b/>
          <w:sz w:val="30"/>
          <w:szCs w:val="30"/>
          <w:cs/>
        </w:rPr>
        <w:br/>
      </w:r>
      <w:r w:rsidRPr="006E47EF">
        <w:rPr>
          <w:rFonts w:ascii="Angsana New" w:hAnsi="Angsana New" w:hint="cs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03686CD" w14:textId="77777777" w:rsidR="006E47EF" w:rsidRPr="00AB4D27" w:rsidRDefault="006E47EF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BB8764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D45AD8B" w14:textId="77777777" w:rsidR="00F43C1D" w:rsidRPr="00AB4D27" w:rsidRDefault="00F43C1D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8117F7" w14:textId="5B8D22CB" w:rsidR="0062414A" w:rsidRDefault="00F43C1D" w:rsidP="00773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7C9A57" w14:textId="77777777" w:rsidR="00C6763D" w:rsidRDefault="00C6763D" w:rsidP="00773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96EFBE5" w14:textId="4F1A21B8" w:rsidR="009B6E48" w:rsidRDefault="0062414A" w:rsidP="006E47E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88C7A2B" w14:textId="77777777" w:rsidR="006E47EF" w:rsidRPr="00E60A2B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95D34EA" w14:textId="77777777" w:rsidR="0062414A" w:rsidRPr="00AB4D27" w:rsidRDefault="0062414A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AB4D2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บุคคลหรือกิจการที่เกี่ยวข้องกันที่มีรายการระหว่างกันที่มีนัยสำคัญกับกลุ่มบริษัท</w:t>
      </w:r>
      <w:r w:rsidRPr="00AB4D27">
        <w:rPr>
          <w:rFonts w:ascii="Angsana New" w:hAnsi="Angsana New"/>
          <w:b/>
          <w:sz w:val="30"/>
          <w:szCs w:val="30"/>
        </w:rPr>
        <w:t xml:space="preserve"> </w:t>
      </w:r>
      <w:r w:rsidRPr="00AB4D27">
        <w:rPr>
          <w:rFonts w:ascii="Angsana New" w:hAnsi="Angsana New"/>
          <w:b/>
          <w:sz w:val="30"/>
          <w:szCs w:val="30"/>
          <w:cs/>
        </w:rPr>
        <w:t xml:space="preserve">ในระหว่างปีมีดังต่อไปนี้ </w:t>
      </w:r>
    </w:p>
    <w:p w14:paraId="47C3D31E" w14:textId="77777777" w:rsidR="00CC246F" w:rsidRPr="00AB4D27" w:rsidRDefault="00CC246F" w:rsidP="003D41E8">
      <w:pPr>
        <w:ind w:left="540" w:righ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3420"/>
      </w:tblGrid>
      <w:tr w:rsidR="00526911" w:rsidRPr="00AB4D27" w14:paraId="18D970E5" w14:textId="77777777" w:rsidTr="00E60A2B">
        <w:trPr>
          <w:trHeight w:val="20"/>
          <w:tblHeader/>
        </w:trPr>
        <w:tc>
          <w:tcPr>
            <w:tcW w:w="4230" w:type="dxa"/>
          </w:tcPr>
          <w:p w14:paraId="3E870522" w14:textId="77777777" w:rsidR="00526911" w:rsidRPr="00AB4D27" w:rsidRDefault="0052691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5CDCBE05" w14:textId="77777777" w:rsidR="00526911" w:rsidRPr="00AB4D27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</w:tcPr>
          <w:p w14:paraId="1B72A966" w14:textId="77777777" w:rsidR="00526911" w:rsidRPr="00AB4D27" w:rsidRDefault="00526911" w:rsidP="00F53322">
            <w:pPr>
              <w:tabs>
                <w:tab w:val="clear" w:pos="227"/>
                <w:tab w:val="left" w:pos="14"/>
              </w:tabs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AB4D27" w14:paraId="63D71D5F" w14:textId="77777777" w:rsidTr="00E60A2B">
        <w:trPr>
          <w:trHeight w:val="20"/>
        </w:trPr>
        <w:tc>
          <w:tcPr>
            <w:tcW w:w="4230" w:type="dxa"/>
          </w:tcPr>
          <w:p w14:paraId="68CCB590" w14:textId="77777777" w:rsidR="00CC246F" w:rsidRPr="00AB4D27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530" w:type="dxa"/>
            <w:shd w:val="clear" w:color="auto" w:fill="auto"/>
          </w:tcPr>
          <w:p w14:paraId="105E543F" w14:textId="77777777" w:rsidR="00526911" w:rsidRPr="00AB4D27" w:rsidRDefault="00CC246F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0DD29CD4" w14:textId="77777777" w:rsidR="00526911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159AE" w:rsidRPr="00AB4D27" w14:paraId="5BB7DF82" w14:textId="77777777" w:rsidTr="00E60A2B">
        <w:trPr>
          <w:trHeight w:val="20"/>
        </w:trPr>
        <w:tc>
          <w:tcPr>
            <w:tcW w:w="4230" w:type="dxa"/>
          </w:tcPr>
          <w:p w14:paraId="4E8EB3BB" w14:textId="77777777" w:rsidR="003159AE" w:rsidRPr="00AB4D27" w:rsidRDefault="003159AE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5391EE31" w14:textId="77777777" w:rsidR="003159AE" w:rsidRPr="00AB4D27" w:rsidRDefault="003159AE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206B9ECD" w14:textId="77777777" w:rsidR="003159AE" w:rsidRPr="00AB4D27" w:rsidRDefault="003159AE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CC246F" w:rsidRPr="00AB4D27" w14:paraId="5B2F1509" w14:textId="77777777" w:rsidTr="00E60A2B">
        <w:trPr>
          <w:trHeight w:val="20"/>
        </w:trPr>
        <w:tc>
          <w:tcPr>
            <w:tcW w:w="4230" w:type="dxa"/>
          </w:tcPr>
          <w:p w14:paraId="3806718B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6A3EA9E0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530" w:type="dxa"/>
            <w:shd w:val="clear" w:color="auto" w:fill="auto"/>
          </w:tcPr>
          <w:p w14:paraId="0107E20D" w14:textId="77777777" w:rsidR="00CC246F" w:rsidRPr="00AB4D27" w:rsidRDefault="00FE3031" w:rsidP="00CC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</w:t>
            </w:r>
            <w:r w:rsidR="00905F1A" w:rsidRPr="00AB4D27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ย</w:t>
            </w:r>
          </w:p>
        </w:tc>
        <w:tc>
          <w:tcPr>
            <w:tcW w:w="3420" w:type="dxa"/>
          </w:tcPr>
          <w:p w14:paraId="2677C0E0" w14:textId="29FB0115" w:rsidR="00CC246F" w:rsidRPr="00AB4D27" w:rsidRDefault="00CC246F" w:rsidP="001D0117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 xml:space="preserve"> ถือหุ้นในบริษัท</w:t>
            </w:r>
            <w:r w:rsidR="009B6E48" w:rsidRPr="00AB4D27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="00A31485" w:rsidRPr="00AB4D27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>ร้อยล</w:t>
            </w:r>
            <w:r w:rsidR="005509B3" w:rsidRPr="00AB4D27">
              <w:rPr>
                <w:rFonts w:ascii="Angsana New" w:hAnsi="Angsana New"/>
                <w:sz w:val="30"/>
                <w:szCs w:val="30"/>
                <w:cs/>
              </w:rPr>
              <w:t xml:space="preserve">ะ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10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9B6E48" w:rsidRPr="00AB4D27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="00905F1A" w:rsidRPr="00AB4D2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05F1A" w:rsidRPr="00AB4D27" w14:paraId="0FBF948F" w14:textId="77777777" w:rsidTr="00E60A2B">
        <w:trPr>
          <w:trHeight w:val="20"/>
        </w:trPr>
        <w:tc>
          <w:tcPr>
            <w:tcW w:w="4230" w:type="dxa"/>
          </w:tcPr>
          <w:p w14:paraId="3846E06F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530" w:type="dxa"/>
            <w:shd w:val="clear" w:color="auto" w:fill="auto"/>
          </w:tcPr>
          <w:p w14:paraId="121CE289" w14:textId="77777777" w:rsidR="00905F1A" w:rsidRPr="00AB4D27" w:rsidRDefault="00905F1A" w:rsidP="00F533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792B5DEF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05F1A" w:rsidRPr="00AB4D27" w14:paraId="21D515E2" w14:textId="77777777" w:rsidTr="00E60A2B">
        <w:trPr>
          <w:trHeight w:val="20"/>
        </w:trPr>
        <w:tc>
          <w:tcPr>
            <w:tcW w:w="4230" w:type="dxa"/>
          </w:tcPr>
          <w:p w14:paraId="43B2F9CE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TT dotCom Sdn Bhd</w:t>
            </w:r>
          </w:p>
        </w:tc>
        <w:tc>
          <w:tcPr>
            <w:tcW w:w="1530" w:type="dxa"/>
            <w:shd w:val="clear" w:color="auto" w:fill="auto"/>
          </w:tcPr>
          <w:p w14:paraId="44263518" w14:textId="77777777" w:rsidR="00905F1A" w:rsidRPr="00AB4D27" w:rsidRDefault="00905F1A" w:rsidP="001752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08CFAAB8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08915D83" w14:textId="77777777" w:rsidTr="00E60A2B">
        <w:trPr>
          <w:trHeight w:val="20"/>
        </w:trPr>
        <w:tc>
          <w:tcPr>
            <w:tcW w:w="4230" w:type="dxa"/>
            <w:tcBorders>
              <w:bottom w:val="nil"/>
            </w:tcBorders>
          </w:tcPr>
          <w:p w14:paraId="06B54C0F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TIME dotCom (Cambodia) Co.,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>Ltd</w:t>
            </w:r>
            <w:r w:rsidR="00434398" w:rsidRPr="00AB4D2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74337D77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E3031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20" w:type="dxa"/>
          </w:tcPr>
          <w:p w14:paraId="766129E6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0A27D0FA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1057FDF3" w14:textId="77777777" w:rsidR="009B6E48" w:rsidRPr="00AB4D27" w:rsidRDefault="00CC246F" w:rsidP="00277876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  <w:r w:rsidR="009B6E48"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BBD0EEE" w14:textId="692DF800" w:rsidR="00CC246F" w:rsidRPr="00AB4D27" w:rsidRDefault="009B6E48" w:rsidP="00277876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C246F" w:rsidRPr="00AB4D27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530" w:type="dxa"/>
            <w:shd w:val="clear" w:color="auto" w:fill="auto"/>
          </w:tcPr>
          <w:p w14:paraId="2EF29DF9" w14:textId="77777777" w:rsidR="00CC246F" w:rsidRPr="00AB4D27" w:rsidRDefault="00F53322" w:rsidP="0025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FE3031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20" w:type="dxa"/>
          </w:tcPr>
          <w:p w14:paraId="2CA3274F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73DC7168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3488C10A" w14:textId="77777777" w:rsidR="00CC246F" w:rsidRPr="00AB4D27" w:rsidRDefault="000E4B8E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</w:t>
            </w:r>
            <w:r w:rsidR="00905F1A" w:rsidRPr="00AB4D27">
              <w:rPr>
                <w:rFonts w:ascii="Angsana New" w:hAnsi="Angsana New"/>
                <w:sz w:val="30"/>
                <w:szCs w:val="30"/>
              </w:rPr>
              <w:t>IME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dot</w:t>
            </w:r>
            <w:r w:rsidR="005509B3" w:rsidRPr="00AB4D27">
              <w:rPr>
                <w:rFonts w:ascii="Angsana New" w:hAnsi="Angsana New"/>
                <w:sz w:val="30"/>
                <w:szCs w:val="30"/>
              </w:rPr>
              <w:t>C</w:t>
            </w:r>
            <w:r w:rsidRPr="00AB4D27">
              <w:rPr>
                <w:rFonts w:ascii="Angsana New" w:hAnsi="Angsana New"/>
                <w:sz w:val="30"/>
                <w:szCs w:val="30"/>
              </w:rPr>
              <w:t>om Global Services Sdn Bhd</w:t>
            </w:r>
          </w:p>
        </w:tc>
        <w:tc>
          <w:tcPr>
            <w:tcW w:w="1530" w:type="dxa"/>
            <w:shd w:val="clear" w:color="auto" w:fill="auto"/>
          </w:tcPr>
          <w:p w14:paraId="7D627BA3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0E4B8E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20" w:type="dxa"/>
          </w:tcPr>
          <w:p w14:paraId="462E28B5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73583FBD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6AF791D3" w14:textId="77777777" w:rsidR="00CC246F" w:rsidRPr="00AB4D27" w:rsidRDefault="00CC246F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530" w:type="dxa"/>
            <w:shd w:val="clear" w:color="auto" w:fill="auto"/>
          </w:tcPr>
          <w:p w14:paraId="36A22CFC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0E4B8E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06A49797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15C1F887" w14:textId="2786B4CB" w:rsidR="0062414A" w:rsidRPr="00AB4D27" w:rsidRDefault="0062414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4F6633" w:rsidRPr="00AB4D27" w14:paraId="16DCEF70" w14:textId="77777777" w:rsidTr="00E60A2B">
        <w:trPr>
          <w:tblHeader/>
        </w:trPr>
        <w:tc>
          <w:tcPr>
            <w:tcW w:w="4050" w:type="dxa"/>
            <w:shd w:val="clear" w:color="auto" w:fill="auto"/>
          </w:tcPr>
          <w:p w14:paraId="4D680625" w14:textId="5208A610" w:rsidR="004F6633" w:rsidRPr="00AB4D27" w:rsidRDefault="009B6E48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AC08EA3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2CCAD9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96EB330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C2A" w:rsidRPr="00AB4D27" w14:paraId="45F90047" w14:textId="77777777" w:rsidTr="00E60A2B">
        <w:trPr>
          <w:tblHeader/>
        </w:trPr>
        <w:tc>
          <w:tcPr>
            <w:tcW w:w="4050" w:type="dxa"/>
            <w:shd w:val="clear" w:color="auto" w:fill="auto"/>
          </w:tcPr>
          <w:p w14:paraId="34DA5B9A" w14:textId="30C4AAEC" w:rsidR="00945C2A" w:rsidRPr="00AB4D27" w:rsidRDefault="0062414A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D7A8F"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37F8FA76" w14:textId="71C1DAF1" w:rsidR="00945C2A" w:rsidRPr="00AB4D27" w:rsidRDefault="004D7A8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5AD60B3" w14:textId="77777777" w:rsidR="00945C2A" w:rsidRPr="00AB4D27" w:rsidRDefault="00945C2A" w:rsidP="00945C2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39914" w14:textId="57CF3AF7" w:rsidR="00945C2A" w:rsidRPr="00AB4D27" w:rsidRDefault="004D7A8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2F47D3D" w14:textId="77777777" w:rsidR="00945C2A" w:rsidRPr="00AB4D27" w:rsidRDefault="00945C2A" w:rsidP="00945C2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75795C" w14:textId="1A189441" w:rsidR="00945C2A" w:rsidRPr="00AB4D27" w:rsidRDefault="004D7A8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1DBD7CFD" w14:textId="77777777" w:rsidR="00945C2A" w:rsidRPr="00AB4D27" w:rsidRDefault="00945C2A" w:rsidP="00945C2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970C317" w14:textId="585944D3" w:rsidR="00945C2A" w:rsidRPr="00AB4D27" w:rsidRDefault="004D7A8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45C2A" w:rsidRPr="00AB4D27" w14:paraId="30D5FD2A" w14:textId="77777777" w:rsidTr="00E60A2B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7C8C8319" w14:textId="77777777" w:rsidR="00945C2A" w:rsidRPr="00AB4D27" w:rsidRDefault="00945C2A" w:rsidP="00945C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58E5815" w14:textId="77777777" w:rsidR="00945C2A" w:rsidRPr="00AB4D27" w:rsidRDefault="00945C2A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45C2A" w:rsidRPr="00AB4D27" w14:paraId="3188BECF" w14:textId="77777777" w:rsidTr="00E60A2B">
        <w:tc>
          <w:tcPr>
            <w:tcW w:w="4050" w:type="dxa"/>
            <w:shd w:val="clear" w:color="auto" w:fill="auto"/>
          </w:tcPr>
          <w:p w14:paraId="1C5DFE70" w14:textId="77777777" w:rsidR="00945C2A" w:rsidRPr="00AB4D27" w:rsidRDefault="00905F1A" w:rsidP="00945C2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5CF6E1C8" w14:textId="77777777" w:rsidR="00945C2A" w:rsidRPr="00AB4D27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40A05C" w14:textId="77777777" w:rsidR="00945C2A" w:rsidRPr="00AB4D27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48FB5" w14:textId="77777777" w:rsidR="00945C2A" w:rsidRPr="00AB4D27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1A0BFC" w14:textId="77777777" w:rsidR="00945C2A" w:rsidRPr="00AB4D27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4ABEDB" w14:textId="77777777" w:rsidR="00945C2A" w:rsidRPr="00AB4D27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F889826" w14:textId="77777777" w:rsidR="00945C2A" w:rsidRPr="00AB4D27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641B34F" w14:textId="77777777" w:rsidR="00945C2A" w:rsidRPr="00AB4D27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31CC" w:rsidRPr="00AB4D27" w14:paraId="65905D2C" w14:textId="77777777" w:rsidTr="00E60A2B">
        <w:tc>
          <w:tcPr>
            <w:tcW w:w="4050" w:type="dxa"/>
            <w:shd w:val="clear" w:color="auto" w:fill="auto"/>
          </w:tcPr>
          <w:p w14:paraId="660CCE42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451A99F" w14:textId="78B463DB" w:rsidR="00E031CC" w:rsidRPr="00AB4D27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1BE504F7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FC4728" w14:textId="5981F646" w:rsidR="00E031CC" w:rsidRPr="004604DE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584291B0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DBE3B5" w14:textId="51305277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7" w:type="dxa"/>
            <w:shd w:val="clear" w:color="auto" w:fill="auto"/>
          </w:tcPr>
          <w:p w14:paraId="6ABB5744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00FB49B" w14:textId="30C45FF8" w:rsidR="00E031CC" w:rsidRPr="004604DE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</w:tr>
      <w:tr w:rsidR="00E031CC" w:rsidRPr="00AB4D27" w14:paraId="3F340D82" w14:textId="77777777" w:rsidTr="00E60A2B">
        <w:tc>
          <w:tcPr>
            <w:tcW w:w="4050" w:type="dxa"/>
            <w:shd w:val="clear" w:color="auto" w:fill="auto"/>
          </w:tcPr>
          <w:p w14:paraId="6E534A08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0C4C0813" w14:textId="26FF0DB9" w:rsidR="00E031CC" w:rsidRPr="00F8347F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,492</w:t>
            </w:r>
          </w:p>
        </w:tc>
        <w:tc>
          <w:tcPr>
            <w:tcW w:w="270" w:type="dxa"/>
            <w:shd w:val="clear" w:color="auto" w:fill="auto"/>
          </w:tcPr>
          <w:p w14:paraId="5BDE7B6C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31B2C2" w14:textId="30126F38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031CC" w:rsidRPr="004604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  <w:tc>
          <w:tcPr>
            <w:tcW w:w="270" w:type="dxa"/>
            <w:shd w:val="clear" w:color="auto" w:fill="auto"/>
          </w:tcPr>
          <w:p w14:paraId="6AA36BC1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69BC8F" w14:textId="481E7198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1,492</w:t>
            </w:r>
          </w:p>
        </w:tc>
        <w:tc>
          <w:tcPr>
            <w:tcW w:w="267" w:type="dxa"/>
            <w:shd w:val="clear" w:color="auto" w:fill="auto"/>
          </w:tcPr>
          <w:p w14:paraId="65737909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9F74C3A" w14:textId="40FBF152" w:rsidR="00E031CC" w:rsidRPr="004604DE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031CC" w:rsidRPr="004604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</w:tr>
      <w:tr w:rsidR="00E031CC" w:rsidRPr="00AB4D27" w14:paraId="4162E748" w14:textId="77777777" w:rsidTr="00E60A2B">
        <w:tc>
          <w:tcPr>
            <w:tcW w:w="4050" w:type="dxa"/>
            <w:shd w:val="clear" w:color="auto" w:fill="auto"/>
          </w:tcPr>
          <w:p w14:paraId="4AF71628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419E5E2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94D169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329FD5" w14:textId="77777777" w:rsidR="00E031CC" w:rsidRPr="00AB4D27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A7D6D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1AB0A4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0F74897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9A8877F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31CC" w:rsidRPr="00AB4D27" w14:paraId="7D49BA1E" w14:textId="77777777" w:rsidTr="00E60A2B">
        <w:tc>
          <w:tcPr>
            <w:tcW w:w="4050" w:type="dxa"/>
            <w:shd w:val="clear" w:color="auto" w:fill="auto"/>
          </w:tcPr>
          <w:p w14:paraId="0A4F99D3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ACCFB96" w14:textId="301B13DE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14DC6B5B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F4EEF" w14:textId="0A0BDF72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51540E99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C0F361" w14:textId="47560029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67" w:type="dxa"/>
            <w:shd w:val="clear" w:color="auto" w:fill="auto"/>
          </w:tcPr>
          <w:p w14:paraId="25458404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6E654A2" w14:textId="688EBC88" w:rsidR="00E031CC" w:rsidRPr="004604DE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E031CC" w:rsidRPr="00AB4D27" w14:paraId="0FD3B12A" w14:textId="77777777" w:rsidTr="00E60A2B">
        <w:tc>
          <w:tcPr>
            <w:tcW w:w="4050" w:type="dxa"/>
            <w:shd w:val="clear" w:color="auto" w:fill="auto"/>
          </w:tcPr>
          <w:p w14:paraId="10760710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1AF9B586" w14:textId="2EB14411" w:rsidR="00E031CC" w:rsidRPr="00AB4D27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10,524</w:t>
            </w:r>
          </w:p>
        </w:tc>
        <w:tc>
          <w:tcPr>
            <w:tcW w:w="270" w:type="dxa"/>
            <w:shd w:val="clear" w:color="auto" w:fill="auto"/>
          </w:tcPr>
          <w:p w14:paraId="78B59ECE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9A4FD3" w14:textId="73A9B64B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031CC" w:rsidRPr="00AB4D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3CF54FC2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0193DA" w14:textId="0F6DA4DB" w:rsidR="00E031CC" w:rsidRPr="00AB4D27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10,524</w:t>
            </w:r>
          </w:p>
        </w:tc>
        <w:tc>
          <w:tcPr>
            <w:tcW w:w="267" w:type="dxa"/>
            <w:shd w:val="clear" w:color="auto" w:fill="auto"/>
          </w:tcPr>
          <w:p w14:paraId="1991EBE3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E132734" w14:textId="72C02F47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031CC" w:rsidRPr="00AB4D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</w:tr>
      <w:tr w:rsidR="00E031CC" w:rsidRPr="00AB4D27" w14:paraId="61DCE904" w14:textId="77777777" w:rsidTr="00E60A2B">
        <w:tc>
          <w:tcPr>
            <w:tcW w:w="4050" w:type="dxa"/>
            <w:shd w:val="clear" w:color="auto" w:fill="auto"/>
          </w:tcPr>
          <w:p w14:paraId="47403F5F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6CBF250" w14:textId="75B71F46" w:rsidR="00E031CC" w:rsidRPr="00AB4D27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4,609</w:t>
            </w:r>
          </w:p>
        </w:tc>
        <w:tc>
          <w:tcPr>
            <w:tcW w:w="270" w:type="dxa"/>
            <w:shd w:val="clear" w:color="auto" w:fill="auto"/>
          </w:tcPr>
          <w:p w14:paraId="591B8F86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DE4D2" w14:textId="14558266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5A1FF74C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F027E" w14:textId="52657F58" w:rsidR="00E031CC" w:rsidRPr="00AB4D27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4,609</w:t>
            </w:r>
          </w:p>
        </w:tc>
        <w:tc>
          <w:tcPr>
            <w:tcW w:w="267" w:type="dxa"/>
            <w:shd w:val="clear" w:color="auto" w:fill="auto"/>
          </w:tcPr>
          <w:p w14:paraId="32EF541F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27AF385" w14:textId="344374E3" w:rsidR="00E031CC" w:rsidRPr="004604DE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</w:tr>
      <w:tr w:rsidR="00E031CC" w:rsidRPr="00AB4D27" w14:paraId="1731E9A9" w14:textId="77777777" w:rsidTr="00E60A2B">
        <w:tc>
          <w:tcPr>
            <w:tcW w:w="4050" w:type="dxa"/>
            <w:shd w:val="clear" w:color="auto" w:fill="auto"/>
          </w:tcPr>
          <w:p w14:paraId="72E42507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AB4D2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356D70EF" w14:textId="0D37AB0E" w:rsidR="00E031CC" w:rsidRPr="00AB4D27" w:rsidRDefault="00F8347F" w:rsidP="00F83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92502C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1A8F8A" w14:textId="4F34D875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031CC" w:rsidRPr="00AB4D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500155A8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3FF489" w14:textId="1AD34743" w:rsidR="00E031CC" w:rsidRPr="00AB4D27" w:rsidRDefault="00F8347F" w:rsidP="00F83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69508D4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E809DC9" w14:textId="57374A84" w:rsidR="00E031CC" w:rsidRPr="004604DE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031CC" w:rsidRPr="00AB4D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</w:tr>
      <w:tr w:rsidR="00E031CC" w:rsidRPr="00AB4D27" w14:paraId="5FEE5FD9" w14:textId="77777777" w:rsidTr="00E60A2B">
        <w:tc>
          <w:tcPr>
            <w:tcW w:w="4050" w:type="dxa"/>
            <w:shd w:val="clear" w:color="auto" w:fill="auto"/>
          </w:tcPr>
          <w:p w14:paraId="70DDB05D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3C3D3EE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A5F38F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7D5ADE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13A6AE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E2540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217B908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32224E6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31CC" w:rsidRPr="00AB4D27" w14:paraId="1847B3E4" w14:textId="77777777" w:rsidTr="00E60A2B">
        <w:tc>
          <w:tcPr>
            <w:tcW w:w="4050" w:type="dxa"/>
            <w:shd w:val="clear" w:color="auto" w:fill="auto"/>
          </w:tcPr>
          <w:p w14:paraId="56DFEEEF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67DE1E43" w14:textId="40008E90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50,802</w:t>
            </w:r>
          </w:p>
        </w:tc>
        <w:tc>
          <w:tcPr>
            <w:tcW w:w="270" w:type="dxa"/>
            <w:shd w:val="clear" w:color="auto" w:fill="auto"/>
          </w:tcPr>
          <w:p w14:paraId="4F3BEF91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6277D9" w14:textId="3E81DBCD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031CC" w:rsidRPr="004604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619CA86E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F673AE" w14:textId="52028EFC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50,802</w:t>
            </w:r>
          </w:p>
        </w:tc>
        <w:tc>
          <w:tcPr>
            <w:tcW w:w="267" w:type="dxa"/>
            <w:shd w:val="clear" w:color="auto" w:fill="auto"/>
          </w:tcPr>
          <w:p w14:paraId="76C0AD61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8C853E7" w14:textId="46B04917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031CC" w:rsidRPr="004604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</w:tr>
      <w:tr w:rsidR="00E031CC" w:rsidRPr="00AB4D27" w14:paraId="3CB46DB0" w14:textId="77777777" w:rsidTr="00E60A2B">
        <w:tc>
          <w:tcPr>
            <w:tcW w:w="4050" w:type="dxa"/>
            <w:shd w:val="clear" w:color="auto" w:fill="auto"/>
          </w:tcPr>
          <w:p w14:paraId="11CCE5AF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7C94125C" w14:textId="787C2101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51,438</w:t>
            </w:r>
          </w:p>
        </w:tc>
        <w:tc>
          <w:tcPr>
            <w:tcW w:w="270" w:type="dxa"/>
            <w:shd w:val="clear" w:color="auto" w:fill="auto"/>
          </w:tcPr>
          <w:p w14:paraId="57913E91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1A3749" w14:textId="4EF9DFCC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E031CC" w:rsidRPr="004604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270" w:type="dxa"/>
            <w:shd w:val="clear" w:color="auto" w:fill="auto"/>
          </w:tcPr>
          <w:p w14:paraId="5AC7D9F6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01A8AE" w14:textId="7DF4CD66" w:rsidR="00E031CC" w:rsidRPr="004604DE" w:rsidRDefault="00F8347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51,438</w:t>
            </w:r>
          </w:p>
        </w:tc>
        <w:tc>
          <w:tcPr>
            <w:tcW w:w="267" w:type="dxa"/>
            <w:shd w:val="clear" w:color="auto" w:fill="auto"/>
          </w:tcPr>
          <w:p w14:paraId="1AB0EDC9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09EF1F1" w14:textId="4B3B9476" w:rsidR="00E031CC" w:rsidRPr="00AB4D27" w:rsidRDefault="004D7A8F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E031CC" w:rsidRPr="004604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</w:tr>
      <w:tr w:rsidR="00E031CC" w:rsidRPr="00AB4D27" w14:paraId="1433F00B" w14:textId="77777777" w:rsidTr="00E60A2B">
        <w:tc>
          <w:tcPr>
            <w:tcW w:w="4050" w:type="dxa"/>
            <w:shd w:val="clear" w:color="auto" w:fill="auto"/>
          </w:tcPr>
          <w:p w14:paraId="70E0C92F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A92FE84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3B0443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1F775A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3278A9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4BB162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6E0A2BD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2D017F5" w14:textId="77777777" w:rsidR="00E031CC" w:rsidRPr="00AB4D27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1CC" w:rsidRPr="00AB4D27" w14:paraId="53DD77D7" w14:textId="77777777" w:rsidTr="00E60A2B">
        <w:tc>
          <w:tcPr>
            <w:tcW w:w="4050" w:type="dxa"/>
            <w:shd w:val="clear" w:color="auto" w:fill="auto"/>
          </w:tcPr>
          <w:p w14:paraId="278C87E6" w14:textId="77777777" w:rsidR="00E031CC" w:rsidRPr="00AB4D27" w:rsidRDefault="00E031CC" w:rsidP="00E031C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5465B58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2B222D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ADEB5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E8EBC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4698FD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76801D1" w14:textId="77777777" w:rsidR="00E031CC" w:rsidRPr="00AB4D27" w:rsidRDefault="00E031CC" w:rsidP="00E031C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C1A9BF2" w14:textId="77777777" w:rsidR="00E031CC" w:rsidRPr="004604DE" w:rsidRDefault="00E031CC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130E6" w:rsidRPr="00AB4D27" w14:paraId="26B4521F" w14:textId="77777777" w:rsidTr="00E60A2B">
        <w:trPr>
          <w:trHeight w:val="80"/>
        </w:trPr>
        <w:tc>
          <w:tcPr>
            <w:tcW w:w="4050" w:type="dxa"/>
            <w:shd w:val="clear" w:color="auto" w:fill="auto"/>
          </w:tcPr>
          <w:p w14:paraId="724B66B8" w14:textId="77777777" w:rsidR="009130E6" w:rsidRPr="00E60A2B" w:rsidRDefault="009130E6" w:rsidP="009130E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1B08519" w14:textId="3A8AA5F6" w:rsidR="009130E6" w:rsidRPr="00AB4D27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18,16</w:t>
            </w:r>
            <w:r w:rsidR="009576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EEEB6B" w14:textId="77777777" w:rsidR="009130E6" w:rsidRPr="00AB4D27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CA51D3" w14:textId="7A54AC93" w:rsidR="009130E6" w:rsidRPr="00AB4D27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17,814</w:t>
            </w:r>
          </w:p>
        </w:tc>
        <w:tc>
          <w:tcPr>
            <w:tcW w:w="270" w:type="dxa"/>
            <w:shd w:val="clear" w:color="auto" w:fill="auto"/>
          </w:tcPr>
          <w:p w14:paraId="47B1B922" w14:textId="77777777" w:rsidR="009130E6" w:rsidRPr="00AB4D27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183103" w14:textId="4B48676F" w:rsidR="009130E6" w:rsidRPr="00AB4D27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18,16</w:t>
            </w:r>
            <w:r w:rsidR="009576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231CE388" w14:textId="77777777" w:rsidR="009130E6" w:rsidRPr="00AB4D27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651AF06" w14:textId="0BA9B6B7" w:rsidR="009130E6" w:rsidRPr="00AB4D27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17,814</w:t>
            </w:r>
          </w:p>
        </w:tc>
      </w:tr>
      <w:tr w:rsidR="009130E6" w:rsidRPr="00AB4D27" w14:paraId="64340091" w14:textId="77777777" w:rsidTr="00E60A2B">
        <w:trPr>
          <w:trHeight w:val="80"/>
        </w:trPr>
        <w:tc>
          <w:tcPr>
            <w:tcW w:w="4050" w:type="dxa"/>
            <w:shd w:val="clear" w:color="auto" w:fill="auto"/>
          </w:tcPr>
          <w:p w14:paraId="6EBF3A0A" w14:textId="77777777" w:rsidR="009130E6" w:rsidRPr="00E60A2B" w:rsidRDefault="009130E6" w:rsidP="009130E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2761D" w14:textId="6E9187BC" w:rsidR="009130E6" w:rsidRPr="00AB4D27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  <w:tc>
          <w:tcPr>
            <w:tcW w:w="270" w:type="dxa"/>
            <w:shd w:val="clear" w:color="auto" w:fill="auto"/>
          </w:tcPr>
          <w:p w14:paraId="7A1A0056" w14:textId="77777777" w:rsidR="009130E6" w:rsidRPr="00AB4D27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8BE039" w14:textId="0366EB7A" w:rsidR="009130E6" w:rsidRPr="004604DE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1,149</w:t>
            </w:r>
          </w:p>
        </w:tc>
        <w:tc>
          <w:tcPr>
            <w:tcW w:w="270" w:type="dxa"/>
            <w:shd w:val="clear" w:color="auto" w:fill="auto"/>
          </w:tcPr>
          <w:p w14:paraId="5B25C3A5" w14:textId="77777777" w:rsidR="009130E6" w:rsidRPr="00AB4D27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CF8215" w14:textId="410F1FD0" w:rsidR="009130E6" w:rsidRPr="004604DE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  <w:tc>
          <w:tcPr>
            <w:tcW w:w="267" w:type="dxa"/>
            <w:shd w:val="clear" w:color="auto" w:fill="auto"/>
          </w:tcPr>
          <w:p w14:paraId="7DBE441B" w14:textId="77777777" w:rsidR="009130E6" w:rsidRPr="00AB4D27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747AFE8" w14:textId="0963E826" w:rsidR="009130E6" w:rsidRPr="004604DE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9130E6" w:rsidRPr="00AB4D27" w14:paraId="1D428EA4" w14:textId="77777777" w:rsidTr="00E60A2B">
        <w:trPr>
          <w:trHeight w:val="80"/>
        </w:trPr>
        <w:tc>
          <w:tcPr>
            <w:tcW w:w="4050" w:type="dxa"/>
            <w:shd w:val="clear" w:color="auto" w:fill="auto"/>
          </w:tcPr>
          <w:p w14:paraId="3A0697BD" w14:textId="77777777" w:rsidR="009130E6" w:rsidRPr="00E60A2B" w:rsidRDefault="009130E6" w:rsidP="009130E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7F811" w14:textId="077E4BFE" w:rsidR="009130E6" w:rsidRPr="004604DE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18,992</w:t>
            </w:r>
          </w:p>
        </w:tc>
        <w:tc>
          <w:tcPr>
            <w:tcW w:w="270" w:type="dxa"/>
            <w:shd w:val="clear" w:color="auto" w:fill="auto"/>
          </w:tcPr>
          <w:p w14:paraId="28F465D1" w14:textId="77777777" w:rsidR="009130E6" w:rsidRPr="004604DE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2BAE6" w14:textId="66E1E4CA" w:rsidR="009130E6" w:rsidRPr="004604DE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74F8D754" w14:textId="77777777" w:rsidR="009130E6" w:rsidRPr="004604DE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9A030" w14:textId="7C4432E5" w:rsidR="009130E6" w:rsidRPr="004604DE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18,992</w:t>
            </w:r>
          </w:p>
        </w:tc>
        <w:tc>
          <w:tcPr>
            <w:tcW w:w="267" w:type="dxa"/>
            <w:shd w:val="clear" w:color="auto" w:fill="auto"/>
          </w:tcPr>
          <w:p w14:paraId="34330FDB" w14:textId="77777777" w:rsidR="009130E6" w:rsidRPr="004604DE" w:rsidRDefault="009130E6" w:rsidP="009130E6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403CD" w14:textId="0CE0B727" w:rsidR="009130E6" w:rsidRPr="004604DE" w:rsidRDefault="009130E6" w:rsidP="009130E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</w:p>
        </w:tc>
      </w:tr>
    </w:tbl>
    <w:p w14:paraId="1D66E1C7" w14:textId="77777777" w:rsidR="006F5B09" w:rsidRPr="00C6763D" w:rsidRDefault="006F5B09" w:rsidP="00956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sz w:val="22"/>
          <w:szCs w:val="22"/>
        </w:rPr>
      </w:pPr>
    </w:p>
    <w:p w14:paraId="282CF8F1" w14:textId="3F7EC00E" w:rsidR="009B6E48" w:rsidRPr="00AB4D27" w:rsidRDefault="00956EFC" w:rsidP="00F81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</w:rPr>
        <w:t>*</w:t>
      </w:r>
      <w:r w:rsidR="00B7485A" w:rsidRPr="00AB4D27">
        <w:rPr>
          <w:rFonts w:ascii="Angsana New" w:hAnsi="Angsana New"/>
          <w:sz w:val="30"/>
          <w:szCs w:val="30"/>
          <w:cs/>
        </w:rPr>
        <w:t xml:space="preserve">บริษัทจำหน่ายสินทรัพย์ถาวรและสินทรัพย์อื่นให้แก่บริษัทร่วมเป็นจำนวนเงินรวม </w:t>
      </w:r>
      <w:r w:rsidR="004D7A8F" w:rsidRPr="00AB4D27">
        <w:rPr>
          <w:rFonts w:ascii="Angsana New" w:hAnsi="Angsana New"/>
          <w:sz w:val="30"/>
          <w:szCs w:val="30"/>
        </w:rPr>
        <w:t>151</w:t>
      </w:r>
      <w:r w:rsidR="00486DE3" w:rsidRPr="00AB4D27">
        <w:rPr>
          <w:rFonts w:ascii="Angsana New" w:hAnsi="Angsana New"/>
          <w:sz w:val="30"/>
          <w:szCs w:val="30"/>
        </w:rPr>
        <w:t>.</w:t>
      </w:r>
      <w:r w:rsidR="004D7A8F" w:rsidRPr="00AB4D27">
        <w:rPr>
          <w:rFonts w:ascii="Angsana New" w:hAnsi="Angsana New"/>
          <w:sz w:val="30"/>
          <w:szCs w:val="30"/>
        </w:rPr>
        <w:t>96</w:t>
      </w:r>
      <w:r w:rsidR="00B7485A" w:rsidRPr="00AB4D27">
        <w:rPr>
          <w:rFonts w:ascii="Angsana New" w:hAnsi="Angsana New"/>
          <w:sz w:val="30"/>
          <w:szCs w:val="30"/>
          <w:cs/>
        </w:rPr>
        <w:t xml:space="preserve"> ล้านบาท โดยมีกำไรจากการจำหน่ายสินทรัพย์ดังกล่าวในงบการเงิน</w:t>
      </w:r>
      <w:r w:rsidR="00C81238" w:rsidRPr="00AB4D27">
        <w:rPr>
          <w:rFonts w:ascii="Angsana New" w:hAnsi="Angsana New" w:hint="cs"/>
          <w:sz w:val="30"/>
          <w:szCs w:val="30"/>
          <w:cs/>
        </w:rPr>
        <w:t>รวมและงบการเงิน</w:t>
      </w:r>
      <w:r w:rsidR="00B7485A" w:rsidRPr="00AB4D27">
        <w:rPr>
          <w:rFonts w:ascii="Angsana New" w:hAnsi="Angsana New"/>
          <w:sz w:val="30"/>
          <w:szCs w:val="30"/>
          <w:cs/>
        </w:rPr>
        <w:t xml:space="preserve">เฉพาะกิจการเป็นจำนวน </w:t>
      </w:r>
      <w:r w:rsidR="004D7A8F" w:rsidRPr="00AB4D27">
        <w:rPr>
          <w:rFonts w:ascii="Angsana New" w:hAnsi="Angsana New"/>
          <w:sz w:val="30"/>
          <w:szCs w:val="30"/>
        </w:rPr>
        <w:t>3</w:t>
      </w:r>
      <w:r w:rsidR="00486DE3" w:rsidRPr="00AB4D27">
        <w:rPr>
          <w:rFonts w:ascii="Angsana New" w:hAnsi="Angsana New"/>
          <w:sz w:val="30"/>
          <w:szCs w:val="30"/>
        </w:rPr>
        <w:t>.</w:t>
      </w:r>
      <w:r w:rsidR="004D7A8F" w:rsidRPr="00AB4D27">
        <w:rPr>
          <w:rFonts w:ascii="Angsana New" w:hAnsi="Angsana New"/>
          <w:sz w:val="30"/>
          <w:szCs w:val="30"/>
        </w:rPr>
        <w:t>58</w:t>
      </w:r>
      <w:r w:rsidR="00B7485A" w:rsidRPr="00AB4D27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14989D90" w14:textId="02BC967B" w:rsidR="00AD1F6F" w:rsidRPr="00C6763D" w:rsidRDefault="00AD1F6F" w:rsidP="00F81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sz w:val="22"/>
          <w:szCs w:val="22"/>
        </w:rPr>
      </w:pPr>
    </w:p>
    <w:p w14:paraId="703439A5" w14:textId="3DE14BD8" w:rsidR="00945C2A" w:rsidRPr="00AB4D27" w:rsidRDefault="00FF630B" w:rsidP="00AD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E946960" w14:textId="77777777" w:rsidR="00FF630B" w:rsidRPr="00C6763D" w:rsidRDefault="00FF630B" w:rsidP="00945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8"/>
        <w:gridCol w:w="1080"/>
        <w:gridCol w:w="18"/>
        <w:gridCol w:w="236"/>
        <w:gridCol w:w="16"/>
        <w:gridCol w:w="1080"/>
        <w:gridCol w:w="272"/>
        <w:gridCol w:w="1080"/>
      </w:tblGrid>
      <w:tr w:rsidR="00945C2A" w:rsidRPr="00AB4D27" w14:paraId="650B9533" w14:textId="77777777" w:rsidTr="00E60A2B">
        <w:trPr>
          <w:cantSplit/>
          <w:trHeight w:val="425"/>
        </w:trPr>
        <w:tc>
          <w:tcPr>
            <w:tcW w:w="4050" w:type="dxa"/>
          </w:tcPr>
          <w:p w14:paraId="3E9B5A39" w14:textId="77777777" w:rsidR="00945C2A" w:rsidRPr="00AB4D27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48" w:type="dxa"/>
            <w:gridSpan w:val="5"/>
          </w:tcPr>
          <w:p w14:paraId="68E10815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00037E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14:paraId="4792C7E6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89F" w:rsidRPr="00AB4D27" w14:paraId="784FFC6D" w14:textId="77777777" w:rsidTr="00E60A2B">
        <w:trPr>
          <w:cantSplit/>
        </w:trPr>
        <w:tc>
          <w:tcPr>
            <w:tcW w:w="4050" w:type="dxa"/>
          </w:tcPr>
          <w:p w14:paraId="0867ACC8" w14:textId="5363DDF3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5C33AD" w14:textId="077D838C" w:rsidR="0020089F" w:rsidRPr="00AB4D27" w:rsidRDefault="004D7A8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</w:tcPr>
          <w:p w14:paraId="48371E1B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058ADCBC" w14:textId="40D9A9FB" w:rsidR="0020089F" w:rsidRPr="00AB4D27" w:rsidRDefault="004D7A8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B42D37E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</w:tcPr>
          <w:p w14:paraId="0DB84F49" w14:textId="2C8131D2" w:rsidR="0020089F" w:rsidRPr="00AB4D27" w:rsidRDefault="004D7A8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72C65412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942B5A" w14:textId="6D9E218F" w:rsidR="0020089F" w:rsidRPr="00AB4D27" w:rsidRDefault="004D7A8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0089F" w:rsidRPr="00AB4D27" w14:paraId="22EDA1AD" w14:textId="77777777" w:rsidTr="00E60A2B">
        <w:trPr>
          <w:cantSplit/>
        </w:trPr>
        <w:tc>
          <w:tcPr>
            <w:tcW w:w="4050" w:type="dxa"/>
          </w:tcPr>
          <w:p w14:paraId="2F93CE8B" w14:textId="77777777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54678888" w14:textId="77777777" w:rsidR="0020089F" w:rsidRPr="00AB4D27" w:rsidRDefault="0020089F" w:rsidP="0020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141" w:rsidRPr="00AB4D27" w14:paraId="733D1213" w14:textId="77777777" w:rsidTr="00E60A2B">
        <w:trPr>
          <w:cantSplit/>
        </w:trPr>
        <w:tc>
          <w:tcPr>
            <w:tcW w:w="4050" w:type="dxa"/>
          </w:tcPr>
          <w:p w14:paraId="16B38639" w14:textId="334AB08D" w:rsidR="00CC0141" w:rsidRPr="00AB4D27" w:rsidRDefault="00CC0141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00310297" w14:textId="77777777" w:rsidR="00CC0141" w:rsidRPr="00AB4D27" w:rsidRDefault="00CC0141" w:rsidP="0020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604DE" w:rsidRPr="00AB4D27" w14:paraId="5E01AC74" w14:textId="77777777" w:rsidTr="00E60A2B">
        <w:trPr>
          <w:cantSplit/>
        </w:trPr>
        <w:tc>
          <w:tcPr>
            <w:tcW w:w="4050" w:type="dxa"/>
          </w:tcPr>
          <w:p w14:paraId="11601C47" w14:textId="77777777" w:rsidR="004604DE" w:rsidRPr="00AB4D27" w:rsidRDefault="004604DE" w:rsidP="004604D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2F298CA3" w14:textId="0C79C88B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52" w:type="dxa"/>
          </w:tcPr>
          <w:p w14:paraId="68050F92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25334362" w14:textId="60E7A6CC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3AACDD4B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4B26628" w14:textId="1CDF6AD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72" w:type="dxa"/>
          </w:tcPr>
          <w:p w14:paraId="1B05D331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983BD4A" w14:textId="61738F02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4604DE" w:rsidRPr="00AB4D27" w14:paraId="10E4E85B" w14:textId="77777777" w:rsidTr="00E60A2B">
        <w:trPr>
          <w:cantSplit/>
        </w:trPr>
        <w:tc>
          <w:tcPr>
            <w:tcW w:w="4050" w:type="dxa"/>
          </w:tcPr>
          <w:p w14:paraId="13E697E4" w14:textId="5079BB81" w:rsidR="004604DE" w:rsidRPr="00AB4D27" w:rsidRDefault="004604DE" w:rsidP="004604D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05DCE36" w14:textId="370F25C8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  <w:tc>
          <w:tcPr>
            <w:tcW w:w="252" w:type="dxa"/>
          </w:tcPr>
          <w:p w14:paraId="79BCB2EC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5729089C" w14:textId="6269C1AC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3C32B2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0C71B155" w14:textId="4213983F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  <w:tc>
          <w:tcPr>
            <w:tcW w:w="272" w:type="dxa"/>
          </w:tcPr>
          <w:p w14:paraId="00ACB51E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CACEBF4" w14:textId="6CD28EE4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4604DE" w:rsidRPr="00AB4D27" w14:paraId="68A2E78B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141BF8D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525E3CCB" w14:textId="5B2946B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  <w:tc>
          <w:tcPr>
            <w:tcW w:w="252" w:type="dxa"/>
          </w:tcPr>
          <w:p w14:paraId="044F16E9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shd w:val="clear" w:color="auto" w:fill="auto"/>
          </w:tcPr>
          <w:p w14:paraId="692E9B72" w14:textId="19FD5C17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</w:p>
        </w:tc>
        <w:tc>
          <w:tcPr>
            <w:tcW w:w="236" w:type="dxa"/>
          </w:tcPr>
          <w:p w14:paraId="3C0E4419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0A574B34" w14:textId="04C47B5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  <w:tc>
          <w:tcPr>
            <w:tcW w:w="272" w:type="dxa"/>
          </w:tcPr>
          <w:p w14:paraId="51ECAE61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FEAAAAF" w14:textId="6F55BF0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</w:p>
        </w:tc>
      </w:tr>
      <w:tr w:rsidR="004604DE" w:rsidRPr="00AB4D27" w14:paraId="3C0DD888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C99B5F5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FE65883" w14:textId="598ACB3F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252" w:type="dxa"/>
          </w:tcPr>
          <w:p w14:paraId="02DE71A2" w14:textId="77777777" w:rsidR="004604DE" w:rsidRPr="00AB4D27" w:rsidRDefault="004604DE" w:rsidP="004604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17BD" w14:textId="3F801CE5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36" w:type="dxa"/>
          </w:tcPr>
          <w:p w14:paraId="402D76DE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35FEE3" w14:textId="00BB580D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272" w:type="dxa"/>
          </w:tcPr>
          <w:p w14:paraId="518014F1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05085" w14:textId="5044BA89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  <w:tr w:rsidR="00C6763D" w:rsidRPr="00AB4D27" w14:paraId="71864767" w14:textId="77777777" w:rsidTr="001D2B7F">
        <w:trPr>
          <w:cantSplit/>
          <w:trHeight w:val="425"/>
        </w:trPr>
        <w:tc>
          <w:tcPr>
            <w:tcW w:w="4050" w:type="dxa"/>
          </w:tcPr>
          <w:p w14:paraId="1E8E74EB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48" w:type="dxa"/>
            <w:gridSpan w:val="5"/>
          </w:tcPr>
          <w:p w14:paraId="5A281E35" w14:textId="77777777" w:rsidR="00C6763D" w:rsidRPr="00AB4D27" w:rsidRDefault="00C6763D" w:rsidP="001D2B7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1BB1FE" w14:textId="77777777" w:rsidR="00C6763D" w:rsidRPr="00AB4D27" w:rsidRDefault="00C6763D" w:rsidP="001D2B7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14:paraId="518835D7" w14:textId="77777777" w:rsidR="00C6763D" w:rsidRPr="00AB4D27" w:rsidRDefault="00C6763D" w:rsidP="001D2B7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63D" w:rsidRPr="00AB4D27" w14:paraId="73A183A0" w14:textId="77777777" w:rsidTr="001D2B7F">
        <w:trPr>
          <w:cantSplit/>
        </w:trPr>
        <w:tc>
          <w:tcPr>
            <w:tcW w:w="4050" w:type="dxa"/>
          </w:tcPr>
          <w:p w14:paraId="476E3381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BAA3B8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</w:tcPr>
          <w:p w14:paraId="3827AB1A" w14:textId="77777777" w:rsidR="00C6763D" w:rsidRPr="00AB4D27" w:rsidRDefault="00C6763D" w:rsidP="001D2B7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64DBD571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0983773" w14:textId="77777777" w:rsidR="00C6763D" w:rsidRPr="00AB4D27" w:rsidRDefault="00C6763D" w:rsidP="001D2B7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</w:tcPr>
          <w:p w14:paraId="4A942A17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311FA31A" w14:textId="77777777" w:rsidR="00C6763D" w:rsidRPr="00AB4D27" w:rsidRDefault="00C6763D" w:rsidP="001D2B7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C0E1C2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6763D" w:rsidRPr="00AB4D27" w14:paraId="43711C10" w14:textId="77777777" w:rsidTr="001D2B7F">
        <w:trPr>
          <w:cantSplit/>
        </w:trPr>
        <w:tc>
          <w:tcPr>
            <w:tcW w:w="4050" w:type="dxa"/>
          </w:tcPr>
          <w:p w14:paraId="16437B27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35D83B8B" w14:textId="77777777" w:rsidR="00C6763D" w:rsidRPr="00AB4D27" w:rsidRDefault="00C6763D" w:rsidP="001D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089F" w:rsidRPr="00AB4D27" w14:paraId="7C3BCDF6" w14:textId="77777777" w:rsidTr="00E60A2B">
        <w:trPr>
          <w:cantSplit/>
          <w:tblHeader/>
        </w:trPr>
        <w:tc>
          <w:tcPr>
            <w:tcW w:w="4050" w:type="dxa"/>
          </w:tcPr>
          <w:p w14:paraId="639BC512" w14:textId="77777777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69E423F8" w14:textId="2866F7EB" w:rsidR="0020089F" w:rsidRPr="00AB4D27" w:rsidRDefault="0020089F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44D887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3A16A" w14:textId="30542D9F" w:rsidR="0020089F" w:rsidRPr="00AB4D27" w:rsidRDefault="0020089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3C4286B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4F3A3C" w14:textId="781DF530" w:rsidR="0020089F" w:rsidRPr="00AB4D27" w:rsidRDefault="0020089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579CD76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CCC1484" w14:textId="52F76657" w:rsidR="0020089F" w:rsidRPr="00AB4D27" w:rsidRDefault="0020089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089F" w:rsidRPr="00AB4D27" w14:paraId="5E2C6D93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1C40F17" w14:textId="77777777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2983A9B1" w14:textId="7E353DCC" w:rsidR="0020089F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B11B7F4" w14:textId="77777777" w:rsidR="0020089F" w:rsidRPr="00AB4D27" w:rsidRDefault="0020089F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CADE83" w14:textId="637BB570" w:rsidR="0020089F" w:rsidRPr="00AB4D27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gridSpan w:val="3"/>
          </w:tcPr>
          <w:p w14:paraId="4EC71D62" w14:textId="77777777" w:rsidR="0020089F" w:rsidRPr="00AB4D27" w:rsidRDefault="0020089F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7BF119E" w14:textId="1ED5C74D" w:rsidR="0020089F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813AC26" w14:textId="77777777" w:rsidR="0020089F" w:rsidRPr="00AB4D27" w:rsidRDefault="0020089F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BFE7CC" w14:textId="5BDA685A" w:rsidR="0020089F" w:rsidRPr="00AB4D27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20089F" w:rsidRPr="00AB4D27" w14:paraId="42F3BD51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B1269D6" w14:textId="77777777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73044C" w14:textId="5B90AF3F" w:rsidR="0020089F" w:rsidRPr="004604DE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3788B04" w14:textId="77777777" w:rsidR="0020089F" w:rsidRPr="004604DE" w:rsidRDefault="0020089F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9BCCB" w14:textId="55A5724E" w:rsidR="0020089F" w:rsidRPr="00AB4D27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gridSpan w:val="3"/>
          </w:tcPr>
          <w:p w14:paraId="534C9541" w14:textId="77777777" w:rsidR="0020089F" w:rsidRPr="00AB4D27" w:rsidRDefault="0020089F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06D2D4" w14:textId="0A4B9903" w:rsidR="0020089F" w:rsidRPr="004604DE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CD2DE4A" w14:textId="77777777" w:rsidR="0020089F" w:rsidRPr="00AB4D27" w:rsidRDefault="0020089F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A69D76" w14:textId="0C67330B" w:rsidR="0020089F" w:rsidRPr="00AB4D27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</w:p>
        </w:tc>
      </w:tr>
      <w:tr w:rsidR="007162F5" w:rsidRPr="00AB4D27" w14:paraId="31127741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73D67C0" w14:textId="77777777" w:rsidR="007162F5" w:rsidRPr="00AB4D27" w:rsidRDefault="007162F5" w:rsidP="0020089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79C2063D" w14:textId="77777777" w:rsidR="007162F5" w:rsidRPr="004604DE" w:rsidRDefault="007162F5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765C08" w14:textId="77777777" w:rsidR="007162F5" w:rsidRPr="004604DE" w:rsidRDefault="007162F5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B55AC7" w14:textId="77777777" w:rsidR="007162F5" w:rsidRPr="00AB4D27" w:rsidRDefault="007162F5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E683CCA" w14:textId="77777777" w:rsidR="007162F5" w:rsidRPr="00AB4D27" w:rsidRDefault="007162F5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0E992" w14:textId="77777777" w:rsidR="007162F5" w:rsidRPr="004604DE" w:rsidRDefault="007162F5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83D7E3A" w14:textId="77777777" w:rsidR="007162F5" w:rsidRPr="00AB4D27" w:rsidRDefault="007162F5" w:rsidP="0020089F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03809" w14:textId="77777777" w:rsidR="007162F5" w:rsidRPr="00AB4D27" w:rsidRDefault="007162F5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0089F" w:rsidRPr="00AB4D27" w14:paraId="1F98E18F" w14:textId="77777777" w:rsidTr="00E60A2B">
        <w:trPr>
          <w:cantSplit/>
          <w:tblHeader/>
        </w:trPr>
        <w:tc>
          <w:tcPr>
            <w:tcW w:w="4050" w:type="dxa"/>
          </w:tcPr>
          <w:p w14:paraId="56A6B16F" w14:textId="77777777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4075678"/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3F1DAEC" w14:textId="108BFE95" w:rsidR="0020089F" w:rsidRPr="00AB4D27" w:rsidRDefault="0020089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686349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B588F0" w14:textId="343FD99C" w:rsidR="0020089F" w:rsidRPr="00AB4D27" w:rsidRDefault="0020089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3253397B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D0E0D3" w14:textId="3D95BB51" w:rsidR="0020089F" w:rsidRPr="00AB4D27" w:rsidRDefault="0020089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14DE0E3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B91CF5" w14:textId="36F05911" w:rsidR="0020089F" w:rsidRPr="00AB4D27" w:rsidRDefault="0020089F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04DE" w:rsidRPr="00AB4D27" w14:paraId="5E7A8E48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A29EE0D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159E5080" w14:textId="2D726B44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8307ED" w14:textId="77777777" w:rsidR="004604DE" w:rsidRPr="00AB4D27" w:rsidRDefault="004604DE" w:rsidP="004604D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D40F9A" w14:textId="7D9C34E2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270" w:type="dxa"/>
            <w:gridSpan w:val="3"/>
          </w:tcPr>
          <w:p w14:paraId="68674E33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E2FF0C3" w14:textId="35D06191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0345ACE" w14:textId="77777777" w:rsidR="004604DE" w:rsidRPr="00AB4D27" w:rsidRDefault="004604DE" w:rsidP="004604D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8C753E" w14:textId="2C58B0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lang w:val="en-US"/>
              </w:rPr>
              <w:t>655</w:t>
            </w:r>
          </w:p>
        </w:tc>
      </w:tr>
      <w:tr w:rsidR="004604DE" w:rsidRPr="00AB4D27" w14:paraId="537D48A9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EB15A4B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E1A592" w14:textId="1989EA72" w:rsidR="004604DE" w:rsidRPr="004604DE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F999FF7" w14:textId="77777777" w:rsidR="004604DE" w:rsidRPr="00AB4D27" w:rsidRDefault="004604DE" w:rsidP="004604D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A9CF9" w14:textId="1A437AF2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70" w:type="dxa"/>
            <w:gridSpan w:val="3"/>
          </w:tcPr>
          <w:p w14:paraId="4D84D8EB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828EC0" w14:textId="163BC8AD" w:rsidR="004604DE" w:rsidRPr="004604DE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7AB64B8" w14:textId="77777777" w:rsidR="004604DE" w:rsidRPr="00AB4D27" w:rsidRDefault="004604DE" w:rsidP="004604D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43C22E" w14:textId="365D15D9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  <w:bookmarkEnd w:id="2"/>
      <w:tr w:rsidR="00CC0141" w:rsidRPr="00AB4D27" w14:paraId="0F3F1128" w14:textId="77777777" w:rsidTr="00E60A2B">
        <w:trPr>
          <w:cantSplit/>
          <w:trHeight w:val="425"/>
          <w:tblHeader/>
        </w:trPr>
        <w:tc>
          <w:tcPr>
            <w:tcW w:w="4050" w:type="dxa"/>
          </w:tcPr>
          <w:p w14:paraId="4F759994" w14:textId="77777777" w:rsidR="00CC0141" w:rsidRPr="00AB4D27" w:rsidRDefault="00CC0141" w:rsidP="004D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2430" w:type="dxa"/>
            <w:gridSpan w:val="4"/>
          </w:tcPr>
          <w:p w14:paraId="6D91B3C1" w14:textId="77777777" w:rsidR="00CC0141" w:rsidRPr="00AB4D27" w:rsidRDefault="00CC0141" w:rsidP="004D7A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9A9F006" w14:textId="77777777" w:rsidR="00CC0141" w:rsidRPr="00AB4D27" w:rsidRDefault="00CC0141" w:rsidP="004D7A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14:paraId="5769C1DD" w14:textId="77777777" w:rsidR="00CC0141" w:rsidRPr="00AB4D27" w:rsidRDefault="00CC0141" w:rsidP="004D7A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0141" w:rsidRPr="00AB4D27" w14:paraId="5E3FD29A" w14:textId="77777777" w:rsidTr="00E60A2B">
        <w:trPr>
          <w:cantSplit/>
          <w:tblHeader/>
        </w:trPr>
        <w:tc>
          <w:tcPr>
            <w:tcW w:w="4050" w:type="dxa"/>
            <w:vAlign w:val="center"/>
          </w:tcPr>
          <w:p w14:paraId="0181E528" w14:textId="21EEC360" w:rsidR="00CC0141" w:rsidRPr="00AB4D27" w:rsidRDefault="00CC0141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</w:tcPr>
          <w:p w14:paraId="6F40D6CB" w14:textId="77777777" w:rsidR="00CC0141" w:rsidRPr="00AB4D27" w:rsidRDefault="00CC0141" w:rsidP="00CC014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57D0A7B" w14:textId="77777777" w:rsidR="00CC0141" w:rsidRPr="00AB4D27" w:rsidRDefault="00CC0141" w:rsidP="00CC014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907E2E1" w14:textId="77777777" w:rsidR="00CC0141" w:rsidRPr="00AB4D27" w:rsidRDefault="00CC0141" w:rsidP="00CC014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4E97B58B" w14:textId="77777777" w:rsidR="00CC0141" w:rsidRPr="00AB4D27" w:rsidRDefault="00CC0141" w:rsidP="00CC014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1C6D3D" w14:textId="77777777" w:rsidR="00CC0141" w:rsidRPr="00AB4D27" w:rsidRDefault="00CC0141" w:rsidP="00CC014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6978B89" w14:textId="77777777" w:rsidR="00CC0141" w:rsidRPr="00AB4D27" w:rsidRDefault="00CC0141" w:rsidP="00CC014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ED0E075" w14:textId="77777777" w:rsidR="00CC0141" w:rsidRPr="00AB4D27" w:rsidRDefault="00CC0141" w:rsidP="00CC014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0141" w:rsidRPr="00AB4D27" w14:paraId="27BCCCCF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17F3F93" w14:textId="62BFCF0D" w:rsidR="00CC0141" w:rsidRPr="00AB4D27" w:rsidRDefault="00CC0141" w:rsidP="00CC014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19B6DE3F" w14:textId="7A85DC2A" w:rsidR="00CC0141" w:rsidRPr="00AB4D27" w:rsidRDefault="004604DE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  <w:tc>
          <w:tcPr>
            <w:tcW w:w="270" w:type="dxa"/>
            <w:gridSpan w:val="2"/>
          </w:tcPr>
          <w:p w14:paraId="1778C352" w14:textId="77777777" w:rsidR="00CC0141" w:rsidRPr="00AB4D27" w:rsidRDefault="00CC0141" w:rsidP="00CC014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E9EF9E" w14:textId="72CA66A9" w:rsidR="00CC0141" w:rsidRPr="00AB4D27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CC0141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  <w:gridSpan w:val="3"/>
          </w:tcPr>
          <w:p w14:paraId="3F9A372C" w14:textId="77777777" w:rsidR="00CC0141" w:rsidRPr="00AB4D27" w:rsidRDefault="00CC0141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43645C" w14:textId="5C6E3213" w:rsidR="00CC0141" w:rsidRPr="00AB4D27" w:rsidRDefault="004604DE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  <w:tc>
          <w:tcPr>
            <w:tcW w:w="272" w:type="dxa"/>
          </w:tcPr>
          <w:p w14:paraId="266DDAF1" w14:textId="77777777" w:rsidR="00CC0141" w:rsidRPr="00AB4D27" w:rsidRDefault="00CC0141" w:rsidP="00CC014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F7507E5" w14:textId="50EA78B5" w:rsidR="00CC0141" w:rsidRPr="00AB4D27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CC0141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CC0141" w:rsidRPr="00AB4D27" w14:paraId="44FC10DE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109FB44" w14:textId="6E6CEA00" w:rsidR="00CC0141" w:rsidRPr="00AB4D27" w:rsidRDefault="00CC0141" w:rsidP="00CC014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6F91FEB" w14:textId="446C3716" w:rsidR="00CC0141" w:rsidRPr="004604DE" w:rsidRDefault="004604DE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70" w:type="dxa"/>
            <w:gridSpan w:val="2"/>
          </w:tcPr>
          <w:p w14:paraId="5E4A4765" w14:textId="77777777" w:rsidR="00CC0141" w:rsidRPr="004604DE" w:rsidRDefault="00CC0141" w:rsidP="00CC014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1E367" w14:textId="133DDB29" w:rsidR="00CC0141" w:rsidRPr="004604DE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="00CC0141" w:rsidRPr="004604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  <w:gridSpan w:val="3"/>
          </w:tcPr>
          <w:p w14:paraId="779DCDF7" w14:textId="77777777" w:rsidR="00CC0141" w:rsidRPr="004604DE" w:rsidRDefault="00CC0141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F37DFA" w14:textId="769769DD" w:rsidR="00CC0141" w:rsidRPr="004604DE" w:rsidRDefault="004604DE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72" w:type="dxa"/>
          </w:tcPr>
          <w:p w14:paraId="4734ECC3" w14:textId="77777777" w:rsidR="00CC0141" w:rsidRPr="004604DE" w:rsidRDefault="00CC0141" w:rsidP="00CC014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BC1F1" w14:textId="68ADD465" w:rsidR="00CC0141" w:rsidRPr="004604DE" w:rsidRDefault="004D7A8F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="00CC0141" w:rsidRPr="004604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CC0141" w:rsidRPr="00E60A2B" w14:paraId="6B6DC886" w14:textId="77777777" w:rsidTr="00E60A2B">
        <w:trPr>
          <w:cantSplit/>
          <w:tblHeader/>
        </w:trPr>
        <w:tc>
          <w:tcPr>
            <w:tcW w:w="4050" w:type="dxa"/>
          </w:tcPr>
          <w:p w14:paraId="6BB89788" w14:textId="77777777" w:rsidR="00CC0141" w:rsidRPr="00E60A2B" w:rsidRDefault="00CC0141" w:rsidP="004D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239A2442" w14:textId="77777777" w:rsidR="00CC0141" w:rsidRPr="00E60A2B" w:rsidRDefault="00CC0141" w:rsidP="004D7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C0141" w:rsidRPr="00AB4D27" w14:paraId="1C12F29D" w14:textId="77777777" w:rsidTr="00E60A2B">
        <w:trPr>
          <w:cantSplit/>
          <w:tblHeader/>
        </w:trPr>
        <w:tc>
          <w:tcPr>
            <w:tcW w:w="4050" w:type="dxa"/>
          </w:tcPr>
          <w:p w14:paraId="79FB62BE" w14:textId="0FB4B3DB" w:rsidR="00CC0141" w:rsidRPr="00AB4D27" w:rsidRDefault="00CC0141" w:rsidP="004D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3C080E22" w14:textId="77777777" w:rsidR="00CC0141" w:rsidRPr="00AB4D27" w:rsidRDefault="00CC0141" w:rsidP="004D7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604DE" w:rsidRPr="00AB4D27" w14:paraId="408A58B8" w14:textId="77777777" w:rsidTr="00E60A2B">
        <w:trPr>
          <w:cantSplit/>
        </w:trPr>
        <w:tc>
          <w:tcPr>
            <w:tcW w:w="4050" w:type="dxa"/>
          </w:tcPr>
          <w:p w14:paraId="48CDB6E7" w14:textId="77777777" w:rsidR="004604DE" w:rsidRPr="00AB4D27" w:rsidRDefault="004604DE" w:rsidP="004604D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EE9FE0" w14:textId="0A18E4B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  <w:tc>
          <w:tcPr>
            <w:tcW w:w="252" w:type="dxa"/>
          </w:tcPr>
          <w:p w14:paraId="5B7813B0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2898336F" w14:textId="53870FF5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236" w:type="dxa"/>
          </w:tcPr>
          <w:p w14:paraId="71FA03C3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F6F32E6" w14:textId="5EAA5BDA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  <w:tc>
          <w:tcPr>
            <w:tcW w:w="272" w:type="dxa"/>
          </w:tcPr>
          <w:p w14:paraId="08005A21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08E5CCA" w14:textId="550AF75D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4604DE" w:rsidRPr="00AB4D27" w14:paraId="3A55F54D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67A728C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72892751" w14:textId="7809F426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  <w:tc>
          <w:tcPr>
            <w:tcW w:w="252" w:type="dxa"/>
          </w:tcPr>
          <w:p w14:paraId="12B6530D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shd w:val="clear" w:color="auto" w:fill="auto"/>
          </w:tcPr>
          <w:p w14:paraId="779CE0AD" w14:textId="28DCF815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36" w:type="dxa"/>
          </w:tcPr>
          <w:p w14:paraId="58644D93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B00DCA4" w14:textId="4892B40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  <w:tc>
          <w:tcPr>
            <w:tcW w:w="272" w:type="dxa"/>
          </w:tcPr>
          <w:p w14:paraId="0B1D4A0F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AEEA0D" w14:textId="0DC1666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</w:tr>
      <w:tr w:rsidR="004604DE" w:rsidRPr="00AB4D27" w14:paraId="63BDA2C6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EB05920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57E569" w14:textId="30E84932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  <w:tc>
          <w:tcPr>
            <w:tcW w:w="252" w:type="dxa"/>
          </w:tcPr>
          <w:p w14:paraId="2D08BD3F" w14:textId="77777777" w:rsidR="004604DE" w:rsidRPr="00AB4D27" w:rsidRDefault="004604DE" w:rsidP="004604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0D408" w14:textId="1400478F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8,471</w:t>
            </w:r>
          </w:p>
        </w:tc>
        <w:tc>
          <w:tcPr>
            <w:tcW w:w="236" w:type="dxa"/>
          </w:tcPr>
          <w:p w14:paraId="0EE30EF3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1442A" w14:textId="3F1157B8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  <w:tc>
          <w:tcPr>
            <w:tcW w:w="272" w:type="dxa"/>
          </w:tcPr>
          <w:p w14:paraId="0C60C877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F74276" w14:textId="6B8A068F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471</w:t>
            </w:r>
          </w:p>
        </w:tc>
      </w:tr>
      <w:tr w:rsidR="00CC0141" w:rsidRPr="00E60A2B" w14:paraId="4A4BB240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C3031AF" w14:textId="77777777" w:rsidR="00CC0141" w:rsidRPr="00E60A2B" w:rsidRDefault="00CC0141" w:rsidP="00CC014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1FEED879" w14:textId="77777777" w:rsidR="00CC0141" w:rsidRPr="00E60A2B" w:rsidRDefault="00CC0141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8F361E4" w14:textId="77777777" w:rsidR="00CC0141" w:rsidRPr="00E60A2B" w:rsidRDefault="00CC0141" w:rsidP="00CC014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FF29B1" w14:textId="77777777" w:rsidR="00CC0141" w:rsidRPr="00E60A2B" w:rsidRDefault="00CC0141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F382E" w14:textId="77777777" w:rsidR="00CC0141" w:rsidRPr="00E60A2B" w:rsidRDefault="00CC0141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</w:tcPr>
          <w:p w14:paraId="424AFE20" w14:textId="77777777" w:rsidR="00CC0141" w:rsidRPr="00E60A2B" w:rsidRDefault="00CC0141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203DB0E" w14:textId="77777777" w:rsidR="00CC0141" w:rsidRPr="00E60A2B" w:rsidRDefault="00CC0141" w:rsidP="00CC0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F78239" w14:textId="77777777" w:rsidR="00CC0141" w:rsidRPr="00E60A2B" w:rsidRDefault="00CC0141" w:rsidP="00CC014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0141" w:rsidRPr="00AB4D27" w14:paraId="0009B1F7" w14:textId="77777777" w:rsidTr="00E60A2B">
        <w:trPr>
          <w:cantSplit/>
          <w:tblHeader/>
        </w:trPr>
        <w:tc>
          <w:tcPr>
            <w:tcW w:w="4050" w:type="dxa"/>
          </w:tcPr>
          <w:p w14:paraId="7D1A7425" w14:textId="57BB8ED0" w:rsidR="00CC0141" w:rsidRPr="00AB4D27" w:rsidRDefault="00CC0141" w:rsidP="004D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7AE6B70F" w14:textId="77777777" w:rsidR="00CC0141" w:rsidRPr="00AB4D27" w:rsidRDefault="00CC0141" w:rsidP="004D7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604DE" w:rsidRPr="00AB4D27" w14:paraId="029596F9" w14:textId="77777777" w:rsidTr="00E60A2B">
        <w:trPr>
          <w:cantSplit/>
        </w:trPr>
        <w:tc>
          <w:tcPr>
            <w:tcW w:w="4050" w:type="dxa"/>
          </w:tcPr>
          <w:p w14:paraId="0EFCF96B" w14:textId="77777777" w:rsidR="004604DE" w:rsidRPr="00AB4D27" w:rsidRDefault="004604DE" w:rsidP="004604D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19F9498D" w14:textId="15532DE2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52" w:type="dxa"/>
          </w:tcPr>
          <w:p w14:paraId="0B8778E4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67357BDD" w14:textId="5153324D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36" w:type="dxa"/>
          </w:tcPr>
          <w:p w14:paraId="09DDCE69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D443C7B" w14:textId="31A3F5BF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72" w:type="dxa"/>
          </w:tcPr>
          <w:p w14:paraId="5DD10636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6E8230E" w14:textId="25CDF80C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4604DE" w:rsidRPr="00AB4D27" w14:paraId="3285D773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CD1AB7E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2ACC629" w14:textId="3313ED33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2A1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  <w:tc>
          <w:tcPr>
            <w:tcW w:w="252" w:type="dxa"/>
          </w:tcPr>
          <w:p w14:paraId="393ACE04" w14:textId="77777777" w:rsidR="004604DE" w:rsidRPr="00AB4D27" w:rsidRDefault="004604DE" w:rsidP="004604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E2EFF" w14:textId="5FEF1DD3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2,246</w:t>
            </w:r>
          </w:p>
        </w:tc>
        <w:tc>
          <w:tcPr>
            <w:tcW w:w="236" w:type="dxa"/>
          </w:tcPr>
          <w:p w14:paraId="755DB850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74C070" w14:textId="7A17761A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2A1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  <w:tc>
          <w:tcPr>
            <w:tcW w:w="272" w:type="dxa"/>
          </w:tcPr>
          <w:p w14:paraId="45074767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B1588" w14:textId="11C555E1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</w:tr>
    </w:tbl>
    <w:p w14:paraId="57569677" w14:textId="77777777" w:rsidR="00E60A2B" w:rsidRPr="00E60A2B" w:rsidRDefault="00E60A2B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79F6A16B" w14:textId="1D9AD127" w:rsidR="00C71AE0" w:rsidRPr="00C71AE0" w:rsidRDefault="00C71AE0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C71AE0">
        <w:rPr>
          <w:rFonts w:ascii="Angsana New" w:hAnsi="Angsana New" w:hint="cs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8204C2" w14:textId="32FD566D" w:rsidR="00C71AE0" w:rsidRPr="00E60A2B" w:rsidRDefault="00C71AE0" w:rsidP="00C7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3BE9662B" w14:textId="2D2A9644" w:rsidR="00C71AE0" w:rsidRPr="00C71AE0" w:rsidRDefault="00C71AE0" w:rsidP="00C7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1AE0">
        <w:rPr>
          <w:rFonts w:ascii="Angsana New" w:hAnsi="Angsana New" w:hint="cs"/>
          <w:sz w:val="30"/>
          <w:szCs w:val="30"/>
          <w:cs/>
        </w:rPr>
        <w:t>ณ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วันที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</w:rPr>
        <w:t xml:space="preserve">31 </w:t>
      </w:r>
      <w:r w:rsidRPr="00C71AE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2564 </w:t>
      </w:r>
      <w:r w:rsidRPr="00C71AE0">
        <w:rPr>
          <w:rFonts w:ascii="Angsana New" w:hAnsi="Angsana New" w:hint="cs"/>
          <w:sz w:val="30"/>
          <w:szCs w:val="30"/>
          <w:cs/>
        </w:rPr>
        <w:t>บริษัทมีเงิน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C71AE0">
        <w:rPr>
          <w:rFonts w:ascii="Angsana New" w:hAnsi="Angsana New" w:hint="cs"/>
          <w:sz w:val="30"/>
          <w:szCs w:val="30"/>
          <w:cs/>
        </w:rPr>
        <w:t>กู้ยืมระยะยาว</w:t>
      </w:r>
      <w:r>
        <w:rPr>
          <w:rFonts w:ascii="Angsana New" w:hAnsi="Angsana New" w:hint="cs"/>
          <w:sz w:val="30"/>
          <w:szCs w:val="30"/>
          <w:cs/>
        </w:rPr>
        <w:t>แก่บริษัทร่วม</w:t>
      </w:r>
      <w:r w:rsidRPr="00C71AE0">
        <w:rPr>
          <w:rFonts w:ascii="Angsana New" w:hAnsi="Angsana New" w:hint="cs"/>
          <w:sz w:val="30"/>
          <w:szCs w:val="30"/>
          <w:cs/>
        </w:rPr>
        <w:t>จำนวน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="007162F5">
        <w:rPr>
          <w:rFonts w:ascii="Angsana New" w:hAnsi="Angsana New"/>
          <w:sz w:val="30"/>
          <w:szCs w:val="30"/>
        </w:rPr>
        <w:t>120.05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ล้านบาท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 w:rsidRPr="00C71AE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sz w:val="30"/>
          <w:szCs w:val="30"/>
        </w:rPr>
        <w:t xml:space="preserve"> 2563</w:t>
      </w:r>
      <w:r w:rsidRPr="00C71AE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83.3</w:t>
      </w:r>
      <w:r w:rsidR="00E60A2B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71AE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71AE0">
        <w:rPr>
          <w:rFonts w:ascii="Angsana New" w:hAnsi="Angsana New"/>
          <w:i/>
          <w:iCs/>
          <w:sz w:val="30"/>
          <w:szCs w:val="30"/>
          <w:cs/>
        </w:rPr>
        <w:t>)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/>
          <w:sz w:val="30"/>
          <w:szCs w:val="30"/>
        </w:rPr>
        <w:t xml:space="preserve">MLR </w:t>
      </w:r>
      <w:r w:rsidRPr="00C71AE0">
        <w:rPr>
          <w:rFonts w:ascii="Angsana New" w:hAnsi="Angsana New" w:hint="cs"/>
          <w:sz w:val="30"/>
          <w:szCs w:val="30"/>
          <w:cs/>
        </w:rPr>
        <w:t>หักด้วยอัตราคงที่ต่อปี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เงินให้กู้ยืมดังกล่าวมีกำหนดชำระคืนภายใน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ปี นับตั้งแต่วันที่เบิกใช้ครั้งแรก โดยจะเริ่มชำระในเดือนสิงหาคม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ถึงเดือนกรกฎาคม</w:t>
      </w:r>
      <w:r>
        <w:rPr>
          <w:rFonts w:ascii="Angsana New" w:hAnsi="Angsana New"/>
          <w:sz w:val="30"/>
          <w:szCs w:val="30"/>
        </w:rPr>
        <w:t xml:space="preserve"> 2570</w:t>
      </w:r>
    </w:p>
    <w:p w14:paraId="3CFB0EFC" w14:textId="77777777" w:rsidR="00593FF0" w:rsidRPr="00E60A2B" w:rsidRDefault="00593FF0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3BC5469" w14:textId="77777777" w:rsidR="00C6763D" w:rsidRDefault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BF94E2F" w14:textId="7D6DAE15" w:rsidR="00E70FD2" w:rsidRPr="00AB4D27" w:rsidRDefault="00E70FD2" w:rsidP="00593FF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639433B" w14:textId="5AF3F588" w:rsidR="00E70FD2" w:rsidRPr="00E60A2B" w:rsidRDefault="00E70FD2" w:rsidP="00E70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lang w:val="th-TH"/>
        </w:rPr>
      </w:pPr>
    </w:p>
    <w:tbl>
      <w:tblPr>
        <w:tblW w:w="9180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81"/>
        <w:gridCol w:w="273"/>
        <w:gridCol w:w="1071"/>
        <w:gridCol w:w="272"/>
        <w:gridCol w:w="1084"/>
      </w:tblGrid>
      <w:tr w:rsidR="0020089F" w:rsidRPr="00AB4D27" w14:paraId="6BAA03E8" w14:textId="77777777" w:rsidTr="006B34F9">
        <w:trPr>
          <w:cantSplit/>
          <w:trHeight w:val="425"/>
          <w:tblHeader/>
        </w:trPr>
        <w:tc>
          <w:tcPr>
            <w:tcW w:w="4049" w:type="dxa"/>
          </w:tcPr>
          <w:p w14:paraId="51A2A044" w14:textId="77777777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1" w:type="dxa"/>
            <w:gridSpan w:val="3"/>
          </w:tcPr>
          <w:p w14:paraId="66EB3AA6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935EC5C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54B98181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89F" w:rsidRPr="00AB4D27" w14:paraId="12C0D413" w14:textId="77777777" w:rsidTr="006B34F9">
        <w:trPr>
          <w:cantSplit/>
          <w:tblHeader/>
        </w:trPr>
        <w:tc>
          <w:tcPr>
            <w:tcW w:w="4049" w:type="dxa"/>
          </w:tcPr>
          <w:p w14:paraId="7464D782" w14:textId="7E425C8D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AC9CB9" w14:textId="70648A8B" w:rsidR="0020089F" w:rsidRPr="00AB4D27" w:rsidRDefault="004D7A8F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80540D9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1" w:type="dxa"/>
          </w:tcPr>
          <w:p w14:paraId="4C957DED" w14:textId="67CAE4A8" w:rsidR="0020089F" w:rsidRPr="00AB4D27" w:rsidRDefault="004D7A8F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1E0CD6AD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14:paraId="6D945BB3" w14:textId="035239DE" w:rsidR="0020089F" w:rsidRPr="00AB4D27" w:rsidRDefault="004D7A8F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6F8ECC59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544268F1" w14:textId="22780A7A" w:rsidR="0020089F" w:rsidRPr="00AB4D27" w:rsidRDefault="004D7A8F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0089F" w:rsidRPr="00AB4D27" w14:paraId="47299084" w14:textId="77777777" w:rsidTr="006B34F9">
        <w:trPr>
          <w:cantSplit/>
          <w:tblHeader/>
        </w:trPr>
        <w:tc>
          <w:tcPr>
            <w:tcW w:w="4049" w:type="dxa"/>
          </w:tcPr>
          <w:p w14:paraId="0A948D4F" w14:textId="77777777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  <w:shd w:val="clear" w:color="auto" w:fill="auto"/>
          </w:tcPr>
          <w:p w14:paraId="7FFDD035" w14:textId="77777777" w:rsidR="0020089F" w:rsidRPr="00AB4D27" w:rsidRDefault="0020089F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4DE" w:rsidRPr="00AB4D27" w14:paraId="2D0B8ACC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2099FD2F" w14:textId="41DC63D2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left w:val="nil"/>
            </w:tcBorders>
          </w:tcPr>
          <w:p w14:paraId="4E92B6C3" w14:textId="70DBDAD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68</w:t>
            </w:r>
          </w:p>
        </w:tc>
        <w:tc>
          <w:tcPr>
            <w:tcW w:w="270" w:type="dxa"/>
          </w:tcPr>
          <w:p w14:paraId="6D7A23A4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1B62B64" w14:textId="5DC48ED1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3" w:type="dxa"/>
          </w:tcPr>
          <w:p w14:paraId="44AB4284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239BB7" w14:textId="33E22934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2" w:type="dxa"/>
          </w:tcPr>
          <w:p w14:paraId="6619C38C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56FCCAC" w14:textId="39425109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4604DE" w:rsidRPr="00AB4D27" w14:paraId="279D3F60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07DBBD99" w14:textId="00BCEADC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left w:val="nil"/>
            </w:tcBorders>
          </w:tcPr>
          <w:p w14:paraId="14055227" w14:textId="3D66627C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348,535</w:t>
            </w:r>
          </w:p>
        </w:tc>
        <w:tc>
          <w:tcPr>
            <w:tcW w:w="270" w:type="dxa"/>
          </w:tcPr>
          <w:p w14:paraId="2B2D6528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78E71D9" w14:textId="5388E9FF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3" w:type="dxa"/>
          </w:tcPr>
          <w:p w14:paraId="7EB23BCA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ACA9CC" w14:textId="06538025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347,378</w:t>
            </w:r>
          </w:p>
        </w:tc>
        <w:tc>
          <w:tcPr>
            <w:tcW w:w="272" w:type="dxa"/>
          </w:tcPr>
          <w:p w14:paraId="78FAC2DC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7126443" w14:textId="119E65DC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</w:tr>
      <w:tr w:rsidR="004604DE" w:rsidRPr="00AB4D27" w14:paraId="0D177E3B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3FB45663" w14:textId="59525F85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0462EFD5" w14:textId="1BDD11E1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1,807</w:t>
            </w:r>
          </w:p>
        </w:tc>
        <w:tc>
          <w:tcPr>
            <w:tcW w:w="270" w:type="dxa"/>
          </w:tcPr>
          <w:p w14:paraId="62976604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53184A9" w14:textId="746B712D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73" w:type="dxa"/>
          </w:tcPr>
          <w:p w14:paraId="37BB4619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7D0CD8" w14:textId="4C67AD29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1,807</w:t>
            </w:r>
          </w:p>
        </w:tc>
        <w:tc>
          <w:tcPr>
            <w:tcW w:w="272" w:type="dxa"/>
          </w:tcPr>
          <w:p w14:paraId="26627331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9E9E589" w14:textId="6892BA3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4604DE" w:rsidRPr="00AB4D27" w14:paraId="06BCC60C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7A0E1D65" w14:textId="497F853D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งบกระแสเงินสด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B03AE9F" w14:textId="77777777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A8AB7E3" w14:textId="274EC0FC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</w:tcPr>
          <w:p w14:paraId="06BD2D40" w14:textId="77777777" w:rsidR="004604DE" w:rsidRPr="004604DE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D748D" w14:textId="77777777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27DA30E" w14:textId="6314C5F3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788</w:t>
            </w:r>
          </w:p>
        </w:tc>
        <w:tc>
          <w:tcPr>
            <w:tcW w:w="273" w:type="dxa"/>
          </w:tcPr>
          <w:p w14:paraId="48E50968" w14:textId="77777777" w:rsidR="004604DE" w:rsidRPr="004604DE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06ACDB2" w14:textId="77777777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5A6B2E6" w14:textId="5C61EA4C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272" w:type="dxa"/>
          </w:tcPr>
          <w:p w14:paraId="3729EC69" w14:textId="77777777" w:rsidR="004604DE" w:rsidRPr="004604DE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0EA95" w14:textId="77777777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E5F3D3A" w14:textId="69C89ACF" w:rsidR="004604DE" w:rsidRPr="004604DE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526</w:t>
            </w:r>
          </w:p>
        </w:tc>
      </w:tr>
    </w:tbl>
    <w:p w14:paraId="4C34F503" w14:textId="77777777" w:rsidR="00C6763D" w:rsidRDefault="00C6763D" w:rsidP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1AF7AD" w14:textId="1AFF38DB" w:rsidR="00686806" w:rsidRPr="00AB4D27" w:rsidRDefault="00686806" w:rsidP="00F304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3D9CAABF" w14:textId="77777777" w:rsidR="00C24C04" w:rsidRPr="00AB4D27" w:rsidRDefault="00C24C04" w:rsidP="0081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1"/>
        </w:tabs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852D47" w:rsidRPr="00AB4D27" w14:paraId="3E31A226" w14:textId="77777777" w:rsidTr="006B34F9">
        <w:trPr>
          <w:tblHeader/>
        </w:trPr>
        <w:tc>
          <w:tcPr>
            <w:tcW w:w="3150" w:type="dxa"/>
          </w:tcPr>
          <w:p w14:paraId="3E4F47D0" w14:textId="77777777" w:rsidR="00852D47" w:rsidRPr="00AB4D27" w:rsidRDefault="00852D47" w:rsidP="00C24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39352964"/>
          </w:p>
        </w:tc>
        <w:tc>
          <w:tcPr>
            <w:tcW w:w="900" w:type="dxa"/>
          </w:tcPr>
          <w:p w14:paraId="0282DC05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713F5D0B" w14:textId="77777777" w:rsidR="00852D47" w:rsidRPr="00AB4D27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6E155CD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DA56C1F" w14:textId="77777777" w:rsidR="00852D47" w:rsidRPr="00AB4D27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428D" w:rsidRPr="00AB4D27" w14:paraId="318E595A" w14:textId="77777777" w:rsidTr="006B34F9">
        <w:trPr>
          <w:tblHeader/>
        </w:trPr>
        <w:tc>
          <w:tcPr>
            <w:tcW w:w="3150" w:type="dxa"/>
          </w:tcPr>
          <w:p w14:paraId="11267130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AD0E8B3" w14:textId="77777777" w:rsidR="00E3428D" w:rsidRPr="00AB4D27" w:rsidRDefault="00E3428D" w:rsidP="00F8176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0B7BDF97" w14:textId="340AD1D7" w:rsidR="00E3428D" w:rsidRPr="00AB4D27" w:rsidRDefault="004D7A8F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2A3D5F0D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743C3C" w14:textId="70913639" w:rsidR="00E3428D" w:rsidRPr="00AB4D27" w:rsidRDefault="004D7A8F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9377A59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D9D25" w14:textId="060CBCA3" w:rsidR="00E3428D" w:rsidRPr="00AB4D27" w:rsidRDefault="004D7A8F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262752E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05EF" w14:textId="639A4635" w:rsidR="00E3428D" w:rsidRPr="00AB4D27" w:rsidRDefault="004D7A8F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52D47" w:rsidRPr="00AB4D27" w14:paraId="3C6B89BD" w14:textId="77777777" w:rsidTr="006B34F9">
        <w:trPr>
          <w:tblHeader/>
        </w:trPr>
        <w:tc>
          <w:tcPr>
            <w:tcW w:w="3150" w:type="dxa"/>
          </w:tcPr>
          <w:p w14:paraId="3D068CAA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4F2DB9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5B99F57C" w14:textId="77777777" w:rsidR="00852D47" w:rsidRPr="00AB4D27" w:rsidRDefault="00852D4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3"/>
      <w:tr w:rsidR="00852D47" w:rsidRPr="00AB4D27" w14:paraId="2E81FB36" w14:textId="77777777" w:rsidTr="006B34F9">
        <w:tc>
          <w:tcPr>
            <w:tcW w:w="3150" w:type="dxa"/>
            <w:hideMark/>
          </w:tcPr>
          <w:p w14:paraId="048FDC86" w14:textId="77777777" w:rsidR="00852D47" w:rsidRPr="00AB4D27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1E0BB163" w14:textId="77777777" w:rsidR="00852D47" w:rsidRPr="00AB4D27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A0D8FD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B13A53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741768E0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F5AB4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772A5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61A2E" w14:textId="77777777" w:rsidR="00852D47" w:rsidRPr="00AB4D27" w:rsidRDefault="00852D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72276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4DE" w:rsidRPr="00AB4D27" w14:paraId="07686E28" w14:textId="77777777" w:rsidTr="006B34F9">
        <w:tc>
          <w:tcPr>
            <w:tcW w:w="3150" w:type="dxa"/>
            <w:hideMark/>
          </w:tcPr>
          <w:p w14:paraId="4B8F0149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48312FFA" w14:textId="14AE3971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</w:tcPr>
          <w:p w14:paraId="220A5739" w14:textId="275D1698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1,351</w:t>
            </w:r>
          </w:p>
        </w:tc>
        <w:tc>
          <w:tcPr>
            <w:tcW w:w="262" w:type="dxa"/>
          </w:tcPr>
          <w:p w14:paraId="01C0F18A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FEE7B7" w14:textId="0D26305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</w:tcPr>
          <w:p w14:paraId="0B0C343F" w14:textId="77777777" w:rsidR="004604DE" w:rsidRPr="00AB4D27" w:rsidRDefault="004604DE" w:rsidP="004604D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3D1A6B" w14:textId="4CE47F23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1,351</w:t>
            </w:r>
          </w:p>
        </w:tc>
        <w:tc>
          <w:tcPr>
            <w:tcW w:w="270" w:type="dxa"/>
          </w:tcPr>
          <w:p w14:paraId="392B6A4A" w14:textId="77777777" w:rsidR="004604DE" w:rsidRPr="00AB4D27" w:rsidRDefault="004604DE" w:rsidP="004604D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99769E" w14:textId="19F76F66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</w:tr>
      <w:tr w:rsidR="004604DE" w:rsidRPr="00AB4D27" w14:paraId="6EA9D753" w14:textId="77777777" w:rsidTr="006B34F9">
        <w:tc>
          <w:tcPr>
            <w:tcW w:w="3150" w:type="dxa"/>
            <w:hideMark/>
          </w:tcPr>
          <w:p w14:paraId="4C56B771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35C84BC2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F25EB" w14:textId="3938861B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282,864</w:t>
            </w:r>
          </w:p>
        </w:tc>
        <w:tc>
          <w:tcPr>
            <w:tcW w:w="262" w:type="dxa"/>
          </w:tcPr>
          <w:p w14:paraId="402E9D69" w14:textId="77777777" w:rsidR="004604DE" w:rsidRPr="00AB4D27" w:rsidRDefault="004604DE" w:rsidP="004604D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9458" w14:textId="6ED7F1F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</w:tcPr>
          <w:p w14:paraId="229CCD96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B042" w14:textId="74EE4B23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282,803</w:t>
            </w:r>
          </w:p>
        </w:tc>
        <w:tc>
          <w:tcPr>
            <w:tcW w:w="270" w:type="dxa"/>
          </w:tcPr>
          <w:p w14:paraId="1481B9BB" w14:textId="77777777" w:rsidR="004604DE" w:rsidRPr="00AB4D27" w:rsidRDefault="004604DE" w:rsidP="004604D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F082F" w14:textId="4FC1EF8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4604DE" w:rsidRPr="00AB4D27" w14:paraId="3FF8AE77" w14:textId="77777777" w:rsidTr="006B34F9">
        <w:tc>
          <w:tcPr>
            <w:tcW w:w="3150" w:type="dxa"/>
          </w:tcPr>
          <w:p w14:paraId="04B68CB5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A40B17A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4EE5783A" w14:textId="487D9F3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62" w:type="dxa"/>
          </w:tcPr>
          <w:p w14:paraId="544219EB" w14:textId="77777777" w:rsidR="004604DE" w:rsidRPr="00AB4D27" w:rsidRDefault="004604DE" w:rsidP="004604D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6E925D7" w14:textId="0BC3F8E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</w:tcPr>
          <w:p w14:paraId="395D57F0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0359D2" w14:textId="74C56D5B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284,154</w:t>
            </w:r>
          </w:p>
        </w:tc>
        <w:tc>
          <w:tcPr>
            <w:tcW w:w="270" w:type="dxa"/>
          </w:tcPr>
          <w:p w14:paraId="149999A5" w14:textId="77777777" w:rsidR="004604DE" w:rsidRPr="00AB4D27" w:rsidRDefault="004604DE" w:rsidP="004604D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805F0" w14:textId="4EC7495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912</w:t>
            </w:r>
          </w:p>
        </w:tc>
      </w:tr>
      <w:tr w:rsidR="004604DE" w:rsidRPr="00AB4D27" w14:paraId="0F560EA4" w14:textId="77777777" w:rsidTr="006B34F9">
        <w:tc>
          <w:tcPr>
            <w:tcW w:w="3150" w:type="dxa"/>
          </w:tcPr>
          <w:p w14:paraId="4249E2BF" w14:textId="0E1BBA6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B4D2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78C9939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50C510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C2D0EAB" w14:textId="33A4BB5F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</w:rPr>
              <w:t>18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center"/>
          </w:tcPr>
          <w:p w14:paraId="07987BF5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3C628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FD82491" w14:textId="0364E98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</w:rPr>
              <w:t>18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</w:rPr>
              <w:t>333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21FFC238" w14:textId="77777777" w:rsidR="004604DE" w:rsidRPr="00AB4D27" w:rsidRDefault="004604DE" w:rsidP="004604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012EC6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5D2F0C1" w14:textId="296C3F5E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</w:rPr>
              <w:t>18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186AEFA9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E7B2A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978EE2D" w14:textId="57A8C9A5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</w:rPr>
              <w:t>18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</w:rPr>
              <w:t>272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4604DE" w:rsidRPr="00AB4D27" w14:paraId="492A6F7C" w14:textId="77777777" w:rsidTr="006B34F9">
        <w:tc>
          <w:tcPr>
            <w:tcW w:w="3150" w:type="dxa"/>
          </w:tcPr>
          <w:p w14:paraId="737C5855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4559BE9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34AE3D4" w14:textId="51B50D11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265,646</w:t>
            </w:r>
          </w:p>
        </w:tc>
        <w:tc>
          <w:tcPr>
            <w:tcW w:w="262" w:type="dxa"/>
          </w:tcPr>
          <w:p w14:paraId="4B131FF8" w14:textId="77777777" w:rsidR="004604DE" w:rsidRPr="00AB4D27" w:rsidRDefault="004604DE" w:rsidP="004604D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7BE52C6" w14:textId="4B9278C4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  <w:tc>
          <w:tcPr>
            <w:tcW w:w="270" w:type="dxa"/>
          </w:tcPr>
          <w:p w14:paraId="1B7A3C11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B5F0C40" w14:textId="38C7C008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1557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265,646</w:t>
            </w:r>
          </w:p>
        </w:tc>
        <w:tc>
          <w:tcPr>
            <w:tcW w:w="270" w:type="dxa"/>
          </w:tcPr>
          <w:p w14:paraId="4865D64E" w14:textId="77777777" w:rsidR="004604DE" w:rsidRPr="00AB4D27" w:rsidRDefault="004604DE" w:rsidP="004604D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DB4D20" w14:textId="41A0E012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</w:tr>
      <w:tr w:rsidR="004604DE" w:rsidRPr="00AB4D27" w14:paraId="152E8804" w14:textId="77777777" w:rsidTr="006B34F9">
        <w:tc>
          <w:tcPr>
            <w:tcW w:w="3150" w:type="dxa"/>
          </w:tcPr>
          <w:p w14:paraId="7C03BDFC" w14:textId="5BA118E6" w:rsidR="00593FF0" w:rsidRPr="00AB4D27" w:rsidRDefault="00593FF0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69C79DD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BFBDCF1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857D23A" w14:textId="77777777" w:rsidR="004604DE" w:rsidRPr="00AB4D27" w:rsidRDefault="004604DE" w:rsidP="004604D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29029D" w14:textId="77777777" w:rsidR="004604DE" w:rsidRPr="00AB4D27" w:rsidRDefault="004604DE" w:rsidP="004604D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63181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5EDFF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77F1BB" w14:textId="77777777" w:rsidR="004604DE" w:rsidRPr="00AB4D27" w:rsidRDefault="004604DE" w:rsidP="004604D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15F38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604DE" w:rsidRPr="00AB4D27" w14:paraId="650DDC80" w14:textId="77777777" w:rsidTr="006B34F9">
        <w:tc>
          <w:tcPr>
            <w:tcW w:w="3150" w:type="dxa"/>
          </w:tcPr>
          <w:p w14:paraId="3524BC6C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5D5D5333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04DAECE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F380887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43ABE7E7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C5FFC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B2B22EE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E8033D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D121E4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604DE" w:rsidRPr="00AB4D27" w14:paraId="7290D6DD" w14:textId="77777777" w:rsidTr="006B34F9">
        <w:tc>
          <w:tcPr>
            <w:tcW w:w="3150" w:type="dxa"/>
          </w:tcPr>
          <w:p w14:paraId="5FD10EF0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236F15D" w14:textId="7440FA6B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0D6775E" w14:textId="29C3320C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</w:tcPr>
          <w:p w14:paraId="7EAE3147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BA572B7" w14:textId="09F854AF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152ED57D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C0CB64" w14:textId="621EC64D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F4790E6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8E8BAA" w14:textId="16504689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4604DE" w:rsidRPr="00AB4D27" w14:paraId="0E949DBE" w14:textId="77777777" w:rsidTr="006B34F9">
        <w:tc>
          <w:tcPr>
            <w:tcW w:w="3150" w:type="dxa"/>
          </w:tcPr>
          <w:p w14:paraId="398FE1E2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5FD96FD8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33A49C05" w14:textId="4063CD4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62" w:type="dxa"/>
            <w:vAlign w:val="center"/>
          </w:tcPr>
          <w:p w14:paraId="4D022A88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67267E84" w14:textId="2E310B6D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  <w:vAlign w:val="center"/>
          </w:tcPr>
          <w:p w14:paraId="4AD0895C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D326E7B" w14:textId="51AA582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2C27">
              <w:rPr>
                <w:rFonts w:ascii="Angsana New" w:hAnsi="Angsana New"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  <w:vAlign w:val="center"/>
          </w:tcPr>
          <w:p w14:paraId="52C53947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3333567" w14:textId="76FF1F9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4604DE" w:rsidRPr="00AB4D27" w14:paraId="36EAB7A4" w14:textId="77777777" w:rsidTr="006B34F9">
        <w:tc>
          <w:tcPr>
            <w:tcW w:w="3150" w:type="dxa"/>
            <w:hideMark/>
          </w:tcPr>
          <w:p w14:paraId="76743618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34C4023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55DA5" w14:textId="4FC6EB3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E2C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62" w:type="dxa"/>
          </w:tcPr>
          <w:p w14:paraId="23268877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E0B15" w14:textId="14148D14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</w:tcPr>
          <w:p w14:paraId="050BF3E8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8C580" w14:textId="0F05BF3F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E2C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</w:tcPr>
          <w:p w14:paraId="1DDD9E83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C75A" w14:textId="67A16866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</w:tr>
      <w:tr w:rsidR="006722DB" w:rsidRPr="004458AC" w14:paraId="19CFC7DE" w14:textId="77777777" w:rsidTr="006B34F9">
        <w:tc>
          <w:tcPr>
            <w:tcW w:w="3150" w:type="dxa"/>
            <w:hideMark/>
          </w:tcPr>
          <w:p w14:paraId="6593D04A" w14:textId="77777777" w:rsidR="006722DB" w:rsidRPr="004458AC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A8C2F" w14:textId="77777777" w:rsidR="006722DB" w:rsidRPr="004458AC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3D0D718" w14:textId="77777777" w:rsidR="006722DB" w:rsidRPr="004458AC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4DD87C79" w14:textId="77777777" w:rsidR="006722DB" w:rsidRPr="004458AC" w:rsidRDefault="006722DB" w:rsidP="006722D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</w:tcPr>
          <w:p w14:paraId="052C161C" w14:textId="77777777" w:rsidR="006722DB" w:rsidRPr="004458AC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58F615" w14:textId="77777777" w:rsidR="006722DB" w:rsidRPr="004458AC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54929" w14:textId="77777777" w:rsidR="006722DB" w:rsidRPr="004458AC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9349950" w14:textId="77777777" w:rsidR="006722DB" w:rsidRPr="004458AC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A6FCD" w14:textId="77777777" w:rsidR="006722DB" w:rsidRPr="004458AC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21411AF4" w14:textId="77777777" w:rsidR="00C6763D" w:rsidRDefault="00C6763D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C6763D" w:rsidRPr="00AB4D27" w14:paraId="1E42316B" w14:textId="77777777" w:rsidTr="001D2B7F">
        <w:trPr>
          <w:tblHeader/>
        </w:trPr>
        <w:tc>
          <w:tcPr>
            <w:tcW w:w="3150" w:type="dxa"/>
          </w:tcPr>
          <w:p w14:paraId="0D6DACF6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39114A3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FD17EB1" w14:textId="77777777" w:rsidR="00C6763D" w:rsidRPr="00AB4D27" w:rsidRDefault="00C6763D" w:rsidP="001D2B7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2F61F1A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713D0E9" w14:textId="77777777" w:rsidR="00C6763D" w:rsidRPr="00AB4D27" w:rsidRDefault="00C6763D" w:rsidP="001D2B7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763D" w:rsidRPr="00AB4D27" w14:paraId="25EF5BE7" w14:textId="77777777" w:rsidTr="001D2B7F">
        <w:trPr>
          <w:tblHeader/>
        </w:trPr>
        <w:tc>
          <w:tcPr>
            <w:tcW w:w="3150" w:type="dxa"/>
          </w:tcPr>
          <w:p w14:paraId="6C6EA73E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C12D967" w14:textId="77777777" w:rsidR="00C6763D" w:rsidRPr="00AB4D27" w:rsidRDefault="00C6763D" w:rsidP="001D2B7F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2A2B2334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53F25330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6E355A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9017A2A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86723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559874E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869CB" w14:textId="77777777" w:rsidR="00C6763D" w:rsidRPr="00AB4D27" w:rsidRDefault="00C6763D" w:rsidP="001D2B7F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6763D" w:rsidRPr="00AB4D27" w14:paraId="0747C8D7" w14:textId="77777777" w:rsidTr="001D2B7F">
        <w:trPr>
          <w:tblHeader/>
        </w:trPr>
        <w:tc>
          <w:tcPr>
            <w:tcW w:w="3150" w:type="dxa"/>
          </w:tcPr>
          <w:p w14:paraId="6AA56782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80E813" w14:textId="77777777" w:rsidR="00C6763D" w:rsidRPr="00AB4D27" w:rsidRDefault="00C6763D" w:rsidP="001D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A5418C9" w14:textId="77777777" w:rsidR="00C6763D" w:rsidRPr="00AB4D27" w:rsidRDefault="00C6763D" w:rsidP="001D2B7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22DB" w:rsidRPr="00AB4D27" w14:paraId="6FCF9CC9" w14:textId="77777777" w:rsidTr="006B34F9">
        <w:tc>
          <w:tcPr>
            <w:tcW w:w="3150" w:type="dxa"/>
          </w:tcPr>
          <w:p w14:paraId="53335290" w14:textId="26A84A8F" w:rsidR="006722DB" w:rsidRPr="00AB4D27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2F330A8" w14:textId="77777777" w:rsidR="006722DB" w:rsidRPr="00AB4D27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769E8EC5" w14:textId="77777777" w:rsidR="006722DB" w:rsidRPr="00AB4D27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3BD81194" w14:textId="77777777" w:rsidR="006722DB" w:rsidRPr="00AB4D27" w:rsidRDefault="006722DB" w:rsidP="006722D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6B2737E6" w14:textId="77777777" w:rsidR="006722DB" w:rsidRPr="00AB4D27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A986A4A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27CEA" w14:textId="77777777" w:rsidR="006722DB" w:rsidRPr="00AB4D27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FEEE34A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7642" w14:textId="77777777" w:rsidR="006722DB" w:rsidRPr="00AB4D27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722DB" w:rsidRPr="00AB4D27" w14:paraId="69FA7FA7" w14:textId="77777777" w:rsidTr="006B34F9">
        <w:tc>
          <w:tcPr>
            <w:tcW w:w="3150" w:type="dxa"/>
          </w:tcPr>
          <w:p w14:paraId="0ABED0EC" w14:textId="77777777" w:rsidR="006722DB" w:rsidRPr="00AB4D27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556191A0" w14:textId="676BE9E2" w:rsidR="006722DB" w:rsidRPr="00AB4D27" w:rsidRDefault="004D7A8F" w:rsidP="00F8176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B1C8131" w14:textId="487FE7C2" w:rsidR="006722DB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14:paraId="2F94F504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0088677C" w14:textId="28DA9233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270" w:type="dxa"/>
          </w:tcPr>
          <w:p w14:paraId="0BF6A909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0BF7F76" w14:textId="3758108E" w:rsidR="006722DB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1D8991E5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1AECCFB" w14:textId="59AA86B6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</w:tr>
      <w:tr w:rsidR="006722DB" w:rsidRPr="00AB4D27" w14:paraId="0D5E7F31" w14:textId="77777777" w:rsidTr="006B34F9">
        <w:tc>
          <w:tcPr>
            <w:tcW w:w="3150" w:type="dxa"/>
            <w:hideMark/>
          </w:tcPr>
          <w:p w14:paraId="4A001052" w14:textId="77777777" w:rsidR="006722DB" w:rsidRPr="00AB4D27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7F7EEDC8" w14:textId="77777777" w:rsidR="006722DB" w:rsidRPr="00AB4D27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5033F" w14:textId="24ACB093" w:rsidR="006722DB" w:rsidRPr="00AB4D27" w:rsidRDefault="004604DE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</w:t>
            </w:r>
          </w:p>
        </w:tc>
        <w:tc>
          <w:tcPr>
            <w:tcW w:w="262" w:type="dxa"/>
            <w:vAlign w:val="center"/>
          </w:tcPr>
          <w:p w14:paraId="7B0A6FCF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055ED" w14:textId="5068ABEF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vAlign w:val="center"/>
          </w:tcPr>
          <w:p w14:paraId="229D5D82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91A19" w14:textId="78A657F6" w:rsidR="006722DB" w:rsidRPr="00AB4D27" w:rsidRDefault="004604DE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000AEAB5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DAC904" w14:textId="3634C5A0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6722DB" w:rsidRPr="00AB4D27" w14:paraId="76374980" w14:textId="77777777" w:rsidTr="006B34F9">
        <w:tc>
          <w:tcPr>
            <w:tcW w:w="3150" w:type="dxa"/>
            <w:hideMark/>
          </w:tcPr>
          <w:p w14:paraId="7D4228A7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E1E9529" w14:textId="77777777" w:rsidR="006722DB" w:rsidRPr="00AB4D27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D47E6" w14:textId="309FC571" w:rsidR="006722DB" w:rsidRPr="00AB4D27" w:rsidRDefault="004604DE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</w:t>
            </w:r>
          </w:p>
        </w:tc>
        <w:tc>
          <w:tcPr>
            <w:tcW w:w="262" w:type="dxa"/>
            <w:vAlign w:val="center"/>
          </w:tcPr>
          <w:p w14:paraId="7DCBFBB9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4D8C1" w14:textId="77060EDA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70" w:type="dxa"/>
            <w:vAlign w:val="center"/>
          </w:tcPr>
          <w:p w14:paraId="247C10FF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A4D8E8" w14:textId="2B6A0C2C" w:rsidR="006722DB" w:rsidRPr="00AB4D27" w:rsidRDefault="004604DE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3D22270E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4117B4" w14:textId="218533D3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728</w:t>
            </w:r>
          </w:p>
        </w:tc>
      </w:tr>
      <w:tr w:rsidR="006722DB" w:rsidRPr="00C6763D" w14:paraId="47EE7BBD" w14:textId="77777777" w:rsidTr="006B34F9">
        <w:tc>
          <w:tcPr>
            <w:tcW w:w="3150" w:type="dxa"/>
          </w:tcPr>
          <w:p w14:paraId="420BB008" w14:textId="77777777" w:rsidR="006722DB" w:rsidRPr="00C6763D" w:rsidRDefault="006722DB" w:rsidP="00672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56CF88C" w14:textId="77777777" w:rsidR="006722DB" w:rsidRPr="00C6763D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88044D" w14:textId="77777777" w:rsidR="006722DB" w:rsidRPr="00C6763D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62" w:type="dxa"/>
            <w:vAlign w:val="center"/>
          </w:tcPr>
          <w:p w14:paraId="0D19D7F7" w14:textId="77777777" w:rsidR="006722DB" w:rsidRPr="00C6763D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ED7FA" w14:textId="77777777" w:rsidR="006722DB" w:rsidRPr="00C6763D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243062F8" w14:textId="77777777" w:rsidR="006722DB" w:rsidRPr="00C6763D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519311" w14:textId="77777777" w:rsidR="006722DB" w:rsidRPr="00C6763D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2783DE40" w14:textId="77777777" w:rsidR="006722DB" w:rsidRPr="00C6763D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F20675" w14:textId="77777777" w:rsidR="006722DB" w:rsidRPr="00C6763D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6722DB" w:rsidRPr="00AB4D27" w14:paraId="3CE0B1AD" w14:textId="77777777" w:rsidTr="006B34F9">
        <w:tc>
          <w:tcPr>
            <w:tcW w:w="3150" w:type="dxa"/>
            <w:hideMark/>
          </w:tcPr>
          <w:p w14:paraId="230DD535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64B91A09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14:paraId="2C28A58F" w14:textId="77777777" w:rsidR="006722DB" w:rsidRPr="00AB4D27" w:rsidRDefault="006722DB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14:paraId="3F8DABC9" w14:textId="77777777" w:rsidR="004604DE" w:rsidRDefault="004604DE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52E5734" w14:textId="06A33DFC" w:rsidR="006722DB" w:rsidRPr="00AB4D27" w:rsidRDefault="004604DE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303,738</w:t>
            </w:r>
          </w:p>
        </w:tc>
        <w:tc>
          <w:tcPr>
            <w:tcW w:w="262" w:type="dxa"/>
          </w:tcPr>
          <w:p w14:paraId="6DD4365C" w14:textId="77777777" w:rsidR="006722DB" w:rsidRPr="00AB4D27" w:rsidRDefault="006722DB" w:rsidP="006722D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14:paraId="0B2EE4EF" w14:textId="77777777" w:rsidR="006722DB" w:rsidRPr="00AB4D27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FAAF171" w14:textId="46376857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</w:t>
            </w:r>
            <w:r w:rsidR="006722DB"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7BFD48C6" w14:textId="77777777" w:rsidR="006722DB" w:rsidRPr="00AB4D27" w:rsidRDefault="006722DB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ED4906B" w14:textId="77777777" w:rsidR="006722DB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60D92A48" w14:textId="54DE8885" w:rsidR="004604DE" w:rsidRPr="00AB4D27" w:rsidRDefault="004604DE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303,738</w:t>
            </w:r>
          </w:p>
        </w:tc>
        <w:tc>
          <w:tcPr>
            <w:tcW w:w="270" w:type="dxa"/>
          </w:tcPr>
          <w:p w14:paraId="06380399" w14:textId="77777777" w:rsidR="006722DB" w:rsidRPr="00AB4D27" w:rsidRDefault="006722DB" w:rsidP="006722D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3CC9E62" w14:textId="77777777" w:rsidR="006722DB" w:rsidRPr="00AB4D27" w:rsidRDefault="006722DB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376BC7E7" w14:textId="6ADC58F7" w:rsidR="006722DB" w:rsidRPr="00AB4D27" w:rsidRDefault="004D7A8F" w:rsidP="00F8176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</w:t>
            </w:r>
            <w:r w:rsidR="006722DB" w:rsidRPr="00AB4D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</w:tbl>
    <w:p w14:paraId="499AF18E" w14:textId="67F09048" w:rsidR="006B34F9" w:rsidRPr="00C6763D" w:rsidRDefault="006B34F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4458AC" w:rsidRPr="00AB4D27" w14:paraId="38F3ACB7" w14:textId="77777777" w:rsidTr="006B34F9">
        <w:trPr>
          <w:tblHeader/>
        </w:trPr>
        <w:tc>
          <w:tcPr>
            <w:tcW w:w="3150" w:type="dxa"/>
          </w:tcPr>
          <w:p w14:paraId="3DEB9419" w14:textId="67BC9B33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9D4C24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A7EB860" w14:textId="77777777" w:rsidR="004458AC" w:rsidRPr="00AB4D27" w:rsidRDefault="004458AC" w:rsidP="002308B0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A7416A9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2963ECA" w14:textId="77777777" w:rsidR="004458AC" w:rsidRPr="00AB4D27" w:rsidRDefault="004458AC" w:rsidP="002308B0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58AC" w:rsidRPr="00AB4D27" w14:paraId="196325A6" w14:textId="77777777" w:rsidTr="006B34F9">
        <w:trPr>
          <w:tblHeader/>
        </w:trPr>
        <w:tc>
          <w:tcPr>
            <w:tcW w:w="3150" w:type="dxa"/>
          </w:tcPr>
          <w:p w14:paraId="7735C071" w14:textId="045A9A6F" w:rsidR="004458AC" w:rsidRPr="004458AC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58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5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58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hideMark/>
          </w:tcPr>
          <w:p w14:paraId="6424B8B1" w14:textId="4269E012" w:rsidR="004458AC" w:rsidRPr="00AB4D27" w:rsidRDefault="004458AC" w:rsidP="002308B0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FCE5210" w14:textId="77777777" w:rsidR="004458AC" w:rsidRPr="00AB4D27" w:rsidRDefault="004458AC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592F2201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385350" w14:textId="77777777" w:rsidR="004458AC" w:rsidRPr="00AB4D27" w:rsidRDefault="004458AC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BE0DA77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9B5C3" w14:textId="77777777" w:rsidR="004458AC" w:rsidRPr="00AB4D27" w:rsidRDefault="004458AC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72EDA56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B045C" w14:textId="77777777" w:rsidR="004458AC" w:rsidRPr="00AB4D27" w:rsidRDefault="004458AC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458AC" w:rsidRPr="00AB4D27" w14:paraId="0317C840" w14:textId="77777777" w:rsidTr="006B34F9">
        <w:trPr>
          <w:tblHeader/>
        </w:trPr>
        <w:tc>
          <w:tcPr>
            <w:tcW w:w="3150" w:type="dxa"/>
          </w:tcPr>
          <w:p w14:paraId="0BA81E2F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9AB27C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8BE2ED8" w14:textId="77777777" w:rsidR="004458AC" w:rsidRPr="00AB4D27" w:rsidRDefault="004458AC" w:rsidP="002308B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3805" w:rsidRPr="00AB4D27" w14:paraId="7C4D15D2" w14:textId="77777777" w:rsidTr="006B34F9">
        <w:tc>
          <w:tcPr>
            <w:tcW w:w="3150" w:type="dxa"/>
          </w:tcPr>
          <w:p w14:paraId="2867E9D5" w14:textId="5F18A822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5825B62" w14:textId="77777777" w:rsidR="00D63805" w:rsidRPr="00AB4D27" w:rsidRDefault="00D63805" w:rsidP="00D638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4F8919F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EF7647E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3D7068B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B22FB5B" w14:textId="77777777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11AB60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E84921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4A6D3B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604DE" w:rsidRPr="00AB4D27" w14:paraId="3DBF1716" w14:textId="77777777" w:rsidTr="006B34F9">
        <w:tc>
          <w:tcPr>
            <w:tcW w:w="3150" w:type="dxa"/>
          </w:tcPr>
          <w:p w14:paraId="2D85FF7C" w14:textId="4FF70834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08A70A2C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B3DF076" w14:textId="2F54B003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  <w:tc>
          <w:tcPr>
            <w:tcW w:w="262" w:type="dxa"/>
          </w:tcPr>
          <w:p w14:paraId="623E945D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5CEA827" w14:textId="3332E18C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270" w:type="dxa"/>
          </w:tcPr>
          <w:p w14:paraId="34159704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4F4CCB" w14:textId="24C64C00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  <w:tc>
          <w:tcPr>
            <w:tcW w:w="270" w:type="dxa"/>
          </w:tcPr>
          <w:p w14:paraId="6C41E781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B1EF3" w14:textId="1D4CD976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</w:tr>
      <w:tr w:rsidR="004604DE" w:rsidRPr="00AB4D27" w14:paraId="70DADBC2" w14:textId="77777777" w:rsidTr="006B34F9">
        <w:tc>
          <w:tcPr>
            <w:tcW w:w="3150" w:type="dxa"/>
          </w:tcPr>
          <w:p w14:paraId="7C642A4E" w14:textId="5302834A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9B7E2F4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E8A84C8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314B3D6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C440802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8F42AE3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1E318A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5F4443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CAA2F8" w14:textId="7777777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604DE" w:rsidRPr="00AB4D27" w14:paraId="25C9FBA1" w14:textId="77777777" w:rsidTr="006B34F9">
        <w:tc>
          <w:tcPr>
            <w:tcW w:w="3150" w:type="dxa"/>
          </w:tcPr>
          <w:p w14:paraId="21669A55" w14:textId="22E3E74D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783B65CC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BD48C9" w14:textId="5EF12374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  <w:tc>
          <w:tcPr>
            <w:tcW w:w="262" w:type="dxa"/>
          </w:tcPr>
          <w:p w14:paraId="0D9DFC4C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0E4A8B5" w14:textId="3F1BEB7D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70" w:type="dxa"/>
          </w:tcPr>
          <w:p w14:paraId="5F28EAF7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CADCF3" w14:textId="665E6B0C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  <w:tc>
          <w:tcPr>
            <w:tcW w:w="270" w:type="dxa"/>
          </w:tcPr>
          <w:p w14:paraId="648B25B3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32328C" w14:textId="21212F11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</w:tr>
      <w:tr w:rsidR="004604DE" w:rsidRPr="00AB4D27" w14:paraId="4D19D810" w14:textId="77777777" w:rsidTr="006B34F9">
        <w:tc>
          <w:tcPr>
            <w:tcW w:w="3150" w:type="dxa"/>
          </w:tcPr>
          <w:p w14:paraId="1D74E9F0" w14:textId="0CB4A719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91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293F5C7A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ECB8850" w14:textId="63E9F41A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  <w:tc>
          <w:tcPr>
            <w:tcW w:w="262" w:type="dxa"/>
          </w:tcPr>
          <w:p w14:paraId="613956A7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FBE2C97" w14:textId="22E914F5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6DC19A95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43E8A" w14:textId="4F3D9D66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  <w:tc>
          <w:tcPr>
            <w:tcW w:w="270" w:type="dxa"/>
          </w:tcPr>
          <w:p w14:paraId="35F00A14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BF61DA" w14:textId="3C42A2F5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4604DE" w:rsidRPr="00AB4D27" w14:paraId="1AAB7512" w14:textId="77777777" w:rsidTr="006B34F9">
        <w:tc>
          <w:tcPr>
            <w:tcW w:w="3150" w:type="dxa"/>
          </w:tcPr>
          <w:p w14:paraId="1D101D10" w14:textId="36C1BA6B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181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- 360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0E37A3CA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7933FF9" w14:textId="214676EB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  <w:tc>
          <w:tcPr>
            <w:tcW w:w="262" w:type="dxa"/>
          </w:tcPr>
          <w:p w14:paraId="3709E0CA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1017B1B" w14:textId="07D604D8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00DC667F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4C5A5" w14:textId="09CC3D6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  <w:tc>
          <w:tcPr>
            <w:tcW w:w="270" w:type="dxa"/>
          </w:tcPr>
          <w:p w14:paraId="292F0490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CEE171" w14:textId="51FEC4F6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</w:tr>
      <w:tr w:rsidR="004604DE" w:rsidRPr="00AB4D27" w14:paraId="031F5BE7" w14:textId="77777777" w:rsidTr="006B34F9">
        <w:tc>
          <w:tcPr>
            <w:tcW w:w="3150" w:type="dxa"/>
          </w:tcPr>
          <w:p w14:paraId="6754FDC6" w14:textId="1C5B9D56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B4D2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>360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42988134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FA16D6C" w14:textId="274CD74F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22,120</w:t>
            </w:r>
          </w:p>
        </w:tc>
        <w:tc>
          <w:tcPr>
            <w:tcW w:w="262" w:type="dxa"/>
          </w:tcPr>
          <w:p w14:paraId="1EEFB7A8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D655F67" w14:textId="5388A45A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70" w:type="dxa"/>
          </w:tcPr>
          <w:p w14:paraId="6509D52C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543E269" w14:textId="7B5D6399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22,059</w:t>
            </w:r>
          </w:p>
        </w:tc>
        <w:tc>
          <w:tcPr>
            <w:tcW w:w="270" w:type="dxa"/>
          </w:tcPr>
          <w:p w14:paraId="58519F6C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5DE4CD" w14:textId="11605E0D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</w:tr>
      <w:tr w:rsidR="004604DE" w:rsidRPr="00AB4D27" w14:paraId="564D1EBC" w14:textId="77777777" w:rsidTr="006B34F9">
        <w:tc>
          <w:tcPr>
            <w:tcW w:w="3150" w:type="dxa"/>
          </w:tcPr>
          <w:p w14:paraId="1092A0C8" w14:textId="15D6A3EB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42ECB61" w14:textId="77777777" w:rsidR="004604DE" w:rsidRPr="00AB4D27" w:rsidRDefault="004604DE" w:rsidP="004604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23D4750" w14:textId="49ECC58B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62" w:type="dxa"/>
          </w:tcPr>
          <w:p w14:paraId="33E5CAAA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119CA651" w14:textId="325FDE16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</w:tcPr>
          <w:p w14:paraId="41A51AA3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5FBB54E" w14:textId="48C2DF17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284,154</w:t>
            </w:r>
          </w:p>
        </w:tc>
        <w:tc>
          <w:tcPr>
            <w:tcW w:w="270" w:type="dxa"/>
          </w:tcPr>
          <w:p w14:paraId="54676639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C98056" w14:textId="496BF64E" w:rsidR="004604DE" w:rsidRPr="00AB4D27" w:rsidRDefault="004604DE" w:rsidP="004604D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912</w:t>
            </w:r>
          </w:p>
        </w:tc>
      </w:tr>
      <w:tr w:rsidR="00D63805" w:rsidRPr="00AB4D27" w14:paraId="687AB379" w14:textId="77777777" w:rsidTr="006B34F9">
        <w:tc>
          <w:tcPr>
            <w:tcW w:w="4050" w:type="dxa"/>
            <w:gridSpan w:val="2"/>
            <w:vAlign w:val="bottom"/>
          </w:tcPr>
          <w:p w14:paraId="246AE154" w14:textId="099F0690" w:rsidR="00D63805" w:rsidRPr="00AB4D27" w:rsidRDefault="00D63805" w:rsidP="00D638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3353117C" w14:textId="2967D96B" w:rsidR="00D63805" w:rsidRPr="004604DE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604DE">
              <w:rPr>
                <w:rFonts w:ascii="Angsana New" w:hAnsi="Angsana New"/>
                <w:sz w:val="30"/>
                <w:szCs w:val="30"/>
              </w:rPr>
              <w:t>(18,569)</w:t>
            </w:r>
          </w:p>
        </w:tc>
        <w:tc>
          <w:tcPr>
            <w:tcW w:w="262" w:type="dxa"/>
          </w:tcPr>
          <w:p w14:paraId="14D27DD8" w14:textId="77777777" w:rsidR="00D63805" w:rsidRPr="004604DE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A3278FE" w14:textId="06C1A1B9" w:rsidR="00D63805" w:rsidRPr="004604DE" w:rsidRDefault="00D63805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604DE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4604DE">
              <w:rPr>
                <w:rFonts w:ascii="Angsana New" w:hAnsi="Angsana New"/>
                <w:sz w:val="30"/>
                <w:szCs w:val="30"/>
              </w:rPr>
              <w:t>18</w:t>
            </w:r>
            <w:r w:rsidRPr="004604DE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604DE">
              <w:rPr>
                <w:rFonts w:ascii="Angsana New" w:hAnsi="Angsana New"/>
                <w:sz w:val="30"/>
                <w:szCs w:val="30"/>
              </w:rPr>
              <w:t>333</w:t>
            </w:r>
            <w:r w:rsidRPr="004604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58AAF3" w14:textId="77777777" w:rsidR="00D63805" w:rsidRPr="004604DE" w:rsidRDefault="00D63805" w:rsidP="00D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A2FDBA" w14:textId="01B01BBB" w:rsidR="00D63805" w:rsidRPr="004604DE" w:rsidRDefault="004604DE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604DE">
              <w:rPr>
                <w:rFonts w:ascii="Angsana New" w:hAnsi="Angsana New"/>
                <w:sz w:val="30"/>
                <w:szCs w:val="30"/>
              </w:rPr>
              <w:t>(18,508)</w:t>
            </w:r>
          </w:p>
        </w:tc>
        <w:tc>
          <w:tcPr>
            <w:tcW w:w="270" w:type="dxa"/>
          </w:tcPr>
          <w:p w14:paraId="30EC8D0E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EC2CAC" w14:textId="59107843" w:rsidR="00D63805" w:rsidRPr="00AB4D27" w:rsidRDefault="00D63805" w:rsidP="004604D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18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272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3805" w:rsidRPr="00AB4D27" w14:paraId="24C2ACFC" w14:textId="77777777" w:rsidTr="006B34F9">
        <w:tc>
          <w:tcPr>
            <w:tcW w:w="3150" w:type="dxa"/>
          </w:tcPr>
          <w:p w14:paraId="45CB4FB6" w14:textId="4506B5C3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23BDC279" w14:textId="77777777" w:rsidR="00D63805" w:rsidRPr="00AB4D27" w:rsidRDefault="00D63805" w:rsidP="00D638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A6F21" w14:textId="40EB6F29" w:rsidR="00D63805" w:rsidRPr="00AB4D27" w:rsidRDefault="004604DE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265,646</w:t>
            </w:r>
          </w:p>
        </w:tc>
        <w:tc>
          <w:tcPr>
            <w:tcW w:w="262" w:type="dxa"/>
          </w:tcPr>
          <w:p w14:paraId="73E6104A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BD5C6" w14:textId="4B04D6B4" w:rsidR="00D63805" w:rsidRPr="00AB4D27" w:rsidRDefault="004D7A8F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 w:rsidR="00D63805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  <w:tc>
          <w:tcPr>
            <w:tcW w:w="270" w:type="dxa"/>
          </w:tcPr>
          <w:p w14:paraId="4D15068A" w14:textId="77777777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8AE68" w14:textId="2BD3C045" w:rsidR="00D63805" w:rsidRPr="00AB4D27" w:rsidRDefault="004604DE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265,646</w:t>
            </w:r>
          </w:p>
        </w:tc>
        <w:tc>
          <w:tcPr>
            <w:tcW w:w="270" w:type="dxa"/>
          </w:tcPr>
          <w:p w14:paraId="74379030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A37B6D" w14:textId="04CBEB8F" w:rsidR="00D63805" w:rsidRPr="00AB4D27" w:rsidRDefault="004D7A8F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 w:rsidR="00D63805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</w:tr>
    </w:tbl>
    <w:p w14:paraId="496A5963" w14:textId="1754A73F" w:rsidR="003307B8" w:rsidRPr="00C6763D" w:rsidRDefault="003307B8" w:rsidP="0007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D85E41" w14:textId="77777777" w:rsidR="00C6763D" w:rsidRDefault="00C6763D">
      <w:pPr>
        <w:rPr>
          <w:cs/>
        </w:rPr>
      </w:pPr>
      <w:r>
        <w:rPr>
          <w:b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720"/>
        <w:gridCol w:w="178"/>
        <w:gridCol w:w="1082"/>
        <w:gridCol w:w="270"/>
        <w:gridCol w:w="1080"/>
        <w:gridCol w:w="270"/>
        <w:gridCol w:w="1080"/>
        <w:gridCol w:w="270"/>
        <w:gridCol w:w="1080"/>
      </w:tblGrid>
      <w:tr w:rsidR="004D7A8F" w:rsidRPr="00AB4D27" w14:paraId="1DCCFFCE" w14:textId="77777777" w:rsidTr="006B34F9">
        <w:trPr>
          <w:cantSplit/>
          <w:trHeight w:val="20"/>
          <w:tblHeader/>
        </w:trPr>
        <w:tc>
          <w:tcPr>
            <w:tcW w:w="3870" w:type="dxa"/>
            <w:gridSpan w:val="2"/>
          </w:tcPr>
          <w:p w14:paraId="73D467B7" w14:textId="5749874C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369BCEEB" w14:textId="77777777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125DD588" w14:textId="012BC155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4D572D0" w14:textId="77777777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25613" w14:textId="2AE958C0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7A8F" w:rsidRPr="00AB4D27" w14:paraId="7D263E87" w14:textId="77777777" w:rsidTr="006B34F9">
        <w:trPr>
          <w:cantSplit/>
          <w:trHeight w:val="20"/>
          <w:tblHeader/>
        </w:trPr>
        <w:tc>
          <w:tcPr>
            <w:tcW w:w="3150" w:type="dxa"/>
          </w:tcPr>
          <w:p w14:paraId="5C7E40B3" w14:textId="3F7A4367" w:rsidR="004D7A8F" w:rsidRPr="00AB4D27" w:rsidRDefault="004D7A8F" w:rsidP="004D7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284FC13" w14:textId="77777777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2C75810" w14:textId="77777777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8A650E" w14:textId="2FACE89F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C53C50B" w14:textId="77777777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B139C" w14:textId="147A25CA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7EC0EA1" w14:textId="77777777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A10D9" w14:textId="361CD6BE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5655749" w14:textId="77777777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24822" w14:textId="0A977020" w:rsidR="004D7A8F" w:rsidRPr="00AB4D27" w:rsidRDefault="004D7A8F" w:rsidP="004D7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4D7A8F" w:rsidRPr="00AB4D27" w14:paraId="20354232" w14:textId="77777777" w:rsidTr="006B34F9">
        <w:trPr>
          <w:cantSplit/>
          <w:trHeight w:val="20"/>
          <w:tblHeader/>
        </w:trPr>
        <w:tc>
          <w:tcPr>
            <w:tcW w:w="3150" w:type="dxa"/>
          </w:tcPr>
          <w:p w14:paraId="3F39BCC0" w14:textId="77777777" w:rsidR="004D7A8F" w:rsidRPr="00AB4D27" w:rsidRDefault="004D7A8F" w:rsidP="004D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50AE765" w14:textId="77777777" w:rsidR="004D7A8F" w:rsidRPr="00AB4D27" w:rsidRDefault="004D7A8F" w:rsidP="004D7A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5BD8C5" w14:textId="77777777" w:rsidR="004D7A8F" w:rsidRPr="00AB4D27" w:rsidRDefault="004D7A8F" w:rsidP="004D7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2" w:type="dxa"/>
            <w:gridSpan w:val="7"/>
            <w:vAlign w:val="bottom"/>
          </w:tcPr>
          <w:p w14:paraId="1497D78F" w14:textId="18F4C662" w:rsidR="004D7A8F" w:rsidRPr="00AB4D27" w:rsidRDefault="004D7A8F" w:rsidP="004D7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04DE" w:rsidRPr="00AB4D27" w14:paraId="27508BB0" w14:textId="77777777" w:rsidTr="006B34F9">
        <w:trPr>
          <w:cantSplit/>
          <w:trHeight w:val="20"/>
        </w:trPr>
        <w:tc>
          <w:tcPr>
            <w:tcW w:w="3150" w:type="dxa"/>
          </w:tcPr>
          <w:p w14:paraId="36394950" w14:textId="0B6B36C3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  <w:vAlign w:val="bottom"/>
          </w:tcPr>
          <w:p w14:paraId="4EBE5109" w14:textId="77777777" w:rsidR="004604DE" w:rsidRPr="00AB4D27" w:rsidRDefault="004604DE" w:rsidP="004604D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637B157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19B4619" w14:textId="056E1F9B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1D8">
              <w:rPr>
                <w:rFonts w:ascii="Angsana New" w:hAnsi="Angsana New"/>
                <w:sz w:val="30"/>
                <w:szCs w:val="30"/>
              </w:rPr>
              <w:t>18,333</w:t>
            </w:r>
          </w:p>
        </w:tc>
        <w:tc>
          <w:tcPr>
            <w:tcW w:w="270" w:type="dxa"/>
            <w:vAlign w:val="bottom"/>
          </w:tcPr>
          <w:p w14:paraId="4CDD11B6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FD4AC8" w14:textId="6CBF2DC9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15,007</w:t>
            </w:r>
          </w:p>
        </w:tc>
        <w:tc>
          <w:tcPr>
            <w:tcW w:w="270" w:type="dxa"/>
            <w:vAlign w:val="bottom"/>
          </w:tcPr>
          <w:p w14:paraId="2B2AC86E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7DB69" w14:textId="7D4C65DC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1D8">
              <w:rPr>
                <w:rFonts w:ascii="Angsana New" w:hAnsi="Angsana New"/>
                <w:sz w:val="30"/>
                <w:szCs w:val="30"/>
              </w:rPr>
              <w:t>18,272</w:t>
            </w:r>
          </w:p>
        </w:tc>
        <w:tc>
          <w:tcPr>
            <w:tcW w:w="270" w:type="dxa"/>
            <w:vAlign w:val="bottom"/>
          </w:tcPr>
          <w:p w14:paraId="7C890E80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FE5005" w14:textId="76ECB436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14,946</w:t>
            </w:r>
          </w:p>
        </w:tc>
      </w:tr>
      <w:tr w:rsidR="004604DE" w:rsidRPr="00AB4D27" w14:paraId="5B068B7C" w14:textId="77777777" w:rsidTr="006B34F9">
        <w:trPr>
          <w:cantSplit/>
          <w:trHeight w:val="20"/>
        </w:trPr>
        <w:tc>
          <w:tcPr>
            <w:tcW w:w="3150" w:type="dxa"/>
          </w:tcPr>
          <w:p w14:paraId="580B976F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4FBD5584" w14:textId="77777777" w:rsidR="004604DE" w:rsidRPr="00AB4D27" w:rsidRDefault="004604DE" w:rsidP="004604D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D867AC7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20E542" w14:textId="71CA6F3B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14:paraId="5807DAF5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7DBDF" w14:textId="7E1A0EC2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3,326</w:t>
            </w:r>
          </w:p>
        </w:tc>
        <w:tc>
          <w:tcPr>
            <w:tcW w:w="270" w:type="dxa"/>
          </w:tcPr>
          <w:p w14:paraId="6B6ABEF2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C27F2" w14:textId="48B53112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14:paraId="2E056D9F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B263C" w14:textId="6A285E79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</w:p>
        </w:tc>
      </w:tr>
      <w:tr w:rsidR="004604DE" w:rsidRPr="00AB4D27" w14:paraId="34D4F15D" w14:textId="77777777" w:rsidTr="006B34F9">
        <w:trPr>
          <w:cantSplit/>
          <w:trHeight w:val="20"/>
        </w:trPr>
        <w:tc>
          <w:tcPr>
            <w:tcW w:w="3150" w:type="dxa"/>
          </w:tcPr>
          <w:p w14:paraId="2521FD06" w14:textId="77777777" w:rsidR="004604DE" w:rsidRPr="00AB4D27" w:rsidRDefault="004604DE" w:rsidP="004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20" w:type="dxa"/>
            <w:vAlign w:val="bottom"/>
          </w:tcPr>
          <w:p w14:paraId="23F49504" w14:textId="77777777" w:rsidR="004604DE" w:rsidRPr="00AB4D27" w:rsidRDefault="004604DE" w:rsidP="004604D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9057904" w14:textId="77777777" w:rsidR="004604DE" w:rsidRPr="00AB4D27" w:rsidRDefault="004604DE" w:rsidP="004604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0081FE" w14:textId="29BD271E" w:rsidR="004604DE" w:rsidRPr="00AB4D27" w:rsidRDefault="004604DE" w:rsidP="001A7B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(1,660)</w:t>
            </w:r>
          </w:p>
        </w:tc>
        <w:tc>
          <w:tcPr>
            <w:tcW w:w="270" w:type="dxa"/>
          </w:tcPr>
          <w:p w14:paraId="4887CAB5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86F00" w14:textId="58927799" w:rsidR="004604DE" w:rsidRPr="00AB4D27" w:rsidRDefault="004604DE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72665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8D0E6" w14:textId="06031049" w:rsidR="004604DE" w:rsidRPr="00AB4D27" w:rsidRDefault="004604DE" w:rsidP="001A7B85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(1,660)</w:t>
            </w:r>
          </w:p>
        </w:tc>
        <w:tc>
          <w:tcPr>
            <w:tcW w:w="270" w:type="dxa"/>
          </w:tcPr>
          <w:p w14:paraId="6092EA15" w14:textId="77777777" w:rsidR="004604DE" w:rsidRPr="00AB4D27" w:rsidRDefault="004604DE" w:rsidP="004604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B226F" w14:textId="3E9482FB" w:rsidR="004604DE" w:rsidRPr="001A7B85" w:rsidRDefault="004604DE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B8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A7B85" w:rsidRPr="00AB4D27" w14:paraId="26CEB593" w14:textId="77777777" w:rsidTr="006B34F9">
        <w:trPr>
          <w:cantSplit/>
          <w:trHeight w:val="20"/>
        </w:trPr>
        <w:tc>
          <w:tcPr>
            <w:tcW w:w="3150" w:type="dxa"/>
          </w:tcPr>
          <w:p w14:paraId="0FA8A5DC" w14:textId="2A7791CF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3EFA0F8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FF1ED7" w14:textId="77777777" w:rsidR="001A7B85" w:rsidRPr="00AB4D27" w:rsidRDefault="001A7B85" w:rsidP="001A7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EE24B" w14:textId="0CDD7918" w:rsidR="001A7B85" w:rsidRPr="00AB4D27" w:rsidRDefault="001A7B85" w:rsidP="001A7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1D8">
              <w:rPr>
                <w:rFonts w:ascii="Angsana New" w:hAnsi="Angsana New"/>
                <w:b/>
                <w:bCs/>
                <w:sz w:val="30"/>
                <w:szCs w:val="30"/>
              </w:rPr>
              <w:t>18,569</w:t>
            </w:r>
          </w:p>
        </w:tc>
        <w:tc>
          <w:tcPr>
            <w:tcW w:w="270" w:type="dxa"/>
            <w:vAlign w:val="bottom"/>
          </w:tcPr>
          <w:p w14:paraId="254C15F7" w14:textId="77777777" w:rsidR="001A7B85" w:rsidRPr="00AB4D27" w:rsidRDefault="001A7B85" w:rsidP="001A7B8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3597A" w14:textId="3E448F8D" w:rsidR="001A7B85" w:rsidRPr="00AB4D27" w:rsidRDefault="001A7B85" w:rsidP="001A7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1D8">
              <w:rPr>
                <w:rFonts w:ascii="Angsana New" w:hAnsi="Angsana New"/>
                <w:b/>
                <w:bCs/>
                <w:sz w:val="30"/>
                <w:szCs w:val="30"/>
              </w:rPr>
              <w:t>18,333</w:t>
            </w:r>
          </w:p>
        </w:tc>
        <w:tc>
          <w:tcPr>
            <w:tcW w:w="270" w:type="dxa"/>
            <w:vAlign w:val="bottom"/>
          </w:tcPr>
          <w:p w14:paraId="7CBC98B9" w14:textId="77777777" w:rsidR="001A7B85" w:rsidRPr="00AB4D27" w:rsidRDefault="001A7B85" w:rsidP="001A7B8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BF7B3" w14:textId="3577FD52" w:rsidR="001A7B85" w:rsidRPr="00AB4D27" w:rsidRDefault="001A7B85" w:rsidP="001A7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1D8">
              <w:rPr>
                <w:rFonts w:ascii="Angsana New" w:hAnsi="Angsana New"/>
                <w:b/>
                <w:bCs/>
                <w:sz w:val="30"/>
                <w:szCs w:val="30"/>
              </w:rPr>
              <w:t>18,508</w:t>
            </w:r>
          </w:p>
        </w:tc>
        <w:tc>
          <w:tcPr>
            <w:tcW w:w="270" w:type="dxa"/>
            <w:vAlign w:val="bottom"/>
          </w:tcPr>
          <w:p w14:paraId="199A9008" w14:textId="77777777" w:rsidR="001A7B85" w:rsidRPr="00AB4D27" w:rsidRDefault="001A7B85" w:rsidP="001A7B8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3C00" w14:textId="7FF08B41" w:rsidR="001A7B85" w:rsidRPr="00AB4D27" w:rsidRDefault="001A7B85" w:rsidP="001A7B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1D8">
              <w:rPr>
                <w:rFonts w:ascii="Angsana New" w:hAnsi="Angsana New"/>
                <w:b/>
                <w:bCs/>
                <w:sz w:val="30"/>
                <w:szCs w:val="30"/>
              </w:rPr>
              <w:t>18,272</w:t>
            </w:r>
          </w:p>
        </w:tc>
      </w:tr>
    </w:tbl>
    <w:p w14:paraId="71EE4D31" w14:textId="77777777" w:rsidR="004D7A8F" w:rsidRPr="00AB4D27" w:rsidRDefault="004D7A8F" w:rsidP="0007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608C8C5" w14:textId="4E1C3E6F" w:rsidR="003307B8" w:rsidRPr="00AB4D27" w:rsidRDefault="004D7A8F" w:rsidP="0007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</w:t>
      </w:r>
      <w:r w:rsidRPr="00F14C50">
        <w:rPr>
          <w:rFonts w:ascii="Angsana New" w:hAnsi="Angsana New" w:hint="cs"/>
          <w:sz w:val="30"/>
          <w:szCs w:val="30"/>
          <w:cs/>
        </w:rPr>
        <w:t>เครดิตเปิดผยในหมายเหตุข้อ</w:t>
      </w:r>
      <w:r w:rsidRPr="00F14C50">
        <w:rPr>
          <w:rFonts w:ascii="Angsana New" w:hAnsi="Angsana New"/>
          <w:sz w:val="30"/>
          <w:szCs w:val="30"/>
          <w:cs/>
        </w:rPr>
        <w:t xml:space="preserve"> </w:t>
      </w:r>
      <w:r w:rsidR="00F14C50" w:rsidRPr="00F14C50">
        <w:rPr>
          <w:rFonts w:ascii="Angsana New" w:hAnsi="Angsana New"/>
          <w:sz w:val="30"/>
          <w:szCs w:val="30"/>
        </w:rPr>
        <w:t>22</w:t>
      </w:r>
      <w:r w:rsidRPr="00F14C50">
        <w:rPr>
          <w:rFonts w:ascii="Angsana New" w:hAnsi="Angsana New"/>
          <w:sz w:val="30"/>
          <w:szCs w:val="30"/>
          <w:cs/>
        </w:rPr>
        <w:t xml:space="preserve"> (</w:t>
      </w:r>
      <w:r w:rsidRPr="00F14C50">
        <w:rPr>
          <w:rFonts w:ascii="Angsana New" w:hAnsi="Angsana New" w:hint="cs"/>
          <w:sz w:val="30"/>
          <w:szCs w:val="30"/>
          <w:cs/>
        </w:rPr>
        <w:t>ข</w:t>
      </w:r>
      <w:r w:rsidRPr="00F14C50">
        <w:rPr>
          <w:rFonts w:ascii="Angsana New" w:hAnsi="Angsana New"/>
          <w:sz w:val="30"/>
          <w:szCs w:val="30"/>
          <w:cs/>
        </w:rPr>
        <w:t>.1)</w:t>
      </w:r>
    </w:p>
    <w:p w14:paraId="0FF3F72C" w14:textId="56BE8533" w:rsidR="004D7A8F" w:rsidRPr="00AB4D27" w:rsidRDefault="004D7A8F" w:rsidP="0007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4D7A8F" w:rsidRPr="00AB4D27" w:rsidSect="007D66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720" w:left="1152" w:header="691" w:footer="576" w:gutter="0"/>
          <w:pgNumType w:start="17"/>
          <w:cols w:space="720"/>
          <w:docGrid w:linePitch="245"/>
        </w:sectPr>
      </w:pPr>
    </w:p>
    <w:p w14:paraId="1D5DFC0C" w14:textId="77777777" w:rsidR="00641A7E" w:rsidRPr="00AB4D27" w:rsidRDefault="00641A7E" w:rsidP="00284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450"/>
        <w:jc w:val="both"/>
        <w:rPr>
          <w:rFonts w:ascii="Angsana New" w:hAnsi="Angsana New"/>
          <w:b/>
          <w:bCs/>
          <w:sz w:val="30"/>
          <w:szCs w:val="30"/>
        </w:rPr>
      </w:pPr>
    </w:p>
    <w:p w14:paraId="399B2084" w14:textId="7AC43073" w:rsidR="002D1970" w:rsidRPr="00AB4D27" w:rsidRDefault="002D1970" w:rsidP="00F304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F3B3EB9" w14:textId="77777777" w:rsidR="002D1970" w:rsidRPr="002A6ADD" w:rsidRDefault="002D1970" w:rsidP="002D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990"/>
        <w:gridCol w:w="236"/>
        <w:gridCol w:w="938"/>
        <w:gridCol w:w="270"/>
        <w:gridCol w:w="986"/>
        <w:gridCol w:w="238"/>
        <w:gridCol w:w="1025"/>
        <w:gridCol w:w="240"/>
        <w:gridCol w:w="1020"/>
        <w:gridCol w:w="236"/>
        <w:gridCol w:w="34"/>
        <w:gridCol w:w="1080"/>
        <w:gridCol w:w="261"/>
        <w:gridCol w:w="999"/>
        <w:gridCol w:w="236"/>
        <w:gridCol w:w="1024"/>
      </w:tblGrid>
      <w:tr w:rsidR="00B354FE" w:rsidRPr="00E668D1" w14:paraId="7E4B345F" w14:textId="77777777" w:rsidTr="000B3D0B">
        <w:tc>
          <w:tcPr>
            <w:tcW w:w="2250" w:type="dxa"/>
          </w:tcPr>
          <w:p w14:paraId="6EE1FFB8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1C1EB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5F7C0F" w14:textId="20BB3246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2273F5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38" w:type="dxa"/>
          </w:tcPr>
          <w:p w14:paraId="26B6AC8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90667E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379" w:type="dxa"/>
            <w:gridSpan w:val="12"/>
          </w:tcPr>
          <w:p w14:paraId="2CDC7E96" w14:textId="506B1113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FE" w:rsidRPr="00E668D1" w14:paraId="2E9C7371" w14:textId="77777777" w:rsidTr="000B3D0B">
        <w:tc>
          <w:tcPr>
            <w:tcW w:w="2250" w:type="dxa"/>
          </w:tcPr>
          <w:p w14:paraId="26251AA6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7C08C6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4" w:type="dxa"/>
            <w:gridSpan w:val="3"/>
          </w:tcPr>
          <w:p w14:paraId="49699628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72B24AA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3CE7E05C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2696F9AC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08F50392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A96A17A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3FBD89F4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354FE" w:rsidRPr="00E668D1" w14:paraId="10F7A6DA" w14:textId="77777777" w:rsidTr="000B3D0B">
        <w:tc>
          <w:tcPr>
            <w:tcW w:w="2250" w:type="dxa"/>
          </w:tcPr>
          <w:p w14:paraId="4305779D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43CA9967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164" w:type="dxa"/>
            <w:gridSpan w:val="3"/>
          </w:tcPr>
          <w:p w14:paraId="4E6BD650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1A09A95C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7FB2F048" w14:textId="06DD06ED" w:rsidR="00B354FE" w:rsidRPr="00E668D1" w:rsidDel="00685444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0" w:type="dxa"/>
          </w:tcPr>
          <w:p w14:paraId="0EB8ED66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6778239D" w14:textId="303599A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261" w:type="dxa"/>
            <w:shd w:val="clear" w:color="auto" w:fill="auto"/>
          </w:tcPr>
          <w:p w14:paraId="06FB3BC5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6F30A019" w14:textId="2669D939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 - สุทธิ</w:t>
            </w:r>
          </w:p>
        </w:tc>
      </w:tr>
      <w:tr w:rsidR="00B354FE" w:rsidRPr="00E668D1" w14:paraId="2C819D04" w14:textId="77777777" w:rsidTr="000B3D0B">
        <w:tc>
          <w:tcPr>
            <w:tcW w:w="2250" w:type="dxa"/>
          </w:tcPr>
          <w:p w14:paraId="07C8A4BB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6461D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0B4383" w14:textId="3A410E92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4829C577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</w:tcPr>
          <w:p w14:paraId="05894E03" w14:textId="5573122B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F826C27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97C14AB" w14:textId="599DA5FB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E668D1">
              <w:rPr>
                <w:rFonts w:ascii="Angsana New" w:hAnsi="Angsana New"/>
                <w:sz w:val="30"/>
                <w:szCs w:val="30"/>
                <w:lang w:bidi="th-TH"/>
              </w:rPr>
              <w:t>564</w:t>
            </w:r>
          </w:p>
        </w:tc>
        <w:tc>
          <w:tcPr>
            <w:tcW w:w="238" w:type="dxa"/>
          </w:tcPr>
          <w:p w14:paraId="3831D1B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A4835E5" w14:textId="4FC4DA98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40" w:type="dxa"/>
          </w:tcPr>
          <w:p w14:paraId="6F488428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02D6EF" w14:textId="25E9185F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3FC77F3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92790D" w14:textId="39A0FF02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393A9E0C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8CE004A" w14:textId="3FE5099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1EDC6C3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EF034E" w14:textId="3204FF5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B354FE" w:rsidRPr="00E668D1" w14:paraId="5AC8D539" w14:textId="77777777" w:rsidTr="000B3D0B">
        <w:tc>
          <w:tcPr>
            <w:tcW w:w="2250" w:type="dxa"/>
          </w:tcPr>
          <w:p w14:paraId="03716D4F" w14:textId="77777777" w:rsidR="00B354FE" w:rsidRPr="00E668D1" w:rsidRDefault="00B354FE" w:rsidP="00B354FE">
            <w:pPr>
              <w:pStyle w:val="10"/>
              <w:tabs>
                <w:tab w:val="clear" w:pos="1080"/>
                <w:tab w:val="left" w:pos="270"/>
              </w:tabs>
              <w:ind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</w:tcPr>
          <w:p w14:paraId="317B34C9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4" w:type="dxa"/>
            <w:gridSpan w:val="3"/>
          </w:tcPr>
          <w:p w14:paraId="5EA4C8A0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B19882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9" w:type="dxa"/>
            <w:gridSpan w:val="12"/>
          </w:tcPr>
          <w:p w14:paraId="1EF2AB20" w14:textId="648C666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54FE" w:rsidRPr="00E668D1" w14:paraId="14825055" w14:textId="77777777" w:rsidTr="000B3D0B">
        <w:tc>
          <w:tcPr>
            <w:tcW w:w="2250" w:type="dxa"/>
          </w:tcPr>
          <w:p w14:paraId="65A8DC8C" w14:textId="77777777" w:rsidR="00B354FE" w:rsidRPr="00E668D1" w:rsidRDefault="00B354FE" w:rsidP="00B354FE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1A21D5D5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15003B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B6A596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10FB3048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77E3E5" w14:textId="77777777" w:rsidR="00B354FE" w:rsidRPr="00E668D1" w:rsidRDefault="00B354FE" w:rsidP="00B354FE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056E8257" w14:textId="77777777" w:rsidR="00B354FE" w:rsidRPr="00E668D1" w:rsidRDefault="00B354FE" w:rsidP="00B354FE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B8AF548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CF0B568" w14:textId="77777777" w:rsidR="00B354FE" w:rsidRPr="00E668D1" w:rsidRDefault="00B354FE" w:rsidP="00B354FE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6C2023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2419B1E3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CA1CC5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BE7A19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425EE454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D6A3CC9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AAD5CA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7D8A05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B354FE" w:rsidRPr="00E668D1" w14:paraId="7DE26560" w14:textId="77777777" w:rsidTr="000B3D0B">
        <w:tc>
          <w:tcPr>
            <w:tcW w:w="2250" w:type="dxa"/>
          </w:tcPr>
          <w:p w14:paraId="66508EBD" w14:textId="77777777" w:rsidR="00B354FE" w:rsidRPr="00E668D1" w:rsidRDefault="00B354FE" w:rsidP="00B354FE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ไดมอนด์ ไลน์ </w:t>
            </w:r>
          </w:p>
        </w:tc>
        <w:tc>
          <w:tcPr>
            <w:tcW w:w="1980" w:type="dxa"/>
          </w:tcPr>
          <w:p w14:paraId="3B80DBE7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ให้บริการติดตั้ง</w:t>
            </w:r>
          </w:p>
        </w:tc>
        <w:tc>
          <w:tcPr>
            <w:tcW w:w="990" w:type="dxa"/>
          </w:tcPr>
          <w:p w14:paraId="5980EE54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43FC4F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45333CD7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B1CB49" w14:textId="77777777" w:rsidR="00B354FE" w:rsidRPr="00E668D1" w:rsidRDefault="00B354FE" w:rsidP="00B354FE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14D09ECA" w14:textId="77777777" w:rsidR="00B354FE" w:rsidRPr="00E668D1" w:rsidRDefault="00B354FE" w:rsidP="00B354FE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2687B1C" w14:textId="77777777" w:rsidR="00B354FE" w:rsidRPr="00E668D1" w:rsidRDefault="00B354FE" w:rsidP="00B354FE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D479ED7" w14:textId="77777777" w:rsidR="00B354FE" w:rsidRPr="00E668D1" w:rsidRDefault="00B354FE" w:rsidP="00B354FE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A56463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67091257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2116E6B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C5DE67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2EF205F6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5DB8177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027691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68B6553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B354FE" w:rsidRPr="00E668D1" w14:paraId="1E683D8E" w14:textId="77777777" w:rsidTr="000B3D0B">
        <w:trPr>
          <w:trHeight w:val="70"/>
        </w:trPr>
        <w:tc>
          <w:tcPr>
            <w:tcW w:w="2250" w:type="dxa"/>
          </w:tcPr>
          <w:p w14:paraId="7158095C" w14:textId="77777777" w:rsidR="00B354FE" w:rsidRPr="00E668D1" w:rsidRDefault="00B354FE" w:rsidP="00B354FE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เซอร์วิสเซส จำกัด</w:t>
            </w:r>
          </w:p>
        </w:tc>
        <w:tc>
          <w:tcPr>
            <w:tcW w:w="1980" w:type="dxa"/>
          </w:tcPr>
          <w:p w14:paraId="596C076E" w14:textId="77777777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68D1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90" w:type="dxa"/>
          </w:tcPr>
          <w:p w14:paraId="2065EE4A" w14:textId="40BC931D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017352DF" w14:textId="77777777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403EDB27" w14:textId="614A0697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66A2C1A" w14:textId="77777777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722ACAF1" w14:textId="22E7DB4C" w:rsidR="00B354FE" w:rsidRPr="00E668D1" w:rsidRDefault="00B354FE" w:rsidP="002A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38" w:type="dxa"/>
          </w:tcPr>
          <w:p w14:paraId="6EB87629" w14:textId="77777777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3599F16A" w14:textId="5C0BE7C5" w:rsidR="00B354FE" w:rsidRPr="00E668D1" w:rsidRDefault="00B354FE" w:rsidP="002A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40" w:type="dxa"/>
          </w:tcPr>
          <w:p w14:paraId="6DCF4659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CAB22D" w14:textId="0CC60740" w:rsidR="00B354FE" w:rsidRPr="00E668D1" w:rsidRDefault="00B354FE" w:rsidP="002A6A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000)</w:t>
            </w:r>
          </w:p>
        </w:tc>
        <w:tc>
          <w:tcPr>
            <w:tcW w:w="270" w:type="dxa"/>
            <w:gridSpan w:val="2"/>
          </w:tcPr>
          <w:p w14:paraId="52224D46" w14:textId="77777777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FB69F9" w14:textId="6DA014BC" w:rsidR="00B354FE" w:rsidRPr="00E668D1" w:rsidRDefault="00B354FE" w:rsidP="002A6A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5,000)</w:t>
            </w:r>
          </w:p>
        </w:tc>
        <w:tc>
          <w:tcPr>
            <w:tcW w:w="261" w:type="dxa"/>
            <w:shd w:val="clear" w:color="auto" w:fill="auto"/>
          </w:tcPr>
          <w:p w14:paraId="301D2C61" w14:textId="77777777" w:rsidR="00B354FE" w:rsidRPr="00E668D1" w:rsidRDefault="00B354FE" w:rsidP="00B3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6A3C648B" w14:textId="4F958D3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2A80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76D2999" w14:textId="4BB73C6A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0E2D94" w14:textId="77777777" w:rsidR="002D1970" w:rsidRPr="00AB4D27" w:rsidRDefault="002D1970" w:rsidP="002D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F75B0F" w14:textId="21E2BF88" w:rsidR="00AD5CF3" w:rsidRPr="00AB4D27" w:rsidRDefault="0023061D" w:rsidP="0043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  <w:sectPr w:rsidR="00AD5CF3" w:rsidRPr="00AB4D27" w:rsidSect="00BC6E0B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810" w:right="1152" w:bottom="576" w:left="1170" w:header="720" w:footer="490" w:gutter="0"/>
          <w:cols w:space="720"/>
        </w:sectPr>
      </w:pPr>
      <w:r w:rsidRPr="00AB4D27">
        <w:rPr>
          <w:rFonts w:ascii="Angsana New" w:hAnsi="Angsana New" w:hint="cs"/>
          <w:sz w:val="30"/>
          <w:szCs w:val="30"/>
          <w:cs/>
          <w:lang w:val="th-TH"/>
        </w:rPr>
        <w:t>บริษัทย่อยจดทะเบียนจัดตั้งและดำเนินธุรกิจในประเทศไท</w:t>
      </w:r>
      <w:r w:rsidR="00EC4295" w:rsidRPr="00AB4D27">
        <w:rPr>
          <w:rFonts w:ascii="Angsana New" w:hAnsi="Angsana New" w:hint="cs"/>
          <w:sz w:val="30"/>
          <w:szCs w:val="30"/>
          <w:cs/>
          <w:lang w:val="th-TH"/>
        </w:rPr>
        <w:t>ย</w:t>
      </w:r>
    </w:p>
    <w:p w14:paraId="3A43D805" w14:textId="5B5FC4D3" w:rsidR="00AC28EF" w:rsidRPr="00AB4D27" w:rsidRDefault="00AC28EF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45888694" w14:textId="77777777" w:rsidR="00EC4295" w:rsidRPr="00AB4D27" w:rsidRDefault="00EC4295" w:rsidP="00EC429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040EC42C" w14:textId="77777777" w:rsidR="00EC4295" w:rsidRPr="00AB4D27" w:rsidRDefault="00EC4295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810"/>
        <w:gridCol w:w="236"/>
        <w:gridCol w:w="754"/>
        <w:gridCol w:w="264"/>
        <w:gridCol w:w="816"/>
        <w:gridCol w:w="238"/>
        <w:gridCol w:w="752"/>
        <w:gridCol w:w="236"/>
        <w:gridCol w:w="844"/>
        <w:gridCol w:w="236"/>
        <w:gridCol w:w="34"/>
        <w:gridCol w:w="810"/>
        <w:gridCol w:w="261"/>
        <w:gridCol w:w="819"/>
        <w:gridCol w:w="236"/>
        <w:gridCol w:w="754"/>
        <w:gridCol w:w="236"/>
        <w:gridCol w:w="844"/>
        <w:gridCol w:w="243"/>
        <w:gridCol w:w="837"/>
      </w:tblGrid>
      <w:tr w:rsidR="001E7C32" w:rsidRPr="00E668D1" w14:paraId="3CA949AE" w14:textId="77777777" w:rsidTr="006B34F9">
        <w:tc>
          <w:tcPr>
            <w:tcW w:w="2520" w:type="dxa"/>
          </w:tcPr>
          <w:p w14:paraId="57C30BF6" w14:textId="77777777" w:rsidR="001E7C32" w:rsidRPr="00E668D1" w:rsidDel="00685444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AEB587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79770216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</w:tcPr>
          <w:p w14:paraId="6598048B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13F340C2" w14:textId="368CDC52" w:rsidR="001E7C32" w:rsidRPr="00E668D1" w:rsidRDefault="00EC4295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081A68" w14:textId="77777777" w:rsidR="001E7C32" w:rsidRPr="00E668D1" w:rsidRDefault="001E7C32" w:rsidP="00D62BE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4" w:type="dxa"/>
            <w:gridSpan w:val="12"/>
          </w:tcPr>
          <w:p w14:paraId="2FE9F002" w14:textId="7F118B22" w:rsidR="001E7C32" w:rsidRPr="00E668D1" w:rsidRDefault="00EC4295" w:rsidP="00D62BE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4295" w:rsidRPr="00E668D1" w14:paraId="69B2618E" w14:textId="77777777" w:rsidTr="006B34F9">
        <w:tc>
          <w:tcPr>
            <w:tcW w:w="2520" w:type="dxa"/>
          </w:tcPr>
          <w:p w14:paraId="457C6097" w14:textId="77777777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26C87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3F5A518F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264" w:type="dxa"/>
          </w:tcPr>
          <w:p w14:paraId="06F79E9D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648CA155" w14:textId="113CB7C2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14:paraId="021631D8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4"/>
          </w:tcPr>
          <w:p w14:paraId="2882D787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E932864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2E8166B6" w14:textId="50B46580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4E1A8D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4" w:type="dxa"/>
            <w:gridSpan w:val="3"/>
          </w:tcPr>
          <w:p w14:paraId="105D632D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4295" w:rsidRPr="00E668D1" w14:paraId="163A518C" w14:textId="77777777" w:rsidTr="006B34F9">
        <w:tc>
          <w:tcPr>
            <w:tcW w:w="2520" w:type="dxa"/>
          </w:tcPr>
          <w:p w14:paraId="7B5564DE" w14:textId="77777777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0B8226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1800" w:type="dxa"/>
            <w:gridSpan w:val="3"/>
          </w:tcPr>
          <w:p w14:paraId="528CBC0D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64" w:type="dxa"/>
          </w:tcPr>
          <w:p w14:paraId="7C172D2A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202C9A6C" w14:textId="14B57C09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วิธีส่วนได้เสีย</w:t>
            </w:r>
          </w:p>
        </w:tc>
        <w:tc>
          <w:tcPr>
            <w:tcW w:w="236" w:type="dxa"/>
          </w:tcPr>
          <w:p w14:paraId="6A2CE5F1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4"/>
          </w:tcPr>
          <w:p w14:paraId="577E3E0B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</w:tcPr>
          <w:p w14:paraId="211F10A1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3FCDA1CB" w14:textId="0B9AE79F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4EC4B027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4" w:type="dxa"/>
            <w:gridSpan w:val="3"/>
          </w:tcPr>
          <w:p w14:paraId="6AA6A5FA" w14:textId="7D6ACF95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03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  <w:r w:rsidRPr="00E668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</w:tr>
      <w:tr w:rsidR="00BE3F8D" w:rsidRPr="00E668D1" w14:paraId="5ECB863D" w14:textId="77777777" w:rsidTr="006B34F9">
        <w:tc>
          <w:tcPr>
            <w:tcW w:w="2520" w:type="dxa"/>
          </w:tcPr>
          <w:p w14:paraId="565726A6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29062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E19F6E4" w14:textId="45926A68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52142E7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</w:tcPr>
          <w:p w14:paraId="381042A1" w14:textId="15334485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64" w:type="dxa"/>
          </w:tcPr>
          <w:p w14:paraId="62D8E27E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3575EAF8" w14:textId="4BFF53F8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07C3F4DA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39510FD" w14:textId="02EE7498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8B95975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A9A309" w14:textId="5C68B7E0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BE07FB1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3E8F6099" w14:textId="486B1805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1D79A95F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shd w:val="clear" w:color="auto" w:fill="auto"/>
          </w:tcPr>
          <w:p w14:paraId="5F63688B" w14:textId="3C69998B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3AE7DD5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81E05FB" w14:textId="7E8FD3DF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2D85177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BA0F8F" w14:textId="1B61D46D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6FF3A5CE" w14:textId="77777777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712CCD43" w14:textId="2CE8B9AD" w:rsidR="00BE3F8D" w:rsidRPr="00E668D1" w:rsidRDefault="00BE3F8D" w:rsidP="00BE3F8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A33024" w:rsidRPr="00E668D1" w14:paraId="7B1C1949" w14:textId="77777777" w:rsidTr="006B34F9">
        <w:tc>
          <w:tcPr>
            <w:tcW w:w="2520" w:type="dxa"/>
          </w:tcPr>
          <w:p w14:paraId="40E9B896" w14:textId="77777777" w:rsidR="00A33024" w:rsidRPr="00E668D1" w:rsidRDefault="00A33024" w:rsidP="00A33024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5B37F2" w14:textId="77777777" w:rsidR="00A33024" w:rsidRPr="00E668D1" w:rsidRDefault="00A33024" w:rsidP="00A330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037E1682" w14:textId="77777777" w:rsidR="00A33024" w:rsidRPr="00E668D1" w:rsidRDefault="00A33024" w:rsidP="00A33024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4" w:type="dxa"/>
          </w:tcPr>
          <w:p w14:paraId="173239AB" w14:textId="77777777" w:rsidR="00A33024" w:rsidRPr="00E668D1" w:rsidRDefault="00A33024" w:rsidP="00A330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6" w:type="dxa"/>
            <w:gridSpan w:val="16"/>
          </w:tcPr>
          <w:p w14:paraId="7CDB10B0" w14:textId="77777777" w:rsidR="00A33024" w:rsidRPr="00E668D1" w:rsidRDefault="00A33024" w:rsidP="00A330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024" w:rsidRPr="00E668D1" w14:paraId="37CD8035" w14:textId="77777777" w:rsidTr="006B34F9">
        <w:tc>
          <w:tcPr>
            <w:tcW w:w="2520" w:type="dxa"/>
          </w:tcPr>
          <w:p w14:paraId="0002EE59" w14:textId="77777777" w:rsidR="00A33024" w:rsidRPr="00E668D1" w:rsidRDefault="00A33024" w:rsidP="00A33024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B7E844F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A6721E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F7498AC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3711F2EC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6A12C10" w14:textId="77777777" w:rsidR="00A33024" w:rsidRPr="00E668D1" w:rsidRDefault="00A33024" w:rsidP="00A33024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816" w:type="dxa"/>
          </w:tcPr>
          <w:p w14:paraId="302443F8" w14:textId="77777777" w:rsidR="00A33024" w:rsidRPr="00E668D1" w:rsidRDefault="00A33024" w:rsidP="00A33024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A5058FB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777297DB" w14:textId="77777777" w:rsidR="00A33024" w:rsidRPr="00E668D1" w:rsidRDefault="00A33024" w:rsidP="00A33024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A45F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2069512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91B519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DDD5D98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205C5E12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291A7D1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FB724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981E574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4C52E8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61557DC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BD87B00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37" w:type="dxa"/>
          </w:tcPr>
          <w:p w14:paraId="0AF36DF1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3024" w:rsidRPr="00E668D1" w14:paraId="7B6BE2A3" w14:textId="77777777" w:rsidTr="006B34F9">
        <w:tc>
          <w:tcPr>
            <w:tcW w:w="2520" w:type="dxa"/>
          </w:tcPr>
          <w:p w14:paraId="61BC39EF" w14:textId="77777777" w:rsidR="00A33024" w:rsidRPr="00E668D1" w:rsidRDefault="00A33024" w:rsidP="00A33024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เอมส์ ดาต้า เซ็นเตอร์</w:t>
            </w:r>
          </w:p>
        </w:tc>
        <w:tc>
          <w:tcPr>
            <w:tcW w:w="1440" w:type="dxa"/>
          </w:tcPr>
          <w:p w14:paraId="0D076702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ให้บริการธุรกิจ</w:t>
            </w:r>
          </w:p>
        </w:tc>
        <w:tc>
          <w:tcPr>
            <w:tcW w:w="810" w:type="dxa"/>
          </w:tcPr>
          <w:p w14:paraId="700781C1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right="-112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09B4A2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6E639DDD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EAC2097" w14:textId="77777777" w:rsidR="00A33024" w:rsidRPr="00E668D1" w:rsidRDefault="00A33024" w:rsidP="00A33024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816" w:type="dxa"/>
          </w:tcPr>
          <w:p w14:paraId="2C6B440E" w14:textId="77777777" w:rsidR="00A33024" w:rsidRPr="00E668D1" w:rsidRDefault="00A33024" w:rsidP="00A33024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A1EA906" w14:textId="77777777" w:rsidR="00A33024" w:rsidRPr="00E668D1" w:rsidRDefault="00A33024" w:rsidP="00A33024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75472025" w14:textId="77777777" w:rsidR="00A33024" w:rsidRPr="00E668D1" w:rsidRDefault="00A33024" w:rsidP="00A33024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92AE5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28DF6BFC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E3E5F64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59DE45AF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F2439EB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BCEC310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1E1CB8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C40ABDC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0E2236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143653C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18F6CB1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37" w:type="dxa"/>
          </w:tcPr>
          <w:p w14:paraId="7649771F" w14:textId="77777777" w:rsidR="00A33024" w:rsidRPr="00E668D1" w:rsidRDefault="00A33024" w:rsidP="00A3302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4295" w:rsidRPr="00E668D1" w14:paraId="6607E3AA" w14:textId="77777777" w:rsidTr="006B34F9">
        <w:trPr>
          <w:trHeight w:val="70"/>
        </w:trPr>
        <w:tc>
          <w:tcPr>
            <w:tcW w:w="2520" w:type="dxa"/>
          </w:tcPr>
          <w:p w14:paraId="74E26EB0" w14:textId="77777777" w:rsidR="00EC4295" w:rsidRPr="00E668D1" w:rsidRDefault="00EC4295" w:rsidP="00EC4295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440" w:type="dxa"/>
          </w:tcPr>
          <w:p w14:paraId="2DBD504C" w14:textId="77777777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</w:rPr>
              <w:t xml:space="preserve">   ศูนย์ข้อมูล</w:t>
            </w:r>
          </w:p>
        </w:tc>
        <w:tc>
          <w:tcPr>
            <w:tcW w:w="810" w:type="dxa"/>
          </w:tcPr>
          <w:p w14:paraId="52BE3EE9" w14:textId="51FFD07D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67805F89" w14:textId="77777777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</w:tcPr>
          <w:p w14:paraId="42DE0461" w14:textId="2ED86E41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4" w:type="dxa"/>
          </w:tcPr>
          <w:p w14:paraId="5A5ACF82" w14:textId="77777777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8D798FF" w14:textId="5B76E5E9" w:rsidR="00EC4295" w:rsidRPr="00E668D1" w:rsidRDefault="001A7B85" w:rsidP="00EC4295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1A5E47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6B34F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215689F" w14:textId="77777777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</w:tcPr>
          <w:p w14:paraId="7A5B6A82" w14:textId="172EFFF7" w:rsidR="00EC4295" w:rsidRPr="00E668D1" w:rsidRDefault="00EC4295" w:rsidP="00EC4295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</w:rPr>
              <w:t>40,993</w:t>
            </w:r>
          </w:p>
        </w:tc>
        <w:tc>
          <w:tcPr>
            <w:tcW w:w="236" w:type="dxa"/>
          </w:tcPr>
          <w:p w14:paraId="2011F9C2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CA75D1E" w14:textId="141C29C5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49,000</w:t>
            </w:r>
          </w:p>
        </w:tc>
        <w:tc>
          <w:tcPr>
            <w:tcW w:w="270" w:type="dxa"/>
            <w:gridSpan w:val="2"/>
          </w:tcPr>
          <w:p w14:paraId="6BAC3956" w14:textId="77777777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92098BE" w14:textId="63B46D71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49,000</w:t>
            </w:r>
          </w:p>
        </w:tc>
        <w:tc>
          <w:tcPr>
            <w:tcW w:w="261" w:type="dxa"/>
            <w:shd w:val="clear" w:color="auto" w:fill="auto"/>
          </w:tcPr>
          <w:p w14:paraId="02909EA6" w14:textId="77777777" w:rsidR="00EC4295" w:rsidRPr="00E668D1" w:rsidRDefault="00EC429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122EFD2" w14:textId="2D607F20" w:rsidR="00EC4295" w:rsidRPr="00E668D1" w:rsidRDefault="001A7B85" w:rsidP="00EC429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56F088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6566673" w14:textId="2A08B2E1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A4F054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1A49E98" w14:textId="24D406B1" w:rsidR="00EC4295" w:rsidRPr="00E668D1" w:rsidRDefault="001A7B85" w:rsidP="00EC429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49,000</w:t>
            </w:r>
          </w:p>
        </w:tc>
        <w:tc>
          <w:tcPr>
            <w:tcW w:w="243" w:type="dxa"/>
          </w:tcPr>
          <w:p w14:paraId="636507BB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35E67AF5" w14:textId="05FD101C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49,000</w:t>
            </w:r>
          </w:p>
        </w:tc>
      </w:tr>
    </w:tbl>
    <w:p w14:paraId="76C08219" w14:textId="77777777" w:rsidR="00AC28EF" w:rsidRPr="00AB4D27" w:rsidRDefault="00AC28EF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both"/>
        <w:rPr>
          <w:rFonts w:ascii="Angsana New" w:hAnsi="Angsana New"/>
          <w:sz w:val="30"/>
          <w:szCs w:val="30"/>
          <w:lang w:val="th-TH"/>
        </w:rPr>
      </w:pPr>
    </w:p>
    <w:p w14:paraId="524BEF05" w14:textId="77777777" w:rsidR="0010761A" w:rsidRPr="00AB4D27" w:rsidRDefault="0010761A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บริษัทร่วมจดทะเบียนจัดตั้งและดำเนินธุรกิจในประเทศไทย</w:t>
      </w:r>
    </w:p>
    <w:p w14:paraId="461D690F" w14:textId="77777777" w:rsidR="0010761A" w:rsidRPr="00AB4D27" w:rsidRDefault="0010761A" w:rsidP="00AC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sz w:val="30"/>
          <w:szCs w:val="30"/>
          <w:lang w:val="th-TH"/>
        </w:rPr>
      </w:pPr>
    </w:p>
    <w:p w14:paraId="05710C26" w14:textId="77777777" w:rsidR="00EC4295" w:rsidRPr="00AB4D27" w:rsidRDefault="00EC4295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5CA78A36" w14:textId="77777777" w:rsidR="004D33BB" w:rsidRPr="00E668D1" w:rsidRDefault="004D33BB" w:rsidP="003D41E8">
      <w:pPr>
        <w:rPr>
          <w:rFonts w:ascii="Angsana New" w:hAnsi="Angsana New"/>
          <w:sz w:val="30"/>
          <w:szCs w:val="30"/>
        </w:rPr>
      </w:pPr>
    </w:p>
    <w:p w14:paraId="484B0A07" w14:textId="5CEBC9BF" w:rsidR="00EC4295" w:rsidRPr="00AB4D27" w:rsidRDefault="00EC4295" w:rsidP="003D41E8">
      <w:pPr>
        <w:sectPr w:rsidR="00EC4295" w:rsidRPr="00AB4D27" w:rsidSect="006B34F9">
          <w:footerReference w:type="default" r:id="rId20"/>
          <w:type w:val="evenPage"/>
          <w:pgSz w:w="16834" w:h="11909" w:orient="landscape" w:code="9"/>
          <w:pgMar w:top="691" w:right="1152" w:bottom="720" w:left="1152" w:header="720" w:footer="490" w:gutter="0"/>
          <w:pgNumType w:start="42"/>
          <w:cols w:space="720"/>
          <w:docGrid w:linePitch="245"/>
        </w:sectPr>
      </w:pPr>
    </w:p>
    <w:tbl>
      <w:tblPr>
        <w:tblW w:w="93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7"/>
        <w:gridCol w:w="1024"/>
        <w:gridCol w:w="240"/>
        <w:gridCol w:w="1020"/>
        <w:gridCol w:w="270"/>
        <w:gridCol w:w="1080"/>
        <w:gridCol w:w="236"/>
        <w:gridCol w:w="1080"/>
      </w:tblGrid>
      <w:tr w:rsidR="00EC4295" w:rsidRPr="00AB4D27" w14:paraId="407BAA9E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4294C669" w14:textId="1EE63021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2284" w:type="dxa"/>
            <w:gridSpan w:val="3"/>
            <w:shd w:val="clear" w:color="auto" w:fill="auto"/>
          </w:tcPr>
          <w:p w14:paraId="608C7658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7A503C3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6" w:type="dxa"/>
            <w:gridSpan w:val="3"/>
          </w:tcPr>
          <w:p w14:paraId="608DF1A1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295" w:rsidRPr="00AB4D27" w14:paraId="7FCA7CC2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634D5646" w14:textId="5E5004A8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28F3A455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5F40FBF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F0CD513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A5706B4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7A90834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center"/>
          </w:tcPr>
          <w:p w14:paraId="7AAC5A13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1088B08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C4295" w:rsidRPr="00AB4D27" w14:paraId="21234585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162109ED" w14:textId="77777777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0C868EDC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6931D0" w:rsidRPr="00AB4D27" w14:paraId="0AAA7B46" w14:textId="77777777" w:rsidTr="006B34F9">
        <w:trPr>
          <w:trHeight w:val="20"/>
        </w:trPr>
        <w:tc>
          <w:tcPr>
            <w:tcW w:w="4407" w:type="dxa"/>
            <w:shd w:val="clear" w:color="auto" w:fill="auto"/>
          </w:tcPr>
          <w:p w14:paraId="199C3CB9" w14:textId="5872473E" w:rsidR="006931D0" w:rsidRPr="00AB4D27" w:rsidRDefault="006931D0" w:rsidP="002308B0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ซื้อเงินลงทุนในบริษัทร่วม</w:t>
            </w:r>
          </w:p>
        </w:tc>
        <w:tc>
          <w:tcPr>
            <w:tcW w:w="1024" w:type="dxa"/>
            <w:shd w:val="clear" w:color="auto" w:fill="auto"/>
          </w:tcPr>
          <w:p w14:paraId="19D2541C" w14:textId="77777777" w:rsidR="006931D0" w:rsidRPr="00AB4D27" w:rsidRDefault="006931D0" w:rsidP="002308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F17F6A" w14:textId="77777777" w:rsidR="006931D0" w:rsidRPr="00AB4D27" w:rsidRDefault="006931D0" w:rsidP="002308B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FB1E169" w14:textId="77777777" w:rsidR="006931D0" w:rsidRPr="00AB4D27" w:rsidRDefault="006931D0" w:rsidP="002308B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49,000</w:t>
            </w:r>
          </w:p>
        </w:tc>
        <w:tc>
          <w:tcPr>
            <w:tcW w:w="270" w:type="dxa"/>
          </w:tcPr>
          <w:p w14:paraId="56213772" w14:textId="77777777" w:rsidR="006931D0" w:rsidRPr="00AB4D27" w:rsidRDefault="006931D0" w:rsidP="002308B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58FEBF" w14:textId="77777777" w:rsidR="006931D0" w:rsidRPr="00AB4D27" w:rsidRDefault="006931D0" w:rsidP="002308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31BDF4" w14:textId="77777777" w:rsidR="006931D0" w:rsidRPr="00AB4D27" w:rsidRDefault="006931D0" w:rsidP="002308B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07F1" w14:textId="77777777" w:rsidR="006931D0" w:rsidRPr="00AB4D27" w:rsidRDefault="006931D0" w:rsidP="002308B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49,000</w:t>
            </w:r>
          </w:p>
        </w:tc>
      </w:tr>
      <w:tr w:rsidR="00EC4295" w:rsidRPr="00AB4D27" w14:paraId="38394F7A" w14:textId="77777777" w:rsidTr="006B34F9">
        <w:trPr>
          <w:trHeight w:val="20"/>
        </w:trPr>
        <w:tc>
          <w:tcPr>
            <w:tcW w:w="4407" w:type="dxa"/>
            <w:shd w:val="clear" w:color="auto" w:fill="auto"/>
          </w:tcPr>
          <w:p w14:paraId="4DE8A860" w14:textId="77777777" w:rsidR="00EC4295" w:rsidRPr="00AB4D27" w:rsidRDefault="00EC4295" w:rsidP="00E2029C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ส่วนแบ่ง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24" w:type="dxa"/>
            <w:shd w:val="clear" w:color="auto" w:fill="auto"/>
          </w:tcPr>
          <w:p w14:paraId="719042B0" w14:textId="1DEC75EB" w:rsidR="00EC4295" w:rsidRPr="00AB4D27" w:rsidRDefault="004A0C49" w:rsidP="00E2029C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</w:pPr>
            <w:r w:rsidRPr="004A0C49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(</w:t>
            </w:r>
            <w:r w:rsidR="006B34F9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34,706</w:t>
            </w:r>
            <w:r w:rsidRPr="004A0C49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65B55A5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8F17096" w14:textId="77777777" w:rsidR="00EC4295" w:rsidRPr="00AB4D27" w:rsidRDefault="00EC4295" w:rsidP="006931D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(</w:t>
            </w:r>
            <w:r w:rsidRPr="00AB4D27">
              <w:rPr>
                <w:rFonts w:ascii="Angsana New" w:eastAsia="Calibri" w:hAnsi="Angsana New" w:cs="Cordia New"/>
                <w:sz w:val="30"/>
                <w:szCs w:val="30"/>
                <w:lang w:val="en-US" w:bidi="th-TH"/>
              </w:rPr>
              <w:t>8</w:t>
            </w:r>
            <w:r w:rsidRPr="00AB4D27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,</w:t>
            </w:r>
            <w:r w:rsidRPr="00AB4D27">
              <w:rPr>
                <w:rFonts w:ascii="Angsana New" w:eastAsia="Calibri" w:hAnsi="Angsana New" w:cs="Cordia New"/>
                <w:sz w:val="30"/>
                <w:szCs w:val="30"/>
                <w:lang w:val="en-US" w:bidi="th-TH"/>
              </w:rPr>
              <w:t>007</w:t>
            </w:r>
            <w:r w:rsidRPr="00AB4D27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78F593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1BC07" w14:textId="4A518658" w:rsidR="00EC4295" w:rsidRPr="00AB4D27" w:rsidRDefault="009242D4" w:rsidP="009242D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473826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20152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</w:tbl>
    <w:p w14:paraId="67ABBD94" w14:textId="77777777" w:rsidR="00EC4295" w:rsidRPr="00AB4D27" w:rsidRDefault="00EC4295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AECAEC" w14:textId="604F9248" w:rsidR="00B2722B" w:rsidRPr="00AB4D27" w:rsidRDefault="00B2722B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2FAB8472" w14:textId="77777777" w:rsidR="00B2722B" w:rsidRPr="00AB4D27" w:rsidRDefault="00B2722B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04D28B" w14:textId="52CB1A59" w:rsidR="00B2722B" w:rsidRPr="00AB4D27" w:rsidRDefault="00DA3C67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4D7A8F" w:rsidRPr="00AB4D27">
        <w:rPr>
          <w:rFonts w:ascii="Angsana New" w:hAnsi="Angsana New"/>
          <w:sz w:val="30"/>
          <w:szCs w:val="30"/>
        </w:rPr>
        <w:t>2563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ผู้ถือหุ้นของบริษัทมีมติอนุมัติให้</w:t>
      </w:r>
      <w:r w:rsidR="0036094C" w:rsidRPr="00AB4D27">
        <w:rPr>
          <w:rFonts w:ascii="Angsana New" w:hAnsi="Angsana New" w:hint="cs"/>
          <w:sz w:val="30"/>
          <w:szCs w:val="30"/>
          <w:cs/>
        </w:rPr>
        <w:t>ซื้อ</w:t>
      </w:r>
      <w:r w:rsidRPr="00AB4D27">
        <w:rPr>
          <w:rFonts w:ascii="Angsana New" w:hAnsi="Angsana New" w:hint="cs"/>
          <w:sz w:val="30"/>
          <w:szCs w:val="30"/>
          <w:cs/>
        </w:rPr>
        <w:t>ทุนที่ออกและชำระแล้วของ</w:t>
      </w:r>
      <w:r w:rsidR="00B2722B" w:rsidRPr="00AB4D27">
        <w:rPr>
          <w:rFonts w:ascii="Angsana New" w:hAnsi="Angsana New" w:hint="cs"/>
          <w:sz w:val="30"/>
          <w:szCs w:val="30"/>
          <w:cs/>
        </w:rPr>
        <w:t>บริษัท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เอมส์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ดาต้า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เซ็นเตอร์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(</w:t>
      </w:r>
      <w:r w:rsidR="00B2722B" w:rsidRPr="00AB4D27">
        <w:rPr>
          <w:rFonts w:ascii="Angsana New" w:hAnsi="Angsana New" w:hint="cs"/>
          <w:sz w:val="30"/>
          <w:szCs w:val="30"/>
          <w:cs/>
        </w:rPr>
        <w:t>ประเทศไทย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) </w:t>
      </w:r>
      <w:r w:rsidR="00B2722B" w:rsidRPr="00AB4D27">
        <w:rPr>
          <w:rFonts w:ascii="Angsana New" w:hAnsi="Angsana New" w:hint="cs"/>
          <w:sz w:val="30"/>
          <w:szCs w:val="30"/>
          <w:cs/>
        </w:rPr>
        <w:t>จำกัด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AD4843" w:rsidRPr="00AB4D27">
        <w:rPr>
          <w:rFonts w:ascii="Angsana New" w:hAnsi="Angsana New" w:hint="cs"/>
          <w:sz w:val="30"/>
          <w:szCs w:val="30"/>
          <w:cs/>
        </w:rPr>
        <w:t>รวม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49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AE5FB6" w:rsidRPr="00AB4D27">
        <w:rPr>
          <w:rFonts w:ascii="Angsana New" w:hAnsi="Angsana New"/>
          <w:sz w:val="30"/>
          <w:szCs w:val="30"/>
        </w:rPr>
        <w:br/>
      </w:r>
      <w:r w:rsidR="00B2722B" w:rsidRPr="00AB4D27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เอมส์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ดาต้า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เซ็นเตอร์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(</w:t>
      </w:r>
      <w:r w:rsidR="00B2722B" w:rsidRPr="00AB4D27">
        <w:rPr>
          <w:rFonts w:ascii="Angsana New" w:hAnsi="Angsana New" w:hint="cs"/>
          <w:sz w:val="30"/>
          <w:szCs w:val="30"/>
          <w:cs/>
        </w:rPr>
        <w:t>ประเทศไทย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) </w:t>
      </w:r>
      <w:r w:rsidR="00B2722B" w:rsidRPr="00AB4D27">
        <w:rPr>
          <w:rFonts w:ascii="Angsana New" w:hAnsi="Angsana New" w:hint="cs"/>
          <w:sz w:val="30"/>
          <w:szCs w:val="30"/>
          <w:cs/>
        </w:rPr>
        <w:t>จำกัด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B2722B" w:rsidRPr="00AB4D27">
        <w:rPr>
          <w:rFonts w:ascii="Angsana New" w:hAnsi="Angsana New" w:hint="cs"/>
          <w:sz w:val="30"/>
          <w:szCs w:val="30"/>
          <w:cs/>
        </w:rPr>
        <w:t>คิดเป็นร้อยละ</w:t>
      </w:r>
      <w:r w:rsidR="00B2722B"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49</w:t>
      </w:r>
      <w:r w:rsidR="00B2722B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36094C" w:rsidRPr="00AB4D27">
        <w:rPr>
          <w:rFonts w:ascii="Angsana New" w:hAnsi="Angsana New" w:hint="cs"/>
          <w:sz w:val="30"/>
          <w:szCs w:val="30"/>
          <w:cs/>
        </w:rPr>
        <w:t>ซึ่งส่งผลให้กลาย</w:t>
      </w:r>
      <w:r w:rsidR="00B2722B" w:rsidRPr="00AB4D27">
        <w:rPr>
          <w:rFonts w:ascii="Angsana New" w:hAnsi="Angsana New" w:hint="cs"/>
          <w:sz w:val="30"/>
          <w:szCs w:val="30"/>
          <w:cs/>
        </w:rPr>
        <w:t>เป็นบริษัทร่วมของบริษัท</w:t>
      </w:r>
      <w:r w:rsidR="00AD4843" w:rsidRPr="00AB4D27">
        <w:rPr>
          <w:rFonts w:ascii="Angsana New" w:hAnsi="Angsana New"/>
          <w:sz w:val="30"/>
          <w:szCs w:val="30"/>
        </w:rPr>
        <w:t xml:space="preserve"> </w:t>
      </w:r>
      <w:r w:rsidR="0036094C" w:rsidRPr="00AB4D27">
        <w:rPr>
          <w:rFonts w:ascii="Angsana New" w:hAnsi="Angsana New" w:hint="cs"/>
          <w:sz w:val="30"/>
          <w:szCs w:val="30"/>
          <w:cs/>
        </w:rPr>
        <w:t>โดย</w:t>
      </w:r>
      <w:r w:rsidR="00A308F4" w:rsidRPr="00AB4D27">
        <w:rPr>
          <w:rFonts w:ascii="Angsana New" w:hAnsi="Angsana New" w:hint="cs"/>
          <w:sz w:val="30"/>
          <w:szCs w:val="30"/>
          <w:cs/>
        </w:rPr>
        <w:t>จ่ายซื้อ</w:t>
      </w:r>
      <w:r w:rsidR="00AD4843" w:rsidRPr="00AB4D27">
        <w:rPr>
          <w:rFonts w:ascii="Angsana New" w:hAnsi="Angsana New" w:hint="cs"/>
          <w:sz w:val="30"/>
          <w:szCs w:val="30"/>
          <w:cs/>
        </w:rPr>
        <w:t>หุ้นสามัญ</w:t>
      </w:r>
      <w:r w:rsidR="0036094C" w:rsidRPr="00AB4D27">
        <w:rPr>
          <w:rFonts w:ascii="Angsana New" w:hAnsi="Angsana New" w:hint="cs"/>
          <w:sz w:val="30"/>
          <w:szCs w:val="30"/>
          <w:cs/>
        </w:rPr>
        <w:t>ที่มีอยู่เดิม</w:t>
      </w:r>
      <w:r w:rsidR="00AD4843" w:rsidRPr="00AB4D2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D7A8F" w:rsidRPr="00AB4D27">
        <w:rPr>
          <w:rFonts w:ascii="Angsana New" w:hAnsi="Angsana New"/>
          <w:sz w:val="30"/>
          <w:szCs w:val="30"/>
        </w:rPr>
        <w:t>270</w:t>
      </w:r>
      <w:r w:rsidR="00AD4843" w:rsidRPr="00AB4D27">
        <w:rPr>
          <w:rFonts w:ascii="Angsana New" w:hAnsi="Angsana New"/>
          <w:sz w:val="30"/>
          <w:szCs w:val="30"/>
        </w:rPr>
        <w:t>,</w:t>
      </w:r>
      <w:r w:rsidR="004D7A8F" w:rsidRPr="00AB4D27">
        <w:rPr>
          <w:rFonts w:ascii="Angsana New" w:hAnsi="Angsana New"/>
          <w:sz w:val="30"/>
          <w:szCs w:val="30"/>
        </w:rPr>
        <w:t>039</w:t>
      </w:r>
      <w:r w:rsidR="00AD4843" w:rsidRPr="00AB4D27">
        <w:rPr>
          <w:rFonts w:ascii="Angsana New" w:hAnsi="Angsana New"/>
          <w:sz w:val="30"/>
          <w:szCs w:val="30"/>
        </w:rPr>
        <w:t xml:space="preserve"> </w:t>
      </w:r>
      <w:r w:rsidR="00AD4843" w:rsidRPr="00AB4D27">
        <w:rPr>
          <w:rFonts w:ascii="Angsana New" w:hAnsi="Angsana New" w:hint="cs"/>
          <w:sz w:val="30"/>
          <w:szCs w:val="30"/>
          <w:cs/>
        </w:rPr>
        <w:t>หุ้น</w:t>
      </w:r>
      <w:r w:rsidR="009C1F00" w:rsidRPr="00AB4D27">
        <w:rPr>
          <w:rFonts w:ascii="Angsana New" w:hAnsi="Angsana New"/>
          <w:sz w:val="30"/>
          <w:szCs w:val="30"/>
        </w:rPr>
        <w:t xml:space="preserve"> </w:t>
      </w:r>
      <w:r w:rsidR="009C1F00" w:rsidRPr="00AB4D2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4D7A8F" w:rsidRPr="00AB4D27">
        <w:rPr>
          <w:rFonts w:ascii="Angsana New" w:hAnsi="Angsana New"/>
          <w:sz w:val="30"/>
          <w:szCs w:val="30"/>
        </w:rPr>
        <w:t>27</w:t>
      </w:r>
      <w:r w:rsidR="009C1F00" w:rsidRPr="00AB4D27">
        <w:rPr>
          <w:rFonts w:ascii="Angsana New" w:hAnsi="Angsana New"/>
          <w:sz w:val="30"/>
          <w:szCs w:val="30"/>
        </w:rPr>
        <w:t xml:space="preserve"> </w:t>
      </w:r>
      <w:r w:rsidR="009C1F00"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="0036094C" w:rsidRPr="00AB4D27">
        <w:rPr>
          <w:rFonts w:ascii="Angsana New" w:hAnsi="Angsana New" w:hint="cs"/>
          <w:sz w:val="30"/>
          <w:szCs w:val="30"/>
          <w:cs/>
        </w:rPr>
        <w:t xml:space="preserve"> ใน</w:t>
      </w:r>
      <w:r w:rsidR="00AD4843" w:rsidRPr="00AB4D2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D7A8F" w:rsidRPr="00AB4D27">
        <w:rPr>
          <w:rFonts w:ascii="Angsana New" w:hAnsi="Angsana New"/>
          <w:sz w:val="30"/>
          <w:szCs w:val="30"/>
        </w:rPr>
        <w:t>11</w:t>
      </w:r>
      <w:r w:rsidR="00AD4843" w:rsidRPr="00AB4D27">
        <w:rPr>
          <w:rFonts w:ascii="Angsana New" w:hAnsi="Angsana New"/>
          <w:sz w:val="30"/>
          <w:szCs w:val="30"/>
        </w:rPr>
        <w:t xml:space="preserve"> </w:t>
      </w:r>
      <w:r w:rsidR="00AD4843" w:rsidRPr="00AB4D2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D7A8F" w:rsidRPr="00AB4D27">
        <w:rPr>
          <w:rFonts w:ascii="Angsana New" w:hAnsi="Angsana New"/>
          <w:sz w:val="30"/>
          <w:szCs w:val="30"/>
        </w:rPr>
        <w:t>2563</w:t>
      </w:r>
      <w:r w:rsidR="00AD4843" w:rsidRPr="00AB4D27">
        <w:rPr>
          <w:rFonts w:ascii="Angsana New" w:hAnsi="Angsana New"/>
          <w:sz w:val="30"/>
          <w:szCs w:val="30"/>
        </w:rPr>
        <w:t xml:space="preserve"> </w:t>
      </w:r>
      <w:r w:rsidR="009C1F00" w:rsidRPr="00AB4D27">
        <w:rPr>
          <w:rFonts w:ascii="Angsana New" w:hAnsi="Angsana New" w:hint="cs"/>
          <w:sz w:val="30"/>
          <w:szCs w:val="30"/>
          <w:cs/>
        </w:rPr>
        <w:t>และ</w:t>
      </w:r>
      <w:r w:rsidR="00A308F4" w:rsidRPr="00AB4D27">
        <w:rPr>
          <w:rFonts w:ascii="Angsana New" w:hAnsi="Angsana New" w:hint="cs"/>
          <w:sz w:val="30"/>
          <w:szCs w:val="30"/>
          <w:cs/>
        </w:rPr>
        <w:t>จ่ายซื้อ</w:t>
      </w:r>
      <w:r w:rsidR="00AD4843" w:rsidRPr="00AB4D27">
        <w:rPr>
          <w:rFonts w:ascii="Angsana New" w:hAnsi="Angsana New" w:hint="cs"/>
          <w:sz w:val="30"/>
          <w:szCs w:val="30"/>
          <w:cs/>
        </w:rPr>
        <w:t xml:space="preserve">หุ้นสามัญที่ออกใหม่จำนวน </w:t>
      </w:r>
      <w:r w:rsidR="004D7A8F" w:rsidRPr="00AB4D27">
        <w:rPr>
          <w:rFonts w:ascii="Angsana New" w:hAnsi="Angsana New"/>
          <w:sz w:val="30"/>
          <w:szCs w:val="30"/>
        </w:rPr>
        <w:t>219</w:t>
      </w:r>
      <w:r w:rsidR="00AD4843" w:rsidRPr="00AB4D27">
        <w:rPr>
          <w:rFonts w:ascii="Angsana New" w:hAnsi="Angsana New"/>
          <w:sz w:val="30"/>
          <w:szCs w:val="30"/>
        </w:rPr>
        <w:t>,</w:t>
      </w:r>
      <w:r w:rsidR="004D7A8F" w:rsidRPr="00AB4D27">
        <w:rPr>
          <w:rFonts w:ascii="Angsana New" w:hAnsi="Angsana New"/>
          <w:sz w:val="30"/>
          <w:szCs w:val="30"/>
        </w:rPr>
        <w:t>961</w:t>
      </w:r>
      <w:r w:rsidR="00AD4843" w:rsidRPr="00AB4D27">
        <w:rPr>
          <w:rFonts w:ascii="Angsana New" w:hAnsi="Angsana New"/>
          <w:sz w:val="30"/>
          <w:szCs w:val="30"/>
        </w:rPr>
        <w:t xml:space="preserve"> </w:t>
      </w:r>
      <w:r w:rsidR="00AD4843" w:rsidRPr="00AB4D27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9C1F00" w:rsidRPr="00AB4D2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4D7A8F" w:rsidRPr="00AB4D27">
        <w:rPr>
          <w:rFonts w:ascii="Angsana New" w:hAnsi="Angsana New"/>
          <w:sz w:val="30"/>
          <w:szCs w:val="30"/>
        </w:rPr>
        <w:t>22</w:t>
      </w:r>
      <w:r w:rsidR="009C1F00" w:rsidRPr="00AB4D27">
        <w:rPr>
          <w:rFonts w:ascii="Angsana New" w:hAnsi="Angsana New"/>
          <w:sz w:val="30"/>
          <w:szCs w:val="30"/>
        </w:rPr>
        <w:t xml:space="preserve"> </w:t>
      </w:r>
      <w:r w:rsidR="009C1F00" w:rsidRPr="00AB4D2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308F4" w:rsidRPr="00AB4D27">
        <w:rPr>
          <w:rFonts w:ascii="Angsana New" w:hAnsi="Angsana New" w:hint="cs"/>
          <w:sz w:val="30"/>
          <w:szCs w:val="30"/>
          <w:cs/>
        </w:rPr>
        <w:t>ใน</w:t>
      </w:r>
      <w:r w:rsidR="00AD4843" w:rsidRPr="00AB4D2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E5FB6" w:rsidRPr="00AB4D27">
        <w:rPr>
          <w:rFonts w:ascii="Angsana New" w:hAnsi="Angsana New"/>
          <w:sz w:val="30"/>
          <w:szCs w:val="30"/>
        </w:rPr>
        <w:br/>
      </w:r>
      <w:r w:rsidR="004D7A8F" w:rsidRPr="00AB4D27">
        <w:rPr>
          <w:rFonts w:ascii="Angsana New" w:hAnsi="Angsana New"/>
          <w:sz w:val="30"/>
          <w:szCs w:val="30"/>
        </w:rPr>
        <w:t>1</w:t>
      </w:r>
      <w:r w:rsidR="00AD4843" w:rsidRPr="00AB4D27">
        <w:rPr>
          <w:rFonts w:ascii="Angsana New" w:hAnsi="Angsana New"/>
          <w:sz w:val="30"/>
          <w:szCs w:val="30"/>
        </w:rPr>
        <w:t xml:space="preserve"> </w:t>
      </w:r>
      <w:r w:rsidR="00AD4843" w:rsidRPr="00AB4D2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D7A8F" w:rsidRPr="00AB4D27">
        <w:rPr>
          <w:rFonts w:ascii="Angsana New" w:hAnsi="Angsana New"/>
          <w:sz w:val="30"/>
          <w:szCs w:val="30"/>
        </w:rPr>
        <w:t>2563</w:t>
      </w:r>
    </w:p>
    <w:p w14:paraId="6E0E031F" w14:textId="316D6649" w:rsidR="008772F9" w:rsidRDefault="008772F9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9BB49" w14:textId="632C0FC9" w:rsidR="000B3D0B" w:rsidRPr="0048192A" w:rsidRDefault="0048192A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192A">
        <w:rPr>
          <w:rFonts w:ascii="Angsana New" w:hAnsi="Angsana New" w:hint="cs"/>
          <w:i/>
          <w:iCs/>
          <w:sz w:val="30"/>
          <w:szCs w:val="30"/>
          <w:cs/>
        </w:rPr>
        <w:t>บริษัทร่วมที่มีสาระสำคัญ</w:t>
      </w:r>
    </w:p>
    <w:p w14:paraId="50A6DB88" w14:textId="77777777" w:rsidR="000B3D0B" w:rsidRPr="00AB4D27" w:rsidRDefault="000B3D0B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ABA4B" w14:textId="6D2FFA69" w:rsidR="00281A59" w:rsidRPr="00AB4D27" w:rsidRDefault="008772F9" w:rsidP="00885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9242D4" w:rsidRPr="00AB4D27">
        <w:rPr>
          <w:rFonts w:ascii="Angsana New" w:hAnsi="Angsana New" w:hint="cs"/>
          <w:sz w:val="30"/>
          <w:szCs w:val="30"/>
          <w:cs/>
        </w:rPr>
        <w:t>ที่มีสาระสำคัญซึ่งนำเสนอ</w:t>
      </w:r>
      <w:r w:rsidRPr="00AB4D27">
        <w:rPr>
          <w:rFonts w:ascii="Angsana New" w:hAnsi="Angsana New" w:hint="cs"/>
          <w:sz w:val="30"/>
          <w:szCs w:val="30"/>
          <w:cs/>
        </w:rPr>
        <w:t>อยู่ในงบการเงินของบริษัทร่วม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ปรับปรุงด้วยการปรับมูลค่ายุติธรรม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วันที่ซื้อ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</w:t>
      </w:r>
      <w:r w:rsidR="009242B4" w:rsidRPr="00AB4D27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0CE996CE" w14:textId="77777777" w:rsidR="00281A59" w:rsidRPr="00AB4D27" w:rsidRDefault="00281A59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620"/>
      </w:tblGrid>
      <w:tr w:rsidR="0048192A" w:rsidRPr="00AB4D27" w14:paraId="633C47A1" w14:textId="20BCCB5E" w:rsidTr="0048192A">
        <w:trPr>
          <w:trHeight w:val="20"/>
          <w:tblHeader/>
        </w:trPr>
        <w:tc>
          <w:tcPr>
            <w:tcW w:w="5760" w:type="dxa"/>
            <w:shd w:val="clear" w:color="auto" w:fill="auto"/>
          </w:tcPr>
          <w:p w14:paraId="784B2237" w14:textId="77777777" w:rsidR="0048192A" w:rsidRPr="00AB4D27" w:rsidRDefault="0048192A" w:rsidP="0087438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05D2A819" w14:textId="3B897DCC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เอมส์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ดาต้า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เซ็นเตอร์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/>
                <w:sz w:val="30"/>
                <w:szCs w:val="30"/>
                <w:lang w:bidi="th-TH"/>
              </w:rPr>
              <w:br/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)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48192A" w:rsidRPr="00AB4D27" w14:paraId="4A3FFFCD" w14:textId="7D877D7A" w:rsidTr="0048192A">
        <w:trPr>
          <w:trHeight w:val="20"/>
          <w:tblHeader/>
        </w:trPr>
        <w:tc>
          <w:tcPr>
            <w:tcW w:w="5760" w:type="dxa"/>
            <w:shd w:val="clear" w:color="auto" w:fill="auto"/>
          </w:tcPr>
          <w:p w14:paraId="1A94CD92" w14:textId="77777777" w:rsidR="0048192A" w:rsidRPr="00AB4D27" w:rsidRDefault="0048192A" w:rsidP="0087438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99F2AF6" w14:textId="753E0F4D" w:rsidR="0048192A" w:rsidRPr="00AB4D27" w:rsidRDefault="0048192A" w:rsidP="0087438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F9B3A02" w14:textId="77777777" w:rsidR="0048192A" w:rsidRPr="00AB4D27" w:rsidRDefault="0048192A" w:rsidP="0087438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1E5AC94" w14:textId="0349ABB1" w:rsidR="0048192A" w:rsidRPr="00AB4D27" w:rsidRDefault="0048192A" w:rsidP="0087438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48192A" w:rsidRPr="00AB4D27" w14:paraId="4909137A" w14:textId="731A7BF6" w:rsidTr="0048192A">
        <w:trPr>
          <w:trHeight w:val="20"/>
          <w:tblHeader/>
        </w:trPr>
        <w:tc>
          <w:tcPr>
            <w:tcW w:w="5760" w:type="dxa"/>
            <w:shd w:val="clear" w:color="auto" w:fill="auto"/>
          </w:tcPr>
          <w:p w14:paraId="14452C8C" w14:textId="77777777" w:rsidR="0048192A" w:rsidRPr="00AB4D27" w:rsidRDefault="0048192A" w:rsidP="0087438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5A12702C" w14:textId="388C6216" w:rsidR="0048192A" w:rsidRPr="00AB4D27" w:rsidRDefault="0048192A" w:rsidP="0087438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192A" w:rsidRPr="00AB4D27" w14:paraId="6A387C29" w14:textId="10661FBB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7C3D1E70" w14:textId="77777777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4FC596D6" w14:textId="037630E5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10,547</w:t>
            </w:r>
          </w:p>
        </w:tc>
        <w:tc>
          <w:tcPr>
            <w:tcW w:w="270" w:type="dxa"/>
          </w:tcPr>
          <w:p w14:paraId="2246DA6B" w14:textId="77777777" w:rsidR="0048192A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DBF0F2" w14:textId="46AD243A" w:rsidR="0048192A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48192A">
              <w:rPr>
                <w:rFonts w:ascii="Angsana New" w:eastAsia="Calibri" w:hAnsi="Angsana New"/>
                <w:sz w:val="30"/>
                <w:szCs w:val="30"/>
              </w:rPr>
              <w:t>2,550</w:t>
            </w:r>
          </w:p>
        </w:tc>
      </w:tr>
      <w:tr w:rsidR="0048192A" w:rsidRPr="00AB4D27" w14:paraId="2F8065CC" w14:textId="68B74D9A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14002ABB" w14:textId="77777777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620" w:type="dxa"/>
          </w:tcPr>
          <w:p w14:paraId="657408BF" w14:textId="52337A15" w:rsidR="0048192A" w:rsidRPr="00AB4D27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72215">
              <w:rPr>
                <w:rFonts w:ascii="Angsana New" w:eastAsia="Calibri" w:hAnsi="Angsana New"/>
                <w:sz w:val="30"/>
                <w:szCs w:val="30"/>
                <w:lang w:bidi="th-TH"/>
              </w:rPr>
              <w:t>(70,828)</w:t>
            </w:r>
          </w:p>
        </w:tc>
        <w:tc>
          <w:tcPr>
            <w:tcW w:w="270" w:type="dxa"/>
          </w:tcPr>
          <w:p w14:paraId="16D1E056" w14:textId="77777777" w:rsidR="0048192A" w:rsidRPr="00372215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5B28F70B" w14:textId="666816D0" w:rsidR="0048192A" w:rsidRPr="00372215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48192A">
              <w:rPr>
                <w:rFonts w:ascii="Angsana New" w:eastAsia="Calibri" w:hAnsi="Angsana New"/>
                <w:sz w:val="30"/>
                <w:szCs w:val="30"/>
                <w:lang w:bidi="th-TH"/>
              </w:rPr>
              <w:t>(16,341)</w:t>
            </w:r>
          </w:p>
        </w:tc>
      </w:tr>
      <w:tr w:rsidR="0048192A" w:rsidRPr="00AB4D27" w14:paraId="33A18E41" w14:textId="4D9A42A1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6BCE17DA" w14:textId="530A7FCC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B4D27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AB4D27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C75F0BE" w14:textId="6EEC9E4E" w:rsidR="0048192A" w:rsidRPr="00AB4D27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72215">
              <w:rPr>
                <w:rFonts w:ascii="Angsana New" w:eastAsia="Calibri" w:hAnsi="Angsana New"/>
                <w:sz w:val="30"/>
                <w:szCs w:val="30"/>
                <w:lang w:bidi="th-TH"/>
              </w:rPr>
              <w:t>(70,828)</w:t>
            </w:r>
          </w:p>
        </w:tc>
        <w:tc>
          <w:tcPr>
            <w:tcW w:w="270" w:type="dxa"/>
          </w:tcPr>
          <w:p w14:paraId="3C6DC7B0" w14:textId="77777777" w:rsidR="0048192A" w:rsidRPr="00372215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1FAE7F7" w14:textId="370814EC" w:rsidR="0048192A" w:rsidRPr="00372215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48192A">
              <w:rPr>
                <w:rFonts w:ascii="Angsana New" w:eastAsia="Calibri" w:hAnsi="Angsana New"/>
                <w:sz w:val="30"/>
                <w:szCs w:val="30"/>
                <w:lang w:bidi="th-TH"/>
              </w:rPr>
              <w:t>(16,341)</w:t>
            </w:r>
          </w:p>
        </w:tc>
      </w:tr>
      <w:tr w:rsidR="0048192A" w:rsidRPr="00AB4D27" w14:paraId="340810BD" w14:textId="01A1C188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57DB164C" w14:textId="77777777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354C7" w14:textId="22FAE219" w:rsidR="0048192A" w:rsidRPr="00C44CF2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  <w:r w:rsidRPr="00682380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(34,70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Pr="00682380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3A04515" w14:textId="77777777" w:rsidR="0048192A" w:rsidRPr="00682380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58A26DE" w14:textId="37C79AD6" w:rsidR="0048192A" w:rsidRPr="00682380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  <w:r w:rsidRPr="0048192A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(8,007)</w:t>
            </w:r>
          </w:p>
        </w:tc>
      </w:tr>
      <w:tr w:rsidR="0048192A" w:rsidRPr="00AB4D27" w14:paraId="0E6EDADA" w14:textId="1001EFCA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5260C8D8" w14:textId="33DD3166" w:rsidR="0048192A" w:rsidRPr="00AB4D27" w:rsidRDefault="0048192A" w:rsidP="00AF3F23">
            <w:pPr>
              <w:ind w:left="144" w:hanging="60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05FAAE" w14:textId="51908F36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70" w:type="dxa"/>
          </w:tcPr>
          <w:p w14:paraId="38500917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1620" w:type="dxa"/>
          </w:tcPr>
          <w:p w14:paraId="3558CEDB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</w:tr>
      <w:tr w:rsidR="0048192A" w:rsidRPr="00AB4D27" w14:paraId="5BC489BF" w14:textId="2B04836C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0A3F1B4E" w14:textId="77777777" w:rsidR="0048192A" w:rsidRPr="00AB4D27" w:rsidRDefault="0048192A" w:rsidP="00AF3F23">
            <w:pPr>
              <w:ind w:left="144" w:hanging="60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0743E6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70" w:type="dxa"/>
          </w:tcPr>
          <w:p w14:paraId="611CED51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1620" w:type="dxa"/>
          </w:tcPr>
          <w:p w14:paraId="6732943C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</w:tr>
      <w:tr w:rsidR="0048192A" w:rsidRPr="00AB4D27" w14:paraId="1BDE594A" w14:textId="77777777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4CB942DF" w14:textId="77777777" w:rsidR="0048192A" w:rsidRPr="00AB4D27" w:rsidRDefault="0048192A" w:rsidP="00AF3F23">
            <w:pPr>
              <w:ind w:left="144" w:hanging="60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473A34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70" w:type="dxa"/>
          </w:tcPr>
          <w:p w14:paraId="1990CAE3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1620" w:type="dxa"/>
          </w:tcPr>
          <w:p w14:paraId="62C432D1" w14:textId="77777777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</w:tr>
      <w:tr w:rsidR="0048192A" w:rsidRPr="00AB4D27" w14:paraId="09C55345" w14:textId="31C8B3EF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05CB2FB7" w14:textId="615C7ABB" w:rsidR="0048192A" w:rsidRPr="00AB4D27" w:rsidRDefault="0048192A" w:rsidP="00AF3F23">
            <w:pPr>
              <w:ind w:left="144" w:hanging="6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5EF22013" w14:textId="2279B983" w:rsidR="0048192A" w:rsidRPr="001A7B85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A7B85">
              <w:rPr>
                <w:rFonts w:ascii="Angsana New" w:eastAsia="Calibri" w:hAnsi="Angsana New"/>
                <w:sz w:val="30"/>
                <w:szCs w:val="30"/>
              </w:rPr>
              <w:t>4</w:t>
            </w: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1A7B85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0A0C157A" w14:textId="77777777" w:rsidR="0048192A" w:rsidRPr="001A7B85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ABB70E" w14:textId="139931B0" w:rsidR="0048192A" w:rsidRPr="001A7B85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48192A">
              <w:rPr>
                <w:rFonts w:ascii="Angsana New" w:eastAsia="Calibri" w:hAnsi="Angsana New"/>
                <w:sz w:val="30"/>
                <w:szCs w:val="30"/>
              </w:rPr>
              <w:t>38,233</w:t>
            </w:r>
          </w:p>
        </w:tc>
      </w:tr>
      <w:tr w:rsidR="0048192A" w:rsidRPr="00AB4D27" w14:paraId="7EE85A14" w14:textId="059A8F1F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4DCE976A" w14:textId="77777777" w:rsidR="0048192A" w:rsidRPr="00AB4D27" w:rsidRDefault="0048192A" w:rsidP="00AF3F23">
            <w:pPr>
              <w:ind w:left="144" w:hanging="60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09939C85" w14:textId="2A4B7A40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366,828</w:t>
            </w:r>
          </w:p>
        </w:tc>
        <w:tc>
          <w:tcPr>
            <w:tcW w:w="270" w:type="dxa"/>
          </w:tcPr>
          <w:p w14:paraId="07DD1919" w14:textId="77777777" w:rsidR="0048192A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7155A2" w14:textId="58C7C05C" w:rsidR="0048192A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48192A">
              <w:rPr>
                <w:rFonts w:ascii="Angsana New" w:eastAsia="Calibri" w:hAnsi="Angsana New"/>
                <w:sz w:val="30"/>
                <w:szCs w:val="30"/>
                <w:lang w:bidi="th-TH"/>
              </w:rPr>
              <w:t>405,744</w:t>
            </w:r>
          </w:p>
        </w:tc>
      </w:tr>
      <w:tr w:rsidR="0048192A" w:rsidRPr="00AB4D27" w14:paraId="0CB77990" w14:textId="37EED243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32D4A136" w14:textId="77777777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2239567B" w14:textId="41CFF0C6" w:rsidR="0048192A" w:rsidRPr="00AB4D27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(139,349)</w:t>
            </w:r>
          </w:p>
        </w:tc>
        <w:tc>
          <w:tcPr>
            <w:tcW w:w="270" w:type="dxa"/>
          </w:tcPr>
          <w:p w14:paraId="6E7D1CFC" w14:textId="77777777" w:rsidR="0048192A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600526D6" w14:textId="3D2141E1" w:rsidR="0048192A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45543C">
              <w:rPr>
                <w:rFonts w:ascii="Angsana New" w:eastAsia="Calibri" w:hAnsi="Angsana New"/>
                <w:sz w:val="30"/>
                <w:szCs w:val="30"/>
                <w:lang w:bidi="th-TH"/>
              </w:rPr>
              <w:t>(59,024)</w:t>
            </w:r>
          </w:p>
        </w:tc>
      </w:tr>
      <w:tr w:rsidR="0048192A" w:rsidRPr="00AB4D27" w14:paraId="64BB5923" w14:textId="40AFB90F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75BF4AB9" w14:textId="77777777" w:rsidR="0048192A" w:rsidRPr="00AB4D27" w:rsidRDefault="0048192A" w:rsidP="005053FE">
            <w:pPr>
              <w:spacing w:line="240" w:lineRule="auto"/>
              <w:ind w:firstLine="93"/>
              <w:rPr>
                <w:rFonts w:ascii="Angsana New" w:eastAsia="Calibri" w:hAnsi="Angsana New"/>
                <w:sz w:val="20"/>
                <w:szCs w:val="2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A28B00" w14:textId="07A35134" w:rsidR="0048192A" w:rsidRPr="00AB4D27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C548C9">
              <w:rPr>
                <w:rFonts w:ascii="Angsana New" w:eastAsia="Calibri" w:hAnsi="Angsana New"/>
                <w:sz w:val="30"/>
                <w:szCs w:val="30"/>
                <w:lang w:bidi="th-TH"/>
              </w:rPr>
              <w:t>(257,93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0</w:t>
            </w:r>
            <w:r w:rsidRPr="00C548C9">
              <w:rPr>
                <w:rFonts w:ascii="Angsana New" w:eastAsia="Calibri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3181CAE" w14:textId="77777777" w:rsidR="0048192A" w:rsidRPr="00C548C9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5B3BB5" w14:textId="2809E2D2" w:rsidR="0048192A" w:rsidRPr="00C548C9" w:rsidRDefault="0048192A" w:rsidP="00C44C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45543C">
              <w:rPr>
                <w:rFonts w:ascii="Angsana New" w:eastAsia="Calibri" w:hAnsi="Angsana New"/>
                <w:sz w:val="30"/>
                <w:szCs w:val="30"/>
                <w:lang w:bidi="th-TH"/>
              </w:rPr>
              <w:t>(301,764)</w:t>
            </w:r>
          </w:p>
        </w:tc>
      </w:tr>
      <w:tr w:rsidR="0048192A" w:rsidRPr="00AB4D27" w14:paraId="05A4309E" w14:textId="370E5EA1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02578144" w14:textId="2004F003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AB4D27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06B03E" w14:textId="43ED4536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465554">
              <w:rPr>
                <w:rFonts w:ascii="Angsana New" w:eastAsia="Calibri" w:hAnsi="Angsana New"/>
                <w:sz w:val="30"/>
                <w:szCs w:val="30"/>
              </w:rPr>
              <w:t>12,361</w:t>
            </w:r>
          </w:p>
        </w:tc>
        <w:tc>
          <w:tcPr>
            <w:tcW w:w="270" w:type="dxa"/>
          </w:tcPr>
          <w:p w14:paraId="575DC592" w14:textId="77777777" w:rsidR="0048192A" w:rsidRPr="00465554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511217" w14:textId="60C7E061" w:rsidR="0048192A" w:rsidRPr="00465554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83,189</w:t>
            </w:r>
          </w:p>
        </w:tc>
      </w:tr>
      <w:tr w:rsidR="0048192A" w:rsidRPr="00AB4D27" w14:paraId="4F0ACC2F" w14:textId="6A2FE0C2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06E9CBC8" w14:textId="77777777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3B7BD7" w14:textId="7BAD3950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4E58F5">
              <w:rPr>
                <w:rFonts w:ascii="Angsana New" w:eastAsia="Calibri" w:hAnsi="Angsana New"/>
                <w:sz w:val="30"/>
                <w:szCs w:val="30"/>
              </w:rPr>
              <w:t>6,05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A9D1B8" w14:textId="77777777" w:rsidR="0048192A" w:rsidRPr="004E58F5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CE5B9A" w14:textId="2C23A3B3" w:rsidR="0048192A" w:rsidRPr="004E58F5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40,763</w:t>
            </w:r>
          </w:p>
        </w:tc>
      </w:tr>
      <w:tr w:rsidR="0048192A" w:rsidRPr="00AB4D27" w14:paraId="164D0ED2" w14:textId="0C9CF6B8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6C48022F" w14:textId="77777777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88C07C" w14:textId="0AD40B2E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53A7F078" w14:textId="77777777" w:rsidR="0048192A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B1A72A" w14:textId="39C72E0B" w:rsidR="0048192A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230</w:t>
            </w:r>
          </w:p>
        </w:tc>
      </w:tr>
      <w:tr w:rsidR="0048192A" w:rsidRPr="00AB4D27" w14:paraId="57D36740" w14:textId="4666EA8C" w:rsidTr="0048192A">
        <w:trPr>
          <w:trHeight w:val="20"/>
        </w:trPr>
        <w:tc>
          <w:tcPr>
            <w:tcW w:w="5760" w:type="dxa"/>
            <w:shd w:val="clear" w:color="auto" w:fill="auto"/>
          </w:tcPr>
          <w:p w14:paraId="253E437D" w14:textId="77777777" w:rsidR="0048192A" w:rsidRPr="00AB4D27" w:rsidRDefault="0048192A" w:rsidP="005053FE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AFEAE6" w14:textId="2A127798" w:rsidR="0048192A" w:rsidRPr="001A7B85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A589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6,28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6CE8CE" w14:textId="77777777" w:rsidR="0048192A" w:rsidRPr="002A589D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40D319" w14:textId="6BC58DC1" w:rsidR="0048192A" w:rsidRPr="002A589D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40,993</w:t>
            </w:r>
          </w:p>
        </w:tc>
      </w:tr>
    </w:tbl>
    <w:p w14:paraId="0F88D410" w14:textId="77777777" w:rsidR="00BC6E0B" w:rsidRPr="00AB4D27" w:rsidRDefault="00BC6E0B" w:rsidP="00BC6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42CD917" w14:textId="3965C023" w:rsidR="00645D36" w:rsidRPr="00AB4D27" w:rsidRDefault="004253C9" w:rsidP="00BC6E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อุปกรณ์โครงข่าย</w:t>
      </w:r>
    </w:p>
    <w:p w14:paraId="27913534" w14:textId="77777777" w:rsidR="000C02C2" w:rsidRPr="00AB4D27" w:rsidRDefault="000C02C2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422"/>
        <w:gridCol w:w="270"/>
        <w:gridCol w:w="1530"/>
      </w:tblGrid>
      <w:tr w:rsidR="00FD35EC" w:rsidRPr="00AB4D27" w14:paraId="22BF97B8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08B2CA4F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4E07F7F0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F45E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5EC" w:rsidRPr="00AB4D27" w14:paraId="2FEA32FC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2B2C260B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BC3050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64F5E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66FAEFA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อุปกรณ์โครงข่ายระหว่างติดตั้ง</w:t>
            </w:r>
          </w:p>
        </w:tc>
        <w:tc>
          <w:tcPr>
            <w:tcW w:w="270" w:type="dxa"/>
            <w:vAlign w:val="bottom"/>
          </w:tcPr>
          <w:p w14:paraId="459880E4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957D07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35EC" w:rsidRPr="00AB4D27" w14:paraId="77909BAA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46B2C54A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53477642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D35EC" w:rsidRPr="00AB4D27" w14:paraId="0C139929" w14:textId="77777777" w:rsidTr="006B34F9">
        <w:tc>
          <w:tcPr>
            <w:tcW w:w="3960" w:type="dxa"/>
            <w:shd w:val="clear" w:color="auto" w:fill="auto"/>
          </w:tcPr>
          <w:p w14:paraId="01B0B2DC" w14:textId="77777777" w:rsidR="00FD35EC" w:rsidRPr="006B34F9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CA5D30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65EE47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97303AA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083D9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AEF5AD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5F8" w:rsidRPr="00AB4D27" w14:paraId="65286598" w14:textId="77777777" w:rsidTr="006B34F9">
        <w:tc>
          <w:tcPr>
            <w:tcW w:w="3960" w:type="dxa"/>
            <w:shd w:val="clear" w:color="auto" w:fill="auto"/>
          </w:tcPr>
          <w:p w14:paraId="66E76CEB" w14:textId="3BC80E48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4A67F5" w14:textId="4563E26B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875F8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="00A875F8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3141E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BA7B53E" w14:textId="2E442F7E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</w:tcPr>
          <w:p w14:paraId="5BE0C60B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1A6884" w14:textId="2C91AADA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A875F8" w:rsidRPr="00AB4D27" w14:paraId="1BF8AC5E" w14:textId="77777777" w:rsidTr="006B34F9">
        <w:tc>
          <w:tcPr>
            <w:tcW w:w="3960" w:type="dxa"/>
          </w:tcPr>
          <w:p w14:paraId="59CE69A9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B85262" w14:textId="17CBA905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A875F8" w:rsidRPr="00AB4D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D5935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943DC4" w14:textId="140C3521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</w:tcPr>
          <w:p w14:paraId="4E12572D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A7446C" w14:textId="11D2756E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</w:p>
        </w:tc>
      </w:tr>
      <w:tr w:rsidR="00A875F8" w:rsidRPr="00AB4D27" w14:paraId="1988EB1D" w14:textId="77777777" w:rsidTr="006B34F9">
        <w:tc>
          <w:tcPr>
            <w:tcW w:w="3960" w:type="dxa"/>
          </w:tcPr>
          <w:p w14:paraId="2DF9506A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8ECA2C" w14:textId="6A183763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EE7C2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3DB4ED" w14:textId="1A07A568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left="-126" w:right="-1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037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52AB76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888CA9" w14:textId="5F9508C1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left="68" w:right="3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5F8" w:rsidRPr="00AB4D27" w14:paraId="1E0288B9" w14:textId="77777777" w:rsidTr="006B34F9">
        <w:tc>
          <w:tcPr>
            <w:tcW w:w="3960" w:type="dxa"/>
          </w:tcPr>
          <w:p w14:paraId="34B08875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FD0EF" w14:textId="4CA60823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F5843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D9CA80" w14:textId="5BA5125D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left="-126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63A40E7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D8C4CC" w14:textId="5B04B3B2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75F8" w:rsidRPr="00AB4D27" w14:paraId="0CA31F13" w14:textId="77777777" w:rsidTr="006B34F9">
        <w:tc>
          <w:tcPr>
            <w:tcW w:w="3960" w:type="dxa"/>
            <w:shd w:val="clear" w:color="auto" w:fill="auto"/>
          </w:tcPr>
          <w:p w14:paraId="62034F8F" w14:textId="052B94DB" w:rsidR="00A875F8" w:rsidRPr="00AB4D27" w:rsidRDefault="00A875F8" w:rsidP="006B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6B3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147D" w14:textId="2FBF359F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EDCB2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577F9" w14:textId="242EA941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6E286718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07E32E" w14:textId="7D1E9F23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717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764</w:t>
            </w:r>
          </w:p>
        </w:tc>
      </w:tr>
      <w:tr w:rsidR="001A7B85" w:rsidRPr="00AB4D27" w14:paraId="1441D9EF" w14:textId="77777777" w:rsidTr="006B34F9">
        <w:tc>
          <w:tcPr>
            <w:tcW w:w="3960" w:type="dxa"/>
          </w:tcPr>
          <w:p w14:paraId="68EBDAB1" w14:textId="77777777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319A62" w14:textId="4D233D22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</w:t>
            </w:r>
            <w:r w:rsidR="006B34F9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C7285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C25F1E" w14:textId="2DAE6D2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31F">
              <w:rPr>
                <w:rFonts w:ascii="Angsana New" w:hAnsi="Angsana New"/>
                <w:sz w:val="30"/>
                <w:szCs w:val="30"/>
                <w:lang w:bidi="th-TH"/>
              </w:rPr>
              <w:t>424,457</w:t>
            </w:r>
          </w:p>
        </w:tc>
        <w:tc>
          <w:tcPr>
            <w:tcW w:w="270" w:type="dxa"/>
          </w:tcPr>
          <w:p w14:paraId="46C7ACAF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38848C" w14:textId="6A1F431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</w:t>
            </w:r>
            <w:r w:rsidR="006B34F9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1A7B85" w:rsidRPr="00AB4D27" w14:paraId="3FEEFD8F" w14:textId="77777777" w:rsidTr="006B34F9">
        <w:tc>
          <w:tcPr>
            <w:tcW w:w="3960" w:type="dxa"/>
          </w:tcPr>
          <w:p w14:paraId="3D526F08" w14:textId="77777777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7A4B24" w14:textId="2DDE86D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1779F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76FCE8" w14:textId="4CE7B96D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(272,088)</w:t>
            </w:r>
          </w:p>
        </w:tc>
        <w:tc>
          <w:tcPr>
            <w:tcW w:w="270" w:type="dxa"/>
            <w:vAlign w:val="bottom"/>
          </w:tcPr>
          <w:p w14:paraId="5CD12A92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5AF828" w14:textId="70C163D6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A7B85" w:rsidRPr="00AB4D27" w14:paraId="55FE18AA" w14:textId="77777777" w:rsidTr="006B34F9">
        <w:tc>
          <w:tcPr>
            <w:tcW w:w="3960" w:type="dxa"/>
          </w:tcPr>
          <w:p w14:paraId="4E82276C" w14:textId="77777777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2F3738" w14:textId="461FEF65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(42,667)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64925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710D634" w14:textId="522FC9D6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270" w:type="dxa"/>
            <w:vAlign w:val="bottom"/>
          </w:tcPr>
          <w:p w14:paraId="4BF6407D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14CCB5" w14:textId="0E5EEFE9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(43,080)</w:t>
            </w:r>
          </w:p>
        </w:tc>
      </w:tr>
      <w:tr w:rsidR="001A7B85" w:rsidRPr="00AB4D27" w14:paraId="79F48CDE" w14:textId="77777777" w:rsidTr="006B34F9">
        <w:tc>
          <w:tcPr>
            <w:tcW w:w="3960" w:type="dxa"/>
            <w:shd w:val="clear" w:color="auto" w:fill="auto"/>
          </w:tcPr>
          <w:p w14:paraId="10051497" w14:textId="55AEFA84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3AEBC" w14:textId="306E328A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5,791,</w:t>
            </w:r>
            <w:r w:rsidR="006B34F9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33FE1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695EB" w14:textId="3DAEB9D9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403,837</w:t>
            </w:r>
          </w:p>
        </w:tc>
        <w:tc>
          <w:tcPr>
            <w:tcW w:w="270" w:type="dxa"/>
          </w:tcPr>
          <w:p w14:paraId="6F2249E3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96A6D" w14:textId="4E396991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6,194,</w:t>
            </w:r>
            <w:r w:rsidR="006B34F9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</w:tr>
      <w:tr w:rsidR="00A875F8" w:rsidRPr="00AB4D27" w14:paraId="00AF2EF0" w14:textId="77777777" w:rsidTr="006B34F9">
        <w:tc>
          <w:tcPr>
            <w:tcW w:w="3960" w:type="dxa"/>
            <w:shd w:val="clear" w:color="auto" w:fill="auto"/>
          </w:tcPr>
          <w:p w14:paraId="35CD2679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9B352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10F95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82D9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04FB8FC2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6BF8C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A875F8" w:rsidRPr="00AB4D27" w14:paraId="26F6AB8B" w14:textId="77777777" w:rsidTr="006B34F9">
        <w:tc>
          <w:tcPr>
            <w:tcW w:w="3960" w:type="dxa"/>
            <w:shd w:val="clear" w:color="auto" w:fill="auto"/>
          </w:tcPr>
          <w:p w14:paraId="5BA84ED4" w14:textId="7805B02F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E50A35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C58DD7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DF2AE0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CAEF0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5005AD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34F9" w:rsidRPr="00AB4D27" w14:paraId="05C92F23" w14:textId="77777777" w:rsidTr="006B34F9">
        <w:tc>
          <w:tcPr>
            <w:tcW w:w="3960" w:type="dxa"/>
            <w:shd w:val="clear" w:color="auto" w:fill="auto"/>
          </w:tcPr>
          <w:p w14:paraId="79AB85BF" w14:textId="77777777" w:rsidR="006B34F9" w:rsidRPr="00AB4D27" w:rsidRDefault="006B34F9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36F1B7" w14:textId="77777777" w:rsidR="006B34F9" w:rsidRPr="00AB4D27" w:rsidRDefault="006B34F9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E3C0BE" w14:textId="77777777" w:rsidR="006B34F9" w:rsidRPr="00AB4D27" w:rsidRDefault="006B34F9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E65E288" w14:textId="77777777" w:rsidR="006B34F9" w:rsidRPr="00AB4D27" w:rsidRDefault="006B34F9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06D60" w14:textId="77777777" w:rsidR="006B34F9" w:rsidRPr="00AB4D27" w:rsidRDefault="006B34F9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60B9EA" w14:textId="77777777" w:rsidR="006B34F9" w:rsidRPr="00AB4D27" w:rsidRDefault="006B34F9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4888" w:rsidRPr="00AB4D27" w14:paraId="1DB41A24" w14:textId="77777777" w:rsidTr="006B34F9">
        <w:tc>
          <w:tcPr>
            <w:tcW w:w="3960" w:type="dxa"/>
            <w:shd w:val="clear" w:color="auto" w:fill="auto"/>
          </w:tcPr>
          <w:p w14:paraId="0EDF8AA1" w14:textId="373E9C79" w:rsidR="005D4888" w:rsidRPr="00AB4D27" w:rsidRDefault="005D488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D5FCDC" w14:textId="77777777" w:rsidR="005D4888" w:rsidRPr="00AB4D27" w:rsidRDefault="005D488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24A82" w14:textId="77777777" w:rsidR="005D4888" w:rsidRPr="00AB4D27" w:rsidRDefault="005D488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0114C0" w14:textId="77777777" w:rsidR="005D4888" w:rsidRPr="00AB4D27" w:rsidRDefault="005D488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D414" w14:textId="77777777" w:rsidR="005D4888" w:rsidRPr="00AB4D27" w:rsidRDefault="005D488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25E44C" w14:textId="77777777" w:rsidR="005D4888" w:rsidRPr="00AB4D27" w:rsidRDefault="005D488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5F8" w:rsidRPr="00AB4D27" w14:paraId="6033EF77" w14:textId="77777777" w:rsidTr="006B34F9">
        <w:tc>
          <w:tcPr>
            <w:tcW w:w="3960" w:type="dxa"/>
            <w:shd w:val="clear" w:color="auto" w:fill="auto"/>
          </w:tcPr>
          <w:p w14:paraId="601FCA56" w14:textId="66702BFC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256</w:t>
            </w:r>
            <w:r w:rsidR="005D4888" w:rsidRPr="00AB4D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23316" w14:textId="754A7398" w:rsidR="00A875F8" w:rsidRPr="00055418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875F8" w:rsidRPr="00055418">
              <w:rPr>
                <w:rFonts w:ascii="Angsana New" w:hAnsi="Angsana New"/>
                <w:sz w:val="30"/>
                <w:szCs w:val="30"/>
              </w:rPr>
              <w:t>,</w:t>
            </w: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  <w:r w:rsidR="00A875F8" w:rsidRPr="00055418">
              <w:rPr>
                <w:rFonts w:ascii="Angsana New" w:hAnsi="Angsana New"/>
                <w:sz w:val="30"/>
                <w:szCs w:val="30"/>
              </w:rPr>
              <w:t>,</w:t>
            </w: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EB7C5" w14:textId="77777777" w:rsidR="00A875F8" w:rsidRPr="00055418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2CE62B" w14:textId="1BF74D7F" w:rsidR="00A875F8" w:rsidRPr="00055418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A875F8" w:rsidRPr="00055418">
              <w:rPr>
                <w:rFonts w:ascii="Angsana New" w:hAnsi="Angsana New"/>
                <w:sz w:val="30"/>
                <w:szCs w:val="30"/>
              </w:rPr>
              <w:t>,</w:t>
            </w: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</w:tcPr>
          <w:p w14:paraId="4286E526" w14:textId="77777777" w:rsidR="00A875F8" w:rsidRPr="00055418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11C15D" w14:textId="3A0F7258" w:rsidR="00A875F8" w:rsidRPr="00055418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875F8" w:rsidRPr="00055418">
              <w:rPr>
                <w:rFonts w:ascii="Angsana New" w:hAnsi="Angsana New"/>
                <w:sz w:val="30"/>
                <w:szCs w:val="30"/>
              </w:rPr>
              <w:t>,</w:t>
            </w: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="00A875F8" w:rsidRPr="00055418">
              <w:rPr>
                <w:rFonts w:ascii="Angsana New" w:hAnsi="Angsana New"/>
                <w:sz w:val="30"/>
                <w:szCs w:val="30"/>
              </w:rPr>
              <w:t>,</w:t>
            </w:r>
            <w:r w:rsidRPr="00055418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A875F8" w:rsidRPr="00AB4D27" w14:paraId="4B972D75" w14:textId="77777777" w:rsidTr="006B34F9">
        <w:tc>
          <w:tcPr>
            <w:tcW w:w="3960" w:type="dxa"/>
            <w:shd w:val="clear" w:color="auto" w:fill="auto"/>
          </w:tcPr>
          <w:p w14:paraId="43768A89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D8F99" w14:textId="227A518D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B4A6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A13CDD" w14:textId="23A8DE43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8CE17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F72019" w14:textId="4E88F61E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="00A875F8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</w:tr>
      <w:tr w:rsidR="00A875F8" w:rsidRPr="00AB4D27" w14:paraId="2D1A1F83" w14:textId="77777777" w:rsidTr="006B34F9">
        <w:tc>
          <w:tcPr>
            <w:tcW w:w="3960" w:type="dxa"/>
            <w:shd w:val="clear" w:color="auto" w:fill="auto"/>
          </w:tcPr>
          <w:p w14:paraId="01B7BB32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9530E7" w14:textId="7BEE2F0F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1C930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101AE8" w14:textId="392A4D0D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539A1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E0BF5D" w14:textId="4AF469F5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875F8" w:rsidRPr="00AB4D27" w14:paraId="412400FD" w14:textId="77777777" w:rsidTr="006B34F9">
        <w:tc>
          <w:tcPr>
            <w:tcW w:w="3960" w:type="dxa"/>
            <w:shd w:val="clear" w:color="auto" w:fill="auto"/>
          </w:tcPr>
          <w:p w14:paraId="5E37BE6D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153A3" w14:textId="110A2B69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2473E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B3E3BF" w14:textId="4D75610B" w:rsidR="00A875F8" w:rsidRPr="00AB4D27" w:rsidRDefault="00A875F8" w:rsidP="005D4888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E350881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408D7" w14:textId="7D414B60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75F8" w:rsidRPr="00AB4D27" w14:paraId="16C6DB08" w14:textId="77777777" w:rsidTr="006B34F9">
        <w:tc>
          <w:tcPr>
            <w:tcW w:w="3960" w:type="dxa"/>
            <w:shd w:val="clear" w:color="auto" w:fill="auto"/>
          </w:tcPr>
          <w:p w14:paraId="1D46BE6F" w14:textId="17C1E843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400A6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400A6B"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00A6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4579B" w14:textId="3286A88C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093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1A063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2CFF5" w14:textId="5878F3C8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</w:tcPr>
          <w:p w14:paraId="0140A341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39F66" w14:textId="54768142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</w:tr>
      <w:tr w:rsidR="001A7B85" w:rsidRPr="00AB4D27" w14:paraId="7E728E5D" w14:textId="77777777" w:rsidTr="006B34F9">
        <w:tc>
          <w:tcPr>
            <w:tcW w:w="3960" w:type="dxa"/>
            <w:shd w:val="clear" w:color="auto" w:fill="auto"/>
          </w:tcPr>
          <w:p w14:paraId="65CD921D" w14:textId="77777777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6B60AE" w14:textId="4ECD7A5E" w:rsidR="001A7B85" w:rsidRPr="00AB4D27" w:rsidRDefault="00CF5802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8B1DA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7BCC57" w14:textId="0E935FCC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AFEC6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ECAB40" w14:textId="18E93F16" w:rsidR="001A7B85" w:rsidRPr="00AB4D27" w:rsidRDefault="00CF5802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346,968</w:t>
            </w:r>
          </w:p>
        </w:tc>
      </w:tr>
      <w:tr w:rsidR="001A7B85" w:rsidRPr="00AB4D27" w14:paraId="584ADF9A" w14:textId="77777777" w:rsidTr="006B34F9">
        <w:tc>
          <w:tcPr>
            <w:tcW w:w="3960" w:type="dxa"/>
            <w:shd w:val="clear" w:color="auto" w:fill="auto"/>
          </w:tcPr>
          <w:p w14:paraId="0BCC7701" w14:textId="77777777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FE2686" w14:textId="0C908BBC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</w:t>
            </w:r>
            <w:r w:rsidR="006B34F9">
              <w:rPr>
                <w:rFonts w:ascii="Angsana New" w:hAnsi="Angsana New"/>
                <w:sz w:val="30"/>
                <w:szCs w:val="30"/>
                <w:lang w:val="en-US" w:bidi="th-TH"/>
              </w:rPr>
              <w:t>502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8AF41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00842E2" w14:textId="1A13DA0D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A8BA7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CC5E4F" w14:textId="76737262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</w:t>
            </w:r>
            <w:r w:rsidR="006B34F9">
              <w:rPr>
                <w:rFonts w:ascii="Angsana New" w:hAnsi="Angsana New"/>
                <w:sz w:val="30"/>
                <w:szCs w:val="30"/>
                <w:lang w:val="en-US" w:bidi="th-TH"/>
              </w:rPr>
              <w:t>502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A7B85" w:rsidRPr="00AB4D27" w14:paraId="09B3F84C" w14:textId="77777777" w:rsidTr="006B34F9">
        <w:tc>
          <w:tcPr>
            <w:tcW w:w="3960" w:type="dxa"/>
            <w:shd w:val="clear" w:color="auto" w:fill="auto"/>
          </w:tcPr>
          <w:p w14:paraId="4B710E28" w14:textId="77777777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38EDFF" w14:textId="579F58EF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5802">
              <w:rPr>
                <w:rFonts w:ascii="Angsana New" w:hAnsi="Angsana New"/>
                <w:sz w:val="30"/>
                <w:szCs w:val="30"/>
                <w:lang w:val="en-US" w:bidi="th-TH"/>
              </w:rPr>
              <w:t>35,117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F24D4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04C702" w14:textId="53EE9DD2" w:rsidR="001A7B85" w:rsidRPr="006B34F9" w:rsidRDefault="001A7B85" w:rsidP="006B34F9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538A72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F2EE7D" w14:textId="1DB7A3FF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5802">
              <w:rPr>
                <w:rFonts w:ascii="Angsana New" w:hAnsi="Angsana New"/>
                <w:sz w:val="30"/>
                <w:szCs w:val="30"/>
                <w:lang w:bidi="th-TH"/>
              </w:rPr>
              <w:t>35,117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A7B85" w:rsidRPr="00AB4D27" w14:paraId="66B2D3FB" w14:textId="77777777" w:rsidTr="006B34F9">
        <w:tc>
          <w:tcPr>
            <w:tcW w:w="3960" w:type="dxa"/>
            <w:shd w:val="clear" w:color="auto" w:fill="auto"/>
          </w:tcPr>
          <w:p w14:paraId="584928A4" w14:textId="60B3AADD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8FBCA" w14:textId="50586DF2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3,401,</w:t>
            </w:r>
            <w:r w:rsidR="006B34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0308D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36597" w14:textId="3F217346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22,657</w:t>
            </w:r>
          </w:p>
        </w:tc>
        <w:tc>
          <w:tcPr>
            <w:tcW w:w="270" w:type="dxa"/>
          </w:tcPr>
          <w:p w14:paraId="69BD3FEC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A3A7F" w14:textId="576961A6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3,423,</w:t>
            </w:r>
            <w:r w:rsidR="006B34F9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  <w:tr w:rsidR="00A875F8" w:rsidRPr="00AB4D27" w14:paraId="3D916B45" w14:textId="77777777" w:rsidTr="006B34F9">
        <w:tc>
          <w:tcPr>
            <w:tcW w:w="3960" w:type="dxa"/>
            <w:shd w:val="clear" w:color="auto" w:fill="auto"/>
          </w:tcPr>
          <w:p w14:paraId="757B26B6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890EDA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0B890C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9598FB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41AA655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6BD9DA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A875F8" w:rsidRPr="00AB4D27" w14:paraId="273AB376" w14:textId="77777777" w:rsidTr="006B34F9">
        <w:tc>
          <w:tcPr>
            <w:tcW w:w="3960" w:type="dxa"/>
            <w:shd w:val="clear" w:color="auto" w:fill="auto"/>
          </w:tcPr>
          <w:p w14:paraId="0ECCFF33" w14:textId="77777777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6705CA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56146A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159EDE9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907D2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7DC6A6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5F8" w:rsidRPr="00AB4D27" w14:paraId="716262D4" w14:textId="77777777" w:rsidTr="006B34F9">
        <w:tc>
          <w:tcPr>
            <w:tcW w:w="3960" w:type="dxa"/>
            <w:shd w:val="clear" w:color="auto" w:fill="auto"/>
          </w:tcPr>
          <w:p w14:paraId="12037197" w14:textId="35918A83" w:rsidR="00A875F8" w:rsidRPr="00AB4D27" w:rsidRDefault="00A875F8" w:rsidP="00A8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29586B" w14:textId="37631395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1BAF1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DD80A0" w14:textId="6683D50A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14:paraId="249C4222" w14:textId="77777777" w:rsidR="00A875F8" w:rsidRPr="00AB4D27" w:rsidRDefault="00A875F8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1DB2F" w14:textId="4E5139FD" w:rsidR="00A875F8" w:rsidRPr="00AB4D27" w:rsidRDefault="004D7A8F" w:rsidP="00A8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</w:t>
            </w:r>
            <w:r w:rsidR="00A875F8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</w:t>
            </w:r>
          </w:p>
        </w:tc>
      </w:tr>
      <w:tr w:rsidR="001A7B85" w:rsidRPr="00AB4D27" w14:paraId="2E9F68F3" w14:textId="77777777" w:rsidTr="006B34F9">
        <w:tc>
          <w:tcPr>
            <w:tcW w:w="3960" w:type="dxa"/>
            <w:shd w:val="clear" w:color="auto" w:fill="auto"/>
          </w:tcPr>
          <w:p w14:paraId="6676472A" w14:textId="4355702B" w:rsidR="001A7B85" w:rsidRPr="00AB4D27" w:rsidRDefault="001A7B8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502AD" w14:textId="21BB874E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2,390,002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4A0AF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51A64" w14:textId="32428D02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381,180</w:t>
            </w:r>
          </w:p>
        </w:tc>
        <w:tc>
          <w:tcPr>
            <w:tcW w:w="270" w:type="dxa"/>
          </w:tcPr>
          <w:p w14:paraId="6132265F" w14:textId="77777777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7059E" w14:textId="3E285F1E" w:rsidR="001A7B85" w:rsidRPr="00AB4D27" w:rsidRDefault="001A7B8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2,771,182</w:t>
            </w:r>
          </w:p>
        </w:tc>
      </w:tr>
    </w:tbl>
    <w:p w14:paraId="2AEF1B63" w14:textId="77777777" w:rsidR="00FD35EC" w:rsidRPr="006F204E" w:rsidRDefault="00FD35EC" w:rsidP="0031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FA7A02" w14:textId="7E9E2760" w:rsidR="00F50E78" w:rsidRPr="00AB4D27" w:rsidRDefault="00F50E78" w:rsidP="00F5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ธันวาคม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2564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บริษัทมีอุปกรณ์โครงข่ายซึ่งมีมูลค่าสุทธิตามบัญชีจำนวน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1A7B85">
        <w:rPr>
          <w:rFonts w:ascii="Angsana New" w:hAnsi="Angsana New"/>
          <w:sz w:val="30"/>
          <w:szCs w:val="30"/>
        </w:rPr>
        <w:t>7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2563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8</w:t>
      </w:r>
      <w:r w:rsidRPr="00AB4D2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i/>
          <w:iCs/>
          <w:sz w:val="30"/>
          <w:szCs w:val="30"/>
          <w:cs/>
        </w:rPr>
        <w:t>)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ติดตั้งอยู่ในพื้นที่ของคู่สัญญารายหนึ่ง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โดยเมื่อสิ้นสุดระยะเวลาสัญญา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อุปกรณ์โครงข่ายดังกล่าวจะตกเป็นกรรมสิทธิ์ของคู่สัญญาทันที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โดยบริษัทให้สิทธิแก่คู่สัญญาใช้ประโยชน์จากอุปกรณ์โครงข่ายบางส่วน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มีภาระผูกพันที่ต้องแบ่งรายได้จากอุปกรณ์โครงข่ายข้างต้นบางส่วนให้แก่คู่สัญญาตามสัดส่วนที่ระบุไว้ในสัญญาเป็นรายปีตลอดอายุสัญญา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นอกจากนี้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ตกลงชำระส่วนแบ่งรายได้ขั้นต่ำตามจำนวนที่ระบุในสัญญาเพื่อเป็นการประกันรายได้ให้กับคู่สัญญา</w:t>
      </w:r>
    </w:p>
    <w:p w14:paraId="13862806" w14:textId="77777777" w:rsidR="00400A6B" w:rsidRPr="006F204E" w:rsidRDefault="00400A6B" w:rsidP="00E1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37B99E" w14:textId="0AA47104" w:rsidR="00F50E78" w:rsidRDefault="00F50E78" w:rsidP="003C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และคู่สัญญาได้ตกลงยกเลิกการใช้บริการบางส่วนของบันทึกความเข้าใจการร่วมจัดสร้างและบริหารจัดการอุปกรณ์โครงข่า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ซึ่งภายใต้บันทึกความเข้าใจการร่วมจัดสร้างและบริหารจัดการ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เมื่อสิ้นสุดระยะเวลาบันทึกความเข้าใจ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บริษัทตกลงโอนกรรมสิทธิ์ในอุปกรณ์โครงข่ายดังกล่าวเป็นของอีกฝ่ายหนึ่ง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โดยคิดราคาตามที่ทั้งสองฝ่ายจะตกลงกัน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ซึ่งอยู่ในระหว่างการเจรจาตกลง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ธันวาคม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บริษัทมีอุปกรณ์โครงข่ายตามบันทึกความเข้าใจดังกล่าวมูลค่าสุทธิตามบัญชีจำนวน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1A7B85">
        <w:rPr>
          <w:rFonts w:ascii="Angsana New" w:hAnsi="Angsana New"/>
          <w:sz w:val="30"/>
          <w:szCs w:val="30"/>
        </w:rPr>
        <w:t>12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2563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14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i/>
          <w:iCs/>
          <w:sz w:val="30"/>
          <w:szCs w:val="30"/>
          <w:cs/>
        </w:rPr>
        <w:t>)</w:t>
      </w:r>
      <w:r w:rsidRPr="00AB4D27">
        <w:rPr>
          <w:rFonts w:ascii="Angsana New" w:hAnsi="Angsana New"/>
          <w:sz w:val="30"/>
          <w:szCs w:val="30"/>
        </w:rPr>
        <w:t xml:space="preserve"> </w:t>
      </w:r>
    </w:p>
    <w:p w14:paraId="61905D00" w14:textId="010F63C9" w:rsidR="00D837F0" w:rsidRDefault="00D837F0" w:rsidP="003C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A108B9" w14:textId="62559BF2" w:rsidR="00D837F0" w:rsidRP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37F0">
        <w:rPr>
          <w:rFonts w:ascii="Angsana New" w:hAnsi="Angsana New" w:hint="cs"/>
          <w:i/>
          <w:iCs/>
          <w:sz w:val="30"/>
          <w:szCs w:val="30"/>
          <w:cs/>
        </w:rPr>
        <w:t>ข้อจำกัดภายใต้สัญญาเงินกู้ยืมกับ</w:t>
      </w:r>
      <w:r w:rsidR="003E257B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4DD87055" w14:textId="77777777" w:rsidR="00D837F0" w:rsidRP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73D389" w14:textId="2C04974C" w:rsidR="00D837F0" w:rsidRPr="00AB4D27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37F0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 w:rsidR="003E257B">
        <w:rPr>
          <w:rFonts w:ascii="Angsana New" w:hAnsi="Angsana New" w:hint="cs"/>
          <w:sz w:val="30"/>
          <w:szCs w:val="30"/>
          <w:cs/>
        </w:rPr>
        <w:t>ยืม</w:t>
      </w:r>
      <w:r w:rsidRPr="00D837F0">
        <w:rPr>
          <w:rFonts w:ascii="Angsana New" w:hAnsi="Angsana New" w:hint="cs"/>
          <w:sz w:val="30"/>
          <w:szCs w:val="30"/>
          <w:cs/>
        </w:rPr>
        <w:t>กับ</w:t>
      </w:r>
      <w:r w:rsidR="003E257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837F0"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837F0">
        <w:rPr>
          <w:rFonts w:ascii="Angsana New" w:hAnsi="Angsana New"/>
          <w:sz w:val="30"/>
          <w:szCs w:val="30"/>
          <w:cs/>
        </w:rPr>
        <w:t xml:space="preserve"> </w:t>
      </w:r>
      <w:r w:rsidR="00AC5C5C">
        <w:rPr>
          <w:rFonts w:ascii="Angsana New" w:hAnsi="Angsana New" w:hint="cs"/>
          <w:sz w:val="30"/>
          <w:szCs w:val="30"/>
          <w:cs/>
        </w:rPr>
        <w:t>ซึ่ง</w:t>
      </w:r>
      <w:r w:rsidR="00AC5C5C" w:rsidRPr="00AC5C5C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บริษัทต้องปฏิบัติตามเงื่อนไขบางประการเกี่ยวกั</w:t>
      </w:r>
      <w:r w:rsidR="00AC5C5C">
        <w:rPr>
          <w:rFonts w:ascii="Angsana New" w:hAnsi="Angsana New" w:hint="cs"/>
          <w:sz w:val="30"/>
          <w:szCs w:val="30"/>
          <w:cs/>
        </w:rPr>
        <w:t>บ</w:t>
      </w:r>
      <w:r w:rsidR="00AC5C5C" w:rsidRPr="00AC5C5C">
        <w:rPr>
          <w:rFonts w:ascii="Angsana New" w:hAnsi="Angsana New" w:hint="cs"/>
          <w:sz w:val="30"/>
          <w:szCs w:val="30"/>
          <w:cs/>
        </w:rPr>
        <w:t>การจำหน่าย</w:t>
      </w:r>
      <w:r w:rsidR="00AC5C5C" w:rsidRPr="00AC5C5C">
        <w:rPr>
          <w:rFonts w:ascii="Angsana New" w:hAnsi="Angsana New"/>
          <w:sz w:val="30"/>
          <w:szCs w:val="30"/>
          <w:cs/>
        </w:rPr>
        <w:t xml:space="preserve"> </w:t>
      </w:r>
      <w:r w:rsidR="00AC5C5C" w:rsidRPr="00AC5C5C">
        <w:rPr>
          <w:rFonts w:ascii="Angsana New" w:hAnsi="Angsana New" w:hint="cs"/>
          <w:sz w:val="30"/>
          <w:szCs w:val="30"/>
          <w:cs/>
        </w:rPr>
        <w:t>โอน</w:t>
      </w:r>
      <w:r w:rsidR="00AC5C5C" w:rsidRPr="00AC5C5C">
        <w:rPr>
          <w:rFonts w:ascii="Angsana New" w:hAnsi="Angsana New"/>
          <w:sz w:val="30"/>
          <w:szCs w:val="30"/>
          <w:cs/>
        </w:rPr>
        <w:t xml:space="preserve"> </w:t>
      </w:r>
      <w:r w:rsidR="00AC5C5C" w:rsidRPr="00AC5C5C">
        <w:rPr>
          <w:rFonts w:ascii="Angsana New" w:hAnsi="Angsana New" w:hint="cs"/>
          <w:sz w:val="30"/>
          <w:szCs w:val="30"/>
          <w:cs/>
        </w:rPr>
        <w:t>ให้เช่า</w:t>
      </w:r>
      <w:r w:rsidR="00AC5C5C">
        <w:rPr>
          <w:rFonts w:ascii="Angsana New" w:hAnsi="Angsana New" w:hint="cs"/>
          <w:sz w:val="30"/>
          <w:szCs w:val="30"/>
          <w:cs/>
        </w:rPr>
        <w:t xml:space="preserve"> หรือการก่อให้เกิดภาระผูกพันใดๆ กับ</w:t>
      </w:r>
      <w:r w:rsidR="00AC5C5C" w:rsidRPr="00AC5C5C">
        <w:rPr>
          <w:rFonts w:ascii="Angsana New" w:hAnsi="Angsana New" w:hint="cs"/>
          <w:sz w:val="30"/>
          <w:szCs w:val="30"/>
          <w:cs/>
        </w:rPr>
        <w:t>อุปกรณ์โครงข่าย</w:t>
      </w:r>
    </w:p>
    <w:p w14:paraId="1ECC35D7" w14:textId="77777777" w:rsidR="00D837F0" w:rsidRP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lang w:val="th-TH"/>
        </w:rPr>
      </w:pPr>
    </w:p>
    <w:p w14:paraId="1F67BF23" w14:textId="1B3A49BB" w:rsidR="000C02C2" w:rsidRPr="00AB4D27" w:rsidRDefault="005003A3" w:rsidP="00400A6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</w:t>
      </w: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อาคารและอุปกรณ์</w:t>
      </w:r>
    </w:p>
    <w:p w14:paraId="508241C3" w14:textId="14FA8710" w:rsidR="00E124D1" w:rsidRPr="00D837F0" w:rsidRDefault="00E124D1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2"/>
        <w:gridCol w:w="918"/>
        <w:gridCol w:w="270"/>
        <w:gridCol w:w="1080"/>
        <w:gridCol w:w="270"/>
        <w:gridCol w:w="990"/>
        <w:gridCol w:w="247"/>
        <w:gridCol w:w="833"/>
        <w:gridCol w:w="246"/>
        <w:gridCol w:w="924"/>
        <w:gridCol w:w="246"/>
        <w:gridCol w:w="924"/>
        <w:gridCol w:w="8"/>
      </w:tblGrid>
      <w:tr w:rsidR="008109B5" w:rsidRPr="00AB4D27" w14:paraId="5AEEEF43" w14:textId="77777777" w:rsidTr="006B34F9">
        <w:trPr>
          <w:tblHeader/>
        </w:trPr>
        <w:tc>
          <w:tcPr>
            <w:tcW w:w="2232" w:type="dxa"/>
            <w:shd w:val="clear" w:color="auto" w:fill="auto"/>
          </w:tcPr>
          <w:p w14:paraId="6733B51E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shd w:val="clear" w:color="auto" w:fill="auto"/>
            <w:vAlign w:val="bottom"/>
          </w:tcPr>
          <w:p w14:paraId="463E311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/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B4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09B5" w:rsidRPr="00AB4D27" w14:paraId="3566E638" w14:textId="77777777" w:rsidTr="006B34F9">
        <w:trPr>
          <w:gridAfter w:val="1"/>
          <w:wAfter w:w="8" w:type="dxa"/>
          <w:tblHeader/>
        </w:trPr>
        <w:tc>
          <w:tcPr>
            <w:tcW w:w="2232" w:type="dxa"/>
            <w:shd w:val="clear" w:color="auto" w:fill="auto"/>
          </w:tcPr>
          <w:p w14:paraId="1B5DD35B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961014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7BD605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08" w:firstLine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CE38C9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654EF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3FCD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71E58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>ส่วนปรับปรุงสินทรัพย์เช่า</w:t>
            </w:r>
          </w:p>
        </w:tc>
        <w:tc>
          <w:tcPr>
            <w:tcW w:w="270" w:type="dxa"/>
            <w:vAlign w:val="bottom"/>
          </w:tcPr>
          <w:p w14:paraId="4A33DAD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5ECE15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เครื่องตกแต่ง ติดตั้ง และ</w:t>
            </w: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14D80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CAFE9DF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ABD061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165CDD7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967837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C8E97EA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109B5" w:rsidRPr="00AB4D27" w14:paraId="452DE378" w14:textId="77777777" w:rsidTr="006B34F9">
        <w:trPr>
          <w:tblHeader/>
        </w:trPr>
        <w:tc>
          <w:tcPr>
            <w:tcW w:w="2232" w:type="dxa"/>
            <w:shd w:val="clear" w:color="auto" w:fill="auto"/>
          </w:tcPr>
          <w:p w14:paraId="479AAFB6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shd w:val="clear" w:color="auto" w:fill="auto"/>
            <w:vAlign w:val="bottom"/>
          </w:tcPr>
          <w:p w14:paraId="68A96252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AB4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109B5" w:rsidRPr="00AB4D27" w14:paraId="11DCC457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C7C39DB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574EE2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E0BF7C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EBAD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F16AF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A188C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3092E9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24CE06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4878F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955DED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52DE02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C1BCEE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09B5" w:rsidRPr="00AB4D27" w14:paraId="2D4BEE86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5D650A55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26EBC85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32,236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2ED59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81731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328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822</w:t>
            </w:r>
          </w:p>
        </w:tc>
        <w:tc>
          <w:tcPr>
            <w:tcW w:w="270" w:type="dxa"/>
          </w:tcPr>
          <w:p w14:paraId="74BEA4E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C99759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478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C0125D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38D5C3E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1883ED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489E6ED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  <w:r w:rsidRPr="001A7B8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245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CE50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19BB3C1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605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133</w:t>
            </w:r>
          </w:p>
        </w:tc>
      </w:tr>
      <w:tr w:rsidR="008109B5" w:rsidRPr="00AB4D27" w14:paraId="7D832235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50A4460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36F3735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5B33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D8F8FA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270" w:type="dxa"/>
          </w:tcPr>
          <w:p w14:paraId="7DD4914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5E70C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0D8F4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63D6690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473C3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629C453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76</w:t>
            </w:r>
            <w:r w:rsidRPr="001A7B8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095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5D7EBD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CD409A7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81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</w:tr>
      <w:tr w:rsidR="008109B5" w:rsidRPr="00AB4D27" w14:paraId="3AC994F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2AC44397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0187DF6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50B61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246E0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10,670</w:t>
            </w:r>
          </w:p>
        </w:tc>
        <w:tc>
          <w:tcPr>
            <w:tcW w:w="270" w:type="dxa"/>
            <w:vAlign w:val="bottom"/>
          </w:tcPr>
          <w:p w14:paraId="7655F9E1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602C57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1,107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91EC5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02453D7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B14C93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8D38BB3" w14:textId="77777777" w:rsidR="008109B5" w:rsidRPr="00AB4D27" w:rsidRDefault="008109B5" w:rsidP="003234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</w:rPr>
              <w:t>(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777</w:t>
            </w:r>
            <w:r w:rsidRPr="00AB4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A34C3D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1B07D74" w14:textId="77777777" w:rsidR="008109B5" w:rsidRPr="00AB4D27" w:rsidRDefault="008109B5" w:rsidP="001A7B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109B5" w:rsidRPr="00AB4D27" w14:paraId="15E212C4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6263DE88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217811D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0F3A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01767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</w:rPr>
              <w:t>(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Pr="00AB4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9E8AB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C15BF" w14:textId="77777777" w:rsidR="008109B5" w:rsidRPr="00AB4D27" w:rsidRDefault="008109B5" w:rsidP="003234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</w:rPr>
              <w:t>(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392</w:t>
            </w:r>
            <w:r w:rsidRPr="00AB4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1B31FB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D592BBF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F015C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57F5F03" w14:textId="77777777" w:rsidR="008109B5" w:rsidRPr="00AB4D27" w:rsidRDefault="008109B5" w:rsidP="003234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</w:rPr>
              <w:t>(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111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837</w:t>
            </w:r>
            <w:r w:rsidRPr="00AB4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6CBE19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0C58DE9" w14:textId="77777777" w:rsidR="008109B5" w:rsidRPr="00AB4D27" w:rsidRDefault="008109B5" w:rsidP="003234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</w:rPr>
              <w:t>(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Pr="00AB4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109B5" w:rsidRPr="00AB4D27" w14:paraId="1D11C3AE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CF6AAFE" w14:textId="6D26645C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</w:p>
          <w:p w14:paraId="3E0A982F" w14:textId="656171C9" w:rsidR="008109B5" w:rsidRPr="00AB4D27" w:rsidRDefault="00C32102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="008109B5"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="008109B5"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109B5"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011B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4EA3B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AB538" w14:textId="52EE69F1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340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421712BD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36BDFF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193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23913D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B470" w14:textId="03D95B8A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222073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3CE0C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4455FC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5A38427" w14:textId="0E5BEA85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571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109B5" w:rsidRPr="00AB4D27" w14:paraId="5F297870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4D8CB943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52F83D4" w14:textId="1B151938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11AA8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8732E" w14:textId="13753883" w:rsidR="008109B5" w:rsidRPr="00AB4D27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2,143</w:t>
            </w:r>
          </w:p>
        </w:tc>
        <w:tc>
          <w:tcPr>
            <w:tcW w:w="270" w:type="dxa"/>
          </w:tcPr>
          <w:p w14:paraId="5CF75E83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F1A747" w14:textId="1305B1CA" w:rsidR="008109B5" w:rsidRPr="00AB4D27" w:rsidRDefault="008109B5" w:rsidP="001A7B8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11,477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AB008D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040C5B8" w14:textId="72870456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1CA1">
              <w:rPr>
                <w:rFonts w:ascii="Angsana New" w:hAnsi="Angsana New"/>
                <w:sz w:val="24"/>
                <w:szCs w:val="24"/>
                <w:lang w:val="en-US"/>
              </w:rPr>
              <w:t>3,3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EDC290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F4DFA48" w14:textId="06E64AA5" w:rsidR="008109B5" w:rsidRPr="00C44CF2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,07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87A0EE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7359F34" w14:textId="2C5B2D4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28,065</w:t>
            </w:r>
          </w:p>
        </w:tc>
      </w:tr>
      <w:tr w:rsidR="008109B5" w:rsidRPr="00AB4D27" w14:paraId="5967C8C3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4FE45EA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A2E0B41" w14:textId="54CD70D3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2770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E47FF" w14:textId="686E20D9" w:rsidR="008109B5" w:rsidRPr="00AB4D27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26"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9,937</w:t>
            </w:r>
          </w:p>
        </w:tc>
        <w:tc>
          <w:tcPr>
            <w:tcW w:w="270" w:type="dxa"/>
            <w:vAlign w:val="bottom"/>
          </w:tcPr>
          <w:p w14:paraId="4B2D01C4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9870F" w14:textId="63EF08A2" w:rsidR="008109B5" w:rsidRPr="00AB4D27" w:rsidRDefault="008109B5" w:rsidP="001A7B8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26"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3,613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AF0F89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8F3C060" w14:textId="7DD71659" w:rsidR="008109B5" w:rsidRPr="00BB065B" w:rsidRDefault="008109B5" w:rsidP="00BB065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BB0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281942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F5DF8E2" w14:textId="508EEBE2" w:rsidR="008109B5" w:rsidRPr="00AB4D27" w:rsidRDefault="008109B5" w:rsidP="003234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234FE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21ABE6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DCC806D" w14:textId="2F383FEE" w:rsidR="008109B5" w:rsidRPr="001A7B85" w:rsidRDefault="008109B5" w:rsidP="001A7B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109B5" w:rsidRPr="00AB4D27" w14:paraId="65BCA09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7D8DC1B8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89B7737" w14:textId="1BF95133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440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F4CD71" w14:textId="46ACCCCC" w:rsidR="008109B5" w:rsidRPr="00AB4D27" w:rsidRDefault="008109B5" w:rsidP="001A7B8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7A214C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5C31C1" w14:textId="6E397B95" w:rsidR="008109B5" w:rsidRPr="00AB4D27" w:rsidRDefault="008109B5" w:rsidP="003234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(1,376)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EDAE74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44A5CFF" w14:textId="2E46FC4A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DEA012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EAF8890" w14:textId="744971C8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16D4BB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9EBCA4B" w14:textId="409EE9C3" w:rsidR="008109B5" w:rsidRPr="00AB4D27" w:rsidRDefault="008109B5" w:rsidP="003234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(1,376)</w:t>
            </w:r>
          </w:p>
        </w:tc>
      </w:tr>
      <w:tr w:rsidR="008109B5" w:rsidRPr="00AB4D27" w14:paraId="21DFDE66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068EEAA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CB7AC" w14:textId="2B7AAB18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EFF86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A0CD" w14:textId="1C02759D" w:rsidR="008109B5" w:rsidRPr="00AB4D27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352,476</w:t>
            </w:r>
          </w:p>
        </w:tc>
        <w:tc>
          <w:tcPr>
            <w:tcW w:w="270" w:type="dxa"/>
          </w:tcPr>
          <w:p w14:paraId="1E8ED2A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540F0" w14:textId="2566BCDD" w:rsidR="008109B5" w:rsidRPr="00AB4D27" w:rsidRDefault="008109B5" w:rsidP="001A7B8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207,236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092E52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2F8A7" w14:textId="2020DD05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5,721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49D19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B8805" w14:textId="5C44F3C3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9DF7B0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40CE8" w14:textId="23B7D14C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597,921</w:t>
            </w:r>
          </w:p>
        </w:tc>
      </w:tr>
      <w:tr w:rsidR="008109B5" w:rsidRPr="00AB4D27" w14:paraId="5DD43E9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2463B8CA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E37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2BB0E9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C291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AEB326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F991AE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56882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B54E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853E37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08565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FA3D1F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A867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8109B5" w:rsidRPr="00AB4D27" w14:paraId="64FEB975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38353274" w14:textId="77777777" w:rsidR="006B34F9" w:rsidRDefault="008109B5" w:rsidP="006B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</w:t>
            </w:r>
          </w:p>
          <w:p w14:paraId="327262DA" w14:textId="0BD96833" w:rsidR="008109B5" w:rsidRPr="00AB4D27" w:rsidRDefault="006B34F9" w:rsidP="006B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="008109B5"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6FA5F6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2AB8B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9367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AFB13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F03F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0B80B5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F982F65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5F1C45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CC5019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297811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5F00BBB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109B5" w:rsidRPr="00AB4D27" w14:paraId="6D70652D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B1DA402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7F0407D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E297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8F72E6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0" w:type="dxa"/>
          </w:tcPr>
          <w:p w14:paraId="3437DCA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929F1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176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403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6AE7A2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E44E69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4F76FD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794A7F8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FCA9B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406A18C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296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</w:p>
        </w:tc>
      </w:tr>
      <w:tr w:rsidR="008109B5" w:rsidRPr="00AB4D27" w14:paraId="0C3C337C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BE6701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D42E08E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D968F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759FCD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270" w:type="dxa"/>
          </w:tcPr>
          <w:p w14:paraId="4280499F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9543E9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773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5B11BE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73C48687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9E772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AE0EABC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9A24D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183E6DC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AB4D27">
              <w:rPr>
                <w:rFonts w:ascii="Angsana New" w:hAnsi="Angsana New"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sz w:val="24"/>
                <w:szCs w:val="24"/>
                <w:lang w:val="en-US"/>
              </w:rPr>
              <w:t>300</w:t>
            </w:r>
          </w:p>
        </w:tc>
      </w:tr>
      <w:tr w:rsidR="008109B5" w:rsidRPr="00AB4D27" w14:paraId="10CFEC96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C8FC571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FC8D4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845E1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B2EA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E57D52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05831D" w14:textId="77777777" w:rsidR="008109B5" w:rsidRPr="00AB4D27" w:rsidRDefault="008109B5" w:rsidP="003234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(3,347)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83BE9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34C2B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FDF8FF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60D5A" w14:textId="77777777" w:rsidR="008109B5" w:rsidRPr="00AB4D27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7B10CF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0AA3F" w14:textId="77777777" w:rsidR="008109B5" w:rsidRPr="00AB4D27" w:rsidRDefault="008109B5" w:rsidP="003234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lang w:val="en-US" w:bidi="th-TH"/>
              </w:rPr>
              <w:t>(3,347)</w:t>
            </w:r>
          </w:p>
        </w:tc>
      </w:tr>
      <w:tr w:rsidR="008109B5" w:rsidRPr="00AB4D27" w14:paraId="47409B0C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3B3E4BA" w14:textId="665BE85B" w:rsidR="008109B5" w:rsidRPr="00AB4D27" w:rsidRDefault="008109B5" w:rsidP="00C32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="00C3210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A643F" w14:textId="77777777" w:rsidR="008109B5" w:rsidRPr="001A7B85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49F53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1635" w14:textId="77777777" w:rsidR="008109B5" w:rsidRPr="00AB4D27" w:rsidRDefault="008109B5" w:rsidP="00E2029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134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221</w:t>
            </w:r>
          </w:p>
        </w:tc>
        <w:tc>
          <w:tcPr>
            <w:tcW w:w="270" w:type="dxa"/>
          </w:tcPr>
          <w:p w14:paraId="5B9DCE09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F626DB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181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3D7581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1967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85A9A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A000C" w14:textId="77777777" w:rsidR="008109B5" w:rsidRPr="003234FE" w:rsidRDefault="008109B5" w:rsidP="00A53C7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234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70B5C9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AA96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318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402</w:t>
            </w:r>
          </w:p>
        </w:tc>
      </w:tr>
      <w:tr w:rsidR="008109B5" w:rsidRPr="00AB4D27" w14:paraId="7764E183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488E6AA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1147A20" w14:textId="0D1E0297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9E1643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8CCE7" w14:textId="5D172688" w:rsidR="008109B5" w:rsidRPr="00AB4D27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64AD">
              <w:rPr>
                <w:rFonts w:ascii="Angsana New" w:hAnsi="Angsana New"/>
                <w:sz w:val="24"/>
                <w:szCs w:val="24"/>
              </w:rPr>
              <w:t>16,88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269751D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BEA00C" w14:textId="2AA0FFD3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3421">
              <w:rPr>
                <w:rFonts w:ascii="Angsana New" w:hAnsi="Angsana New"/>
                <w:sz w:val="24"/>
                <w:szCs w:val="24"/>
              </w:rPr>
              <w:t>7,129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0EA86A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B5FC79B" w14:textId="7D83078F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6DBB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9666A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05AD9EE" w14:textId="26C5E4D9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76F1B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31E2B03" w14:textId="423DCD22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F86DBB">
              <w:rPr>
                <w:rFonts w:ascii="Angsana New" w:hAnsi="Angsana New"/>
                <w:sz w:val="24"/>
                <w:szCs w:val="24"/>
              </w:rPr>
              <w:t>,22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109B5" w:rsidRPr="00AB4D27" w14:paraId="70BF8E5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42C4D1B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51B02" w14:textId="5AC5DF20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A0779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D8E70" w14:textId="740DAA69" w:rsidR="008109B5" w:rsidRPr="00AB4D27" w:rsidRDefault="008109B5" w:rsidP="001A7B8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AE4497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A2FE4" w14:textId="4B4F6B8A" w:rsidR="008109B5" w:rsidRPr="00AB4D27" w:rsidRDefault="008109B5" w:rsidP="003234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3421">
              <w:rPr>
                <w:rFonts w:ascii="Angsana New" w:hAnsi="Angsana New"/>
                <w:sz w:val="24"/>
                <w:szCs w:val="24"/>
              </w:rPr>
              <w:t>(1,330)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C3245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13F08" w14:textId="40DD6E77" w:rsidR="008109B5" w:rsidRPr="001A7B85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DBF80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855B3" w14:textId="09E3A333" w:rsidR="008109B5" w:rsidRPr="00AB4D27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8CB6C7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CC8C8" w14:textId="7CF89871" w:rsidR="008109B5" w:rsidRPr="00AB4D27" w:rsidRDefault="008109B5" w:rsidP="003234FE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6DBB">
              <w:rPr>
                <w:rFonts w:ascii="Angsana New" w:hAnsi="Angsana New"/>
                <w:sz w:val="24"/>
                <w:szCs w:val="24"/>
              </w:rPr>
              <w:t>(1,330)</w:t>
            </w:r>
          </w:p>
        </w:tc>
      </w:tr>
      <w:tr w:rsidR="008109B5" w:rsidRPr="00AB4D27" w14:paraId="054D6AA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FC4E989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BDC2" w14:textId="67FD1ABD" w:rsidR="008109B5" w:rsidRPr="001A7B85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8A3EC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59D07" w14:textId="38AB38B2" w:rsidR="008109B5" w:rsidRPr="001A7B85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151,10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C75FEF8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33960" w14:textId="0023482C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187,628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7CE414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6A2B0" w14:textId="64947628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2,562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C2874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8E745" w14:textId="2E85C2E3" w:rsidR="008109B5" w:rsidRPr="001A7B85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9D2918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E4E45" w14:textId="310AC0F9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341,29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8109B5" w:rsidRPr="00AB4D27" w14:paraId="43E490E2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60194B6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01B0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099FFD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B20F" w14:textId="77777777" w:rsidR="008109B5" w:rsidRPr="00AB4D27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2FABAB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DB0E4C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9C05C71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724E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409C0B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F4D2D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30A8DD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B0751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8109B5" w:rsidRPr="00AB4D27" w14:paraId="54BAE3BF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3296FBA7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BF9E008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44A0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9C8F1" w14:textId="77777777" w:rsidR="008109B5" w:rsidRPr="00AB4D27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4E6E76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F08574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3C7741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5B7B05D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F598A7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2EE39B3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286BC2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1BAC23F" w14:textId="77777777" w:rsidR="008109B5" w:rsidRPr="00AB4D27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109B5" w:rsidRPr="00AB4D27" w14:paraId="5A6DE77A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20BFEFB4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3C172E" w14:textId="5528C053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</w:t>
            </w: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20B78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EA034" w14:textId="67FF9B0C" w:rsidR="008109B5" w:rsidRPr="001A7B85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206</w:t>
            </w: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175</w:t>
            </w:r>
          </w:p>
        </w:tc>
        <w:tc>
          <w:tcPr>
            <w:tcW w:w="270" w:type="dxa"/>
          </w:tcPr>
          <w:p w14:paraId="06A4F224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E9FD50" w14:textId="1EC5B038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</w:t>
            </w: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A79C50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247005" w14:textId="007AC88D" w:rsidR="008109B5" w:rsidRPr="001A7B85" w:rsidRDefault="008109B5" w:rsidP="001A7B8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EA55AF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E5DEE9" w14:textId="381B862B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2,726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A55D4C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8FF7B" w14:textId="287DA69F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252,830</w:t>
            </w:r>
          </w:p>
        </w:tc>
      </w:tr>
      <w:tr w:rsidR="008109B5" w:rsidRPr="00AB4D27" w14:paraId="2A2030E2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45560C56" w14:textId="77777777" w:rsidR="008109B5" w:rsidRPr="00AB4D27" w:rsidRDefault="008109B5" w:rsidP="001A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C9A45" w14:textId="776DF06F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32,236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7132D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74B1D" w14:textId="244A5D49" w:rsidR="008109B5" w:rsidRPr="001A7B85" w:rsidRDefault="008109B5" w:rsidP="001A7B8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201,37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7E295FFD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545F8E" w14:textId="58DA292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19,608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E27AC5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C832D" w14:textId="372522CB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3,15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912440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868FD" w14:textId="78418758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50A587" w14:textId="77777777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AEA03" w14:textId="712F342A" w:rsidR="008109B5" w:rsidRPr="001A7B85" w:rsidRDefault="008109B5" w:rsidP="001A7B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256,62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</w:tbl>
    <w:p w14:paraId="39A0D5A0" w14:textId="77777777" w:rsidR="003E257B" w:rsidRPr="00D837F0" w:rsidRDefault="003E257B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37F0">
        <w:rPr>
          <w:rFonts w:ascii="Angsana New" w:hAnsi="Angsana New" w:hint="cs"/>
          <w:i/>
          <w:iCs/>
          <w:sz w:val="30"/>
          <w:szCs w:val="30"/>
          <w:cs/>
        </w:rPr>
        <w:t>ข้อจำกัดภายใต้สัญญาเงินกู้ยืมกับ</w:t>
      </w:r>
      <w:r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6A302959" w14:textId="77777777" w:rsidR="003E257B" w:rsidRPr="003E257B" w:rsidRDefault="003E257B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EE4770" w14:textId="54AF2D72" w:rsidR="00AC5C5C" w:rsidRPr="00AB4D27" w:rsidRDefault="003E257B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37F0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D837F0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837F0"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837F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AC5C5C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บริษัทต้องปฏิบัติตามเงื่อนไขบางประการเกี่ยวกั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C5C5C">
        <w:rPr>
          <w:rFonts w:ascii="Angsana New" w:hAnsi="Angsana New" w:hint="cs"/>
          <w:sz w:val="30"/>
          <w:szCs w:val="30"/>
          <w:cs/>
        </w:rPr>
        <w:t>การจำหน่าย</w:t>
      </w:r>
      <w:r w:rsidRPr="00AC5C5C">
        <w:rPr>
          <w:rFonts w:ascii="Angsana New" w:hAnsi="Angsana New"/>
          <w:sz w:val="30"/>
          <w:szCs w:val="30"/>
          <w:cs/>
        </w:rPr>
        <w:t xml:space="preserve"> </w:t>
      </w:r>
      <w:r w:rsidRPr="00AC5C5C">
        <w:rPr>
          <w:rFonts w:ascii="Angsana New" w:hAnsi="Angsana New" w:hint="cs"/>
          <w:sz w:val="30"/>
          <w:szCs w:val="30"/>
          <w:cs/>
        </w:rPr>
        <w:t>โอน</w:t>
      </w:r>
      <w:r w:rsidRPr="00AC5C5C">
        <w:rPr>
          <w:rFonts w:ascii="Angsana New" w:hAnsi="Angsana New"/>
          <w:sz w:val="30"/>
          <w:szCs w:val="30"/>
          <w:cs/>
        </w:rPr>
        <w:t xml:space="preserve"> </w:t>
      </w:r>
      <w:r w:rsidRPr="00AC5C5C">
        <w:rPr>
          <w:rFonts w:ascii="Angsana New" w:hAnsi="Angsana New" w:hint="cs"/>
          <w:sz w:val="30"/>
          <w:szCs w:val="30"/>
          <w:cs/>
        </w:rPr>
        <w:t>ให้เช่า</w:t>
      </w:r>
      <w:r>
        <w:rPr>
          <w:rFonts w:ascii="Angsana New" w:hAnsi="Angsana New" w:hint="cs"/>
          <w:sz w:val="30"/>
          <w:szCs w:val="30"/>
          <w:cs/>
        </w:rPr>
        <w:t xml:space="preserve"> หรือการก่อให้เกิดภาระผูกพันใดๆ กับ</w:t>
      </w:r>
      <w:r w:rsidR="00AC5C5C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7C8A21F8" w14:textId="3C482C48" w:rsidR="00E124D1" w:rsidRPr="003E257B" w:rsidRDefault="00E124D1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B810C8B" w14:textId="498AADF8" w:rsidR="000F614D" w:rsidRPr="008109B5" w:rsidRDefault="00D77369" w:rsidP="00E124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26A25A5D" w14:textId="77777777" w:rsidR="00865C87" w:rsidRPr="00493B16" w:rsidRDefault="00865C87" w:rsidP="00865C8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51"/>
        <w:gridCol w:w="1890"/>
        <w:gridCol w:w="270"/>
        <w:gridCol w:w="1890"/>
      </w:tblGrid>
      <w:tr w:rsidR="00D73407" w:rsidRPr="00AB4D27" w14:paraId="3AF715FE" w14:textId="1CC9C201" w:rsidTr="00493B16">
        <w:trPr>
          <w:cantSplit/>
          <w:tblHeader/>
        </w:trPr>
        <w:tc>
          <w:tcPr>
            <w:tcW w:w="5051" w:type="dxa"/>
            <w:vAlign w:val="bottom"/>
            <w:hideMark/>
          </w:tcPr>
          <w:p w14:paraId="3D716AD7" w14:textId="01890A6B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050" w:type="dxa"/>
            <w:gridSpan w:val="3"/>
            <w:hideMark/>
          </w:tcPr>
          <w:p w14:paraId="03245830" w14:textId="0F630B6F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AB4D2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407" w:rsidRPr="00AB4D27" w14:paraId="3AE19DB9" w14:textId="77777777" w:rsidTr="00493B16">
        <w:trPr>
          <w:cantSplit/>
          <w:tblHeader/>
        </w:trPr>
        <w:tc>
          <w:tcPr>
            <w:tcW w:w="5051" w:type="dxa"/>
            <w:vAlign w:val="bottom"/>
          </w:tcPr>
          <w:p w14:paraId="76E27D32" w14:textId="264AEA8A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90" w:type="dxa"/>
          </w:tcPr>
          <w:p w14:paraId="69E9EF62" w14:textId="6A4466A5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308868D8" w14:textId="77777777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4E916522" w14:textId="541D8AB9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D73407" w:rsidRPr="00AB4D27" w14:paraId="637A5D16" w14:textId="2457E947" w:rsidTr="00493B16">
        <w:trPr>
          <w:cantSplit/>
          <w:tblHeader/>
        </w:trPr>
        <w:tc>
          <w:tcPr>
            <w:tcW w:w="5051" w:type="dxa"/>
            <w:vAlign w:val="bottom"/>
          </w:tcPr>
          <w:p w14:paraId="3413784E" w14:textId="77777777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5B9D1958" w14:textId="02F641E3" w:rsidR="00D73407" w:rsidRPr="00AB4D27" w:rsidRDefault="00D73407" w:rsidP="00F9492F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B4D2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234FE" w:rsidRPr="00AB4D27" w14:paraId="28B56A69" w14:textId="2C4D9C0E" w:rsidTr="00493B16">
        <w:trPr>
          <w:cantSplit/>
        </w:trPr>
        <w:tc>
          <w:tcPr>
            <w:tcW w:w="5051" w:type="dxa"/>
            <w:shd w:val="clear" w:color="auto" w:fill="auto"/>
          </w:tcPr>
          <w:p w14:paraId="577BC74F" w14:textId="77777777" w:rsidR="003234FE" w:rsidRPr="00AB4D27" w:rsidRDefault="003234FE" w:rsidP="003234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1890" w:type="dxa"/>
          </w:tcPr>
          <w:p w14:paraId="4299FE16" w14:textId="5D108CF6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57,192</w:t>
            </w:r>
          </w:p>
        </w:tc>
        <w:tc>
          <w:tcPr>
            <w:tcW w:w="270" w:type="dxa"/>
          </w:tcPr>
          <w:p w14:paraId="4E3CB167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689F73" w14:textId="18B5F1F4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72,024</w:t>
            </w:r>
          </w:p>
        </w:tc>
      </w:tr>
      <w:tr w:rsidR="003234FE" w:rsidRPr="00AB4D27" w14:paraId="7BDBCAE8" w14:textId="20B9DADE" w:rsidTr="00493B16">
        <w:trPr>
          <w:cantSplit/>
        </w:trPr>
        <w:tc>
          <w:tcPr>
            <w:tcW w:w="5051" w:type="dxa"/>
            <w:shd w:val="clear" w:color="auto" w:fill="auto"/>
          </w:tcPr>
          <w:p w14:paraId="52BFFE82" w14:textId="77777777" w:rsidR="003234FE" w:rsidRPr="00AB4D27" w:rsidRDefault="003234FE" w:rsidP="003234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A939C31" w14:textId="5EFC9D65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8733A5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0E3332" w14:textId="025F4EBC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30,384</w:t>
            </w:r>
          </w:p>
        </w:tc>
      </w:tr>
      <w:tr w:rsidR="003234FE" w:rsidRPr="00AB4D27" w14:paraId="2C465D1D" w14:textId="5CCEAFA6" w:rsidTr="00493B16">
        <w:trPr>
          <w:cantSplit/>
        </w:trPr>
        <w:tc>
          <w:tcPr>
            <w:tcW w:w="5051" w:type="dxa"/>
            <w:shd w:val="clear" w:color="auto" w:fill="auto"/>
          </w:tcPr>
          <w:p w14:paraId="3A040E95" w14:textId="77777777" w:rsidR="003234FE" w:rsidRPr="00AB4D27" w:rsidRDefault="003234FE" w:rsidP="003234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8B03DF9" w14:textId="1C2F23CE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FBAF6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0354CC6" w14:textId="4013BFD5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12,797</w:t>
            </w:r>
          </w:p>
        </w:tc>
      </w:tr>
      <w:tr w:rsidR="003234FE" w:rsidRPr="00AB4D27" w14:paraId="0C5146A7" w14:textId="17CEF6C3" w:rsidTr="00493B16">
        <w:trPr>
          <w:cantSplit/>
        </w:trPr>
        <w:tc>
          <w:tcPr>
            <w:tcW w:w="5051" w:type="dxa"/>
            <w:shd w:val="clear" w:color="auto" w:fill="auto"/>
          </w:tcPr>
          <w:p w14:paraId="226EEB57" w14:textId="77777777" w:rsidR="003234FE" w:rsidRPr="00AB4D27" w:rsidRDefault="003234FE" w:rsidP="003234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14473F3A" w14:textId="577D4FD4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7F200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79DD5E78" w14:textId="6171D321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8,307</w:t>
            </w:r>
          </w:p>
        </w:tc>
      </w:tr>
      <w:tr w:rsidR="003234FE" w:rsidRPr="00AB4D27" w14:paraId="74793EE6" w14:textId="3C7E22AD" w:rsidTr="00493B16">
        <w:trPr>
          <w:cantSplit/>
        </w:trPr>
        <w:tc>
          <w:tcPr>
            <w:tcW w:w="5051" w:type="dxa"/>
            <w:shd w:val="clear" w:color="auto" w:fill="auto"/>
            <w:hideMark/>
          </w:tcPr>
          <w:p w14:paraId="25101916" w14:textId="77777777" w:rsidR="003234FE" w:rsidRPr="00AB4D27" w:rsidRDefault="003234FE" w:rsidP="003234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F1F1B" w14:textId="7D6C687B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86,179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04960E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52748" w14:textId="2146C3BD" w:rsidR="003234FE" w:rsidRPr="00AB4D27" w:rsidRDefault="003234FE" w:rsidP="003234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123,512</w:t>
            </w:r>
          </w:p>
        </w:tc>
      </w:tr>
    </w:tbl>
    <w:p w14:paraId="6A6EF391" w14:textId="77777777" w:rsidR="000D0449" w:rsidRPr="00493B16" w:rsidRDefault="000D0449" w:rsidP="00865C87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D82DED0" w14:textId="665707BB" w:rsidR="00865C87" w:rsidRPr="00AB4D27" w:rsidRDefault="00865C87" w:rsidP="00865C87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ในปี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A53C73" w:rsidRPr="00AB4D27">
        <w:rPr>
          <w:rFonts w:ascii="Angsana New" w:hAnsi="Angsana New"/>
          <w:sz w:val="30"/>
          <w:szCs w:val="30"/>
        </w:rPr>
        <w:t>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6442A0" w:rsidRPr="00AB4D27">
        <w:rPr>
          <w:rFonts w:ascii="Angsana New" w:hAnsi="Angsana New"/>
          <w:sz w:val="30"/>
          <w:szCs w:val="30"/>
        </w:rPr>
        <w:t xml:space="preserve"> </w:t>
      </w:r>
      <w:r w:rsidR="008109B5">
        <w:rPr>
          <w:rFonts w:ascii="Angsana New" w:hAnsi="Angsana New"/>
          <w:sz w:val="30"/>
          <w:szCs w:val="30"/>
        </w:rPr>
        <w:t>26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ล้านบาท</w:t>
      </w:r>
      <w:r w:rsidR="00D73407" w:rsidRPr="00AB4D27">
        <w:rPr>
          <w:rFonts w:ascii="Angsana New" w:hAnsi="Angsana New"/>
          <w:i/>
          <w:iCs/>
          <w:sz w:val="30"/>
          <w:szCs w:val="30"/>
        </w:rPr>
        <w:t xml:space="preserve"> (2563: 26 </w:t>
      </w:r>
      <w:r w:rsidR="00D73407"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0AAA2EF" w14:textId="77777777" w:rsidR="00865C87" w:rsidRPr="00493B16" w:rsidRDefault="00865C87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398EB5" w14:textId="396F8A1A" w:rsidR="00865C87" w:rsidRPr="008109B5" w:rsidRDefault="00AA28DB" w:rsidP="00865C87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8109B5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865C87" w:rsidRPr="008109B5">
        <w:rPr>
          <w:rFonts w:ascii="Angsana New" w:hAnsi="Angsana New"/>
          <w:sz w:val="30"/>
          <w:szCs w:val="30"/>
          <w:cs/>
        </w:rPr>
        <w:t>บริษัทเช่า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>อาคารเพื่อให้บริการ</w:t>
      </w:r>
      <w:r w:rsidR="003670D5" w:rsidRPr="008109B5">
        <w:rPr>
          <w:rFonts w:ascii="Angsana New" w:hAnsi="Angsana New"/>
          <w:sz w:val="30"/>
          <w:szCs w:val="30"/>
          <w:lang w:bidi="th-TH"/>
        </w:rPr>
        <w:t xml:space="preserve"> </w:t>
      </w:r>
      <w:r w:rsidR="003670D5" w:rsidRPr="008109B5">
        <w:rPr>
          <w:rFonts w:ascii="Angsana New" w:hAnsi="Angsana New" w:hint="cs"/>
          <w:sz w:val="30"/>
          <w:szCs w:val="30"/>
          <w:cs/>
          <w:lang w:bidi="th-TH"/>
        </w:rPr>
        <w:t>อาคารสำนักงาน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ยานพาหนะ และ</w:t>
      </w:r>
      <w:r w:rsidR="003670D5" w:rsidRPr="008109B5">
        <w:rPr>
          <w:rFonts w:ascii="Angsana New" w:hAnsi="Angsana New" w:hint="cs"/>
          <w:sz w:val="30"/>
          <w:szCs w:val="30"/>
          <w:cs/>
          <w:lang w:bidi="th-TH"/>
        </w:rPr>
        <w:t>สิทธิการเช่าที่ดิน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65C87" w:rsidRPr="008109B5">
        <w:rPr>
          <w:rFonts w:ascii="Angsana New" w:hAnsi="Angsana New" w:hint="cs"/>
          <w:sz w:val="30"/>
          <w:szCs w:val="30"/>
          <w:cs/>
        </w:rPr>
        <w:t>เป็น</w:t>
      </w:r>
      <w:r w:rsidR="00865C87" w:rsidRPr="008109B5">
        <w:rPr>
          <w:rFonts w:ascii="Angsana New" w:hAnsi="Angsana New"/>
          <w:sz w:val="30"/>
          <w:szCs w:val="30"/>
          <w:cs/>
        </w:rPr>
        <w:t>ระยะเวลา</w:t>
      </w:r>
      <w:r w:rsidR="003E6A72" w:rsidRPr="008109B5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ตั้งแต่ </w:t>
      </w:r>
      <w:r w:rsidR="004D7A8F" w:rsidRPr="008109B5">
        <w:rPr>
          <w:rFonts w:ascii="Angsana New" w:hAnsi="Angsana New"/>
          <w:sz w:val="30"/>
          <w:szCs w:val="30"/>
          <w:lang w:val="en-US" w:bidi="th-TH"/>
        </w:rPr>
        <w:t>1</w:t>
      </w:r>
      <w:r w:rsidR="003234FE" w:rsidRPr="008109B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E6A72" w:rsidRPr="008109B5">
        <w:rPr>
          <w:rFonts w:ascii="Angsana New" w:hAnsi="Angsana New"/>
          <w:sz w:val="30"/>
          <w:szCs w:val="30"/>
          <w:lang w:val="en-US" w:bidi="th-TH"/>
        </w:rPr>
        <w:t>-</w:t>
      </w:r>
      <w:r w:rsidR="003234FE" w:rsidRPr="008109B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D7A8F" w:rsidRPr="008109B5">
        <w:rPr>
          <w:rFonts w:ascii="Angsana New" w:hAnsi="Angsana New"/>
          <w:sz w:val="30"/>
          <w:szCs w:val="30"/>
          <w:lang w:val="en-US" w:bidi="th-TH"/>
        </w:rPr>
        <w:t>30</w:t>
      </w:r>
      <w:r w:rsidR="00865C87" w:rsidRPr="008109B5">
        <w:rPr>
          <w:rFonts w:ascii="Angsana New" w:hAnsi="Angsana New"/>
          <w:sz w:val="30"/>
          <w:szCs w:val="30"/>
          <w:cs/>
        </w:rPr>
        <w:t xml:space="preserve"> ปี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>และรายปี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ตามอัตราที่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02275286" w14:textId="77777777" w:rsidR="00493B16" w:rsidRPr="00493B16" w:rsidRDefault="00493B16" w:rsidP="00493B1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19E2B" w14:textId="008D7D22" w:rsidR="00865C87" w:rsidRPr="00AB4D27" w:rsidRDefault="00865C87" w:rsidP="00D85410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995A291" w14:textId="77777777" w:rsidR="00493B16" w:rsidRPr="00493B16" w:rsidRDefault="00493B16" w:rsidP="00493B1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1D9ECD" w14:textId="0CAAE4FA" w:rsidR="00865C87" w:rsidRPr="00AB4D27" w:rsidRDefault="00D73407" w:rsidP="00BE643D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</w:t>
      </w:r>
      <w:r w:rsidRPr="00AB4D27">
        <w:rPr>
          <w:rFonts w:ascii="Angsana New" w:hAnsi="Angsana New"/>
          <w:sz w:val="30"/>
          <w:szCs w:val="30"/>
          <w:cs/>
        </w:rPr>
        <w:t>บริษัท</w:t>
      </w:r>
      <w:r w:rsidRPr="00AB4D27">
        <w:rPr>
          <w:rFonts w:ascii="Angsana New" w:hAnsi="Angsana New" w:hint="cs"/>
          <w:sz w:val="30"/>
          <w:szCs w:val="30"/>
          <w:cs/>
        </w:rPr>
        <w:t>มีสิทธิ</w:t>
      </w:r>
      <w:r w:rsidRPr="00AB4D27">
        <w:rPr>
          <w:rFonts w:ascii="Angsana New" w:hAnsi="Angsana New"/>
          <w:sz w:val="30"/>
          <w:szCs w:val="30"/>
          <w:cs/>
        </w:rPr>
        <w:t>เลือกขยายอายุสัญญาเช่า</w:t>
      </w:r>
      <w:r w:rsidR="00865C87" w:rsidRPr="00AB4D27">
        <w:rPr>
          <w:rFonts w:ascii="Angsana New" w:hAnsi="Angsana New"/>
          <w:sz w:val="30"/>
          <w:szCs w:val="30"/>
          <w:cs/>
        </w:rPr>
        <w:t>อสังหาริมทรัพย์ภายในหนึ่งปีก่อนสิ้นสุดระยะเวลาเช่า</w:t>
      </w:r>
      <w:r w:rsidRPr="00AB4D27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865C87" w:rsidRPr="00AB4D27">
        <w:rPr>
          <w:rFonts w:ascii="Angsana New" w:hAnsi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D85410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865C87" w:rsidRPr="00AB4D27">
        <w:rPr>
          <w:rFonts w:ascii="Angsana New" w:hAnsi="Angsana New"/>
          <w:sz w:val="30"/>
          <w:szCs w:val="30"/>
          <w:cs/>
        </w:rPr>
        <w:t>และกลุ่มบริษัทจะทบทวนการประเมิน</w:t>
      </w:r>
      <w:r w:rsidRPr="00AB4D27">
        <w:rPr>
          <w:rFonts w:ascii="Angsana New" w:hAnsi="Angsana New" w:hint="cs"/>
          <w:sz w:val="30"/>
          <w:szCs w:val="30"/>
          <w:cs/>
        </w:rPr>
        <w:t>ดังกล่าวอย่างสม่ำเสมอ</w:t>
      </w:r>
    </w:p>
    <w:p w14:paraId="21BB07AF" w14:textId="2FADBC33" w:rsidR="00A53C73" w:rsidRDefault="00A53C73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19C220" w14:textId="7239180B" w:rsidR="00D837F0" w:rsidRDefault="00D837F0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5C56B5" w14:textId="58772935" w:rsidR="00D837F0" w:rsidRDefault="00D837F0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74ACB8" w14:textId="77777777" w:rsidR="00D837F0" w:rsidRPr="00493B16" w:rsidRDefault="00D837F0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62"/>
        <w:gridCol w:w="1091"/>
        <w:gridCol w:w="262"/>
        <w:gridCol w:w="1090"/>
        <w:gridCol w:w="274"/>
        <w:gridCol w:w="1071"/>
      </w:tblGrid>
      <w:tr w:rsidR="001269CD" w:rsidRPr="00AB4D27" w14:paraId="75C765B1" w14:textId="77777777" w:rsidTr="00493B16">
        <w:trPr>
          <w:tblHeader/>
        </w:trPr>
        <w:tc>
          <w:tcPr>
            <w:tcW w:w="3780" w:type="dxa"/>
          </w:tcPr>
          <w:p w14:paraId="06B601C0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E06C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  <w:hideMark/>
          </w:tcPr>
          <w:p w14:paraId="05474627" w14:textId="77777777" w:rsidR="001269CD" w:rsidRPr="00AB4D27" w:rsidRDefault="001269CD" w:rsidP="00DD079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A5AEFDE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vAlign w:val="bottom"/>
            <w:hideMark/>
          </w:tcPr>
          <w:p w14:paraId="2DB0E17E" w14:textId="77777777" w:rsidR="001269CD" w:rsidRPr="00AB4D27" w:rsidRDefault="001269CD" w:rsidP="00DD079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3EAF" w:rsidRPr="00AB4D27" w14:paraId="46B29C70" w14:textId="77777777" w:rsidTr="00493B16">
        <w:trPr>
          <w:tblHeader/>
        </w:trPr>
        <w:tc>
          <w:tcPr>
            <w:tcW w:w="3780" w:type="dxa"/>
          </w:tcPr>
          <w:p w14:paraId="7D95215C" w14:textId="5C22F7CD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4D7A8F"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</w:tcPr>
          <w:p w14:paraId="5D2DB7C9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0937B" w14:textId="4D9CD2CB" w:rsidR="00D23EAF" w:rsidRPr="00AB4D27" w:rsidRDefault="004D7A8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51569A04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5F7E79" w14:textId="4BF67725" w:rsidR="00D23EAF" w:rsidRPr="00AB4D27" w:rsidRDefault="004D7A8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24839477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6E36F06" w14:textId="1105A61B" w:rsidR="00D23EAF" w:rsidRPr="00AB4D27" w:rsidRDefault="004D7A8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3E27293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645234" w14:textId="4F2E3F12" w:rsidR="00D23EAF" w:rsidRPr="00AB4D27" w:rsidRDefault="004D7A8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D23EAF" w:rsidRPr="00AB4D27" w14:paraId="2DFB71A8" w14:textId="77777777" w:rsidTr="00493B16">
        <w:trPr>
          <w:tblHeader/>
        </w:trPr>
        <w:tc>
          <w:tcPr>
            <w:tcW w:w="3780" w:type="dxa"/>
          </w:tcPr>
          <w:p w14:paraId="4D283ECB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DBDE0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6A02D4" w14:textId="77777777" w:rsidR="00D23EAF" w:rsidRPr="00AB4D27" w:rsidRDefault="00D23EAF" w:rsidP="00D23E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3EAF" w:rsidRPr="00AB4D27" w14:paraId="1AD72304" w14:textId="77777777" w:rsidTr="00493B16">
        <w:tc>
          <w:tcPr>
            <w:tcW w:w="3780" w:type="dxa"/>
          </w:tcPr>
          <w:p w14:paraId="22441093" w14:textId="77777777" w:rsidR="00D23EAF" w:rsidRPr="00AB4D27" w:rsidRDefault="00D23EAF" w:rsidP="00D23EAF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83CA960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3A96C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4B70E0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DA23C8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3F89EA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3EB021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59BC50F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87B3CC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3EAF" w:rsidRPr="00AB4D27" w14:paraId="17AD3003" w14:textId="77777777" w:rsidTr="00493B16">
        <w:tc>
          <w:tcPr>
            <w:tcW w:w="3780" w:type="dxa"/>
          </w:tcPr>
          <w:p w14:paraId="4A6714F0" w14:textId="77777777" w:rsidR="00D23EAF" w:rsidRPr="00AB4D27" w:rsidRDefault="00D23EAF" w:rsidP="00D23EAF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6F9B15C6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B9F3DEC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7175D4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76623EC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20EB41B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9202D9F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6283275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5C893B1A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234FE" w:rsidRPr="00AB4D27" w14:paraId="1DDEA78E" w14:textId="77777777" w:rsidTr="00493B16">
        <w:tc>
          <w:tcPr>
            <w:tcW w:w="3780" w:type="dxa"/>
          </w:tcPr>
          <w:p w14:paraId="6A179537" w14:textId="77777777" w:rsidR="003234FE" w:rsidRPr="00AB4D27" w:rsidRDefault="003234FE" w:rsidP="003234FE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270" w:type="dxa"/>
          </w:tcPr>
          <w:p w14:paraId="25C44CAD" w14:textId="77777777" w:rsidR="003234FE" w:rsidRPr="00AB4D27" w:rsidRDefault="003234FE" w:rsidP="003234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BE5FB0" w14:textId="5B7CF26B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34,545</w:t>
            </w:r>
          </w:p>
        </w:tc>
        <w:tc>
          <w:tcPr>
            <w:tcW w:w="262" w:type="dxa"/>
            <w:vAlign w:val="bottom"/>
          </w:tcPr>
          <w:p w14:paraId="0069D0C9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67B6D95" w14:textId="55DC3DCC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25,848</w:t>
            </w:r>
          </w:p>
        </w:tc>
        <w:tc>
          <w:tcPr>
            <w:tcW w:w="262" w:type="dxa"/>
            <w:vAlign w:val="center"/>
          </w:tcPr>
          <w:p w14:paraId="7827E0AB" w14:textId="77777777" w:rsidR="003234FE" w:rsidRPr="00AB4D27" w:rsidRDefault="003234FE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CE2EBCB" w14:textId="48163501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34,545</w:t>
            </w:r>
          </w:p>
        </w:tc>
        <w:tc>
          <w:tcPr>
            <w:tcW w:w="274" w:type="dxa"/>
            <w:vAlign w:val="bottom"/>
          </w:tcPr>
          <w:p w14:paraId="187CA556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0DF9EE0" w14:textId="07FB040E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25,848</w:t>
            </w:r>
          </w:p>
        </w:tc>
      </w:tr>
      <w:tr w:rsidR="003234FE" w:rsidRPr="00AB4D27" w14:paraId="71F65998" w14:textId="77777777" w:rsidTr="00493B16">
        <w:tc>
          <w:tcPr>
            <w:tcW w:w="3780" w:type="dxa"/>
          </w:tcPr>
          <w:p w14:paraId="01CEC490" w14:textId="77777777" w:rsidR="003234FE" w:rsidRPr="00AB4D27" w:rsidRDefault="003234FE" w:rsidP="003234FE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70" w:type="dxa"/>
          </w:tcPr>
          <w:p w14:paraId="74577C59" w14:textId="77777777" w:rsidR="003234FE" w:rsidRPr="00AB4D27" w:rsidRDefault="003234FE" w:rsidP="003234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4A5516" w14:textId="636CCDD5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18,674</w:t>
            </w:r>
          </w:p>
        </w:tc>
        <w:tc>
          <w:tcPr>
            <w:tcW w:w="262" w:type="dxa"/>
            <w:vAlign w:val="bottom"/>
          </w:tcPr>
          <w:p w14:paraId="4DAF11C5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49982B" w14:textId="3680C735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18,725</w:t>
            </w:r>
          </w:p>
        </w:tc>
        <w:tc>
          <w:tcPr>
            <w:tcW w:w="262" w:type="dxa"/>
            <w:vAlign w:val="center"/>
          </w:tcPr>
          <w:p w14:paraId="325F8F26" w14:textId="77777777" w:rsidR="003234FE" w:rsidRPr="00AB4D27" w:rsidRDefault="003234FE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703835E" w14:textId="16FC3810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18,674</w:t>
            </w:r>
          </w:p>
        </w:tc>
        <w:tc>
          <w:tcPr>
            <w:tcW w:w="274" w:type="dxa"/>
            <w:vAlign w:val="bottom"/>
          </w:tcPr>
          <w:p w14:paraId="7CD36976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581DC89" w14:textId="5B748EAB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18,725</w:t>
            </w:r>
          </w:p>
        </w:tc>
      </w:tr>
      <w:tr w:rsidR="003234FE" w:rsidRPr="00AB4D27" w14:paraId="2FC88059" w14:textId="77777777" w:rsidTr="00493B16">
        <w:tc>
          <w:tcPr>
            <w:tcW w:w="3780" w:type="dxa"/>
          </w:tcPr>
          <w:p w14:paraId="12D816A8" w14:textId="77777777" w:rsidR="003234FE" w:rsidRPr="00AB4D27" w:rsidRDefault="003234FE" w:rsidP="003234FE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6E9D705" w14:textId="77777777" w:rsidR="003234FE" w:rsidRPr="00AB4D27" w:rsidRDefault="003234FE" w:rsidP="003234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EA7FD5" w14:textId="602151D9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10,178</w:t>
            </w:r>
          </w:p>
        </w:tc>
        <w:tc>
          <w:tcPr>
            <w:tcW w:w="262" w:type="dxa"/>
            <w:vAlign w:val="bottom"/>
          </w:tcPr>
          <w:p w14:paraId="6636DDE0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1EACFDC" w14:textId="7FFEAE0C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10,048</w:t>
            </w:r>
          </w:p>
        </w:tc>
        <w:tc>
          <w:tcPr>
            <w:tcW w:w="262" w:type="dxa"/>
            <w:vAlign w:val="center"/>
          </w:tcPr>
          <w:p w14:paraId="083523EF" w14:textId="77777777" w:rsidR="003234FE" w:rsidRPr="00AB4D27" w:rsidRDefault="003234FE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9B048B5" w14:textId="64FF895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10,178</w:t>
            </w:r>
          </w:p>
        </w:tc>
        <w:tc>
          <w:tcPr>
            <w:tcW w:w="274" w:type="dxa"/>
            <w:vAlign w:val="bottom"/>
          </w:tcPr>
          <w:p w14:paraId="7AE2537E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A9FFD5" w14:textId="7817ACFD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10,048</w:t>
            </w:r>
          </w:p>
        </w:tc>
      </w:tr>
      <w:tr w:rsidR="003234FE" w:rsidRPr="00AB4D27" w14:paraId="621C436F" w14:textId="77777777" w:rsidTr="00493B16">
        <w:tc>
          <w:tcPr>
            <w:tcW w:w="3780" w:type="dxa"/>
          </w:tcPr>
          <w:p w14:paraId="39F09460" w14:textId="77777777" w:rsidR="003234FE" w:rsidRPr="00AB4D27" w:rsidRDefault="003234FE" w:rsidP="003234FE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D78E9A2" w14:textId="77777777" w:rsidR="003234FE" w:rsidRPr="00AB4D27" w:rsidRDefault="003234FE" w:rsidP="003234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A7E5FD" w14:textId="794DDA21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bottom"/>
          </w:tcPr>
          <w:p w14:paraId="7E2ED13B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1DB8B9" w14:textId="2BEEE260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center"/>
          </w:tcPr>
          <w:p w14:paraId="40447E87" w14:textId="77777777" w:rsidR="003234FE" w:rsidRPr="00AB4D27" w:rsidRDefault="003234FE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EB6DB69" w14:textId="3A44AC0B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4" w:type="dxa"/>
            <w:vAlign w:val="bottom"/>
          </w:tcPr>
          <w:p w14:paraId="680C00DE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F8A278E" w14:textId="74FD4314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</w:tr>
      <w:tr w:rsidR="003234FE" w:rsidRPr="00AB4D27" w14:paraId="3420E61A" w14:textId="77777777" w:rsidTr="00493B16">
        <w:tc>
          <w:tcPr>
            <w:tcW w:w="3780" w:type="dxa"/>
          </w:tcPr>
          <w:p w14:paraId="7153D2C9" w14:textId="77777777" w:rsidR="003234FE" w:rsidRPr="00AB4D27" w:rsidRDefault="003234FE" w:rsidP="003234FE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270" w:type="dxa"/>
          </w:tcPr>
          <w:p w14:paraId="37CA6494" w14:textId="77777777" w:rsidR="003234FE" w:rsidRPr="00AB4D27" w:rsidRDefault="003234FE" w:rsidP="003234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814978" w14:textId="3AB61E32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3,111</w:t>
            </w:r>
          </w:p>
        </w:tc>
        <w:tc>
          <w:tcPr>
            <w:tcW w:w="262" w:type="dxa"/>
            <w:vAlign w:val="bottom"/>
          </w:tcPr>
          <w:p w14:paraId="7CEC7A46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71BCF09" w14:textId="6930A461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4,525</w:t>
            </w:r>
          </w:p>
        </w:tc>
        <w:tc>
          <w:tcPr>
            <w:tcW w:w="262" w:type="dxa"/>
            <w:vAlign w:val="center"/>
          </w:tcPr>
          <w:p w14:paraId="20E24CA3" w14:textId="77777777" w:rsidR="003234FE" w:rsidRPr="00AB4D27" w:rsidRDefault="003234FE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24A2BDD1" w14:textId="7788E8E0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3,111</w:t>
            </w:r>
          </w:p>
        </w:tc>
        <w:tc>
          <w:tcPr>
            <w:tcW w:w="274" w:type="dxa"/>
            <w:vAlign w:val="bottom"/>
          </w:tcPr>
          <w:p w14:paraId="1258C209" w14:textId="7777777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189534" w14:textId="7B40F8C7" w:rsidR="003234FE" w:rsidRPr="00AB4D27" w:rsidRDefault="003234FE" w:rsidP="003234F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4,525</w:t>
            </w:r>
          </w:p>
        </w:tc>
      </w:tr>
      <w:tr w:rsidR="00D23EAF" w:rsidRPr="00AB4D27" w14:paraId="4E6E3E83" w14:textId="77777777" w:rsidTr="00493B16">
        <w:tc>
          <w:tcPr>
            <w:tcW w:w="3780" w:type="dxa"/>
          </w:tcPr>
          <w:p w14:paraId="6D2830CF" w14:textId="77777777" w:rsidR="00D23EAF" w:rsidRPr="00AB4D27" w:rsidRDefault="00D23EAF" w:rsidP="00D23EAF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70" w:type="dxa"/>
          </w:tcPr>
          <w:p w14:paraId="39E56C56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9F1E4" w14:textId="1B749599" w:rsidR="00D23EAF" w:rsidRPr="00AB4D27" w:rsidRDefault="000D3C6C" w:rsidP="00D23EA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13,350</w:t>
            </w:r>
          </w:p>
        </w:tc>
        <w:tc>
          <w:tcPr>
            <w:tcW w:w="262" w:type="dxa"/>
            <w:vAlign w:val="bottom"/>
          </w:tcPr>
          <w:p w14:paraId="2E4178B8" w14:textId="77777777" w:rsidR="00D23EAF" w:rsidRPr="00AB4D27" w:rsidRDefault="00D23EAF" w:rsidP="00D23EA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0C0E9DC" w14:textId="47660665" w:rsidR="00D23EAF" w:rsidRPr="000D3C6C" w:rsidRDefault="004D7A8F" w:rsidP="00D23EA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D23EAF"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62" w:type="dxa"/>
            <w:vAlign w:val="center"/>
          </w:tcPr>
          <w:p w14:paraId="23D86D8C" w14:textId="77777777" w:rsidR="00D23EAF" w:rsidRPr="000D3C6C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40EF586B" w14:textId="70C0F1CD" w:rsidR="00D23EAF" w:rsidRPr="000D3C6C" w:rsidRDefault="000D3C6C" w:rsidP="00D23EA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13,308</w:t>
            </w:r>
          </w:p>
        </w:tc>
        <w:tc>
          <w:tcPr>
            <w:tcW w:w="274" w:type="dxa"/>
            <w:vAlign w:val="bottom"/>
          </w:tcPr>
          <w:p w14:paraId="391FE26E" w14:textId="77777777" w:rsidR="00D23EAF" w:rsidRPr="000D3C6C" w:rsidRDefault="00D23EAF" w:rsidP="00D23EA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3E5C79" w14:textId="7AE33321" w:rsidR="00D23EAF" w:rsidRPr="000D3C6C" w:rsidRDefault="004D7A8F" w:rsidP="00D23EA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D23EAF"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</w:tr>
    </w:tbl>
    <w:p w14:paraId="557996C7" w14:textId="77777777" w:rsidR="00865C87" w:rsidRPr="00B76062" w:rsidRDefault="00865C87" w:rsidP="00865C8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4"/>
          <w:szCs w:val="24"/>
          <w:lang w:val="en-US" w:bidi="th-TH"/>
        </w:rPr>
      </w:pPr>
    </w:p>
    <w:p w14:paraId="63AF9281" w14:textId="117D9B5E" w:rsidR="004A5F43" w:rsidRDefault="00865C87" w:rsidP="00D6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A53C73" w:rsidRPr="00AB4D27">
        <w:rPr>
          <w:rFonts w:ascii="Angsana New" w:hAnsi="Angsana New"/>
          <w:sz w:val="30"/>
          <w:szCs w:val="30"/>
        </w:rPr>
        <w:t>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AB4D27">
        <w:rPr>
          <w:rFonts w:ascii="Angsana New" w:hAnsi="Angsana New" w:hint="cs"/>
          <w:sz w:val="30"/>
          <w:szCs w:val="30"/>
          <w:cs/>
        </w:rPr>
        <w:t>ของ</w:t>
      </w:r>
      <w:r w:rsidRPr="00AB4D27">
        <w:rPr>
          <w:rFonts w:ascii="Angsana New" w:hAnsi="Angsana New"/>
          <w:sz w:val="30"/>
          <w:szCs w:val="30"/>
          <w:cs/>
        </w:rPr>
        <w:t>กลุ่มบริษัท มีจำนวน</w:t>
      </w:r>
      <w:r w:rsidR="00435DA3" w:rsidRPr="00AB4D27">
        <w:rPr>
          <w:rFonts w:ascii="Angsana New" w:hAnsi="Angsana New"/>
          <w:sz w:val="30"/>
          <w:szCs w:val="30"/>
        </w:rPr>
        <w:t xml:space="preserve"> </w:t>
      </w:r>
      <w:r w:rsidR="008109B5">
        <w:rPr>
          <w:rFonts w:ascii="Angsana New" w:hAnsi="Angsana New"/>
          <w:sz w:val="30"/>
          <w:szCs w:val="30"/>
        </w:rPr>
        <w:t>75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ล้านบาท</w:t>
      </w:r>
      <w:r w:rsidR="00D85410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D85410" w:rsidRPr="00AB4D27">
        <w:rPr>
          <w:rFonts w:ascii="Angsana New" w:hAnsi="Angsana New"/>
          <w:i/>
          <w:iCs/>
          <w:sz w:val="30"/>
          <w:szCs w:val="30"/>
        </w:rPr>
        <w:t xml:space="preserve">(2563: 72 </w:t>
      </w:r>
      <w:r w:rsidR="00D85410"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5596">
        <w:rPr>
          <w:rFonts w:ascii="Angsana New" w:hAnsi="Angsana New"/>
          <w:i/>
          <w:iCs/>
          <w:sz w:val="30"/>
          <w:szCs w:val="30"/>
        </w:rPr>
        <w:t>)</w:t>
      </w:r>
    </w:p>
    <w:p w14:paraId="1ABE15A1" w14:textId="77777777" w:rsidR="008109B5" w:rsidRPr="00B76062" w:rsidRDefault="008109B5" w:rsidP="00D6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40B6E4" w14:textId="39C71B21" w:rsidR="00294821" w:rsidRPr="00AB4D27" w:rsidRDefault="00294821" w:rsidP="00E124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EB4F5CA" w14:textId="77777777" w:rsidR="00294821" w:rsidRPr="00B76062" w:rsidRDefault="00294821" w:rsidP="0035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1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14"/>
      </w:tblGrid>
      <w:tr w:rsidR="00DF03BA" w:rsidRPr="00AB4D27" w14:paraId="522DD77B" w14:textId="77777777" w:rsidTr="00BF3EFC">
        <w:trPr>
          <w:tblHeader/>
        </w:trPr>
        <w:tc>
          <w:tcPr>
            <w:tcW w:w="7110" w:type="dxa"/>
          </w:tcPr>
          <w:p w14:paraId="1F45F943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A783FA1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AA28D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3BA" w:rsidRPr="00AB4D27" w14:paraId="20F7BE6D" w14:textId="77777777" w:rsidTr="00BF3EFC">
        <w:trPr>
          <w:tblHeader/>
        </w:trPr>
        <w:tc>
          <w:tcPr>
            <w:tcW w:w="7110" w:type="dxa"/>
          </w:tcPr>
          <w:p w14:paraId="43B07B46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476145A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F03BA" w:rsidRPr="00AB4D27" w14:paraId="62735966" w14:textId="77777777" w:rsidTr="00BF3EFC">
        <w:trPr>
          <w:tblHeader/>
        </w:trPr>
        <w:tc>
          <w:tcPr>
            <w:tcW w:w="7110" w:type="dxa"/>
          </w:tcPr>
          <w:p w14:paraId="5B512D7E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44B2911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03BA" w:rsidRPr="00AB4D27" w14:paraId="5290F9AF" w14:textId="77777777" w:rsidTr="00BF3EFC">
        <w:tc>
          <w:tcPr>
            <w:tcW w:w="7110" w:type="dxa"/>
          </w:tcPr>
          <w:p w14:paraId="7E39914A" w14:textId="77777777" w:rsidR="00DF03BA" w:rsidRPr="00AB4D27" w:rsidRDefault="00DF03BA" w:rsidP="00F9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14" w:type="dxa"/>
          </w:tcPr>
          <w:p w14:paraId="0187D207" w14:textId="77777777" w:rsidR="00DF03BA" w:rsidRPr="00AB4D27" w:rsidRDefault="00DF03BA" w:rsidP="00F9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EAF" w:rsidRPr="00AB4D27" w14:paraId="73B0D5B4" w14:textId="77777777" w:rsidTr="00BF3EFC">
        <w:tc>
          <w:tcPr>
            <w:tcW w:w="7110" w:type="dxa"/>
            <w:shd w:val="clear" w:color="auto" w:fill="auto"/>
          </w:tcPr>
          <w:p w14:paraId="1EC78FAF" w14:textId="223614E1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14" w:type="dxa"/>
            <w:vAlign w:val="bottom"/>
          </w:tcPr>
          <w:p w14:paraId="68DFFB19" w14:textId="595DEE4E" w:rsidR="00D23EAF" w:rsidRPr="00AB4D27" w:rsidRDefault="004D7A8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D23EAF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</w:tr>
      <w:tr w:rsidR="00D23EAF" w:rsidRPr="00AB4D27" w14:paraId="6B34E842" w14:textId="77777777" w:rsidTr="00BF3EFC">
        <w:tc>
          <w:tcPr>
            <w:tcW w:w="7110" w:type="dxa"/>
          </w:tcPr>
          <w:p w14:paraId="6203629C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36EADD34" w14:textId="30900640" w:rsidR="00D23EAF" w:rsidRPr="00AB4D27" w:rsidRDefault="004D7A8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23EAF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</w:tr>
      <w:tr w:rsidR="00D23EAF" w:rsidRPr="00AB4D27" w14:paraId="0C50F953" w14:textId="77777777" w:rsidTr="00BF3EFC">
        <w:tc>
          <w:tcPr>
            <w:tcW w:w="7110" w:type="dxa"/>
            <w:shd w:val="clear" w:color="auto" w:fill="auto"/>
          </w:tcPr>
          <w:p w14:paraId="67BF1A0B" w14:textId="08CADA9C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295711C2" w14:textId="50A39CD3" w:rsidR="00D23EAF" w:rsidRPr="00AB4D27" w:rsidRDefault="004D7A8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D23EA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</w:p>
        </w:tc>
      </w:tr>
      <w:tr w:rsidR="00D23EAF" w:rsidRPr="00AB4D27" w14:paraId="19033B9B" w14:textId="77777777" w:rsidTr="00BF3EFC">
        <w:tc>
          <w:tcPr>
            <w:tcW w:w="7110" w:type="dxa"/>
          </w:tcPr>
          <w:p w14:paraId="1979A15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6A2E9B28" w14:textId="462BE478" w:rsidR="00D23EAF" w:rsidRPr="00AB4D27" w:rsidRDefault="003234FE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3,771</w:t>
            </w:r>
          </w:p>
        </w:tc>
      </w:tr>
      <w:tr w:rsidR="00D23EAF" w:rsidRPr="00AB4D27" w14:paraId="2BC8CF34" w14:textId="77777777" w:rsidTr="00BF3EFC">
        <w:tc>
          <w:tcPr>
            <w:tcW w:w="7110" w:type="dxa"/>
            <w:shd w:val="clear" w:color="auto" w:fill="auto"/>
          </w:tcPr>
          <w:p w14:paraId="2C125644" w14:textId="241D5D4E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47F1" w14:textId="2E5EFD3A" w:rsidR="00D23EAF" w:rsidRPr="00AB4D27" w:rsidRDefault="003234FE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78,999</w:t>
            </w:r>
          </w:p>
        </w:tc>
      </w:tr>
      <w:tr w:rsidR="00D23EAF" w:rsidRPr="00B76062" w14:paraId="255CBA3A" w14:textId="77777777" w:rsidTr="00BF3EFC">
        <w:tc>
          <w:tcPr>
            <w:tcW w:w="7110" w:type="dxa"/>
            <w:shd w:val="clear" w:color="auto" w:fill="auto"/>
          </w:tcPr>
          <w:p w14:paraId="51C1D1E2" w14:textId="77777777" w:rsidR="00D23EAF" w:rsidRPr="00B76062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139DBCB2" w14:textId="77777777" w:rsidR="00D23EAF" w:rsidRPr="00B76062" w:rsidRDefault="00D23EA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3EAF" w:rsidRPr="00AB4D27" w14:paraId="752F9E7F" w14:textId="77777777" w:rsidTr="00BF3EFC">
        <w:tc>
          <w:tcPr>
            <w:tcW w:w="7110" w:type="dxa"/>
            <w:shd w:val="clear" w:color="auto" w:fill="auto"/>
          </w:tcPr>
          <w:p w14:paraId="71611A6F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14" w:type="dxa"/>
            <w:vAlign w:val="bottom"/>
          </w:tcPr>
          <w:p w14:paraId="35400C96" w14:textId="77777777" w:rsidR="00D23EAF" w:rsidRPr="00AB4D27" w:rsidRDefault="00D23EA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3EAF" w:rsidRPr="00AB4D27" w14:paraId="22FA8501" w14:textId="77777777" w:rsidTr="00BF3EFC">
        <w:tc>
          <w:tcPr>
            <w:tcW w:w="7110" w:type="dxa"/>
            <w:shd w:val="clear" w:color="auto" w:fill="auto"/>
          </w:tcPr>
          <w:p w14:paraId="3EE05D55" w14:textId="7EC429F8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14" w:type="dxa"/>
            <w:vAlign w:val="bottom"/>
          </w:tcPr>
          <w:p w14:paraId="40694EA2" w14:textId="439CF481" w:rsidR="00D23EAF" w:rsidRPr="00AB4D27" w:rsidRDefault="004D7A8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D23EAF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066</w:t>
            </w:r>
          </w:p>
        </w:tc>
      </w:tr>
      <w:tr w:rsidR="00D23EAF" w:rsidRPr="00AB4D27" w14:paraId="479EABC9" w14:textId="77777777" w:rsidTr="00BF3EFC">
        <w:tc>
          <w:tcPr>
            <w:tcW w:w="7110" w:type="dxa"/>
            <w:shd w:val="clear" w:color="auto" w:fill="auto"/>
          </w:tcPr>
          <w:p w14:paraId="7FCD3D4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7FB46BF6" w14:textId="326C95F9" w:rsidR="00D23EAF" w:rsidRPr="00AB4D27" w:rsidRDefault="004D7A8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3EAF"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D23EAF" w:rsidRPr="00AB4D27" w14:paraId="0F6F36ED" w14:textId="77777777" w:rsidTr="00BF3EFC">
        <w:tc>
          <w:tcPr>
            <w:tcW w:w="7110" w:type="dxa"/>
            <w:shd w:val="clear" w:color="auto" w:fill="auto"/>
          </w:tcPr>
          <w:p w14:paraId="2D311BC2" w14:textId="7E8B9B14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50029DDE" w14:textId="398953EB" w:rsidR="00D23EAF" w:rsidRPr="00AB4D27" w:rsidRDefault="004D7A8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D23EA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</w:t>
            </w:r>
          </w:p>
        </w:tc>
      </w:tr>
      <w:tr w:rsidR="00D23EAF" w:rsidRPr="00AB4D27" w14:paraId="09A232D1" w14:textId="77777777" w:rsidTr="00BF3EFC">
        <w:tc>
          <w:tcPr>
            <w:tcW w:w="7110" w:type="dxa"/>
            <w:shd w:val="clear" w:color="auto" w:fill="auto"/>
          </w:tcPr>
          <w:p w14:paraId="389ADD71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282E0C7F" w14:textId="22457CF0" w:rsidR="00D23EAF" w:rsidRPr="00AB4D27" w:rsidRDefault="003234FE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4,585</w:t>
            </w:r>
          </w:p>
        </w:tc>
      </w:tr>
      <w:tr w:rsidR="00D23EAF" w:rsidRPr="00AB4D27" w14:paraId="28671346" w14:textId="77777777" w:rsidTr="00BF3EFC">
        <w:tc>
          <w:tcPr>
            <w:tcW w:w="7110" w:type="dxa"/>
            <w:shd w:val="clear" w:color="auto" w:fill="auto"/>
          </w:tcPr>
          <w:p w14:paraId="2E8424C3" w14:textId="198668AA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32675" w14:textId="483672A2" w:rsidR="00D23EAF" w:rsidRPr="00AB4D27" w:rsidRDefault="003234FE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68,141</w:t>
            </w:r>
          </w:p>
        </w:tc>
      </w:tr>
      <w:tr w:rsidR="00D23EAF" w:rsidRPr="00AB4D27" w14:paraId="277304E9" w14:textId="77777777" w:rsidTr="00BF3EFC">
        <w:tc>
          <w:tcPr>
            <w:tcW w:w="7110" w:type="dxa"/>
            <w:shd w:val="clear" w:color="auto" w:fill="auto"/>
          </w:tcPr>
          <w:p w14:paraId="0C3FC360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14" w:type="dxa"/>
            <w:vAlign w:val="bottom"/>
          </w:tcPr>
          <w:p w14:paraId="0536EEC7" w14:textId="77777777" w:rsidR="00D23EAF" w:rsidRPr="00AB4D27" w:rsidRDefault="00D23EA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3EAF" w:rsidRPr="00AB4D27" w14:paraId="41DB4730" w14:textId="77777777" w:rsidTr="00BF3EFC">
        <w:tc>
          <w:tcPr>
            <w:tcW w:w="7110" w:type="dxa"/>
            <w:shd w:val="clear" w:color="auto" w:fill="auto"/>
          </w:tcPr>
          <w:p w14:paraId="02903677" w14:textId="0095A91A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014" w:type="dxa"/>
            <w:tcBorders>
              <w:bottom w:val="double" w:sz="4" w:space="0" w:color="auto"/>
            </w:tcBorders>
            <w:vAlign w:val="bottom"/>
          </w:tcPr>
          <w:p w14:paraId="71862235" w14:textId="407C0482" w:rsidR="00D23EAF" w:rsidRPr="00AB4D27" w:rsidRDefault="004D7A8F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D23EA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672</w:t>
            </w:r>
          </w:p>
        </w:tc>
      </w:tr>
      <w:tr w:rsidR="00D23EAF" w:rsidRPr="00AB4D27" w14:paraId="1091A7A8" w14:textId="77777777" w:rsidTr="00BF3EFC">
        <w:tc>
          <w:tcPr>
            <w:tcW w:w="7110" w:type="dxa"/>
            <w:shd w:val="clear" w:color="auto" w:fill="auto"/>
          </w:tcPr>
          <w:p w14:paraId="1446D7A1" w14:textId="5ED22F6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7A8F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CAF122" w14:textId="023BD216" w:rsidR="00D23EAF" w:rsidRPr="00AB4D27" w:rsidRDefault="003234FE" w:rsidP="00D23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10,858</w:t>
            </w:r>
          </w:p>
        </w:tc>
      </w:tr>
    </w:tbl>
    <w:p w14:paraId="55E86DA6" w14:textId="77777777" w:rsid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989BE1F" w14:textId="50C35B4F" w:rsidR="003E420D" w:rsidRPr="00AB4D27" w:rsidRDefault="00F97CA2" w:rsidP="00D8541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44F84CE" w14:textId="77777777" w:rsidR="000F614D" w:rsidRPr="00AB4D27" w:rsidRDefault="000F614D" w:rsidP="000F614D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74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2268"/>
        <w:gridCol w:w="969"/>
        <w:gridCol w:w="239"/>
        <w:gridCol w:w="1024"/>
        <w:gridCol w:w="236"/>
        <w:gridCol w:w="930"/>
        <w:gridCol w:w="241"/>
        <w:gridCol w:w="929"/>
        <w:gridCol w:w="236"/>
        <w:gridCol w:w="934"/>
        <w:gridCol w:w="271"/>
        <w:gridCol w:w="987"/>
        <w:gridCol w:w="10"/>
      </w:tblGrid>
      <w:tr w:rsidR="005234BA" w:rsidRPr="00AB4D27" w14:paraId="0AF3E44D" w14:textId="77777777" w:rsidTr="001637E2">
        <w:trPr>
          <w:tblHeader/>
        </w:trPr>
        <w:tc>
          <w:tcPr>
            <w:tcW w:w="2268" w:type="dxa"/>
            <w:shd w:val="clear" w:color="auto" w:fill="auto"/>
          </w:tcPr>
          <w:p w14:paraId="19A688A3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  <w:shd w:val="clear" w:color="auto" w:fill="auto"/>
          </w:tcPr>
          <w:p w14:paraId="24D498B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B4D2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="00EF1EC0" w:rsidRPr="00AB4D27">
              <w:rPr>
                <w:rFonts w:ascii="Angsana New" w:hAnsi="Angsana New"/>
                <w:bCs/>
                <w:sz w:val="28"/>
                <w:szCs w:val="28"/>
                <w:shd w:val="clear" w:color="auto" w:fill="FFFFFF"/>
              </w:rPr>
              <w:t xml:space="preserve">/ </w:t>
            </w:r>
            <w:r w:rsidRPr="00AB4D27">
              <w:rPr>
                <w:rFonts w:ascii="Angsana New" w:hAnsi="Angsana New" w:hint="cs"/>
                <w:bCs/>
                <w:sz w:val="28"/>
                <w:szCs w:val="28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5234BA" w:rsidRPr="00AB4D27" w14:paraId="66F1D295" w14:textId="77777777" w:rsidTr="001637E2">
        <w:trPr>
          <w:gridAfter w:val="1"/>
          <w:wAfter w:w="10" w:type="dxa"/>
          <w:tblHeader/>
        </w:trPr>
        <w:tc>
          <w:tcPr>
            <w:tcW w:w="2268" w:type="dxa"/>
            <w:shd w:val="clear" w:color="auto" w:fill="auto"/>
          </w:tcPr>
          <w:p w14:paraId="498A1173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</w:tcPr>
          <w:p w14:paraId="50CC3A73" w14:textId="0928E3E2" w:rsidR="005234BA" w:rsidRPr="00AB4D27" w:rsidRDefault="004D7A8F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45EB272B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7" w:type="dxa"/>
            <w:gridSpan w:val="5"/>
            <w:shd w:val="clear" w:color="auto" w:fill="auto"/>
          </w:tcPr>
          <w:p w14:paraId="694A6AD8" w14:textId="2486AD72" w:rsidR="005234BA" w:rsidRPr="00AB4D27" w:rsidRDefault="004D7A8F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234BA" w:rsidRPr="00AB4D27" w14:paraId="37A6015E" w14:textId="77777777" w:rsidTr="001637E2">
        <w:trPr>
          <w:tblHeader/>
        </w:trPr>
        <w:tc>
          <w:tcPr>
            <w:tcW w:w="2268" w:type="dxa"/>
            <w:shd w:val="clear" w:color="auto" w:fill="auto"/>
          </w:tcPr>
          <w:p w14:paraId="66289078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D3B2C7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2618D7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93C5C0" w14:textId="77777777" w:rsidR="005234BA" w:rsidRPr="00AB4D27" w:rsidRDefault="005234BA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621D5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61C9C02" w14:textId="77777777" w:rsidR="005234BA" w:rsidRPr="00AB4D27" w:rsidRDefault="005234BA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299B1F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4D859B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B7795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F754A9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777C6D0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912F74D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234BA" w:rsidRPr="00AB4D27" w14:paraId="49C735FA" w14:textId="77777777" w:rsidTr="001637E2">
        <w:trPr>
          <w:tblHeader/>
        </w:trPr>
        <w:tc>
          <w:tcPr>
            <w:tcW w:w="2268" w:type="dxa"/>
            <w:shd w:val="clear" w:color="auto" w:fill="auto"/>
          </w:tcPr>
          <w:p w14:paraId="768F360E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  <w:shd w:val="clear" w:color="auto" w:fill="auto"/>
            <w:vAlign w:val="bottom"/>
          </w:tcPr>
          <w:p w14:paraId="6F19BF27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D23EAF" w:rsidRPr="00AB4D27" w14:paraId="70610722" w14:textId="77777777" w:rsidTr="001637E2">
        <w:tc>
          <w:tcPr>
            <w:tcW w:w="2268" w:type="dxa"/>
            <w:shd w:val="clear" w:color="auto" w:fill="auto"/>
          </w:tcPr>
          <w:p w14:paraId="7A6E8691" w14:textId="77777777" w:rsidR="00D23EAF" w:rsidRPr="00AB4D27" w:rsidRDefault="00D23EAF" w:rsidP="00D23EAF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  <w:p w14:paraId="7D2D6534" w14:textId="77777777" w:rsidR="00D23EAF" w:rsidRPr="00AB4D27" w:rsidRDefault="00D23EAF" w:rsidP="00D23EAF">
            <w:pPr>
              <w:pStyle w:val="ListParagraph"/>
              <w:ind w:left="0"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19077E5" w14:textId="4C445F09" w:rsidR="00D23EAF" w:rsidRPr="00AB4D27" w:rsidRDefault="003234FE" w:rsidP="003234F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47DB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6769B5" w14:textId="39F23E31" w:rsidR="00D23EAF" w:rsidRPr="00AB4D27" w:rsidRDefault="003234FE" w:rsidP="003234F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4F469A" w14:textId="77777777" w:rsidR="00D23EAF" w:rsidRPr="00AB4D27" w:rsidRDefault="00D23EAF" w:rsidP="00D23EA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85479E8" w14:textId="461E228B" w:rsidR="00D23EAF" w:rsidRPr="003234FE" w:rsidRDefault="003234FE" w:rsidP="001637E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D58BC8" w14:textId="77777777" w:rsidR="00D23EAF" w:rsidRPr="00AB4D27" w:rsidRDefault="00D23EAF" w:rsidP="00D23EA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A602A9B" w14:textId="750F3ADC" w:rsidR="00D23EAF" w:rsidRPr="00AB4D27" w:rsidRDefault="00D23EAF" w:rsidP="00D23EAF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F69EF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9F9F56" w14:textId="3A7DBDD2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9B071D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10C4FE0" w14:textId="51EA9A8C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3EAF" w:rsidRPr="00AB4D27" w14:paraId="70EE6AA5" w14:textId="77777777" w:rsidTr="001637E2">
        <w:tc>
          <w:tcPr>
            <w:tcW w:w="2268" w:type="dxa"/>
            <w:shd w:val="clear" w:color="auto" w:fill="auto"/>
          </w:tcPr>
          <w:p w14:paraId="555B9D7C" w14:textId="497DE7DB" w:rsidR="00D23EAF" w:rsidRPr="00AB4D27" w:rsidRDefault="00D23EAF" w:rsidP="00D23EAF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B4D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6B57AE2" w14:textId="75FEC252" w:rsidR="00D23EAF" w:rsidRPr="00AB4D27" w:rsidRDefault="003234FE" w:rsidP="003234F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380BF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2FD0BB" w14:textId="2B3F2672" w:rsidR="00D23EAF" w:rsidRPr="00AB4D27" w:rsidRDefault="003234FE" w:rsidP="003234FE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7733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BC0AA8" w14:textId="1012C29A" w:rsidR="00D23EAF" w:rsidRPr="003234FE" w:rsidRDefault="003234FE" w:rsidP="001637E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67,570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4F1844F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06D83CB" w14:textId="69EACEE0" w:rsidR="00D23EAF" w:rsidRPr="00AB4D27" w:rsidRDefault="00D23EAF" w:rsidP="00D23EAF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5EC51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27DD02" w14:textId="2D1F09E5" w:rsidR="00D23EAF" w:rsidRPr="00AB4D27" w:rsidRDefault="004D7A8F" w:rsidP="00D23EA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  <w:r w:rsidR="00D23EAF" w:rsidRPr="00AB4D27">
              <w:rPr>
                <w:rFonts w:ascii="Angsana New" w:hAnsi="Angsana New"/>
                <w:sz w:val="28"/>
                <w:szCs w:val="28"/>
              </w:rPr>
              <w:t>,</w:t>
            </w:r>
            <w:r w:rsidRPr="00AB4D27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5659B0" w14:textId="77777777" w:rsidR="00D23EAF" w:rsidRPr="00AB4D27" w:rsidRDefault="00D23EAF" w:rsidP="00D23EA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CBB851C" w14:textId="57BB0A72" w:rsidR="00D23EAF" w:rsidRPr="00AB4D27" w:rsidRDefault="004D7A8F" w:rsidP="00D23EA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  <w:r w:rsidR="00D23EAF" w:rsidRPr="00AB4D27">
              <w:rPr>
                <w:rFonts w:ascii="Angsana New" w:hAnsi="Angsana New"/>
                <w:sz w:val="28"/>
                <w:szCs w:val="28"/>
              </w:rPr>
              <w:t>,</w:t>
            </w:r>
            <w:r w:rsidRPr="00AB4D27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</w:tr>
      <w:tr w:rsidR="00D23EAF" w:rsidRPr="00AB4D27" w14:paraId="0BDE06E4" w14:textId="77777777" w:rsidTr="001637E2">
        <w:tc>
          <w:tcPr>
            <w:tcW w:w="2268" w:type="dxa"/>
            <w:shd w:val="clear" w:color="auto" w:fill="auto"/>
          </w:tcPr>
          <w:p w14:paraId="057E364E" w14:textId="7B85BC03" w:rsidR="00D23EAF" w:rsidRPr="00AB4D27" w:rsidRDefault="00D23EAF" w:rsidP="00D23EAF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5F5F346" w14:textId="5E5DE2CB" w:rsidR="00D23EAF" w:rsidRPr="00AB4D27" w:rsidRDefault="001637E2" w:rsidP="001637E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82B35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264A66" w14:textId="6400B985" w:rsidR="00D23EAF" w:rsidRPr="003234FE" w:rsidRDefault="001637E2" w:rsidP="003234FE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897,730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0FD5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0343EC" w14:textId="25EFC8D9" w:rsidR="00D23EAF" w:rsidRPr="003234FE" w:rsidRDefault="003234FE" w:rsidP="001637E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897,730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951AECB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DAB7776" w14:textId="4AF54343" w:rsidR="00D23EAF" w:rsidRPr="00AB4D27" w:rsidRDefault="001637E2" w:rsidP="001637E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2E24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7F93A9" w14:textId="55EE3AC1" w:rsidR="00D23EAF" w:rsidRPr="00AB4D27" w:rsidRDefault="001637E2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1,300,694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509A60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93F48F0" w14:textId="58C14242" w:rsidR="00D23EAF" w:rsidRPr="00AB4D27" w:rsidRDefault="004D7A8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1</w:t>
            </w:r>
            <w:r w:rsidR="00D23EAF" w:rsidRPr="00AB4D27">
              <w:rPr>
                <w:rFonts w:ascii="Angsana New" w:hAnsi="Angsana New"/>
                <w:sz w:val="28"/>
                <w:szCs w:val="28"/>
              </w:rPr>
              <w:t>,</w:t>
            </w:r>
            <w:r w:rsidRPr="00AB4D27">
              <w:rPr>
                <w:rFonts w:ascii="Angsana New" w:hAnsi="Angsana New"/>
                <w:sz w:val="28"/>
                <w:szCs w:val="28"/>
              </w:rPr>
              <w:t>300</w:t>
            </w:r>
            <w:r w:rsidR="00D23EAF" w:rsidRPr="00AB4D27">
              <w:rPr>
                <w:rFonts w:ascii="Angsana New" w:hAnsi="Angsana New"/>
                <w:sz w:val="28"/>
                <w:szCs w:val="28"/>
              </w:rPr>
              <w:t>,</w:t>
            </w:r>
            <w:r w:rsidRPr="00AB4D27">
              <w:rPr>
                <w:rFonts w:ascii="Angsana New" w:hAnsi="Angsana New"/>
                <w:sz w:val="28"/>
                <w:szCs w:val="28"/>
              </w:rPr>
              <w:t>694</w:t>
            </w:r>
          </w:p>
        </w:tc>
      </w:tr>
      <w:tr w:rsidR="00D23EAF" w:rsidRPr="00AB4D27" w14:paraId="6E2231CE" w14:textId="77777777" w:rsidTr="001637E2">
        <w:trPr>
          <w:trHeight w:val="80"/>
        </w:trPr>
        <w:tc>
          <w:tcPr>
            <w:tcW w:w="2268" w:type="dxa"/>
            <w:shd w:val="clear" w:color="auto" w:fill="auto"/>
          </w:tcPr>
          <w:p w14:paraId="5FBB1B4A" w14:textId="77777777" w:rsidR="00D23EAF" w:rsidRPr="00AB4D27" w:rsidRDefault="00D23EAF" w:rsidP="00D23EAF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4D2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812C425" w14:textId="51CE64B3" w:rsidR="00D23EAF" w:rsidRPr="00AB4D27" w:rsidRDefault="003234FE" w:rsidP="003234F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FB863F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5A11AE" w14:textId="67581D87" w:rsidR="00D23EAF" w:rsidRPr="003234FE" w:rsidRDefault="003234FE" w:rsidP="003234FE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4FE">
              <w:rPr>
                <w:rFonts w:ascii="Angsana New" w:hAnsi="Angsana New"/>
                <w:sz w:val="28"/>
                <w:szCs w:val="28"/>
                <w:lang w:val="en-US"/>
              </w:rPr>
              <w:t>(1,454)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4FE2D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77E682" w14:textId="1C9181FF" w:rsidR="00D23EAF" w:rsidRPr="003234FE" w:rsidRDefault="003234FE" w:rsidP="001637E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(1,454)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D2BAC1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6535A6D" w14:textId="708B3E87" w:rsidR="00D23EAF" w:rsidRPr="00AB4D27" w:rsidRDefault="00D23EAF" w:rsidP="00D23EA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0D90C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5365D9" w14:textId="70973735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AB4D27">
              <w:rPr>
                <w:rFonts w:ascii="Angsana New" w:hAnsi="Angsana New"/>
                <w:sz w:val="28"/>
                <w:szCs w:val="28"/>
              </w:rPr>
              <w:t>2</w:t>
            </w:r>
            <w:r w:rsidRPr="00AB4D27">
              <w:rPr>
                <w:rFonts w:ascii="Angsana New" w:hAnsi="Angsana New"/>
                <w:sz w:val="28"/>
                <w:szCs w:val="28"/>
              </w:rPr>
              <w:t>,</w:t>
            </w:r>
            <w:r w:rsidR="004D7A8F" w:rsidRPr="00AB4D27">
              <w:rPr>
                <w:rFonts w:ascii="Angsana New" w:hAnsi="Angsana New"/>
                <w:sz w:val="28"/>
                <w:szCs w:val="28"/>
              </w:rPr>
              <w:t>960</w:t>
            </w:r>
            <w:r w:rsidRPr="00AB4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76EA0E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5FE0C14" w14:textId="1E00B6D8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AB4D27">
              <w:rPr>
                <w:rFonts w:ascii="Angsana New" w:hAnsi="Angsana New"/>
                <w:sz w:val="28"/>
                <w:szCs w:val="28"/>
              </w:rPr>
              <w:t>2</w:t>
            </w:r>
            <w:r w:rsidRPr="00AB4D27">
              <w:rPr>
                <w:rFonts w:ascii="Angsana New" w:hAnsi="Angsana New"/>
                <w:sz w:val="28"/>
                <w:szCs w:val="28"/>
              </w:rPr>
              <w:t>,</w:t>
            </w:r>
            <w:r w:rsidR="004D7A8F" w:rsidRPr="00AB4D27">
              <w:rPr>
                <w:rFonts w:ascii="Angsana New" w:hAnsi="Angsana New"/>
                <w:sz w:val="28"/>
                <w:szCs w:val="28"/>
              </w:rPr>
              <w:t>960</w:t>
            </w:r>
            <w:r w:rsidRPr="00AB4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EAF" w:rsidRPr="00AB4D27" w14:paraId="41A7D50E" w14:textId="77777777" w:rsidTr="001637E2">
        <w:tc>
          <w:tcPr>
            <w:tcW w:w="2268" w:type="dxa"/>
            <w:shd w:val="clear" w:color="auto" w:fill="auto"/>
          </w:tcPr>
          <w:p w14:paraId="30DDA42C" w14:textId="77777777" w:rsidR="00D23EAF" w:rsidRPr="00AB4D27" w:rsidRDefault="00D23EAF" w:rsidP="00D23EAF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FFB09" w14:textId="3C83E453" w:rsidR="00D23EAF" w:rsidRPr="001637E2" w:rsidRDefault="001637E2" w:rsidP="001637E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37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7E53F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75649" w14:textId="0765EAD9" w:rsidR="00D23EAF" w:rsidRPr="003234FE" w:rsidRDefault="001637E2" w:rsidP="003234FE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1,028,846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6138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7CFD3" w14:textId="054B23A6" w:rsidR="00D23EAF" w:rsidRPr="00AB4D27" w:rsidRDefault="003234FE" w:rsidP="001637E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1,028,846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BCAAE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4D37C" w14:textId="6DCAB51B" w:rsidR="00D23EAF" w:rsidRPr="00AB4D27" w:rsidRDefault="001637E2" w:rsidP="001637E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37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1E9D4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4432E" w14:textId="128116E9" w:rsidR="00D23EAF" w:rsidRPr="00AB4D27" w:rsidRDefault="001637E2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</w:rPr>
              <w:t>1,404,901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A21B6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1C9CF" w14:textId="574F1478" w:rsidR="00D23EAF" w:rsidRPr="00AB4D27" w:rsidRDefault="004D7A8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23EAF" w:rsidRPr="00AB4D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  <w:r w:rsidR="00D23EAF" w:rsidRPr="00AB4D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28"/>
                <w:szCs w:val="28"/>
              </w:rPr>
              <w:t>901</w:t>
            </w:r>
          </w:p>
        </w:tc>
      </w:tr>
    </w:tbl>
    <w:p w14:paraId="5EA53F2B" w14:textId="77777777" w:rsidR="00F9492F" w:rsidRPr="001975CD" w:rsidRDefault="00F9492F" w:rsidP="000F614D">
      <w:pPr>
        <w:rPr>
          <w:rFonts w:ascii="Angsana New" w:hAnsi="Angsana New"/>
          <w:sz w:val="30"/>
          <w:szCs w:val="30"/>
        </w:rPr>
      </w:pPr>
    </w:p>
    <w:p w14:paraId="10657FBC" w14:textId="33785AD8" w:rsidR="003234FE" w:rsidRPr="00AB4D27" w:rsidRDefault="003234FE" w:rsidP="003234FE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bookmarkStart w:id="4" w:name="_Hlk55026335"/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31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ธันวาคม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มีเ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งินกู้ยืมระยะสั้นจากสถาบันการเงิน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แห่งหนึ่งจำนวน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65</w:t>
      </w:r>
      <w:r w:rsidR="0043296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.00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2563: </w:t>
      </w:r>
      <w:r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ไม่มี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ร้อยละ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2.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05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ต่อปี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เงินกู้ยืมดังกล่าว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มีกำหนดจ่ายชำระคืน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ในเดือน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มกราคม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5</w:t>
      </w:r>
    </w:p>
    <w:p w14:paraId="6861F0F3" w14:textId="77777777" w:rsidR="003234FE" w:rsidRDefault="003234FE" w:rsidP="003234FE">
      <w:pPr>
        <w:pStyle w:val="Heading6"/>
        <w:ind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0FBD3F11" w14:textId="605AD730" w:rsidR="00E50817" w:rsidRPr="00AB4D27" w:rsidRDefault="00E50817" w:rsidP="0021093D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จำนวน</w:t>
      </w:r>
      <w:r w:rsidR="00C24655"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3234F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341.03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697576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2563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422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89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1975CD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1975CD" w:rsidRPr="001975CD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MLR </w:t>
      </w:r>
      <w:r w:rsidR="001975CD" w:rsidRPr="001975CD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เริ่มเดือนม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ีนาคม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2561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จนถึงเดือนกุมภาพันธ์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14:paraId="6A2924F9" w14:textId="77777777" w:rsidR="00E50817" w:rsidRPr="001975CD" w:rsidRDefault="00E50817" w:rsidP="00E50817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14:paraId="477C4E55" w14:textId="10D64074" w:rsidR="00E50817" w:rsidRPr="00AB4D27" w:rsidRDefault="00E50817" w:rsidP="0021093D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จำนวน</w:t>
      </w:r>
      <w:r w:rsidR="00615BE9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3234F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232.20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697576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2563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397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80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THBFIX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ต่อปี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2563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THBFIX </w:t>
      </w:r>
      <w:r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บวกอัตราคงที่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เริ่มเดือนมิถุนายน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2562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จนถึงเดือนพฤษภาคม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2566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อย่างไรก็ตาม บริษัทได้ทำสัญญาแลกเปลี่ยนอัตราดอกเบี้ยกับผู้ให้กู้ยืม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เป็นอั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ตราดอกเบี้ยคงที่</w:t>
      </w:r>
    </w:p>
    <w:p w14:paraId="15472001" w14:textId="77777777" w:rsidR="004A5F43" w:rsidRPr="001975CD" w:rsidRDefault="004A5F43" w:rsidP="00C24655">
      <w:pPr>
        <w:pStyle w:val="Heading6"/>
        <w:ind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55F01726" w14:textId="5EEF4121" w:rsidR="00E50817" w:rsidRPr="00AB4D27" w:rsidRDefault="00E50817" w:rsidP="00C2465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จำนวน</w:t>
      </w:r>
      <w:r w:rsidR="00615BE9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3234F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20.00</w:t>
      </w:r>
      <w:r w:rsidR="00D23EA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816DFF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2563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140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00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THBFIX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ต่อปี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2563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THBFIX </w:t>
      </w:r>
      <w:r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บวกอัตราคงที่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2560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จนถึงเดือนกุมภาพันธ์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2565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อย่างไรก็ตาม บริษัทได้ทำสัญญาแลกเปลี่ยนอัตราดอกเบี้ยกับผู้ให้กู้ยืม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เป็นอั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ตราดอกเบี้ยคงที่</w:t>
      </w:r>
    </w:p>
    <w:p w14:paraId="76B4DE79" w14:textId="77777777" w:rsidR="00E50817" w:rsidRPr="00B76062" w:rsidRDefault="00E50817" w:rsidP="00E50817">
      <w:pPr>
        <w:ind w:right="-25"/>
        <w:rPr>
          <w:sz w:val="30"/>
          <w:szCs w:val="30"/>
          <w:cs/>
          <w:lang w:eastAsia="x-none"/>
        </w:rPr>
      </w:pPr>
    </w:p>
    <w:p w14:paraId="13C7C7B6" w14:textId="1BA28095" w:rsidR="00E50817" w:rsidRPr="00AB4D27" w:rsidRDefault="00E50817" w:rsidP="00E5081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บริษัทมีเงินกู้ยืมระยะยาวจากสถาบันการเงินแห่งหนึ่งจำนวน</w:t>
      </w:r>
      <w:r w:rsidR="00615BE9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3234F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304.50</w:t>
      </w:r>
      <w:r w:rsidR="00615BE9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ธันวาคม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2563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: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340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00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23EAF"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เริ่มเดือนสิงหาคม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2564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จนถึงเดือนกรกฎาคม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bookmarkEnd w:id="4"/>
    <w:p w14:paraId="72455F6A" w14:textId="77777777" w:rsidR="00E50817" w:rsidRPr="001975CD" w:rsidRDefault="00E50817" w:rsidP="00E5081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0DBBB514" w14:textId="010E387D" w:rsidR="00E50817" w:rsidRDefault="00E50817" w:rsidP="004422B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2D2B2F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เกี่ยวกับ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5438D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bookmarkStart w:id="5" w:name="_Hlk96269994"/>
      <w:r w:rsidR="005438D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รวมถึงการจำหน่าย โอน</w:t>
      </w:r>
      <w:r w:rsidR="004422BF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ให้เช่า</w:t>
      </w:r>
      <w:r w:rsidR="004D2B7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หรือการก่อภาระผูกพันใดๆ กับอุปกรณ์โครงข่ายและที่ดิน อาคาร และอุปกรณ์</w:t>
      </w:r>
      <w:bookmarkEnd w:id="5"/>
    </w:p>
    <w:p w14:paraId="265B763A" w14:textId="77777777" w:rsidR="004422BF" w:rsidRPr="004422BF" w:rsidRDefault="004422BF" w:rsidP="004422B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51E7B28" w14:textId="54BA2EA3" w:rsidR="00F9492F" w:rsidRPr="00AD088D" w:rsidRDefault="00F9492F" w:rsidP="00697576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  <w:r w:rsidRPr="00AD088D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="004D7A8F" w:rsidRPr="00AD088D">
        <w:rPr>
          <w:rFonts w:ascii="Angsana New" w:hAnsi="Angsana New"/>
          <w:spacing w:val="-2"/>
          <w:sz w:val="30"/>
          <w:szCs w:val="30"/>
        </w:rPr>
        <w:t>31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D7A8F" w:rsidRPr="00AD088D">
        <w:rPr>
          <w:rFonts w:ascii="Angsana New" w:hAnsi="Angsana New"/>
          <w:spacing w:val="-2"/>
          <w:sz w:val="30"/>
          <w:szCs w:val="30"/>
        </w:rPr>
        <w:t>2564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>บริษัทมีวงเงิน</w:t>
      </w:r>
      <w:r w:rsidR="001975CD" w:rsidRPr="00AD088D">
        <w:rPr>
          <w:rFonts w:ascii="Angsana New" w:hAnsi="Angsana New" w:hint="cs"/>
          <w:spacing w:val="-2"/>
          <w:sz w:val="30"/>
          <w:szCs w:val="30"/>
          <w:cs/>
        </w:rPr>
        <w:t>กู้ยืม</w:t>
      </w:r>
      <w:r w:rsidRPr="00AD088D">
        <w:rPr>
          <w:rFonts w:ascii="Angsana New" w:hAnsi="Angsana New"/>
          <w:spacing w:val="-2"/>
          <w:sz w:val="30"/>
          <w:szCs w:val="30"/>
          <w:cs/>
        </w:rPr>
        <w:t>ซึ่งยังมิได้เบิกใช้เป็นจำนวนเงินรวม</w:t>
      </w:r>
      <w:r w:rsidR="00A43D81"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="003234FE" w:rsidRPr="00AD088D">
        <w:rPr>
          <w:rFonts w:ascii="Angsana New" w:hAnsi="Angsana New"/>
          <w:spacing w:val="-2"/>
          <w:sz w:val="30"/>
          <w:szCs w:val="30"/>
        </w:rPr>
        <w:t>910</w:t>
      </w:r>
      <w:r w:rsidR="00D23EAF"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D7A8F" w:rsidRPr="00AD088D">
        <w:rPr>
          <w:rFonts w:ascii="Angsana New" w:hAnsi="Angsana New"/>
          <w:i/>
          <w:iCs/>
          <w:spacing w:val="-2"/>
          <w:sz w:val="30"/>
          <w:szCs w:val="30"/>
        </w:rPr>
        <w:t>2563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D7A8F" w:rsidRPr="00AD088D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1975CD" w:rsidRPr="00AD088D">
        <w:rPr>
          <w:rFonts w:ascii="Angsana New" w:hAnsi="Angsana New"/>
          <w:i/>
          <w:iCs/>
          <w:spacing w:val="-2"/>
          <w:sz w:val="30"/>
          <w:szCs w:val="30"/>
        </w:rPr>
        <w:t>05</w:t>
      </w:r>
      <w:r w:rsidR="005234BA" w:rsidRPr="00AD088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="00A43D81" w:rsidRPr="00AD088D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2D67A4E5" w14:textId="77777777" w:rsidR="004A5F43" w:rsidRPr="000D3C6C" w:rsidRDefault="004A5F43" w:rsidP="00697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DA64D" w14:textId="7192D604" w:rsidR="00F9492F" w:rsidRPr="00AB4D27" w:rsidRDefault="00F9492F" w:rsidP="00F9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AB4D27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7E51D241" w14:textId="77777777" w:rsidR="00F9492F" w:rsidRPr="000D3C6C" w:rsidRDefault="00F9492F" w:rsidP="00F9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82"/>
        <w:gridCol w:w="1261"/>
        <w:gridCol w:w="180"/>
        <w:gridCol w:w="1349"/>
        <w:gridCol w:w="180"/>
        <w:gridCol w:w="1348"/>
      </w:tblGrid>
      <w:tr w:rsidR="00AF7338" w:rsidRPr="00AB4D27" w14:paraId="6FDCF11F" w14:textId="77777777" w:rsidTr="000D3C6C">
        <w:trPr>
          <w:cantSplit/>
          <w:tblHeader/>
        </w:trPr>
        <w:tc>
          <w:tcPr>
            <w:tcW w:w="4511" w:type="dxa"/>
          </w:tcPr>
          <w:p w14:paraId="21904222" w14:textId="77777777" w:rsidR="00AF7338" w:rsidRPr="00AB4D27" w:rsidRDefault="00AF7338" w:rsidP="002308B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645C6A7" w14:textId="77777777" w:rsidR="00AF7338" w:rsidRPr="00AB4D27" w:rsidRDefault="00AF7338" w:rsidP="002308B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2DE2C644" w14:textId="77777777" w:rsidR="00AF7338" w:rsidRPr="00AB4D27" w:rsidRDefault="00AF7338" w:rsidP="002308B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/ </w:t>
            </w:r>
            <w:r w:rsidRPr="00AB4D2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30853" w:rsidRPr="00AB4D27" w14:paraId="75393B62" w14:textId="77777777" w:rsidTr="000D3C6C">
        <w:trPr>
          <w:cantSplit/>
          <w:tblHeader/>
        </w:trPr>
        <w:tc>
          <w:tcPr>
            <w:tcW w:w="4511" w:type="dxa"/>
          </w:tcPr>
          <w:p w14:paraId="7135CD42" w14:textId="77777777" w:rsidR="00330853" w:rsidRPr="00AB4D27" w:rsidRDefault="00330853" w:rsidP="00F9492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6" w:name="_Hlk31356853"/>
          </w:p>
        </w:tc>
        <w:tc>
          <w:tcPr>
            <w:tcW w:w="182" w:type="dxa"/>
            <w:vAlign w:val="bottom"/>
          </w:tcPr>
          <w:p w14:paraId="381056D0" w14:textId="77777777" w:rsidR="00330853" w:rsidRPr="00AB4D27" w:rsidRDefault="00330853" w:rsidP="00F949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5DF2A86" w14:textId="77777777" w:rsidR="00330853" w:rsidRPr="00AB4D27" w:rsidRDefault="00330853" w:rsidP="00F9492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3D6F4307" w14:textId="77777777" w:rsidR="00330853" w:rsidRPr="00AB4D27" w:rsidRDefault="00330853" w:rsidP="00F9492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817848" w14:textId="656905D7" w:rsidR="00330853" w:rsidRPr="00AB4D27" w:rsidRDefault="00330853" w:rsidP="00F9492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34F03A6C" w14:textId="77777777" w:rsidR="00330853" w:rsidRPr="00AB4D27" w:rsidRDefault="00330853" w:rsidP="00F9492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vAlign w:val="bottom"/>
          </w:tcPr>
          <w:p w14:paraId="7EFE1A05" w14:textId="77777777" w:rsidR="00330853" w:rsidRPr="00AB4D27" w:rsidRDefault="00330853" w:rsidP="00F9492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F7338" w:rsidRPr="00AB4D27" w14:paraId="59077761" w14:textId="77777777" w:rsidTr="000D3C6C">
        <w:trPr>
          <w:cantSplit/>
          <w:tblHeader/>
        </w:trPr>
        <w:tc>
          <w:tcPr>
            <w:tcW w:w="4511" w:type="dxa"/>
          </w:tcPr>
          <w:p w14:paraId="17049225" w14:textId="77777777" w:rsidR="00AF7338" w:rsidRPr="00AF7338" w:rsidRDefault="00AF7338" w:rsidP="002308B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5675B6D" w14:textId="77777777" w:rsidR="00AF7338" w:rsidRPr="00AB4D27" w:rsidRDefault="00AF7338" w:rsidP="002308B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092B311A" w14:textId="77777777" w:rsidR="00AF7338" w:rsidRPr="00AB4D27" w:rsidRDefault="00AF7338" w:rsidP="002308B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7338" w:rsidRPr="00AB4D27" w14:paraId="675D7133" w14:textId="77777777" w:rsidTr="000D3C6C">
        <w:trPr>
          <w:cantSplit/>
        </w:trPr>
        <w:tc>
          <w:tcPr>
            <w:tcW w:w="4511" w:type="dxa"/>
          </w:tcPr>
          <w:p w14:paraId="05ABEB25" w14:textId="5E9D3A97" w:rsidR="00AF7338" w:rsidRPr="00AB4D27" w:rsidRDefault="00AF7338" w:rsidP="00F9492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bottom"/>
          </w:tcPr>
          <w:p w14:paraId="2F68A569" w14:textId="77777777" w:rsidR="00AF7338" w:rsidRPr="00AB4D27" w:rsidRDefault="00AF7338" w:rsidP="00F9492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9E851C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FAE974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DDADE48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E5383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F269CE2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853" w:rsidRPr="00AB4D27" w14:paraId="1B7C55EE" w14:textId="77777777" w:rsidTr="000D3C6C">
        <w:trPr>
          <w:cantSplit/>
        </w:trPr>
        <w:tc>
          <w:tcPr>
            <w:tcW w:w="4511" w:type="dxa"/>
          </w:tcPr>
          <w:p w14:paraId="06CCAF56" w14:textId="26082979" w:rsidR="00330853" w:rsidRPr="00AB4D27" w:rsidRDefault="00330853" w:rsidP="0033085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2" w:type="dxa"/>
            <w:vAlign w:val="bottom"/>
          </w:tcPr>
          <w:p w14:paraId="756F28BE" w14:textId="77777777" w:rsidR="00330853" w:rsidRPr="00AB4D27" w:rsidRDefault="00330853" w:rsidP="0033085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47AEB32" w14:textId="136E0DB0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1,297,</w:t>
            </w:r>
            <w:r w:rsidRPr="00AC05DF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180" w:type="dxa"/>
            <w:vAlign w:val="bottom"/>
          </w:tcPr>
          <w:p w14:paraId="24F9E003" w14:textId="77777777" w:rsidR="00330853" w:rsidRPr="00AB4D27" w:rsidRDefault="00330853" w:rsidP="003308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1139EC5" w14:textId="000FE718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49C">
              <w:rPr>
                <w:rFonts w:ascii="Angsana New" w:hAnsi="Angsana New"/>
                <w:sz w:val="30"/>
                <w:szCs w:val="30"/>
              </w:rPr>
              <w:t>107,167</w:t>
            </w:r>
          </w:p>
        </w:tc>
        <w:tc>
          <w:tcPr>
            <w:tcW w:w="180" w:type="dxa"/>
            <w:vAlign w:val="bottom"/>
          </w:tcPr>
          <w:p w14:paraId="08BEB094" w14:textId="77777777" w:rsidR="00330853" w:rsidRPr="00AB4D27" w:rsidRDefault="00330853" w:rsidP="003308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688DC69" w14:textId="7D212223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1,404,901</w:t>
            </w:r>
          </w:p>
        </w:tc>
      </w:tr>
      <w:tr w:rsidR="00AD088D" w:rsidRPr="00AB4D27" w14:paraId="19C93F75" w14:textId="77777777" w:rsidTr="00BD0709">
        <w:trPr>
          <w:cantSplit/>
        </w:trPr>
        <w:tc>
          <w:tcPr>
            <w:tcW w:w="4511" w:type="dxa"/>
          </w:tcPr>
          <w:p w14:paraId="0BF93E44" w14:textId="2EA7F8BA" w:rsidR="00AD088D" w:rsidRPr="00AB4D27" w:rsidRDefault="00AD088D" w:rsidP="00AD088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3D67005" w14:textId="77777777" w:rsidR="00AD088D" w:rsidRPr="00AB4D27" w:rsidRDefault="00AD088D" w:rsidP="00AD0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4946E4D" w14:textId="015CAFD1" w:rsidR="00AD088D" w:rsidRP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(337,964)</w:t>
            </w:r>
          </w:p>
        </w:tc>
        <w:tc>
          <w:tcPr>
            <w:tcW w:w="180" w:type="dxa"/>
            <w:vAlign w:val="bottom"/>
          </w:tcPr>
          <w:p w14:paraId="28DB1F09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9426C4A" w14:textId="1396D02C" w:rsidR="00AD088D" w:rsidRPr="00AB4D27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(66,006)</w:t>
            </w:r>
          </w:p>
        </w:tc>
        <w:tc>
          <w:tcPr>
            <w:tcW w:w="180" w:type="dxa"/>
          </w:tcPr>
          <w:p w14:paraId="044152CA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11C541" w14:textId="368417D1" w:rsidR="00AD088D" w:rsidRPr="00AB4D27" w:rsidRDefault="00AD088D" w:rsidP="00AD0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(403,970)</w:t>
            </w:r>
          </w:p>
        </w:tc>
      </w:tr>
      <w:tr w:rsidR="00AD088D" w:rsidRPr="00AB4D27" w14:paraId="23B23AB3" w14:textId="77777777" w:rsidTr="00387088">
        <w:trPr>
          <w:cantSplit/>
        </w:trPr>
        <w:tc>
          <w:tcPr>
            <w:tcW w:w="4511" w:type="dxa"/>
          </w:tcPr>
          <w:p w14:paraId="34AFEA0D" w14:textId="3F1B627F" w:rsidR="00AD088D" w:rsidRPr="00AB4D27" w:rsidRDefault="00AD088D" w:rsidP="00AD088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5BB2B29D" w14:textId="77777777" w:rsidR="00AD088D" w:rsidRPr="00AB4D27" w:rsidRDefault="00AD088D" w:rsidP="00AD0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17B0C38" w14:textId="55324150" w:rsid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90C2B9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8AE8C9" w14:textId="0400848A" w:rsid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26,409</w:t>
            </w:r>
          </w:p>
        </w:tc>
        <w:tc>
          <w:tcPr>
            <w:tcW w:w="180" w:type="dxa"/>
          </w:tcPr>
          <w:p w14:paraId="601115A0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A777438" w14:textId="22E959E2" w:rsid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26,409</w:t>
            </w:r>
          </w:p>
        </w:tc>
      </w:tr>
      <w:tr w:rsidR="00330853" w:rsidRPr="00AB4D27" w14:paraId="54FEBB4D" w14:textId="77777777" w:rsidTr="000D3C6C">
        <w:trPr>
          <w:cantSplit/>
        </w:trPr>
        <w:tc>
          <w:tcPr>
            <w:tcW w:w="4511" w:type="dxa"/>
          </w:tcPr>
          <w:p w14:paraId="5894341C" w14:textId="7CFDC9B0" w:rsidR="00330853" w:rsidRPr="00AB4D27" w:rsidRDefault="00330853" w:rsidP="0033085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489FF063" w14:textId="77777777" w:rsidR="00330853" w:rsidRPr="00AB4D27" w:rsidRDefault="00330853" w:rsidP="0033085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AD5D41E" w14:textId="3DD7138F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180" w:type="dxa"/>
            <w:vAlign w:val="bottom"/>
          </w:tcPr>
          <w:p w14:paraId="2F7CAAFE" w14:textId="77777777" w:rsidR="00330853" w:rsidRPr="00AB4D27" w:rsidRDefault="00330853" w:rsidP="003308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CB8AA50" w14:textId="7F161C21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6AA950" w14:textId="77777777" w:rsidR="00330853" w:rsidRPr="00AB4D27" w:rsidRDefault="00330853" w:rsidP="003308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DEE2B45" w14:textId="0E420D43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AF7338" w:rsidRPr="00AB4D27" w14:paraId="46172C4E" w14:textId="77777777" w:rsidTr="000D3C6C">
        <w:trPr>
          <w:cantSplit/>
        </w:trPr>
        <w:tc>
          <w:tcPr>
            <w:tcW w:w="4511" w:type="dxa"/>
          </w:tcPr>
          <w:p w14:paraId="4B644C84" w14:textId="488815DD" w:rsidR="00AF7338" w:rsidRPr="00AB4D27" w:rsidRDefault="00AF7338" w:rsidP="005234B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82" w:type="dxa"/>
            <w:vAlign w:val="bottom"/>
          </w:tcPr>
          <w:p w14:paraId="61D85219" w14:textId="77777777" w:rsidR="00AF7338" w:rsidRPr="00AB4D27" w:rsidRDefault="00AF7338" w:rsidP="005234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2635F" w14:textId="342F5324" w:rsidR="00AF7338" w:rsidRPr="00AB4D27" w:rsidRDefault="00330853" w:rsidP="005234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961,276</w:t>
            </w:r>
          </w:p>
        </w:tc>
        <w:tc>
          <w:tcPr>
            <w:tcW w:w="180" w:type="dxa"/>
            <w:vAlign w:val="bottom"/>
          </w:tcPr>
          <w:p w14:paraId="2DDF6B6D" w14:textId="77777777" w:rsidR="00AF7338" w:rsidRPr="00AB4D27" w:rsidRDefault="00AF7338" w:rsidP="005234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91195" w14:textId="352B3670" w:rsidR="00AF7338" w:rsidRPr="00AB4D27" w:rsidRDefault="00330853" w:rsidP="005234BA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67,570</w:t>
            </w:r>
          </w:p>
        </w:tc>
        <w:tc>
          <w:tcPr>
            <w:tcW w:w="180" w:type="dxa"/>
            <w:vAlign w:val="bottom"/>
          </w:tcPr>
          <w:p w14:paraId="15946AEE" w14:textId="77777777" w:rsidR="00AF7338" w:rsidRPr="00AB4D27" w:rsidRDefault="00AF7338" w:rsidP="005234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6F237" w14:textId="448E49A9" w:rsidR="00AF7338" w:rsidRPr="00AB4D27" w:rsidRDefault="00330853" w:rsidP="005234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1,028,846</w:t>
            </w:r>
          </w:p>
        </w:tc>
      </w:tr>
      <w:tr w:rsidR="00AF7338" w:rsidRPr="00AB4D27" w14:paraId="7594CAF5" w14:textId="77777777" w:rsidTr="000D3C6C">
        <w:trPr>
          <w:cantSplit/>
        </w:trPr>
        <w:tc>
          <w:tcPr>
            <w:tcW w:w="4511" w:type="dxa"/>
          </w:tcPr>
          <w:p w14:paraId="49648B65" w14:textId="5E76D9D1" w:rsidR="00AF7338" w:rsidRPr="00AB4D27" w:rsidRDefault="00AF7338" w:rsidP="00D23EA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2" w:type="dxa"/>
            <w:vAlign w:val="bottom"/>
          </w:tcPr>
          <w:p w14:paraId="31446EDE" w14:textId="77777777" w:rsidR="00AF7338" w:rsidRPr="00AB4D27" w:rsidRDefault="00AF7338" w:rsidP="00D23EA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95E17F0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C2B35E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76806B8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D6BE7F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0556FF82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7338" w:rsidRPr="00AB4D27" w14:paraId="408DDF1D" w14:textId="77777777" w:rsidTr="000D3C6C">
        <w:trPr>
          <w:cantSplit/>
        </w:trPr>
        <w:tc>
          <w:tcPr>
            <w:tcW w:w="4511" w:type="dxa"/>
          </w:tcPr>
          <w:p w14:paraId="683B03B3" w14:textId="4B9C3EC7" w:rsidR="00AF7338" w:rsidRPr="00AB4D27" w:rsidRDefault="00AF7338" w:rsidP="00D23EA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2" w:type="dxa"/>
            <w:vAlign w:val="bottom"/>
          </w:tcPr>
          <w:p w14:paraId="3B09DD0B" w14:textId="77777777" w:rsidR="00AF7338" w:rsidRPr="00AB4D27" w:rsidRDefault="00AF7338" w:rsidP="00D23EA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471C1DF" w14:textId="48DD5F31" w:rsidR="00AF7338" w:rsidRPr="00AB4D27" w:rsidRDefault="00AF7338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1,355,381</w:t>
            </w:r>
          </w:p>
        </w:tc>
        <w:tc>
          <w:tcPr>
            <w:tcW w:w="180" w:type="dxa"/>
            <w:vAlign w:val="bottom"/>
          </w:tcPr>
          <w:p w14:paraId="2EF634ED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6592218" w14:textId="62067F6A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7DBCD3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6C1B6C8" w14:textId="74DF3E54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R="00AD088D" w:rsidRPr="00AB4D27" w14:paraId="234F39B6" w14:textId="77777777" w:rsidTr="009E7993">
        <w:trPr>
          <w:cantSplit/>
        </w:trPr>
        <w:tc>
          <w:tcPr>
            <w:tcW w:w="4511" w:type="dxa"/>
          </w:tcPr>
          <w:p w14:paraId="1DB527D1" w14:textId="2F2F6823" w:rsidR="00AD088D" w:rsidRPr="00AB4D27" w:rsidRDefault="00AD088D" w:rsidP="00AD088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49C52CF4" w14:textId="77777777" w:rsidR="00AD088D" w:rsidRPr="00AB4D27" w:rsidRDefault="00AD088D" w:rsidP="00AD0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C5A770A" w14:textId="53BB1459" w:rsidR="00AD088D" w:rsidRP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088D">
              <w:rPr>
                <w:rFonts w:ascii="Angsana New" w:hAnsi="Angsana New"/>
                <w:sz w:val="30"/>
                <w:szCs w:val="30"/>
                <w:lang w:val="en-US" w:bidi="th-TH"/>
              </w:rPr>
              <w:t>(57,464)</w:t>
            </w:r>
          </w:p>
        </w:tc>
        <w:tc>
          <w:tcPr>
            <w:tcW w:w="180" w:type="dxa"/>
            <w:vAlign w:val="bottom"/>
          </w:tcPr>
          <w:p w14:paraId="684390D0" w14:textId="77777777" w:rsidR="00AD088D" w:rsidRP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</w:tcPr>
          <w:p w14:paraId="031762BE" w14:textId="20D31156" w:rsidR="00AD088D" w:rsidRP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96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088D">
              <w:rPr>
                <w:rFonts w:ascii="Angsana New" w:hAnsi="Angsana New"/>
                <w:sz w:val="30"/>
                <w:szCs w:val="30"/>
                <w:lang w:val="en-US" w:bidi="th-TH"/>
              </w:rPr>
              <w:t>(55,151)</w:t>
            </w:r>
          </w:p>
        </w:tc>
        <w:tc>
          <w:tcPr>
            <w:tcW w:w="180" w:type="dxa"/>
          </w:tcPr>
          <w:p w14:paraId="3333CB12" w14:textId="77777777" w:rsidR="00AD088D" w:rsidRP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5024649" w14:textId="0AA67CDE" w:rsidR="00AD088D" w:rsidRPr="00AB4D27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088D">
              <w:rPr>
                <w:rFonts w:ascii="Angsana New" w:hAnsi="Angsana New"/>
                <w:sz w:val="30"/>
                <w:szCs w:val="30"/>
                <w:lang w:val="en-US" w:bidi="th-TH"/>
              </w:rPr>
              <w:t>(112,615)</w:t>
            </w:r>
          </w:p>
        </w:tc>
      </w:tr>
      <w:tr w:rsidR="00AD088D" w:rsidRPr="00AB4D27" w14:paraId="4942D81F" w14:textId="77777777" w:rsidTr="009E7993">
        <w:trPr>
          <w:cantSplit/>
        </w:trPr>
        <w:tc>
          <w:tcPr>
            <w:tcW w:w="4511" w:type="dxa"/>
          </w:tcPr>
          <w:p w14:paraId="57FFB6BC" w14:textId="0EFD4059" w:rsidR="00AD088D" w:rsidRPr="00AB4D27" w:rsidRDefault="00AD088D" w:rsidP="00AD088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0812208B" w14:textId="77777777" w:rsidR="00AD088D" w:rsidRPr="00AB4D27" w:rsidRDefault="00AD088D" w:rsidP="00AD0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A772A98" w14:textId="3011186E" w:rsidR="00AD088D" w:rsidRPr="00AB4D27" w:rsidRDefault="00AD088D" w:rsidP="00147FCC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088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A9E89B" w14:textId="77777777" w:rsidR="00AD088D" w:rsidRP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</w:tcPr>
          <w:p w14:paraId="794D3E8C" w14:textId="1AE30E41" w:rsidR="00AD088D" w:rsidRPr="00AB4D27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96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088D">
              <w:rPr>
                <w:rFonts w:ascii="Angsana New" w:hAnsi="Angsana New"/>
                <w:sz w:val="30"/>
                <w:szCs w:val="30"/>
                <w:lang w:val="en-US" w:bidi="th-TH"/>
              </w:rPr>
              <w:t>162,318</w:t>
            </w:r>
          </w:p>
        </w:tc>
        <w:tc>
          <w:tcPr>
            <w:tcW w:w="180" w:type="dxa"/>
          </w:tcPr>
          <w:p w14:paraId="23658290" w14:textId="77777777" w:rsidR="00AD088D" w:rsidRP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084E91FA" w14:textId="13A6825F" w:rsidR="00AD088D" w:rsidRPr="00AB4D27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088D">
              <w:rPr>
                <w:rFonts w:ascii="Angsana New" w:hAnsi="Angsana New"/>
                <w:sz w:val="30"/>
                <w:szCs w:val="30"/>
                <w:lang w:val="en-US" w:bidi="th-TH"/>
              </w:rPr>
              <w:t>162,318</w:t>
            </w:r>
          </w:p>
        </w:tc>
      </w:tr>
      <w:tr w:rsidR="00AF7338" w:rsidRPr="00AB4D27" w14:paraId="0A294EF6" w14:textId="77777777" w:rsidTr="000D3C6C">
        <w:trPr>
          <w:cantSplit/>
        </w:trPr>
        <w:tc>
          <w:tcPr>
            <w:tcW w:w="4511" w:type="dxa"/>
          </w:tcPr>
          <w:p w14:paraId="3165B0C4" w14:textId="48BAE2A7" w:rsidR="00AF7338" w:rsidRPr="00AB4D27" w:rsidRDefault="00AF7338" w:rsidP="00D23EA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253B2B24" w14:textId="77777777" w:rsidR="00AF7338" w:rsidRPr="00AB4D27" w:rsidRDefault="00AF7338" w:rsidP="00D23EA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9F2D90B" w14:textId="12E5B1B3" w:rsidR="00AF7338" w:rsidRPr="00AB4D27" w:rsidRDefault="00AF7338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9BCC03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2EE59A4" w14:textId="378AC38B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F1DE83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5F2440C" w14:textId="533EC12D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7338" w:rsidRPr="00AB4D27" w14:paraId="1E7938C2" w14:textId="77777777" w:rsidTr="000D3C6C">
        <w:trPr>
          <w:cantSplit/>
        </w:trPr>
        <w:tc>
          <w:tcPr>
            <w:tcW w:w="4511" w:type="dxa"/>
          </w:tcPr>
          <w:p w14:paraId="6DC6FB98" w14:textId="546FDA01" w:rsidR="00AF7338" w:rsidRPr="00AB4D27" w:rsidRDefault="00AF7338" w:rsidP="00D23EA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82" w:type="dxa"/>
            <w:vAlign w:val="bottom"/>
          </w:tcPr>
          <w:p w14:paraId="05AEFA52" w14:textId="77777777" w:rsidR="00AF7338" w:rsidRPr="00AB4D27" w:rsidRDefault="00AF7338" w:rsidP="00D23EA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5D842" w14:textId="0890C104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1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180" w:type="dxa"/>
            <w:vAlign w:val="bottom"/>
          </w:tcPr>
          <w:p w14:paraId="28C90043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BD57E" w14:textId="382F745D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96"/>
              </w:tabs>
              <w:spacing w:line="240" w:lineRule="atLeast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180" w:type="dxa"/>
            <w:vAlign w:val="bottom"/>
          </w:tcPr>
          <w:p w14:paraId="40DA23BB" w14:textId="77777777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9986D" w14:textId="7DBCB4C9" w:rsidR="00AF7338" w:rsidRPr="00AB4D27" w:rsidRDefault="00AF7338" w:rsidP="00D23EAF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901</w:t>
            </w:r>
          </w:p>
        </w:tc>
      </w:tr>
      <w:bookmarkEnd w:id="6"/>
    </w:tbl>
    <w:p w14:paraId="2B8335EE" w14:textId="219F160A" w:rsidR="0094678D" w:rsidRPr="00AB4D27" w:rsidRDefault="0094678D" w:rsidP="000F614D">
      <w:pPr>
        <w:rPr>
          <w:rFonts w:ascii="Angsana New" w:hAnsi="Angsana New"/>
          <w:sz w:val="30"/>
          <w:szCs w:val="30"/>
          <w:lang w:val="x-none" w:eastAsia="x-none"/>
        </w:rPr>
      </w:pPr>
    </w:p>
    <w:p w14:paraId="63B8C1ED" w14:textId="2DEFE993" w:rsidR="0085037D" w:rsidRPr="00AB4D27" w:rsidRDefault="0004431A" w:rsidP="00E2029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8109B5"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จ้าหนี้การค้า</w:t>
      </w:r>
      <w:r w:rsidR="003B6B6A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3128EC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="003B6B6A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14:paraId="41F49277" w14:textId="77777777" w:rsidR="00E95258" w:rsidRPr="00AB4D27" w:rsidRDefault="007C149D" w:rsidP="000F0C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ab/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5"/>
        <w:gridCol w:w="1080"/>
        <w:gridCol w:w="262"/>
        <w:gridCol w:w="993"/>
        <w:gridCol w:w="262"/>
        <w:gridCol w:w="1090"/>
        <w:gridCol w:w="274"/>
        <w:gridCol w:w="1080"/>
      </w:tblGrid>
      <w:tr w:rsidR="0095145E" w:rsidRPr="00AB4D27" w14:paraId="56B9BA2E" w14:textId="77777777" w:rsidTr="000D3C6C">
        <w:tc>
          <w:tcPr>
            <w:tcW w:w="3780" w:type="dxa"/>
          </w:tcPr>
          <w:p w14:paraId="5EA3B240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8FA24FB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5" w:type="dxa"/>
            <w:gridSpan w:val="3"/>
            <w:vAlign w:val="bottom"/>
            <w:hideMark/>
          </w:tcPr>
          <w:p w14:paraId="3F6981F5" w14:textId="77777777" w:rsidR="0095145E" w:rsidRPr="00AB4D27" w:rsidRDefault="0095145E" w:rsidP="00C10F0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4DAB6680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vAlign w:val="bottom"/>
            <w:hideMark/>
          </w:tcPr>
          <w:p w14:paraId="438815D1" w14:textId="77777777" w:rsidR="0095145E" w:rsidRPr="00AB4D27" w:rsidRDefault="0095145E" w:rsidP="00C10F0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1943" w:rsidRPr="00AB4D27" w14:paraId="3984C680" w14:textId="77777777" w:rsidTr="000D3C6C">
        <w:tc>
          <w:tcPr>
            <w:tcW w:w="3780" w:type="dxa"/>
          </w:tcPr>
          <w:p w14:paraId="2E286CF3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FE871E1" w14:textId="77777777" w:rsidR="00811943" w:rsidRPr="00AB4D27" w:rsidRDefault="00811943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65A924" w14:textId="534146D1" w:rsidR="00811943" w:rsidRPr="00AB4D27" w:rsidRDefault="004D7A8F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1E16B334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7E5A5BC" w14:textId="52C4D785" w:rsidR="00811943" w:rsidRPr="00AB4D27" w:rsidRDefault="004D7A8F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01400F3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A755A72" w14:textId="0C5222F0" w:rsidR="00811943" w:rsidRPr="00AB4D27" w:rsidRDefault="004D7A8F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131B9E1C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D51B8" w14:textId="65334212" w:rsidR="00811943" w:rsidRPr="00AB4D27" w:rsidRDefault="004D7A8F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811943" w:rsidRPr="00AB4D27" w14:paraId="5DE8111B" w14:textId="77777777" w:rsidTr="000D3C6C">
        <w:tc>
          <w:tcPr>
            <w:tcW w:w="3780" w:type="dxa"/>
          </w:tcPr>
          <w:p w14:paraId="35C0015B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200C645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7"/>
            <w:vAlign w:val="bottom"/>
            <w:hideMark/>
          </w:tcPr>
          <w:p w14:paraId="12C3001D" w14:textId="77777777" w:rsidR="00811943" w:rsidRPr="00AB4D27" w:rsidRDefault="00811943" w:rsidP="0081194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30853" w:rsidRPr="00AB4D27" w14:paraId="54A2B57C" w14:textId="77777777" w:rsidTr="000D3C6C">
        <w:tc>
          <w:tcPr>
            <w:tcW w:w="3780" w:type="dxa"/>
            <w:hideMark/>
          </w:tcPr>
          <w:p w14:paraId="2AE517F8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275" w:type="dxa"/>
          </w:tcPr>
          <w:p w14:paraId="31D552CC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D61D72" w14:textId="6C7F1EC2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175,794</w:t>
            </w:r>
          </w:p>
        </w:tc>
        <w:tc>
          <w:tcPr>
            <w:tcW w:w="262" w:type="dxa"/>
            <w:vAlign w:val="center"/>
          </w:tcPr>
          <w:p w14:paraId="3434873D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E350D6B" w14:textId="4CFA40F3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145,630</w:t>
            </w:r>
          </w:p>
        </w:tc>
        <w:tc>
          <w:tcPr>
            <w:tcW w:w="262" w:type="dxa"/>
            <w:vAlign w:val="center"/>
          </w:tcPr>
          <w:p w14:paraId="3450AF0B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1658056D" w14:textId="0D4C60D8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175,794</w:t>
            </w:r>
          </w:p>
        </w:tc>
        <w:tc>
          <w:tcPr>
            <w:tcW w:w="274" w:type="dxa"/>
            <w:vAlign w:val="center"/>
          </w:tcPr>
          <w:p w14:paraId="49D4E490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514A79" w14:textId="3CA05205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145,630</w:t>
            </w:r>
          </w:p>
        </w:tc>
      </w:tr>
      <w:tr w:rsidR="00330853" w:rsidRPr="00AB4D27" w14:paraId="5E96B1D6" w14:textId="77777777" w:rsidTr="000D3C6C">
        <w:tc>
          <w:tcPr>
            <w:tcW w:w="3780" w:type="dxa"/>
          </w:tcPr>
          <w:p w14:paraId="0119325D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เจ้าหนี้ค่าซื้อและก่อสร้างอุปกรณ์โครงข่าย</w:t>
            </w:r>
          </w:p>
        </w:tc>
        <w:tc>
          <w:tcPr>
            <w:tcW w:w="275" w:type="dxa"/>
          </w:tcPr>
          <w:p w14:paraId="3EADC4DF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666380" w14:textId="63CBDE9A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166,487</w:t>
            </w:r>
          </w:p>
        </w:tc>
        <w:tc>
          <w:tcPr>
            <w:tcW w:w="262" w:type="dxa"/>
            <w:vAlign w:val="center"/>
          </w:tcPr>
          <w:p w14:paraId="1203E531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A7C4B6A" w14:textId="210DCCD1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125,276</w:t>
            </w:r>
          </w:p>
        </w:tc>
        <w:tc>
          <w:tcPr>
            <w:tcW w:w="262" w:type="dxa"/>
            <w:vAlign w:val="center"/>
          </w:tcPr>
          <w:p w14:paraId="4D65E757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5968D988" w14:textId="462C0128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166,487</w:t>
            </w:r>
          </w:p>
        </w:tc>
        <w:tc>
          <w:tcPr>
            <w:tcW w:w="274" w:type="dxa"/>
            <w:vAlign w:val="center"/>
          </w:tcPr>
          <w:p w14:paraId="266E29F3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4C0633" w14:textId="5B20D464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125,276</w:t>
            </w:r>
          </w:p>
        </w:tc>
      </w:tr>
      <w:tr w:rsidR="00330853" w:rsidRPr="00AB4D27" w14:paraId="658198D6" w14:textId="77777777" w:rsidTr="000D3C6C">
        <w:tc>
          <w:tcPr>
            <w:tcW w:w="3780" w:type="dxa"/>
          </w:tcPr>
          <w:p w14:paraId="56313A61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</w:tcPr>
          <w:p w14:paraId="39997AB3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04E83D" w14:textId="0133F891" w:rsidR="00330853" w:rsidRPr="00AB4D27" w:rsidRDefault="000D3C6C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="00330853" w:rsidRPr="001B05CD">
              <w:rPr>
                <w:rFonts w:ascii="Angsana New" w:hAnsi="Angsana New"/>
                <w:color w:val="000000"/>
                <w:sz w:val="30"/>
                <w:szCs w:val="30"/>
              </w:rPr>
              <w:t>,374</w:t>
            </w:r>
          </w:p>
        </w:tc>
        <w:tc>
          <w:tcPr>
            <w:tcW w:w="262" w:type="dxa"/>
            <w:vAlign w:val="center"/>
          </w:tcPr>
          <w:p w14:paraId="674E4360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407BA433" w14:textId="55FB5ADB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31,910</w:t>
            </w:r>
          </w:p>
        </w:tc>
        <w:tc>
          <w:tcPr>
            <w:tcW w:w="262" w:type="dxa"/>
            <w:vAlign w:val="center"/>
          </w:tcPr>
          <w:p w14:paraId="625708B3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FF5A281" w14:textId="05D8A1DC" w:rsidR="00330853" w:rsidRPr="00AB4D27" w:rsidRDefault="000D3C6C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="00330853" w:rsidRPr="001B05CD">
              <w:rPr>
                <w:rFonts w:ascii="Angsana New" w:hAnsi="Angsana New"/>
                <w:color w:val="000000"/>
                <w:sz w:val="30"/>
                <w:szCs w:val="30"/>
              </w:rPr>
              <w:t>,313</w:t>
            </w:r>
          </w:p>
        </w:tc>
        <w:tc>
          <w:tcPr>
            <w:tcW w:w="274" w:type="dxa"/>
            <w:vAlign w:val="center"/>
          </w:tcPr>
          <w:p w14:paraId="4D6802C8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A3F9D48" w14:textId="7E7605FA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31,849</w:t>
            </w:r>
          </w:p>
        </w:tc>
      </w:tr>
      <w:tr w:rsidR="00330853" w:rsidRPr="00AB4D27" w14:paraId="609185ED" w14:textId="77777777" w:rsidTr="000D3C6C">
        <w:tc>
          <w:tcPr>
            <w:tcW w:w="3780" w:type="dxa"/>
          </w:tcPr>
          <w:p w14:paraId="37D14719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75" w:type="dxa"/>
          </w:tcPr>
          <w:p w14:paraId="72A15F7F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3D98E0A" w14:textId="4FB03169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1,397</w:t>
            </w:r>
          </w:p>
        </w:tc>
        <w:tc>
          <w:tcPr>
            <w:tcW w:w="262" w:type="dxa"/>
            <w:vAlign w:val="center"/>
          </w:tcPr>
          <w:p w14:paraId="3C2AD5B2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254F31E" w14:textId="58982B5D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154</w:t>
            </w:r>
          </w:p>
        </w:tc>
        <w:tc>
          <w:tcPr>
            <w:tcW w:w="262" w:type="dxa"/>
            <w:vAlign w:val="center"/>
          </w:tcPr>
          <w:p w14:paraId="1FFF9D7E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C49AB37" w14:textId="0F5925B1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1,397</w:t>
            </w:r>
          </w:p>
        </w:tc>
        <w:tc>
          <w:tcPr>
            <w:tcW w:w="274" w:type="dxa"/>
            <w:vAlign w:val="center"/>
          </w:tcPr>
          <w:p w14:paraId="213A188D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CC9C35" w14:textId="69BDB5FE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154</w:t>
            </w:r>
          </w:p>
        </w:tc>
      </w:tr>
      <w:tr w:rsidR="00330853" w:rsidRPr="00AB4D27" w14:paraId="18DC96AE" w14:textId="77777777" w:rsidTr="000D3C6C">
        <w:tc>
          <w:tcPr>
            <w:tcW w:w="3780" w:type="dxa"/>
            <w:hideMark/>
          </w:tcPr>
          <w:p w14:paraId="49CBCBC9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275" w:type="dxa"/>
          </w:tcPr>
          <w:p w14:paraId="2A55AD12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3DD5738" w14:textId="35646A54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4D67C45A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20E495B3" w14:textId="2F8EF348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62" w:type="dxa"/>
            <w:vAlign w:val="center"/>
          </w:tcPr>
          <w:p w14:paraId="7C4FC82B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1BBF1927" w14:textId="6A079E7C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center"/>
          </w:tcPr>
          <w:p w14:paraId="0D34A6A4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E9A145" w14:textId="1DFBDFB9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</w:tr>
      <w:tr w:rsidR="00330853" w:rsidRPr="00AB4D27" w14:paraId="723251FE" w14:textId="77777777" w:rsidTr="000D3C6C">
        <w:tc>
          <w:tcPr>
            <w:tcW w:w="3780" w:type="dxa"/>
            <w:hideMark/>
          </w:tcPr>
          <w:p w14:paraId="618D570B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5" w:type="dxa"/>
          </w:tcPr>
          <w:p w14:paraId="065125EE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228C245" w14:textId="684FE28B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7,504</w:t>
            </w:r>
          </w:p>
        </w:tc>
        <w:tc>
          <w:tcPr>
            <w:tcW w:w="262" w:type="dxa"/>
            <w:vAlign w:val="center"/>
          </w:tcPr>
          <w:p w14:paraId="20B1D4B8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13A4FDD" w14:textId="4E251F58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7,715</w:t>
            </w:r>
          </w:p>
        </w:tc>
        <w:tc>
          <w:tcPr>
            <w:tcW w:w="262" w:type="dxa"/>
            <w:vAlign w:val="center"/>
          </w:tcPr>
          <w:p w14:paraId="1516B3E5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3000D2B" w14:textId="4157FB2D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7,504</w:t>
            </w:r>
          </w:p>
        </w:tc>
        <w:tc>
          <w:tcPr>
            <w:tcW w:w="274" w:type="dxa"/>
            <w:vAlign w:val="center"/>
          </w:tcPr>
          <w:p w14:paraId="5405EE35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903AF4" w14:textId="1630BF21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>7,715</w:t>
            </w:r>
          </w:p>
        </w:tc>
      </w:tr>
      <w:tr w:rsidR="00330853" w:rsidRPr="00AB4D27" w14:paraId="5A368BBC" w14:textId="77777777" w:rsidTr="000D3C6C">
        <w:tc>
          <w:tcPr>
            <w:tcW w:w="3780" w:type="dxa"/>
            <w:hideMark/>
          </w:tcPr>
          <w:p w14:paraId="0F8075B0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5" w:type="dxa"/>
          </w:tcPr>
          <w:p w14:paraId="4E2FA772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379755" w14:textId="685613B9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="000D3C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,556</w:t>
            </w:r>
          </w:p>
        </w:tc>
        <w:tc>
          <w:tcPr>
            <w:tcW w:w="262" w:type="dxa"/>
            <w:vAlign w:val="center"/>
          </w:tcPr>
          <w:p w14:paraId="10B56655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23852D" w14:textId="344D09AD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310,837</w:t>
            </w:r>
          </w:p>
        </w:tc>
        <w:tc>
          <w:tcPr>
            <w:tcW w:w="262" w:type="dxa"/>
            <w:vAlign w:val="center"/>
          </w:tcPr>
          <w:p w14:paraId="5FB8CEF6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8955F" w14:textId="26420D1D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0D3C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495</w:t>
            </w:r>
          </w:p>
        </w:tc>
        <w:tc>
          <w:tcPr>
            <w:tcW w:w="274" w:type="dxa"/>
            <w:vAlign w:val="center"/>
          </w:tcPr>
          <w:p w14:paraId="28B74DD5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31A292" w14:textId="2C50D14A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310,776</w:t>
            </w:r>
          </w:p>
        </w:tc>
      </w:tr>
    </w:tbl>
    <w:p w14:paraId="799B9D2F" w14:textId="77777777" w:rsidR="0095145E" w:rsidRPr="00AB4D27" w:rsidRDefault="0095145E" w:rsidP="000F0C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A2B354" w14:textId="67E085DD" w:rsidR="00E45D69" w:rsidRPr="008109B5" w:rsidRDefault="004E4894" w:rsidP="00E2029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8C69E3E" w14:textId="77777777" w:rsidR="00E45D69" w:rsidRPr="00330853" w:rsidRDefault="00E45D69" w:rsidP="00E4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36B18CC3" w14:textId="1DA12C16" w:rsidR="00553B70" w:rsidRPr="00AB4D27" w:rsidRDefault="00553B70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D7A8F" w:rsidRPr="00AB4D27">
        <w:rPr>
          <w:rFonts w:ascii="Angsana New" w:hAnsi="Angsana New" w:hint="cs"/>
          <w:sz w:val="30"/>
          <w:szCs w:val="30"/>
        </w:rPr>
        <w:t>2541</w:t>
      </w:r>
      <w:r w:rsidRPr="00AB4D27">
        <w:rPr>
          <w:rFonts w:ascii="Angsana New" w:hAnsi="Angsana New" w:hint="cs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AB4D27">
        <w:rPr>
          <w:rFonts w:ascii="Angsana New" w:hAnsi="Angsana New" w:hint="cs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471DF51" w14:textId="77777777" w:rsidR="00553B70" w:rsidRPr="00330853" w:rsidRDefault="00553B70" w:rsidP="00E4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69"/>
      </w:tblGrid>
      <w:tr w:rsidR="00730348" w:rsidRPr="00AB4D27" w14:paraId="1653B630" w14:textId="77777777" w:rsidTr="000D3C6C">
        <w:trPr>
          <w:tblHeader/>
        </w:trPr>
        <w:tc>
          <w:tcPr>
            <w:tcW w:w="5310" w:type="dxa"/>
            <w:hideMark/>
          </w:tcPr>
          <w:p w14:paraId="2F911565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36" w:type="dxa"/>
          </w:tcPr>
          <w:p w14:paraId="6BEE9DE7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  <w:vAlign w:val="bottom"/>
            <w:hideMark/>
          </w:tcPr>
          <w:p w14:paraId="3C2C9B6F" w14:textId="77777777" w:rsidR="00730348" w:rsidRPr="00AB4D27" w:rsidRDefault="00730348" w:rsidP="0073035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337BA" w:rsidRPr="00AB4D27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0348" w:rsidRPr="00AB4D27" w14:paraId="5533D419" w14:textId="77777777" w:rsidTr="000D3C6C">
        <w:trPr>
          <w:tblHeader/>
        </w:trPr>
        <w:tc>
          <w:tcPr>
            <w:tcW w:w="5310" w:type="dxa"/>
          </w:tcPr>
          <w:p w14:paraId="24810025" w14:textId="1747847F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F4178" w14:textId="77777777" w:rsidR="00730348" w:rsidRPr="00AB4D27" w:rsidRDefault="00730348" w:rsidP="007303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AF4AA6" w14:textId="5D7E8687" w:rsidR="00730348" w:rsidRPr="00AB4D27" w:rsidRDefault="004D7A8F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3BCF82AB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9" w:type="dxa"/>
          </w:tcPr>
          <w:p w14:paraId="22D4B516" w14:textId="29E3501D" w:rsidR="00730348" w:rsidRPr="00AB4D27" w:rsidRDefault="004D7A8F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30348" w:rsidRPr="00AB4D27" w14:paraId="55A12358" w14:textId="77777777" w:rsidTr="000D3C6C">
        <w:trPr>
          <w:trHeight w:val="263"/>
          <w:tblHeader/>
        </w:trPr>
        <w:tc>
          <w:tcPr>
            <w:tcW w:w="5310" w:type="dxa"/>
          </w:tcPr>
          <w:p w14:paraId="405CAB62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27A272" w14:textId="77777777" w:rsidR="00730348" w:rsidRPr="00AB4D27" w:rsidRDefault="00730348" w:rsidP="007303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</w:tcPr>
          <w:p w14:paraId="118FD312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853" w:rsidRPr="00AB4D27" w14:paraId="1C5C3BAB" w14:textId="77777777" w:rsidTr="000D3C6C">
        <w:trPr>
          <w:trHeight w:val="380"/>
        </w:trPr>
        <w:tc>
          <w:tcPr>
            <w:tcW w:w="5310" w:type="dxa"/>
            <w:hideMark/>
          </w:tcPr>
          <w:p w14:paraId="21D5BD97" w14:textId="5D5BEBA0" w:rsidR="00330853" w:rsidRPr="00AB4D27" w:rsidRDefault="00330853" w:rsidP="0033085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FD6FC6F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9EF91B" w14:textId="168E0A03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35,584</w:t>
            </w:r>
          </w:p>
        </w:tc>
        <w:tc>
          <w:tcPr>
            <w:tcW w:w="262" w:type="dxa"/>
          </w:tcPr>
          <w:p w14:paraId="0EC73EED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CC5D3D5" w14:textId="0A9689D2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31,566</w:t>
            </w:r>
          </w:p>
        </w:tc>
      </w:tr>
      <w:tr w:rsidR="00330853" w:rsidRPr="00AB4D27" w14:paraId="2B0F2853" w14:textId="77777777" w:rsidTr="000D3C6C">
        <w:tc>
          <w:tcPr>
            <w:tcW w:w="5310" w:type="dxa"/>
            <w:hideMark/>
          </w:tcPr>
          <w:p w14:paraId="473C9FD4" w14:textId="77777777" w:rsidR="00330853" w:rsidRPr="004304C4" w:rsidRDefault="00330853" w:rsidP="003308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7BCC721C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42A42A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0A0D32C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24D218D3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30853" w:rsidRPr="00AB4D27" w14:paraId="695553B6" w14:textId="77777777" w:rsidTr="000D3C6C">
        <w:tc>
          <w:tcPr>
            <w:tcW w:w="5310" w:type="dxa"/>
            <w:hideMark/>
          </w:tcPr>
          <w:p w14:paraId="7F8AD18A" w14:textId="77777777" w:rsidR="00330853" w:rsidRPr="00AB4D27" w:rsidRDefault="00330853" w:rsidP="0033085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36" w:type="dxa"/>
          </w:tcPr>
          <w:p w14:paraId="0B958FBA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B777F7" w14:textId="6222D500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7,974</w:t>
            </w:r>
          </w:p>
        </w:tc>
        <w:tc>
          <w:tcPr>
            <w:tcW w:w="262" w:type="dxa"/>
          </w:tcPr>
          <w:p w14:paraId="3081E459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221E4DB" w14:textId="60F4A526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7,155</w:t>
            </w:r>
          </w:p>
        </w:tc>
      </w:tr>
      <w:tr w:rsidR="00330853" w:rsidRPr="00AB4D27" w14:paraId="7684F5FC" w14:textId="77777777" w:rsidTr="000D3C6C">
        <w:tc>
          <w:tcPr>
            <w:tcW w:w="5310" w:type="dxa"/>
            <w:hideMark/>
          </w:tcPr>
          <w:p w14:paraId="3979F2C6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36" w:type="dxa"/>
          </w:tcPr>
          <w:p w14:paraId="16635F10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A713" w14:textId="7E69BD51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62" w:type="dxa"/>
          </w:tcPr>
          <w:p w14:paraId="011081F0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7561" w14:textId="0FAEBAF6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527</w:t>
            </w:r>
          </w:p>
        </w:tc>
      </w:tr>
      <w:tr w:rsidR="00330853" w:rsidRPr="00AB4D27" w14:paraId="23060A14" w14:textId="77777777" w:rsidTr="000D3C6C">
        <w:tc>
          <w:tcPr>
            <w:tcW w:w="5310" w:type="dxa"/>
          </w:tcPr>
          <w:p w14:paraId="65DDB191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1EC9C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00EC37C" w14:textId="2E0DC7A9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8,568</w:t>
            </w:r>
          </w:p>
        </w:tc>
        <w:tc>
          <w:tcPr>
            <w:tcW w:w="262" w:type="dxa"/>
          </w:tcPr>
          <w:p w14:paraId="616E4955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5F002130" w14:textId="604C55E9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7,682</w:t>
            </w:r>
          </w:p>
        </w:tc>
      </w:tr>
      <w:tr w:rsidR="00330853" w:rsidRPr="00AB4D27" w14:paraId="429C5094" w14:textId="77777777" w:rsidTr="000D3C6C">
        <w:tc>
          <w:tcPr>
            <w:tcW w:w="5310" w:type="dxa"/>
          </w:tcPr>
          <w:p w14:paraId="2FC3D1DB" w14:textId="4B81B9D4" w:rsidR="00330853" w:rsidRPr="00AB4D27" w:rsidRDefault="00330853" w:rsidP="00330853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36" w:type="dxa"/>
          </w:tcPr>
          <w:p w14:paraId="06567975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7E2823" w14:textId="4AC2D9A0" w:rsidR="00330853" w:rsidRPr="00AB4D27" w:rsidRDefault="00330853" w:rsidP="00330853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8D6AE1F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EE281DA" w14:textId="3023A046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(3,664)</w:t>
            </w:r>
          </w:p>
        </w:tc>
      </w:tr>
      <w:tr w:rsidR="00330853" w:rsidRPr="00AB4D27" w14:paraId="0CFE428C" w14:textId="77777777" w:rsidTr="000D3C6C">
        <w:tc>
          <w:tcPr>
            <w:tcW w:w="5310" w:type="dxa"/>
          </w:tcPr>
          <w:p w14:paraId="72913E4C" w14:textId="61C86C67" w:rsidR="00330853" w:rsidRPr="00AB4D27" w:rsidRDefault="00330853" w:rsidP="00330853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90FD1E9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F4AB7C" w14:textId="79B53480" w:rsidR="00330853" w:rsidRPr="00330853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44,152</w:t>
            </w:r>
          </w:p>
        </w:tc>
        <w:tc>
          <w:tcPr>
            <w:tcW w:w="262" w:type="dxa"/>
          </w:tcPr>
          <w:p w14:paraId="0B63BE11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0C7F5C22" w14:textId="7BE128E6" w:rsidR="00330853" w:rsidRPr="00AB4D27" w:rsidRDefault="00330853" w:rsidP="0033085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35,584</w:t>
            </w:r>
          </w:p>
        </w:tc>
      </w:tr>
    </w:tbl>
    <w:p w14:paraId="4ADFA3F2" w14:textId="77777777" w:rsidR="00FF0483" w:rsidRPr="00E668D1" w:rsidRDefault="00FF0483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72"/>
      </w:tblGrid>
      <w:tr w:rsidR="00730348" w:rsidRPr="00AB4D27" w14:paraId="72D88563" w14:textId="77777777" w:rsidTr="000D3C6C">
        <w:trPr>
          <w:tblHeader/>
        </w:trPr>
        <w:tc>
          <w:tcPr>
            <w:tcW w:w="5310" w:type="dxa"/>
            <w:hideMark/>
          </w:tcPr>
          <w:p w14:paraId="117698E5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6" w:type="dxa"/>
          </w:tcPr>
          <w:p w14:paraId="0DD442AA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vAlign w:val="bottom"/>
            <w:hideMark/>
          </w:tcPr>
          <w:p w14:paraId="230E3373" w14:textId="77777777" w:rsidR="00730348" w:rsidRPr="00AB4D27" w:rsidRDefault="00730348" w:rsidP="0073035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C7421A" w:rsidRPr="00AB4D27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0348" w:rsidRPr="00AB4D27" w14:paraId="207C5400" w14:textId="77777777" w:rsidTr="000D3C6C">
        <w:trPr>
          <w:tblHeader/>
        </w:trPr>
        <w:tc>
          <w:tcPr>
            <w:tcW w:w="5310" w:type="dxa"/>
          </w:tcPr>
          <w:p w14:paraId="77821329" w14:textId="0E1566CD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FF0483"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6" w:type="dxa"/>
          </w:tcPr>
          <w:p w14:paraId="5425F0D2" w14:textId="77777777" w:rsidR="00730348" w:rsidRPr="00AB4D27" w:rsidRDefault="00730348" w:rsidP="007303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E949BE7" w14:textId="69C839B6" w:rsidR="00730348" w:rsidRPr="00AB4D27" w:rsidRDefault="004D7A8F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362DD12C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16BE602D" w14:textId="5A73C9F1" w:rsidR="00730348" w:rsidRPr="00AB4D27" w:rsidRDefault="004D7A8F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30348" w:rsidRPr="00AB4D27" w14:paraId="56D766A9" w14:textId="77777777" w:rsidTr="000D3C6C">
        <w:trPr>
          <w:tblHeader/>
        </w:trPr>
        <w:tc>
          <w:tcPr>
            <w:tcW w:w="5310" w:type="dxa"/>
          </w:tcPr>
          <w:p w14:paraId="5CAF3993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40915F" w14:textId="77777777" w:rsidR="00730348" w:rsidRPr="00AB4D27" w:rsidRDefault="00730348" w:rsidP="007303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</w:tcPr>
          <w:p w14:paraId="4D15C29A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30853" w:rsidRPr="00AB4D27" w14:paraId="7AABA273" w14:textId="77777777" w:rsidTr="000D3C6C">
        <w:tc>
          <w:tcPr>
            <w:tcW w:w="5310" w:type="dxa"/>
            <w:hideMark/>
          </w:tcPr>
          <w:p w14:paraId="208A3DA2" w14:textId="77777777" w:rsidR="00330853" w:rsidRPr="00AB4D27" w:rsidRDefault="00330853" w:rsidP="0033085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726B3A54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A9977D" w14:textId="540C1948" w:rsidR="00330853" w:rsidRPr="00AB4D27" w:rsidRDefault="00330853" w:rsidP="00330853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1.67</w:t>
            </w:r>
          </w:p>
        </w:tc>
        <w:tc>
          <w:tcPr>
            <w:tcW w:w="262" w:type="dxa"/>
          </w:tcPr>
          <w:p w14:paraId="03254A57" w14:textId="77777777" w:rsidR="00330853" w:rsidRPr="00AB4D27" w:rsidRDefault="00330853" w:rsidP="00330853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48A19A5C" w14:textId="758718E0" w:rsidR="00330853" w:rsidRPr="00AB4D27" w:rsidRDefault="00330853" w:rsidP="00330853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1.67</w:t>
            </w:r>
          </w:p>
        </w:tc>
      </w:tr>
      <w:tr w:rsidR="00330853" w:rsidRPr="00AB4D27" w14:paraId="77341A7D" w14:textId="77777777" w:rsidTr="000D3C6C">
        <w:trPr>
          <w:trHeight w:val="243"/>
        </w:trPr>
        <w:tc>
          <w:tcPr>
            <w:tcW w:w="5310" w:type="dxa"/>
          </w:tcPr>
          <w:p w14:paraId="2583FD41" w14:textId="77777777" w:rsidR="00330853" w:rsidRPr="00AB4D27" w:rsidRDefault="00330853" w:rsidP="0033085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6" w:type="dxa"/>
          </w:tcPr>
          <w:p w14:paraId="53977A9B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477DE6" w14:textId="6F32B7CB" w:rsidR="00330853" w:rsidRPr="00AB4D27" w:rsidRDefault="00330853" w:rsidP="00330853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52B5C87B" w14:textId="77777777" w:rsidR="00330853" w:rsidRPr="00AB4D27" w:rsidRDefault="00330853" w:rsidP="00330853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22D8EE21" w14:textId="71EF3A17" w:rsidR="00330853" w:rsidRPr="00AB4D27" w:rsidRDefault="00330853" w:rsidP="00330853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30853" w:rsidRPr="00AB4D27" w14:paraId="05A35C1A" w14:textId="77777777" w:rsidTr="000D3C6C">
        <w:tc>
          <w:tcPr>
            <w:tcW w:w="5310" w:type="dxa"/>
            <w:hideMark/>
          </w:tcPr>
          <w:p w14:paraId="24E91796" w14:textId="77777777" w:rsidR="00330853" w:rsidRPr="00AB4D27" w:rsidRDefault="00330853" w:rsidP="0033085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</w:tcPr>
          <w:p w14:paraId="1D3A97CE" w14:textId="77777777" w:rsidR="00330853" w:rsidRPr="00AB4D27" w:rsidRDefault="00330853" w:rsidP="003308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DE8A28" w14:textId="07C1E262" w:rsidR="00330853" w:rsidRPr="00AB4D27" w:rsidRDefault="00330853" w:rsidP="00330853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0 - 19</w:t>
            </w:r>
          </w:p>
        </w:tc>
        <w:tc>
          <w:tcPr>
            <w:tcW w:w="262" w:type="dxa"/>
          </w:tcPr>
          <w:p w14:paraId="536715F1" w14:textId="77777777" w:rsidR="00330853" w:rsidRPr="00AB4D27" w:rsidRDefault="00330853" w:rsidP="00330853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34C1B0AB" w14:textId="2305CD4E" w:rsidR="00330853" w:rsidRPr="00AB4D27" w:rsidRDefault="00330853" w:rsidP="00330853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0 - 19</w:t>
            </w:r>
          </w:p>
        </w:tc>
      </w:tr>
    </w:tbl>
    <w:p w14:paraId="67110BF6" w14:textId="77777777" w:rsidR="00730348" w:rsidRPr="000D3C6C" w:rsidRDefault="00730348" w:rsidP="00E4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1404D741" w14:textId="77777777" w:rsidR="00730348" w:rsidRPr="00AB4D27" w:rsidRDefault="00730348" w:rsidP="0073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C287E5" w14:textId="77777777" w:rsidR="00730348" w:rsidRPr="000D3C6C" w:rsidRDefault="00730348" w:rsidP="0073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p w14:paraId="79E42744" w14:textId="6EED8185" w:rsidR="00730348" w:rsidRPr="00AB4D27" w:rsidRDefault="00730348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sz w:val="30"/>
          <w:szCs w:val="30"/>
        </w:rPr>
        <w:t>2564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D3C6C">
        <w:rPr>
          <w:rFonts w:ascii="Angsana New" w:hAnsi="Angsana New"/>
          <w:sz w:val="30"/>
          <w:szCs w:val="30"/>
        </w:rPr>
        <w:t xml:space="preserve"> </w:t>
      </w:r>
      <w:r w:rsidR="00330853">
        <w:rPr>
          <w:rFonts w:ascii="Angsana New" w:hAnsi="Angsana New"/>
          <w:sz w:val="30"/>
          <w:szCs w:val="30"/>
        </w:rPr>
        <w:t>13.2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ปี</w:t>
      </w:r>
      <w:r w:rsidRPr="00AB4D27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2563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13</w:t>
      </w:r>
      <w:r w:rsidR="00C221DB" w:rsidRPr="00AB4D27">
        <w:rPr>
          <w:rFonts w:ascii="Angsana New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0C35C0E" w14:textId="77777777" w:rsidR="00E45D69" w:rsidRPr="000D3C6C" w:rsidRDefault="00E45D69" w:rsidP="00E4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60B9B1AE" w14:textId="5F1BA819" w:rsidR="00730348" w:rsidRPr="00AB4D27" w:rsidRDefault="00730348" w:rsidP="00FF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color w:val="0000FF"/>
          <w:sz w:val="30"/>
          <w:szCs w:val="30"/>
        </w:rPr>
      </w:pPr>
      <w:r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B4D2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2C6DAF25" w14:textId="77777777" w:rsidR="004304C4" w:rsidRPr="000D3C6C" w:rsidRDefault="004304C4" w:rsidP="0073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9153275" w14:textId="68AB084D" w:rsidR="00FF0483" w:rsidRDefault="00730348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46A51E3" w14:textId="77777777" w:rsidR="008109B5" w:rsidRPr="000D3C6C" w:rsidRDefault="008109B5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972"/>
        <w:gridCol w:w="236"/>
        <w:gridCol w:w="1024"/>
        <w:gridCol w:w="237"/>
        <w:gridCol w:w="935"/>
        <w:gridCol w:w="237"/>
        <w:gridCol w:w="859"/>
      </w:tblGrid>
      <w:tr w:rsidR="00C7421A" w:rsidRPr="00AB4D27" w14:paraId="20876971" w14:textId="77777777" w:rsidTr="000D3C6C">
        <w:trPr>
          <w:trHeight w:val="20"/>
          <w:tblHeader/>
        </w:trPr>
        <w:tc>
          <w:tcPr>
            <w:tcW w:w="4770" w:type="dxa"/>
          </w:tcPr>
          <w:p w14:paraId="40D3C7F8" w14:textId="77777777" w:rsidR="00C7421A" w:rsidRPr="00AB4D27" w:rsidRDefault="00C7421A" w:rsidP="007303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</w:tcPr>
          <w:p w14:paraId="17AB451F" w14:textId="77777777" w:rsidR="00C7421A" w:rsidRPr="00AB4D27" w:rsidRDefault="00C7421A" w:rsidP="00730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  <w:lang w:bidi="th-TH"/>
              </w:rPr>
              <w:t>/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shd w:val="clear" w:color="auto" w:fill="FFFFFF"/>
                <w:cs/>
                <w:lang w:bidi="th-TH"/>
              </w:rPr>
              <w:t>งบการเงินเฉพาะกิจการ</w:t>
            </w:r>
          </w:p>
        </w:tc>
      </w:tr>
      <w:tr w:rsidR="00C7421A" w:rsidRPr="00AB4D27" w14:paraId="263C995A" w14:textId="77777777" w:rsidTr="000D3C6C">
        <w:trPr>
          <w:trHeight w:val="20"/>
          <w:tblHeader/>
        </w:trPr>
        <w:tc>
          <w:tcPr>
            <w:tcW w:w="4770" w:type="dxa"/>
          </w:tcPr>
          <w:p w14:paraId="05E4C9DA" w14:textId="77777777" w:rsidR="00C7421A" w:rsidRPr="00AB4D27" w:rsidRDefault="00C7421A" w:rsidP="00730348">
            <w:pPr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32" w:type="dxa"/>
            <w:gridSpan w:val="3"/>
          </w:tcPr>
          <w:p w14:paraId="352073B5" w14:textId="1490F370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3903B37B" w14:textId="77777777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31" w:type="dxa"/>
            <w:gridSpan w:val="3"/>
          </w:tcPr>
          <w:p w14:paraId="5E094F85" w14:textId="4CF0C236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ลดลง</w:t>
            </w: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11943" w:rsidRPr="00AB4D27" w14:paraId="46811ACC" w14:textId="77777777" w:rsidTr="000D3C6C">
        <w:trPr>
          <w:trHeight w:val="20"/>
          <w:tblHeader/>
        </w:trPr>
        <w:tc>
          <w:tcPr>
            <w:tcW w:w="4770" w:type="dxa"/>
          </w:tcPr>
          <w:p w14:paraId="7DD3EB15" w14:textId="1A255A30" w:rsidR="00811943" w:rsidRPr="00AB4D27" w:rsidRDefault="00811943" w:rsidP="00811943">
            <w:pPr>
              <w:ind w:left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7A8F"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  <w:vAlign w:val="center"/>
          </w:tcPr>
          <w:p w14:paraId="45EE7938" w14:textId="2D17F7EA" w:rsidR="00811943" w:rsidRPr="00AB4D27" w:rsidRDefault="004D7A8F" w:rsidP="00330853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68AD2518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5574FC0F" w14:textId="787ABEA6" w:rsidR="00811943" w:rsidRPr="00AB4D27" w:rsidRDefault="004D7A8F" w:rsidP="00330853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7" w:type="dxa"/>
          </w:tcPr>
          <w:p w14:paraId="03F6AC56" w14:textId="77777777" w:rsidR="00811943" w:rsidRPr="00AB4D27" w:rsidRDefault="00811943" w:rsidP="008119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293E0D66" w14:textId="1106ECB2" w:rsidR="00811943" w:rsidRPr="00AB4D27" w:rsidRDefault="004D7A8F" w:rsidP="00330853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7" w:type="dxa"/>
            <w:vAlign w:val="center"/>
          </w:tcPr>
          <w:p w14:paraId="4C94D7B3" w14:textId="77777777" w:rsidR="00811943" w:rsidRPr="00AB4D27" w:rsidRDefault="00811943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9" w:type="dxa"/>
            <w:vAlign w:val="center"/>
          </w:tcPr>
          <w:p w14:paraId="0523B91C" w14:textId="61C0E66D" w:rsidR="00811943" w:rsidRPr="00AB4D27" w:rsidRDefault="004D7A8F" w:rsidP="00330853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811943" w:rsidRPr="00AB4D27" w14:paraId="58EF113F" w14:textId="77777777" w:rsidTr="000D3C6C">
        <w:trPr>
          <w:trHeight w:val="20"/>
          <w:tblHeader/>
        </w:trPr>
        <w:tc>
          <w:tcPr>
            <w:tcW w:w="4770" w:type="dxa"/>
          </w:tcPr>
          <w:p w14:paraId="61EDE3B7" w14:textId="77777777" w:rsidR="00811943" w:rsidRPr="00AB4D27" w:rsidRDefault="00811943" w:rsidP="0081194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7E45DAFD" w14:textId="77777777" w:rsidR="00811943" w:rsidRPr="00AB4D27" w:rsidRDefault="00811943" w:rsidP="008119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330853" w:rsidRPr="00AB4D27" w14:paraId="381691B3" w14:textId="77777777" w:rsidTr="000D3C6C">
        <w:trPr>
          <w:trHeight w:val="20"/>
        </w:trPr>
        <w:tc>
          <w:tcPr>
            <w:tcW w:w="4770" w:type="dxa"/>
          </w:tcPr>
          <w:p w14:paraId="6675891B" w14:textId="77777777" w:rsidR="00330853" w:rsidRPr="00AB4D27" w:rsidRDefault="00330853" w:rsidP="00330853">
            <w:pPr>
              <w:ind w:left="86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center"/>
          </w:tcPr>
          <w:p w14:paraId="4619CE3D" w14:textId="0ABCB3A8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(5,440)</w:t>
            </w:r>
          </w:p>
        </w:tc>
        <w:tc>
          <w:tcPr>
            <w:tcW w:w="236" w:type="dxa"/>
            <w:vAlign w:val="center"/>
          </w:tcPr>
          <w:p w14:paraId="6709D68B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F789145" w14:textId="50D91F07" w:rsidR="00330853" w:rsidRPr="00AB4D27" w:rsidRDefault="00330853" w:rsidP="003308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(4,537)</w:t>
            </w:r>
          </w:p>
        </w:tc>
        <w:tc>
          <w:tcPr>
            <w:tcW w:w="237" w:type="dxa"/>
          </w:tcPr>
          <w:p w14:paraId="4F6A1128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3210692" w14:textId="271DEDCD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6,517</w:t>
            </w:r>
          </w:p>
        </w:tc>
        <w:tc>
          <w:tcPr>
            <w:tcW w:w="237" w:type="dxa"/>
          </w:tcPr>
          <w:p w14:paraId="1505DD1E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1D0085B7" w14:textId="7B6826B6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</w:tr>
      <w:tr w:rsidR="00330853" w:rsidRPr="00AB4D27" w14:paraId="39A0000F" w14:textId="77777777" w:rsidTr="000D3C6C">
        <w:trPr>
          <w:trHeight w:val="20"/>
        </w:trPr>
        <w:tc>
          <w:tcPr>
            <w:tcW w:w="4770" w:type="dxa"/>
          </w:tcPr>
          <w:p w14:paraId="54E06029" w14:textId="77777777" w:rsidR="00330853" w:rsidRPr="00AB4D27" w:rsidRDefault="00330853" w:rsidP="00330853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72" w:type="dxa"/>
          </w:tcPr>
          <w:p w14:paraId="3ED5E075" w14:textId="0444E650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7,201</w:t>
            </w:r>
          </w:p>
        </w:tc>
        <w:tc>
          <w:tcPr>
            <w:tcW w:w="236" w:type="dxa"/>
          </w:tcPr>
          <w:p w14:paraId="2E10C0FF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C8BDF8" w14:textId="109D84B6" w:rsidR="00330853" w:rsidRPr="00AB4D27" w:rsidRDefault="00330853" w:rsidP="003308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AB4D2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37" w:type="dxa"/>
          </w:tcPr>
          <w:p w14:paraId="572CA9EF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5" w:type="dxa"/>
          </w:tcPr>
          <w:p w14:paraId="678023AB" w14:textId="42388613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(6,063)</w:t>
            </w:r>
          </w:p>
        </w:tc>
        <w:tc>
          <w:tcPr>
            <w:tcW w:w="237" w:type="dxa"/>
          </w:tcPr>
          <w:p w14:paraId="39E53BE6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2A37CC29" w14:textId="651E97FD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30853" w:rsidRPr="00AB4D27" w14:paraId="1296A93B" w14:textId="77777777" w:rsidTr="000D3C6C">
        <w:trPr>
          <w:trHeight w:val="20"/>
        </w:trPr>
        <w:tc>
          <w:tcPr>
            <w:tcW w:w="4770" w:type="dxa"/>
          </w:tcPr>
          <w:p w14:paraId="4A2F1E02" w14:textId="77777777" w:rsidR="00330853" w:rsidRPr="00AB4D27" w:rsidRDefault="00330853" w:rsidP="00330853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0C9F1569" w14:textId="624439F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(5,807)</w:t>
            </w:r>
          </w:p>
        </w:tc>
        <w:tc>
          <w:tcPr>
            <w:tcW w:w="236" w:type="dxa"/>
            <w:vAlign w:val="bottom"/>
          </w:tcPr>
          <w:p w14:paraId="4E051916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4A046D2" w14:textId="04897B3E" w:rsidR="00330853" w:rsidRPr="00AB4D27" w:rsidRDefault="00330853" w:rsidP="003308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  <w:r w:rsidRPr="00AB4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3C9BA5D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6CFF2D9E" w14:textId="0D7C4E03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2,758</w:t>
            </w:r>
          </w:p>
        </w:tc>
        <w:tc>
          <w:tcPr>
            <w:tcW w:w="237" w:type="dxa"/>
          </w:tcPr>
          <w:p w14:paraId="1485EA35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7076A4A1" w14:textId="2D19AEBD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B4D27">
              <w:rPr>
                <w:rFonts w:ascii="Angsana New" w:hAnsi="Angsana New"/>
                <w:sz w:val="30"/>
                <w:szCs w:val="30"/>
              </w:rPr>
              <w:t>,</w:t>
            </w:r>
            <w:r w:rsidRPr="00AB4D27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330853" w:rsidRPr="00AD088D" w14:paraId="30B53DF6" w14:textId="77777777" w:rsidTr="000D3C6C">
        <w:trPr>
          <w:trHeight w:val="20"/>
        </w:trPr>
        <w:tc>
          <w:tcPr>
            <w:tcW w:w="4770" w:type="dxa"/>
          </w:tcPr>
          <w:p w14:paraId="38E6EFE9" w14:textId="77777777" w:rsidR="00330853" w:rsidRPr="00AB4D27" w:rsidRDefault="00330853" w:rsidP="00330853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972" w:type="dxa"/>
          </w:tcPr>
          <w:p w14:paraId="0E8E8F52" w14:textId="22301083" w:rsidR="00330853" w:rsidRPr="00AD088D" w:rsidRDefault="00AD088D" w:rsidP="00AD08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(325)</w:t>
            </w:r>
          </w:p>
        </w:tc>
        <w:tc>
          <w:tcPr>
            <w:tcW w:w="236" w:type="dxa"/>
          </w:tcPr>
          <w:p w14:paraId="0E1CEFD2" w14:textId="77777777" w:rsidR="00330853" w:rsidRPr="00AB4D27" w:rsidRDefault="00330853" w:rsidP="0033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28F328" w14:textId="0EF8D3DA" w:rsidR="00330853" w:rsidRPr="00AB4D27" w:rsidRDefault="00AD088D" w:rsidP="003308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30853" w:rsidRPr="00AB4D2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  <w:tc>
          <w:tcPr>
            <w:tcW w:w="237" w:type="dxa"/>
          </w:tcPr>
          <w:p w14:paraId="4904EAEC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CB52BB6" w14:textId="6FD8B2DA" w:rsidR="00330853" w:rsidRPr="00AB4D27" w:rsidRDefault="00AD088D" w:rsidP="00AD088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37" w:type="dxa"/>
          </w:tcPr>
          <w:p w14:paraId="2D5AC600" w14:textId="77777777" w:rsidR="00330853" w:rsidRPr="00AB4D27" w:rsidRDefault="00330853" w:rsidP="0033085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0E6AC286" w14:textId="5EB98E2C" w:rsidR="00330853" w:rsidRPr="00AD088D" w:rsidRDefault="00AD088D" w:rsidP="00AD088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088D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</w:tr>
    </w:tbl>
    <w:p w14:paraId="3416D172" w14:textId="240F8A00" w:rsidR="0051186C" w:rsidRPr="000D3C6C" w:rsidRDefault="0051186C" w:rsidP="0051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6A6DDC67" w14:textId="3557D164" w:rsidR="0051186C" w:rsidRPr="00AB4D27" w:rsidRDefault="00055418" w:rsidP="00FF048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ส่วนเกินมูลค่าหุ้นและ</w:t>
      </w:r>
      <w:r w:rsidR="0051186C"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</w:p>
    <w:p w14:paraId="74ADF066" w14:textId="0BD0C20F" w:rsidR="0051186C" w:rsidRPr="000D3C6C" w:rsidRDefault="0051186C" w:rsidP="0051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4D9AFB86" w14:textId="77777777" w:rsidR="00586E2A" w:rsidRPr="00D86C24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6C2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DB03126" w14:textId="77777777" w:rsidR="00586E2A" w:rsidRPr="000D3C6C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7B5A671A" w14:textId="5A40A478" w:rsid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86C2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86C24">
        <w:rPr>
          <w:rFonts w:ascii="Angsana New" w:hAnsi="Angsana New"/>
          <w:sz w:val="30"/>
          <w:szCs w:val="30"/>
        </w:rPr>
        <w:t>2535</w:t>
      </w:r>
      <w:r w:rsidRPr="00D86C24">
        <w:rPr>
          <w:rFonts w:ascii="Angsana New" w:hAnsi="Angsana New"/>
          <w:sz w:val="30"/>
          <w:szCs w:val="30"/>
          <w:cs/>
        </w:rPr>
        <w:t xml:space="preserve"> มาตรา </w:t>
      </w:r>
      <w:r w:rsidRPr="00D86C24">
        <w:rPr>
          <w:rFonts w:ascii="Angsana New" w:hAnsi="Angsana New"/>
          <w:sz w:val="30"/>
          <w:szCs w:val="30"/>
        </w:rPr>
        <w:t>51</w:t>
      </w:r>
      <w:r w:rsidRPr="00D86C2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86C24">
        <w:rPr>
          <w:rFonts w:ascii="Angsana New" w:hAnsi="Angsana New"/>
          <w:sz w:val="30"/>
          <w:szCs w:val="30"/>
        </w:rPr>
        <w:t>“</w:t>
      </w:r>
      <w:r w:rsidRPr="00D86C2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D86C24">
        <w:rPr>
          <w:rFonts w:ascii="Angsana New" w:hAnsi="Angsana New"/>
          <w:sz w:val="30"/>
          <w:szCs w:val="30"/>
        </w:rPr>
        <w:t>”</w:t>
      </w:r>
      <w:r w:rsidRPr="00D86C24">
        <w:rPr>
          <w:rFonts w:ascii="Angsana New" w:hAnsi="Angsana New"/>
          <w:sz w:val="30"/>
          <w:szCs w:val="30"/>
          <w:cs/>
        </w:rPr>
        <w:t>)</w:t>
      </w:r>
      <w:r w:rsidRPr="00D86C24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D86C2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7CF275DE" w14:textId="77777777" w:rsidR="00D837F0" w:rsidRDefault="00D837F0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6324AA7" w14:textId="77777777" w:rsidR="00586E2A" w:rsidRPr="006D0BBA" w:rsidRDefault="00586E2A" w:rsidP="00586E2A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D0B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ส่วนทุนจากการจ่ายโดยใช้หุ้นเป็นเกณฑ์</w:t>
      </w:r>
    </w:p>
    <w:p w14:paraId="6266CC65" w14:textId="77777777" w:rsidR="00586E2A" w:rsidRDefault="00586E2A" w:rsidP="00586E2A">
      <w:pPr>
        <w:ind w:left="540"/>
        <w:rPr>
          <w:rFonts w:ascii="Angsana New" w:hAnsi="Angsana New"/>
          <w:sz w:val="30"/>
          <w:szCs w:val="30"/>
        </w:rPr>
      </w:pPr>
    </w:p>
    <w:p w14:paraId="1CBC35D4" w14:textId="77777777" w:rsidR="00586E2A" w:rsidRDefault="00586E2A" w:rsidP="00586E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0BBA">
        <w:rPr>
          <w:rFonts w:ascii="Angsana New" w:hAnsi="Angsana New" w:hint="cs"/>
          <w:sz w:val="30"/>
          <w:szCs w:val="30"/>
          <w:cs/>
        </w:rPr>
        <w:t>บริษัทรับรู้โครงก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ยโดยใช้หุ้นเป็นเกณฑ์เมื่อได้รับบริก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กพนักง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นต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มมูลค่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ยุติธรรมของสิทธิซื้อหุ้น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ณ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วันให้สิทธิ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โดยบันทึกเป็นค่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ใช้จ่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ยต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มเงื่อนไขของระยะเวล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รให้บริก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รของพนักง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นที่กำหนดไว้ในโครงก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รพร้อมกับรับรู้ส่วนทุนจ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ยโดยใช้หุ้นเป็นเกณฑ์ในส่วนของผู้ถือหุ้น</w:t>
      </w:r>
    </w:p>
    <w:p w14:paraId="7B69D882" w14:textId="77777777" w:rsidR="00586E2A" w:rsidRPr="006D0BBA" w:rsidRDefault="00586E2A" w:rsidP="00586E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3F2E8" w14:textId="09132144" w:rsidR="00586E2A" w:rsidRDefault="00586E2A" w:rsidP="00EC0C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0BBA">
        <w:rPr>
          <w:rFonts w:ascii="Angsana New" w:hAnsi="Angsana New" w:hint="cs"/>
          <w:sz w:val="30"/>
          <w:szCs w:val="30"/>
          <w:cs/>
        </w:rPr>
        <w:t>ในก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รประม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ณมูลค่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ยุติธรรมของก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ยโดยใช้หุ้นเป็นเกณฑ์ดังกล่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ว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ฝ่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ยบริห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รต้องใช้ดุลยพินิจในก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รวัดมูลค</w:t>
      </w:r>
      <w:r>
        <w:rPr>
          <w:rFonts w:ascii="Angsana New" w:hAnsi="Angsana New" w:hint="cs"/>
          <w:sz w:val="30"/>
          <w:szCs w:val="30"/>
          <w:cs/>
        </w:rPr>
        <w:t>่า</w:t>
      </w:r>
      <w:r w:rsidRPr="006D0BBA">
        <w:rPr>
          <w:rFonts w:ascii="Angsana New" w:hAnsi="Angsana New" w:hint="cs"/>
          <w:sz w:val="30"/>
          <w:szCs w:val="30"/>
          <w:cs/>
        </w:rPr>
        <w:t>รวมทั้งสมมติฐ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นต่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งๆ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ที่เหม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ะสม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เช่น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ยุของสิทธิซื้อหุ้น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คว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มผันผวนของ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ค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หุ้น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และอัตร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เงินปันผล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เป็นต้น</w:t>
      </w:r>
    </w:p>
    <w:p w14:paraId="4F57B3EF" w14:textId="77777777" w:rsidR="00594504" w:rsidRDefault="00594504" w:rsidP="00594504">
      <w:pPr>
        <w:rPr>
          <w:rFonts w:ascii="Angsana New" w:hAnsi="Angsana New"/>
          <w:sz w:val="30"/>
          <w:szCs w:val="30"/>
        </w:rPr>
      </w:pPr>
    </w:p>
    <w:p w14:paraId="3E79F1E0" w14:textId="77777777" w:rsidR="00D837F0" w:rsidRDefault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6BFF01" w14:textId="7CA0C386" w:rsidR="00586E2A" w:rsidRPr="00D86C24" w:rsidRDefault="00586E2A" w:rsidP="00594504">
      <w:pPr>
        <w:tabs>
          <w:tab w:val="clear" w:pos="454"/>
          <w:tab w:val="left" w:pos="540"/>
        </w:tabs>
        <w:ind w:left="450" w:firstLine="90"/>
        <w:rPr>
          <w:rFonts w:ascii="Angsana New" w:hAnsi="Angsana New"/>
          <w:sz w:val="30"/>
          <w:szCs w:val="30"/>
        </w:rPr>
      </w:pPr>
      <w:r w:rsidRPr="00D86C24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6222BB7A" w14:textId="77777777" w:rsidR="00586E2A" w:rsidRPr="0095145E" w:rsidRDefault="00586E2A" w:rsidP="00586E2A">
      <w:pPr>
        <w:tabs>
          <w:tab w:val="clear" w:pos="454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697F29BC" w14:textId="77777777" w:rsidR="00586E2A" w:rsidRPr="0095145E" w:rsidRDefault="00586E2A" w:rsidP="00586E2A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95145E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4E70F926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5F12F734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95145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5A25BE8" w14:textId="77777777" w:rsidR="00586E2A" w:rsidRP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0ACC133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145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5145E">
        <w:rPr>
          <w:rFonts w:ascii="Angsana New" w:hAnsi="Angsana New"/>
          <w:sz w:val="30"/>
          <w:szCs w:val="30"/>
        </w:rPr>
        <w:t>2535</w:t>
      </w:r>
      <w:r w:rsidRPr="0095145E">
        <w:rPr>
          <w:rFonts w:ascii="Angsana New" w:hAnsi="Angsana New"/>
          <w:sz w:val="30"/>
          <w:szCs w:val="30"/>
          <w:cs/>
        </w:rPr>
        <w:t xml:space="preserve"> มาตรา </w:t>
      </w:r>
      <w:r w:rsidRPr="0095145E">
        <w:rPr>
          <w:rFonts w:ascii="Angsana New" w:hAnsi="Angsana New"/>
          <w:sz w:val="30"/>
          <w:szCs w:val="30"/>
        </w:rPr>
        <w:t>116</w:t>
      </w:r>
      <w:r w:rsidRPr="0095145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5145E">
        <w:rPr>
          <w:rFonts w:ascii="Angsana New" w:hAnsi="Angsana New"/>
          <w:sz w:val="30"/>
          <w:szCs w:val="30"/>
        </w:rPr>
        <w:t>“</w:t>
      </w:r>
      <w:r w:rsidRPr="0095145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5145E">
        <w:rPr>
          <w:rFonts w:ascii="Angsana New" w:hAnsi="Angsana New"/>
          <w:sz w:val="30"/>
          <w:szCs w:val="30"/>
        </w:rPr>
        <w:t>”</w:t>
      </w:r>
      <w:r w:rsidRPr="0095145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5145E">
        <w:rPr>
          <w:rFonts w:ascii="Angsana New" w:hAnsi="Angsana New"/>
          <w:sz w:val="30"/>
          <w:szCs w:val="30"/>
        </w:rPr>
        <w:t xml:space="preserve">5 </w:t>
      </w:r>
      <w:r w:rsidRPr="0095145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5145E">
        <w:rPr>
          <w:rFonts w:ascii="Angsana New" w:hAnsi="Angsana New"/>
          <w:sz w:val="30"/>
          <w:szCs w:val="30"/>
        </w:rPr>
        <w:t xml:space="preserve">10 </w:t>
      </w:r>
      <w:r w:rsidRPr="0095145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E7CAD5A" w14:textId="75E35345" w:rsid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1317DC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787154E" w14:textId="77777777" w:rsidR="00586E2A" w:rsidRP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94EFF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145E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Pr="0095145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5145E">
        <w:rPr>
          <w:rFonts w:ascii="Angsana New" w:hAnsi="Angsana New" w:hint="cs"/>
          <w:b/>
          <w:bCs/>
          <w:sz w:val="30"/>
          <w:szCs w:val="30"/>
          <w:cs/>
        </w:rPr>
        <w:t>ป้องกันความเสี่ยง</w:t>
      </w:r>
    </w:p>
    <w:p w14:paraId="5B683EEA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9426C47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145E">
        <w:rPr>
          <w:rFonts w:ascii="Angsana New" w:hAnsi="Angsana New" w:hint="cs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951639F" w14:textId="77777777" w:rsidR="006D0BBA" w:rsidRPr="004304C4" w:rsidRDefault="006D0BBA" w:rsidP="00952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7" w:name="_Hlk54294682"/>
    </w:p>
    <w:bookmarkEnd w:id="7"/>
    <w:p w14:paraId="5267B948" w14:textId="1DF32C20" w:rsidR="00314D9F" w:rsidRPr="00AB4D27" w:rsidRDefault="00314D9F" w:rsidP="009523B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270860D" w14:textId="61D39B74" w:rsidR="00866D6E" w:rsidRPr="004304C4" w:rsidRDefault="00866D6E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703BD5EC" w14:textId="79CDF888" w:rsidR="00314D9F" w:rsidRPr="00AB4D27" w:rsidRDefault="00866D6E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AA5A497" w14:textId="77777777" w:rsidR="00922ADA" w:rsidRDefault="00922ADA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28AA59C" w14:textId="42A97977" w:rsidR="00047CEE" w:rsidRPr="00AB4D27" w:rsidRDefault="00047CEE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AB4D27">
        <w:rPr>
          <w:rFonts w:ascii="Angsana New" w:eastAsia="Cordia New" w:hAnsi="Angsana New" w:hint="cs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AB4D27">
        <w:rPr>
          <w:rFonts w:ascii="Angsana New" w:hAnsi="Angsana New" w:hint="cs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C003AA5" w14:textId="77777777" w:rsidR="00196F88" w:rsidRPr="00922ADA" w:rsidRDefault="00196F88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FD6B824" w14:textId="77777777" w:rsidR="00196F88" w:rsidRPr="00AB4D27" w:rsidRDefault="00196F88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B62FBA5" w14:textId="77777777" w:rsidR="0095145E" w:rsidRPr="00922ADA" w:rsidRDefault="0095145E" w:rsidP="0095012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1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69"/>
        <w:gridCol w:w="6"/>
        <w:gridCol w:w="1615"/>
        <w:gridCol w:w="262"/>
        <w:gridCol w:w="1634"/>
      </w:tblGrid>
      <w:tr w:rsidR="00922ADA" w:rsidRPr="00AB4D27" w14:paraId="29277545" w14:textId="77777777" w:rsidTr="00126CBE">
        <w:trPr>
          <w:tblHeader/>
        </w:trPr>
        <w:tc>
          <w:tcPr>
            <w:tcW w:w="5400" w:type="dxa"/>
          </w:tcPr>
          <w:p w14:paraId="5F5CB61E" w14:textId="77777777" w:rsidR="00922ADA" w:rsidRPr="00AB4D27" w:rsidRDefault="00922ADA" w:rsidP="00E839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02C37A30" w14:textId="77777777" w:rsidR="00922ADA" w:rsidRPr="00AB4D27" w:rsidRDefault="00922ADA" w:rsidP="00E839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  <w:vAlign w:val="bottom"/>
            <w:hideMark/>
          </w:tcPr>
          <w:p w14:paraId="20333C63" w14:textId="1F451186" w:rsidR="00922ADA" w:rsidRPr="00AB4D27" w:rsidRDefault="00922ADA" w:rsidP="00E8393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22ADA" w:rsidRPr="00AB4D27" w14:paraId="14B97ECA" w14:textId="77777777" w:rsidTr="00126CBE">
        <w:trPr>
          <w:tblHeader/>
        </w:trPr>
        <w:tc>
          <w:tcPr>
            <w:tcW w:w="5400" w:type="dxa"/>
          </w:tcPr>
          <w:p w14:paraId="69CAB01B" w14:textId="2D3B8EBF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5" w:type="dxa"/>
            <w:gridSpan w:val="2"/>
          </w:tcPr>
          <w:p w14:paraId="1FD2E60F" w14:textId="77777777" w:rsidR="00922ADA" w:rsidRPr="00AB4D27" w:rsidRDefault="00922ADA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78D096A7" w14:textId="6CDC5E5E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75307043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4" w:type="dxa"/>
          </w:tcPr>
          <w:p w14:paraId="5E4FB43F" w14:textId="424880FB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CC079D" w:rsidRPr="00CC079D" w14:paraId="2C9C8481" w14:textId="77777777" w:rsidTr="00126CBE">
        <w:trPr>
          <w:tblHeader/>
        </w:trPr>
        <w:tc>
          <w:tcPr>
            <w:tcW w:w="5400" w:type="dxa"/>
          </w:tcPr>
          <w:p w14:paraId="11CB03A5" w14:textId="77777777" w:rsidR="00CC079D" w:rsidRPr="00CC079D" w:rsidRDefault="00CC079D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eastAsia="Times New Roman" w:hAnsi="Angsana New"/>
                <w:b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34579C78" w14:textId="77777777" w:rsidR="00CC079D" w:rsidRPr="00CC079D" w:rsidRDefault="00CC079D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</w:tcPr>
          <w:p w14:paraId="0637FAC8" w14:textId="171B1746" w:rsidR="00CC079D" w:rsidRPr="00CC079D" w:rsidRDefault="00CC079D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CC07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2ADA" w:rsidRPr="00AB4D27" w14:paraId="7485FB65" w14:textId="77777777" w:rsidTr="00126CBE">
        <w:tc>
          <w:tcPr>
            <w:tcW w:w="5400" w:type="dxa"/>
            <w:vAlign w:val="bottom"/>
          </w:tcPr>
          <w:p w14:paraId="1B0816F7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2065C1B9" w14:textId="77777777" w:rsidR="00922ADA" w:rsidRPr="00AB4D27" w:rsidRDefault="00922ADA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7AC58E53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7F2083B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vAlign w:val="center"/>
          </w:tcPr>
          <w:p w14:paraId="6B327F7F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870DD" w:rsidRPr="00AB4D27" w14:paraId="755950C0" w14:textId="77777777" w:rsidTr="00126CBE">
        <w:tc>
          <w:tcPr>
            <w:tcW w:w="5400" w:type="dxa"/>
          </w:tcPr>
          <w:p w14:paraId="530A59AF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B4D2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4F1F827D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06DDCF2E" w14:textId="2CAD3D52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1,466,792</w:t>
            </w:r>
          </w:p>
        </w:tc>
        <w:tc>
          <w:tcPr>
            <w:tcW w:w="262" w:type="dxa"/>
            <w:vAlign w:val="center"/>
          </w:tcPr>
          <w:p w14:paraId="0661BC0E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6E781C3B" w14:textId="22666999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1,303,228</w:t>
            </w:r>
          </w:p>
        </w:tc>
      </w:tr>
      <w:tr w:rsidR="00D870DD" w:rsidRPr="00AB4D27" w14:paraId="6DE66715" w14:textId="77777777" w:rsidTr="00126CBE">
        <w:tc>
          <w:tcPr>
            <w:tcW w:w="5400" w:type="dxa"/>
          </w:tcPr>
          <w:p w14:paraId="6A828FC0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2DD1B07D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C68ED" w14:textId="28D4AD33" w:rsidR="00D870DD" w:rsidRPr="00D870DD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87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1,466,792</w:t>
            </w:r>
          </w:p>
        </w:tc>
        <w:tc>
          <w:tcPr>
            <w:tcW w:w="262" w:type="dxa"/>
            <w:vAlign w:val="center"/>
          </w:tcPr>
          <w:p w14:paraId="3A022ACF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311175" w14:textId="671FF668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1,303,228</w:t>
            </w:r>
          </w:p>
        </w:tc>
      </w:tr>
      <w:tr w:rsidR="00D870DD" w:rsidRPr="00CC079D" w14:paraId="0A245D90" w14:textId="77777777" w:rsidTr="00126CBE">
        <w:tc>
          <w:tcPr>
            <w:tcW w:w="5400" w:type="dxa"/>
            <w:vAlign w:val="bottom"/>
          </w:tcPr>
          <w:p w14:paraId="2E8AF4C4" w14:textId="3C6358B7" w:rsidR="00AF4526" w:rsidRPr="00CC079D" w:rsidRDefault="00AF4526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23DCCD62" w14:textId="77777777" w:rsidR="00D870DD" w:rsidRPr="00CC079D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68BFFBB2" w14:textId="77777777" w:rsidR="00D870DD" w:rsidRPr="00CC079D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2827C65D" w14:textId="77777777" w:rsidR="00D870DD" w:rsidRPr="00CC079D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18F1AA71" w14:textId="77777777" w:rsidR="00D870DD" w:rsidRPr="00CC079D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870DD" w:rsidRPr="00AB4D27" w14:paraId="2B396C3B" w14:textId="77777777" w:rsidTr="00126CBE">
        <w:tc>
          <w:tcPr>
            <w:tcW w:w="5400" w:type="dxa"/>
            <w:vAlign w:val="bottom"/>
          </w:tcPr>
          <w:p w14:paraId="57FFD7CD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0D06BF00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56DA0936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05A04EE3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71FF0E03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870DD" w:rsidRPr="00AB4D27" w14:paraId="59FA7928" w14:textId="77777777" w:rsidTr="00126CBE">
        <w:tc>
          <w:tcPr>
            <w:tcW w:w="5400" w:type="dxa"/>
          </w:tcPr>
          <w:p w14:paraId="3F873870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บริการหลัก</w:t>
            </w:r>
          </w:p>
        </w:tc>
        <w:tc>
          <w:tcPr>
            <w:tcW w:w="275" w:type="dxa"/>
            <w:gridSpan w:val="2"/>
          </w:tcPr>
          <w:p w14:paraId="418CECF7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66B961F" w14:textId="3A1AB2B0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86B0DA8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DF7E389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870DD" w:rsidRPr="00AB4D27" w14:paraId="6F44DC12" w14:textId="77777777" w:rsidTr="00126CBE">
        <w:tc>
          <w:tcPr>
            <w:tcW w:w="5400" w:type="dxa"/>
          </w:tcPr>
          <w:p w14:paraId="7906EB57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197F5375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4B163E1" w14:textId="2DB0B43E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1,343,103</w:t>
            </w:r>
          </w:p>
        </w:tc>
        <w:tc>
          <w:tcPr>
            <w:tcW w:w="262" w:type="dxa"/>
            <w:vAlign w:val="center"/>
          </w:tcPr>
          <w:p w14:paraId="6451874D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26C089A3" w14:textId="2E28D4DA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1,198,206</w:t>
            </w:r>
          </w:p>
        </w:tc>
      </w:tr>
      <w:tr w:rsidR="00D870DD" w:rsidRPr="00AB4D27" w14:paraId="2ABB6E62" w14:textId="77777777" w:rsidTr="00126CBE">
        <w:tc>
          <w:tcPr>
            <w:tcW w:w="5400" w:type="dxa"/>
          </w:tcPr>
          <w:p w14:paraId="3FBB91DB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19D74704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2CC30BA" w14:textId="5C69E618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106,956</w:t>
            </w:r>
          </w:p>
        </w:tc>
        <w:tc>
          <w:tcPr>
            <w:tcW w:w="262" w:type="dxa"/>
            <w:vAlign w:val="center"/>
          </w:tcPr>
          <w:p w14:paraId="1E764C54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B5AF6A0" w14:textId="0FEA0491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85,213</w:t>
            </w:r>
          </w:p>
        </w:tc>
      </w:tr>
      <w:tr w:rsidR="00D870DD" w:rsidRPr="00AB4D27" w14:paraId="6E7D9666" w14:textId="77777777" w:rsidTr="00126CBE">
        <w:tc>
          <w:tcPr>
            <w:tcW w:w="5400" w:type="dxa"/>
          </w:tcPr>
          <w:p w14:paraId="73868056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09F6622D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C21006F" w14:textId="629DF158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14,482</w:t>
            </w:r>
          </w:p>
        </w:tc>
        <w:tc>
          <w:tcPr>
            <w:tcW w:w="262" w:type="dxa"/>
            <w:vAlign w:val="center"/>
          </w:tcPr>
          <w:p w14:paraId="291A82FC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91FBD28" w14:textId="02D4A7D2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12,649</w:t>
            </w:r>
          </w:p>
        </w:tc>
      </w:tr>
      <w:tr w:rsidR="00D870DD" w:rsidRPr="00AB4D27" w14:paraId="21738827" w14:textId="77777777" w:rsidTr="00126CBE">
        <w:tc>
          <w:tcPr>
            <w:tcW w:w="5400" w:type="dxa"/>
          </w:tcPr>
          <w:p w14:paraId="60D9CF83" w14:textId="77777777" w:rsidR="00D870DD" w:rsidRPr="00AB4D27" w:rsidRDefault="00D870DD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62FFCADA" w14:textId="48B4F2F7" w:rsidR="00D870DD" w:rsidRPr="00AB4D27" w:rsidRDefault="00D870DD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5FA85" w14:textId="52336953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2,251</w:t>
            </w:r>
          </w:p>
        </w:tc>
        <w:tc>
          <w:tcPr>
            <w:tcW w:w="262" w:type="dxa"/>
            <w:vAlign w:val="center"/>
          </w:tcPr>
          <w:p w14:paraId="08387452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D32382" w14:textId="4F36300C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7,160</w:t>
            </w:r>
          </w:p>
        </w:tc>
      </w:tr>
      <w:tr w:rsidR="00922ADA" w:rsidRPr="00AB4D27" w14:paraId="05757215" w14:textId="77777777" w:rsidTr="00126CBE">
        <w:tc>
          <w:tcPr>
            <w:tcW w:w="5400" w:type="dxa"/>
          </w:tcPr>
          <w:p w14:paraId="683B0C85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3C5C27AD" w14:textId="77777777" w:rsidR="00922ADA" w:rsidRPr="00AB4D27" w:rsidRDefault="00922ADA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6AFE20" w14:textId="61070B7E" w:rsidR="00922ADA" w:rsidRPr="00D870DD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87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1,466,792</w:t>
            </w:r>
          </w:p>
        </w:tc>
        <w:tc>
          <w:tcPr>
            <w:tcW w:w="262" w:type="dxa"/>
            <w:vAlign w:val="center"/>
          </w:tcPr>
          <w:p w14:paraId="41A3E924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33E9E9" w14:textId="2F49E0CC" w:rsidR="00922ADA" w:rsidRPr="00AB4D27" w:rsidRDefault="00922ADA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1,303,228</w:t>
            </w:r>
          </w:p>
        </w:tc>
      </w:tr>
      <w:tr w:rsidR="00922ADA" w:rsidRPr="00126CBE" w14:paraId="7B98D323" w14:textId="77777777" w:rsidTr="00126CBE">
        <w:tc>
          <w:tcPr>
            <w:tcW w:w="5400" w:type="dxa"/>
          </w:tcPr>
          <w:p w14:paraId="05A6468E" w14:textId="77777777" w:rsidR="00922ADA" w:rsidRPr="00126CBE" w:rsidRDefault="00922ADA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56ED7A07" w14:textId="77777777" w:rsidR="00922ADA" w:rsidRPr="00126CBE" w:rsidRDefault="00922ADA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F6F4133" w14:textId="77777777" w:rsidR="00922ADA" w:rsidRPr="00126CBE" w:rsidRDefault="00922ADA" w:rsidP="008119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1A252410" w14:textId="77777777" w:rsidR="00922ADA" w:rsidRPr="00126CBE" w:rsidRDefault="00922ADA" w:rsidP="008119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1DE527E5" w14:textId="77777777" w:rsidR="00922ADA" w:rsidRPr="00126CBE" w:rsidRDefault="00922ADA" w:rsidP="008119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2ADA" w:rsidRPr="00AB4D27" w14:paraId="142D50A0" w14:textId="77777777" w:rsidTr="00126CBE">
        <w:tc>
          <w:tcPr>
            <w:tcW w:w="5400" w:type="dxa"/>
          </w:tcPr>
          <w:p w14:paraId="30E8D98E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6FEEEF87" w14:textId="77777777" w:rsidR="00922ADA" w:rsidRPr="00AB4D27" w:rsidRDefault="00922ADA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C68112B" w14:textId="77777777" w:rsidR="00922ADA" w:rsidRPr="00AB4D27" w:rsidRDefault="00922ADA" w:rsidP="00811943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F6773A9" w14:textId="77777777" w:rsidR="00922ADA" w:rsidRPr="00AB4D27" w:rsidRDefault="00922ADA" w:rsidP="00811943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ECD20D1" w14:textId="77777777" w:rsidR="00922ADA" w:rsidRPr="00AB4D27" w:rsidRDefault="00922ADA" w:rsidP="00811943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870DD" w:rsidRPr="00AB4D27" w14:paraId="164DF49C" w14:textId="77777777" w:rsidTr="00126CBE">
        <w:tc>
          <w:tcPr>
            <w:tcW w:w="5400" w:type="dxa"/>
          </w:tcPr>
          <w:p w14:paraId="297AC3D2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65B723E2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DE871B7" w14:textId="297CEA84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12,117</w:t>
            </w:r>
          </w:p>
        </w:tc>
        <w:tc>
          <w:tcPr>
            <w:tcW w:w="262" w:type="dxa"/>
            <w:vAlign w:val="center"/>
          </w:tcPr>
          <w:p w14:paraId="195F4071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637E30C" w14:textId="2DF38211" w:rsidR="00D870DD" w:rsidRPr="00AB4D27" w:rsidRDefault="00126CBE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6,711</w:t>
            </w:r>
          </w:p>
        </w:tc>
      </w:tr>
      <w:tr w:rsidR="00D870DD" w:rsidRPr="00AB4D27" w14:paraId="0DCEF59E" w14:textId="77777777" w:rsidTr="00126CBE">
        <w:tc>
          <w:tcPr>
            <w:tcW w:w="5400" w:type="dxa"/>
          </w:tcPr>
          <w:p w14:paraId="47ADCFD3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720AB29B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2E629" w14:textId="383D82D3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1,454,675</w:t>
            </w:r>
          </w:p>
        </w:tc>
        <w:tc>
          <w:tcPr>
            <w:tcW w:w="262" w:type="dxa"/>
            <w:vAlign w:val="center"/>
          </w:tcPr>
          <w:p w14:paraId="15F4847F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BA831" w14:textId="3BE8CD00" w:rsidR="00D870DD" w:rsidRPr="00AB4D27" w:rsidRDefault="00126CBE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1,296,517</w:t>
            </w:r>
          </w:p>
        </w:tc>
      </w:tr>
      <w:tr w:rsidR="00D870DD" w:rsidRPr="00AB4D27" w14:paraId="61281826" w14:textId="77777777" w:rsidTr="00126CBE">
        <w:tc>
          <w:tcPr>
            <w:tcW w:w="5400" w:type="dxa"/>
          </w:tcPr>
          <w:p w14:paraId="57B16F49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4D0728E6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B8D02E" w14:textId="2AD0AD53" w:rsidR="00D870DD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1,466,792</w:t>
            </w:r>
          </w:p>
        </w:tc>
        <w:tc>
          <w:tcPr>
            <w:tcW w:w="262" w:type="dxa"/>
            <w:vAlign w:val="center"/>
          </w:tcPr>
          <w:p w14:paraId="1B173946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FCED9F" w14:textId="0DE55439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1,303,228</w:t>
            </w:r>
          </w:p>
        </w:tc>
      </w:tr>
      <w:tr w:rsidR="00922ADA" w:rsidRPr="00126CBE" w14:paraId="5F40AAC9" w14:textId="77777777" w:rsidTr="00126CBE">
        <w:tc>
          <w:tcPr>
            <w:tcW w:w="5400" w:type="dxa"/>
          </w:tcPr>
          <w:p w14:paraId="5A334BE2" w14:textId="77777777" w:rsidR="00922ADA" w:rsidRPr="00126CBE" w:rsidRDefault="00922ADA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7CF31462" w14:textId="77777777" w:rsidR="00922ADA" w:rsidRPr="00126CBE" w:rsidRDefault="00922ADA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61FA67" w14:textId="77777777" w:rsidR="00922ADA" w:rsidRPr="00126CBE" w:rsidRDefault="00922ADA" w:rsidP="0081194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0DCFEC35" w14:textId="77777777" w:rsidR="00922ADA" w:rsidRPr="00126CBE" w:rsidRDefault="00922ADA" w:rsidP="0081194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A555DD" w14:textId="77777777" w:rsidR="00922ADA" w:rsidRPr="00126CBE" w:rsidRDefault="00922ADA" w:rsidP="0081194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2ADA" w:rsidRPr="00AB4D27" w14:paraId="35A5FB54" w14:textId="77777777" w:rsidTr="00126CBE">
        <w:tc>
          <w:tcPr>
            <w:tcW w:w="5400" w:type="dxa"/>
          </w:tcPr>
          <w:p w14:paraId="4EE4BBAF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3800FA2C" w14:textId="77777777" w:rsidR="00922ADA" w:rsidRPr="00AB4D27" w:rsidRDefault="00922ADA" w:rsidP="00811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188A3C69" w14:textId="31022CDE" w:rsidR="00922ADA" w:rsidRPr="00AB4D27" w:rsidRDefault="00D870DD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</w:t>
            </w:r>
            <w:r w:rsidR="00126CB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,315</w:t>
            </w:r>
          </w:p>
        </w:tc>
        <w:tc>
          <w:tcPr>
            <w:tcW w:w="262" w:type="dxa"/>
            <w:vAlign w:val="center"/>
          </w:tcPr>
          <w:p w14:paraId="0A3C3422" w14:textId="77777777" w:rsidR="00922ADA" w:rsidRPr="00AB4D27" w:rsidRDefault="00922ADA" w:rsidP="0081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vAlign w:val="center"/>
          </w:tcPr>
          <w:p w14:paraId="42A8A15E" w14:textId="0DDB37FA" w:rsidR="00922ADA" w:rsidRPr="00AB4D27" w:rsidRDefault="00922ADA" w:rsidP="0012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118,598</w:t>
            </w:r>
          </w:p>
        </w:tc>
      </w:tr>
    </w:tbl>
    <w:p w14:paraId="59A93670" w14:textId="77777777" w:rsidR="00AF4526" w:rsidRPr="00126CBE" w:rsidRDefault="00AF4526" w:rsidP="005D0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0785ED9" w14:textId="77777777" w:rsidR="00B76062" w:rsidRDefault="00B7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737A7A4" w14:textId="4F349D03" w:rsidR="00EF4DF8" w:rsidRPr="00B909BE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  <w:r w:rsidRPr="00B909B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D26F9C6" w14:textId="65F28F26" w:rsidR="00EF4DF8" w:rsidRPr="00126CBE" w:rsidRDefault="00EF4DF8" w:rsidP="00EF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840F6F" w:rsidRPr="00AB4D27" w14:paraId="41B67CF4" w14:textId="77777777" w:rsidTr="00126CBE">
        <w:trPr>
          <w:tblHeader/>
        </w:trPr>
        <w:tc>
          <w:tcPr>
            <w:tcW w:w="5310" w:type="dxa"/>
            <w:shd w:val="clear" w:color="auto" w:fill="auto"/>
          </w:tcPr>
          <w:p w14:paraId="76845E59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F246741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02" w:type="dxa"/>
            <w:gridSpan w:val="3"/>
            <w:shd w:val="clear" w:color="auto" w:fill="auto"/>
            <w:vAlign w:val="bottom"/>
          </w:tcPr>
          <w:p w14:paraId="429A0A3F" w14:textId="37BE13F4" w:rsidR="00840F6F" w:rsidRPr="00FD1F50" w:rsidRDefault="00840F6F" w:rsidP="00C912C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0F6F" w:rsidRPr="00AB4D27" w14:paraId="029BC58C" w14:textId="77777777" w:rsidTr="00126CBE">
        <w:trPr>
          <w:tblHeader/>
        </w:trPr>
        <w:tc>
          <w:tcPr>
            <w:tcW w:w="5310" w:type="dxa"/>
            <w:shd w:val="clear" w:color="auto" w:fill="auto"/>
          </w:tcPr>
          <w:p w14:paraId="10E479C8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82098AB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dxa"/>
            <w:shd w:val="clear" w:color="auto" w:fill="auto"/>
          </w:tcPr>
          <w:p w14:paraId="058D95A4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23B26CED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0F098A5B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840F6F" w:rsidRPr="00AB4D27" w14:paraId="1B6F077B" w14:textId="77777777" w:rsidTr="00126CBE">
        <w:tc>
          <w:tcPr>
            <w:tcW w:w="5310" w:type="dxa"/>
            <w:shd w:val="clear" w:color="auto" w:fill="auto"/>
          </w:tcPr>
          <w:p w14:paraId="2841B543" w14:textId="77777777" w:rsidR="00840F6F" w:rsidRPr="00AB4D27" w:rsidRDefault="00840F6F" w:rsidP="00C912C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BD381BC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02" w:type="dxa"/>
            <w:gridSpan w:val="3"/>
            <w:shd w:val="clear" w:color="auto" w:fill="auto"/>
            <w:vAlign w:val="center"/>
          </w:tcPr>
          <w:p w14:paraId="4F481589" w14:textId="482BC063" w:rsidR="00840F6F" w:rsidRPr="00840F6F" w:rsidRDefault="00840F6F" w:rsidP="00840F6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40F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0F6F" w:rsidRPr="00AB4D27" w14:paraId="6610C0E9" w14:textId="77777777" w:rsidTr="00126CBE">
        <w:tc>
          <w:tcPr>
            <w:tcW w:w="5310" w:type="dxa"/>
            <w:shd w:val="clear" w:color="auto" w:fill="auto"/>
          </w:tcPr>
          <w:p w14:paraId="4AFD7639" w14:textId="77777777" w:rsidR="00840F6F" w:rsidRPr="00AB4D27" w:rsidRDefault="00840F6F" w:rsidP="00C912C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8AD4EFB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2BBBF111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41BD2A5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A6CE9FF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F6F" w:rsidRPr="00AB4D27" w14:paraId="383AF3EE" w14:textId="77777777" w:rsidTr="00126CBE">
        <w:trPr>
          <w:trHeight w:val="60"/>
        </w:trPr>
        <w:tc>
          <w:tcPr>
            <w:tcW w:w="5310" w:type="dxa"/>
            <w:shd w:val="clear" w:color="auto" w:fill="auto"/>
          </w:tcPr>
          <w:p w14:paraId="2BC589F4" w14:textId="77777777" w:rsidR="00840F6F" w:rsidRPr="00AB4D27" w:rsidRDefault="00840F6F" w:rsidP="00C912C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กำไรขั้นต้นตามส่วนงานที่รายงาน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544A3147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3D515041" w14:textId="39BB7B6D" w:rsidR="00840F6F" w:rsidRPr="00AB4D27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126CB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26CBE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65" w:type="dxa"/>
            <w:shd w:val="clear" w:color="auto" w:fill="auto"/>
          </w:tcPr>
          <w:p w14:paraId="738090D2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2640C5DF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463,305</w:t>
            </w:r>
          </w:p>
        </w:tc>
      </w:tr>
      <w:tr w:rsidR="00840F6F" w:rsidRPr="00AB4D27" w14:paraId="7D8E241F" w14:textId="77777777" w:rsidTr="00126CBE">
        <w:tc>
          <w:tcPr>
            <w:tcW w:w="5310" w:type="dxa"/>
            <w:shd w:val="clear" w:color="auto" w:fill="auto"/>
          </w:tcPr>
          <w:p w14:paraId="48ACB725" w14:textId="77777777" w:rsidR="00840F6F" w:rsidRPr="00AB4D27" w:rsidRDefault="00840F6F" w:rsidP="00C912C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4FADD6F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470DC0BE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5A8158F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4C4FF54D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40F6F" w:rsidRPr="00AB4D27" w14:paraId="2E0DA84D" w14:textId="77777777" w:rsidTr="00126CBE">
        <w:tc>
          <w:tcPr>
            <w:tcW w:w="5310" w:type="dxa"/>
            <w:shd w:val="clear" w:color="auto" w:fill="auto"/>
          </w:tcPr>
          <w:p w14:paraId="510CC394" w14:textId="77777777" w:rsidR="00840F6F" w:rsidRPr="00AB4D27" w:rsidRDefault="00840F6F" w:rsidP="00C912C7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1B7EA97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37AF9D4A" w14:textId="76481C59" w:rsidR="00840F6F" w:rsidRPr="00AB4D27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65" w:type="dxa"/>
            <w:shd w:val="clear" w:color="auto" w:fill="auto"/>
          </w:tcPr>
          <w:p w14:paraId="6731F23A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02268CD1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18,311</w:t>
            </w:r>
          </w:p>
        </w:tc>
      </w:tr>
      <w:tr w:rsidR="00840F6F" w:rsidRPr="00AB4D27" w14:paraId="1C7645A9" w14:textId="77777777" w:rsidTr="00126CBE">
        <w:tc>
          <w:tcPr>
            <w:tcW w:w="5310" w:type="dxa"/>
            <w:shd w:val="clear" w:color="auto" w:fill="auto"/>
          </w:tcPr>
          <w:p w14:paraId="5CFE6285" w14:textId="77777777" w:rsidR="00840F6F" w:rsidRPr="00AB4D27" w:rsidRDefault="00840F6F" w:rsidP="00C912C7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6166C46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454478BE" w14:textId="5DD1D27B" w:rsidR="00840F6F" w:rsidRPr="00AB4D27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</w:t>
            </w:r>
            <w:r w:rsidR="00126CBE">
              <w:rPr>
                <w:rFonts w:ascii="Angsana New" w:hAnsi="Angsana New"/>
                <w:sz w:val="30"/>
                <w:szCs w:val="30"/>
                <w:lang w:val="en-US" w:bidi="th-TH"/>
              </w:rPr>
              <w:t>2,265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ED8FD84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1582B1C2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(84,327)</w:t>
            </w:r>
          </w:p>
        </w:tc>
      </w:tr>
      <w:tr w:rsidR="00840F6F" w:rsidRPr="00AB4D27" w14:paraId="28EF1C35" w14:textId="77777777" w:rsidTr="00126CBE">
        <w:tc>
          <w:tcPr>
            <w:tcW w:w="5310" w:type="dxa"/>
            <w:shd w:val="clear" w:color="auto" w:fill="auto"/>
          </w:tcPr>
          <w:p w14:paraId="005B1960" w14:textId="77777777" w:rsidR="00840F6F" w:rsidRPr="00AB4D27" w:rsidRDefault="00840F6F" w:rsidP="00C912C7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1E91519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25DB33C8" w14:textId="514ECF5A" w:rsidR="00840F6F" w:rsidRPr="00AB4D27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</w:t>
            </w:r>
            <w:r w:rsidR="00126CBE">
              <w:rPr>
                <w:rFonts w:ascii="Angsana New" w:hAnsi="Angsana New"/>
                <w:sz w:val="30"/>
                <w:szCs w:val="30"/>
                <w:lang w:val="en-US" w:bidi="th-TH"/>
              </w:rPr>
              <w:t>7,089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55E3D65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6B663F4E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(213,937)</w:t>
            </w:r>
          </w:p>
        </w:tc>
      </w:tr>
      <w:tr w:rsidR="00840F6F" w:rsidRPr="00AB4D27" w14:paraId="46281F17" w14:textId="77777777" w:rsidTr="00126CBE">
        <w:tc>
          <w:tcPr>
            <w:tcW w:w="5310" w:type="dxa"/>
            <w:shd w:val="clear" w:color="auto" w:fill="auto"/>
          </w:tcPr>
          <w:p w14:paraId="7819F644" w14:textId="77777777" w:rsidR="00840F6F" w:rsidRPr="00AB4D27" w:rsidRDefault="00840F6F" w:rsidP="00C912C7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170986D1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6385B9FE" w14:textId="236C604D" w:rsidR="00840F6F" w:rsidRPr="00AB4D27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(47,132)</w:t>
            </w:r>
          </w:p>
        </w:tc>
        <w:tc>
          <w:tcPr>
            <w:tcW w:w="265" w:type="dxa"/>
            <w:shd w:val="clear" w:color="auto" w:fill="auto"/>
          </w:tcPr>
          <w:p w14:paraId="1C3D3CB6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744EDA1F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(56,747)</w:t>
            </w:r>
          </w:p>
        </w:tc>
      </w:tr>
      <w:tr w:rsidR="00840F6F" w:rsidRPr="00AB4D27" w14:paraId="16ACF029" w14:textId="77777777" w:rsidTr="00126CBE">
        <w:tc>
          <w:tcPr>
            <w:tcW w:w="5588" w:type="dxa"/>
            <w:gridSpan w:val="2"/>
            <w:shd w:val="clear" w:color="auto" w:fill="auto"/>
          </w:tcPr>
          <w:p w14:paraId="0C3D7E6A" w14:textId="77777777" w:rsidR="00840F6F" w:rsidRPr="00AB4D27" w:rsidRDefault="00840F6F" w:rsidP="00C912C7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612" w:type="dxa"/>
            <w:shd w:val="clear" w:color="auto" w:fill="auto"/>
          </w:tcPr>
          <w:p w14:paraId="2E275FCE" w14:textId="71A65B56" w:rsidR="00840F6F" w:rsidRPr="00AB4D27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(34,706)</w:t>
            </w:r>
          </w:p>
        </w:tc>
        <w:tc>
          <w:tcPr>
            <w:tcW w:w="265" w:type="dxa"/>
            <w:shd w:val="clear" w:color="auto" w:fill="auto"/>
          </w:tcPr>
          <w:p w14:paraId="37933DA0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26AFEA29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(8,007)</w:t>
            </w:r>
          </w:p>
        </w:tc>
      </w:tr>
      <w:tr w:rsidR="00840F6F" w:rsidRPr="00AB4D27" w14:paraId="245AF436" w14:textId="77777777" w:rsidTr="00126CBE">
        <w:tc>
          <w:tcPr>
            <w:tcW w:w="5310" w:type="dxa"/>
            <w:shd w:val="clear" w:color="auto" w:fill="auto"/>
          </w:tcPr>
          <w:p w14:paraId="0386059A" w14:textId="77777777" w:rsidR="00840F6F" w:rsidRPr="00AB4D27" w:rsidRDefault="00840F6F" w:rsidP="00C912C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7919AF8" w14:textId="77777777" w:rsidR="00840F6F" w:rsidRPr="00AB4D27" w:rsidRDefault="00840F6F" w:rsidP="00C9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F483" w14:textId="7C97188B" w:rsidR="00840F6F" w:rsidRPr="00D870DD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126C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,315</w:t>
            </w:r>
          </w:p>
        </w:tc>
        <w:tc>
          <w:tcPr>
            <w:tcW w:w="265" w:type="dxa"/>
            <w:shd w:val="clear" w:color="auto" w:fill="auto"/>
          </w:tcPr>
          <w:p w14:paraId="7E9B05F3" w14:textId="77777777" w:rsidR="00840F6F" w:rsidRPr="00AB4D27" w:rsidRDefault="00840F6F" w:rsidP="00C912C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03C9B" w14:textId="77777777" w:rsidR="00840F6F" w:rsidRPr="00AB4D27" w:rsidRDefault="00840F6F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118,598</w:t>
            </w:r>
          </w:p>
        </w:tc>
      </w:tr>
    </w:tbl>
    <w:p w14:paraId="13DC9258" w14:textId="2C7E9488" w:rsidR="002858FD" w:rsidRDefault="002858FD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D870DD" w:rsidRPr="00AB4D27" w14:paraId="670962EF" w14:textId="77777777" w:rsidTr="00126CBE">
        <w:tc>
          <w:tcPr>
            <w:tcW w:w="5310" w:type="dxa"/>
            <w:shd w:val="clear" w:color="auto" w:fill="auto"/>
          </w:tcPr>
          <w:p w14:paraId="36BA20CB" w14:textId="12103C0E" w:rsidR="00D870DD" w:rsidRPr="00AB4D27" w:rsidRDefault="00D870DD" w:rsidP="00D870D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1D88ED61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shd w:val="clear" w:color="auto" w:fill="auto"/>
          </w:tcPr>
          <w:p w14:paraId="29076FB7" w14:textId="22CFE297" w:rsidR="00D870DD" w:rsidRPr="00D870DD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4,062,325</w:t>
            </w:r>
          </w:p>
        </w:tc>
        <w:tc>
          <w:tcPr>
            <w:tcW w:w="265" w:type="dxa"/>
            <w:shd w:val="clear" w:color="auto" w:fill="auto"/>
          </w:tcPr>
          <w:p w14:paraId="1D559247" w14:textId="77777777" w:rsidR="00D870DD" w:rsidRPr="00AB4D27" w:rsidRDefault="00D870DD" w:rsidP="00D870D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shd w:val="clear" w:color="auto" w:fill="auto"/>
          </w:tcPr>
          <w:p w14:paraId="76D97C9D" w14:textId="77777777" w:rsidR="00D870DD" w:rsidRPr="00AB4D27" w:rsidRDefault="00D870DD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4,229,918</w:t>
            </w:r>
          </w:p>
        </w:tc>
      </w:tr>
      <w:tr w:rsidR="00D870DD" w:rsidRPr="00AB4D27" w14:paraId="06E7E3BB" w14:textId="77777777" w:rsidTr="00126CBE">
        <w:tc>
          <w:tcPr>
            <w:tcW w:w="5310" w:type="dxa"/>
            <w:shd w:val="clear" w:color="auto" w:fill="auto"/>
          </w:tcPr>
          <w:p w14:paraId="6E2567BA" w14:textId="77777777" w:rsidR="00D870DD" w:rsidRPr="00AB4D27" w:rsidRDefault="00D870DD" w:rsidP="00D870D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C0942E8" w14:textId="77777777" w:rsidR="00D870DD" w:rsidRPr="00AB4D27" w:rsidRDefault="00D870DD" w:rsidP="00D87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shd w:val="clear" w:color="auto" w:fill="auto"/>
          </w:tcPr>
          <w:p w14:paraId="7A588D54" w14:textId="703E5BBC" w:rsidR="00D870DD" w:rsidRPr="00D870DD" w:rsidRDefault="00D870DD" w:rsidP="00126CBE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</w:t>
            </w:r>
            <w:r w:rsidR="00126C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,100</w:t>
            </w:r>
          </w:p>
        </w:tc>
        <w:tc>
          <w:tcPr>
            <w:tcW w:w="265" w:type="dxa"/>
            <w:shd w:val="clear" w:color="auto" w:fill="auto"/>
          </w:tcPr>
          <w:p w14:paraId="3232C18F" w14:textId="77777777" w:rsidR="00D870DD" w:rsidRPr="00AB4D27" w:rsidRDefault="00D870DD" w:rsidP="00D870D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shd w:val="clear" w:color="auto" w:fill="auto"/>
          </w:tcPr>
          <w:p w14:paraId="6038501B" w14:textId="77777777" w:rsidR="00D870DD" w:rsidRPr="00AB4D27" w:rsidRDefault="00D870DD" w:rsidP="00126CB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1,797,571</w:t>
            </w:r>
          </w:p>
        </w:tc>
      </w:tr>
    </w:tbl>
    <w:p w14:paraId="092D0082" w14:textId="77777777" w:rsidR="005D066C" w:rsidRPr="00B76062" w:rsidRDefault="005D066C" w:rsidP="0091645A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p w14:paraId="590E44A0" w14:textId="55530788" w:rsidR="0091645A" w:rsidRPr="00AB4D27" w:rsidRDefault="005D066C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8284244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62E038D" w14:textId="20D50B89" w:rsidR="005D066C" w:rsidRPr="00AB4D27" w:rsidRDefault="005D066C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ในการนำเสนอการจำแนกส่วนงานตามภูมิศาสตร์ รายได้ตามส่วนงานแยกตามที่ตั้งทางภูมิศาสตร์ของลูกค้า</w:t>
      </w:r>
    </w:p>
    <w:p w14:paraId="6E4B2577" w14:textId="77777777" w:rsidR="005D066C" w:rsidRPr="004422BF" w:rsidRDefault="005D066C" w:rsidP="005D066C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620"/>
        <w:gridCol w:w="270"/>
        <w:gridCol w:w="1620"/>
      </w:tblGrid>
      <w:tr w:rsidR="005D066C" w:rsidRPr="00AB4D27" w14:paraId="4CE2CC38" w14:textId="77777777" w:rsidTr="00126CBE">
        <w:tc>
          <w:tcPr>
            <w:tcW w:w="5580" w:type="dxa"/>
          </w:tcPr>
          <w:p w14:paraId="53E93FFD" w14:textId="77777777" w:rsidR="005D066C" w:rsidRPr="00AB4D27" w:rsidRDefault="005D066C" w:rsidP="00C912C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1D291A4D" w14:textId="7E6A4617" w:rsidR="005D066C" w:rsidRPr="00AB4D27" w:rsidRDefault="005D066C" w:rsidP="0056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066C" w:rsidRPr="00AB4D27" w14:paraId="109F328C" w14:textId="77777777" w:rsidTr="00126CBE">
        <w:tc>
          <w:tcPr>
            <w:tcW w:w="5580" w:type="dxa"/>
          </w:tcPr>
          <w:p w14:paraId="33C16ECA" w14:textId="368EBBFB" w:rsidR="005D066C" w:rsidRPr="00840F6F" w:rsidRDefault="005D066C" w:rsidP="00C912C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1EC40B2F" w14:textId="77777777" w:rsidR="005D066C" w:rsidRPr="00AB4D27" w:rsidRDefault="005D066C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61EDCEB5" w14:textId="77777777" w:rsidR="005D066C" w:rsidRPr="00AB4D27" w:rsidRDefault="005D066C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B1FDE47" w14:textId="77777777" w:rsidR="005D066C" w:rsidRPr="00AB4D27" w:rsidRDefault="005D066C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D066C" w:rsidRPr="00AB4D27" w14:paraId="6084A9E5" w14:textId="77777777" w:rsidTr="00126CBE">
        <w:tc>
          <w:tcPr>
            <w:tcW w:w="5580" w:type="dxa"/>
          </w:tcPr>
          <w:p w14:paraId="4662D5F0" w14:textId="77777777" w:rsidR="005D066C" w:rsidRPr="00AB4D27" w:rsidRDefault="005D066C" w:rsidP="00C912C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8B6310D" w14:textId="77777777" w:rsidR="005D066C" w:rsidRPr="00AB4D27" w:rsidRDefault="005D066C" w:rsidP="00C912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870DD" w:rsidRPr="00AB4D27" w14:paraId="2FD8D8FF" w14:textId="77777777" w:rsidTr="00126CBE">
        <w:tc>
          <w:tcPr>
            <w:tcW w:w="5580" w:type="dxa"/>
          </w:tcPr>
          <w:p w14:paraId="5C769ECA" w14:textId="77777777" w:rsidR="00D870DD" w:rsidRPr="00AB4D27" w:rsidRDefault="00D870DD" w:rsidP="00D870D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vAlign w:val="center"/>
          </w:tcPr>
          <w:p w14:paraId="4DB69B1A" w14:textId="0FB2286C" w:rsidR="00D870DD" w:rsidRPr="00AB4D27" w:rsidRDefault="00D870DD" w:rsidP="00126CBE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41FE">
              <w:rPr>
                <w:rFonts w:ascii="Angsana New" w:hAnsi="Angsana New"/>
                <w:sz w:val="30"/>
                <w:szCs w:val="30"/>
                <w:lang w:val="en-US" w:bidi="th-TH"/>
              </w:rPr>
              <w:t>1,183,023</w:t>
            </w:r>
          </w:p>
        </w:tc>
        <w:tc>
          <w:tcPr>
            <w:tcW w:w="270" w:type="dxa"/>
            <w:vAlign w:val="center"/>
          </w:tcPr>
          <w:p w14:paraId="7169079D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55603B3" w14:textId="77777777" w:rsidR="00D870DD" w:rsidRPr="00AB4D27" w:rsidRDefault="00D870DD" w:rsidP="00126CB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1</w:t>
            </w: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136</w:t>
            </w: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658</w:t>
            </w:r>
          </w:p>
        </w:tc>
      </w:tr>
      <w:tr w:rsidR="00D870DD" w:rsidRPr="00AB4D27" w14:paraId="186A0526" w14:textId="77777777" w:rsidTr="00126CBE">
        <w:tc>
          <w:tcPr>
            <w:tcW w:w="5580" w:type="dxa"/>
          </w:tcPr>
          <w:p w14:paraId="2D0988DA" w14:textId="77777777" w:rsidR="00D870DD" w:rsidRPr="00AB4D27" w:rsidRDefault="00D870DD" w:rsidP="00D870D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1620" w:type="dxa"/>
            <w:vAlign w:val="center"/>
          </w:tcPr>
          <w:p w14:paraId="61D3E158" w14:textId="40C56A8F" w:rsidR="00D870DD" w:rsidRPr="00AB4D27" w:rsidRDefault="00D870DD" w:rsidP="00126CBE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41FE">
              <w:rPr>
                <w:rFonts w:ascii="Angsana New" w:hAnsi="Angsana New"/>
                <w:sz w:val="30"/>
                <w:szCs w:val="30"/>
                <w:lang w:val="en-US" w:bidi="th-TH"/>
              </w:rPr>
              <w:t>246,806</w:t>
            </w:r>
          </w:p>
        </w:tc>
        <w:tc>
          <w:tcPr>
            <w:tcW w:w="270" w:type="dxa"/>
            <w:vAlign w:val="center"/>
          </w:tcPr>
          <w:p w14:paraId="1878D81E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F07C6FF" w14:textId="77777777" w:rsidR="00D870DD" w:rsidRPr="00AB4D27" w:rsidRDefault="00D870DD" w:rsidP="00126CB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133,289</w:t>
            </w:r>
          </w:p>
        </w:tc>
      </w:tr>
      <w:tr w:rsidR="00D870DD" w:rsidRPr="00AB4D27" w14:paraId="6AD7669F" w14:textId="77777777" w:rsidTr="00126CBE">
        <w:tc>
          <w:tcPr>
            <w:tcW w:w="5580" w:type="dxa"/>
          </w:tcPr>
          <w:p w14:paraId="3654347C" w14:textId="77777777" w:rsidR="00D870DD" w:rsidRPr="00AB4D27" w:rsidRDefault="00D870DD" w:rsidP="00D870DD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20" w:type="dxa"/>
            <w:vAlign w:val="center"/>
          </w:tcPr>
          <w:p w14:paraId="576E3CEE" w14:textId="7095DA0C" w:rsidR="00D870DD" w:rsidRPr="00D870DD" w:rsidRDefault="00D870DD" w:rsidP="00126CBE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sz w:val="30"/>
                <w:szCs w:val="30"/>
                <w:lang w:val="en-US" w:bidi="th-TH"/>
              </w:rPr>
              <w:t>36,963</w:t>
            </w:r>
          </w:p>
        </w:tc>
        <w:tc>
          <w:tcPr>
            <w:tcW w:w="270" w:type="dxa"/>
            <w:vAlign w:val="center"/>
          </w:tcPr>
          <w:p w14:paraId="3B246608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6B0623" w14:textId="77777777" w:rsidR="00D870DD" w:rsidRPr="00AB4D27" w:rsidRDefault="00D870DD" w:rsidP="00126CB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33,281</w:t>
            </w:r>
          </w:p>
        </w:tc>
      </w:tr>
      <w:tr w:rsidR="00D870DD" w:rsidRPr="00AB4D27" w14:paraId="75E751BB" w14:textId="77777777" w:rsidTr="00126CBE">
        <w:tc>
          <w:tcPr>
            <w:tcW w:w="5580" w:type="dxa"/>
          </w:tcPr>
          <w:p w14:paraId="6488CFFB" w14:textId="77777777" w:rsidR="00D870DD" w:rsidRPr="00AB4D27" w:rsidRDefault="00D870DD" w:rsidP="00D870DD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FB183" w14:textId="3FDADFFE" w:rsidR="00D870DD" w:rsidRPr="00D870DD" w:rsidRDefault="00D870DD" w:rsidP="00126CBE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1,466,792</w:t>
            </w:r>
          </w:p>
        </w:tc>
        <w:tc>
          <w:tcPr>
            <w:tcW w:w="270" w:type="dxa"/>
            <w:vAlign w:val="center"/>
          </w:tcPr>
          <w:p w14:paraId="5C69ECEB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B2D6CD" w14:textId="77777777" w:rsidR="00D870DD" w:rsidRPr="00AB4D27" w:rsidRDefault="00D870DD" w:rsidP="00126CB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1,303,228</w:t>
            </w:r>
          </w:p>
        </w:tc>
      </w:tr>
    </w:tbl>
    <w:p w14:paraId="3DB84783" w14:textId="77777777" w:rsidR="00126CBE" w:rsidRPr="004422BF" w:rsidRDefault="00126CBE" w:rsidP="00126C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8212F" w14:textId="77777777" w:rsidR="00B76062" w:rsidRDefault="00B7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0D0186F" w14:textId="2CB93E4F" w:rsidR="00EF4DF8" w:rsidRPr="00AB4D27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20AC9EF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A46105A" w14:textId="1CCE511F" w:rsidR="003C79FE" w:rsidRPr="00AB4D27" w:rsidRDefault="00DC6B39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4D7A8F" w:rsidRPr="00AB4D27">
        <w:rPr>
          <w:rFonts w:ascii="Angsana New" w:hAnsi="Angsana New"/>
          <w:sz w:val="30"/>
          <w:szCs w:val="30"/>
        </w:rPr>
        <w:t>2564</w:t>
      </w:r>
      <w:r w:rsidR="00147A9A" w:rsidRPr="00AB4D27">
        <w:rPr>
          <w:rFonts w:ascii="Angsana New" w:hAnsi="Angsana New"/>
          <w:sz w:val="30"/>
          <w:szCs w:val="30"/>
        </w:rPr>
        <w:t xml:space="preserve"> </w:t>
      </w:r>
      <w:r w:rsidR="00147A9A" w:rsidRPr="00AB4D27">
        <w:rPr>
          <w:rFonts w:ascii="Angsana New" w:hAnsi="Angsana New"/>
          <w:sz w:val="30"/>
          <w:szCs w:val="30"/>
          <w:cs/>
        </w:rPr>
        <w:t xml:space="preserve">และ </w:t>
      </w:r>
      <w:r w:rsidR="004D7A8F" w:rsidRPr="00AB4D27">
        <w:rPr>
          <w:rFonts w:ascii="Angsana New" w:hAnsi="Angsana New"/>
          <w:sz w:val="30"/>
          <w:szCs w:val="30"/>
        </w:rPr>
        <w:t>2563</w:t>
      </w:r>
      <w:r w:rsidR="00441D8E" w:rsidRPr="00AB4D27">
        <w:rPr>
          <w:rFonts w:ascii="Angsana New" w:hAnsi="Angsana New"/>
          <w:sz w:val="30"/>
          <w:szCs w:val="30"/>
        </w:rPr>
        <w:t xml:space="preserve"> </w:t>
      </w:r>
      <w:r w:rsidR="00441D8E" w:rsidRPr="00AB4D27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</w:t>
      </w:r>
      <w:r w:rsidR="00EF4DF8" w:rsidRPr="00AB4D27">
        <w:rPr>
          <w:rFonts w:ascii="Angsana New" w:hAnsi="Angsana New"/>
          <w:sz w:val="30"/>
          <w:szCs w:val="30"/>
          <w:cs/>
        </w:rPr>
        <w:t>ลูกค้าราย</w:t>
      </w:r>
      <w:r w:rsidR="00441D8E" w:rsidRPr="00AB4D27">
        <w:rPr>
          <w:rFonts w:ascii="Angsana New" w:hAnsi="Angsana New" w:hint="cs"/>
          <w:sz w:val="30"/>
          <w:szCs w:val="30"/>
          <w:cs/>
        </w:rPr>
        <w:t xml:space="preserve">ใดที่มีมูลค่าเท่ากับหรือมากกว่าร้อยละ </w:t>
      </w:r>
      <w:r w:rsidR="004D7A8F" w:rsidRPr="00AB4D27">
        <w:rPr>
          <w:rFonts w:ascii="Angsana New" w:hAnsi="Angsana New"/>
          <w:sz w:val="30"/>
          <w:szCs w:val="30"/>
        </w:rPr>
        <w:t>10</w:t>
      </w:r>
      <w:r w:rsidR="00441D8E" w:rsidRPr="00AB4D27">
        <w:rPr>
          <w:rFonts w:ascii="Angsana New" w:hAnsi="Angsana New"/>
          <w:sz w:val="30"/>
          <w:szCs w:val="30"/>
        </w:rPr>
        <w:t xml:space="preserve"> </w:t>
      </w:r>
      <w:r w:rsidR="00441D8E" w:rsidRPr="00AB4D27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0CEDFEC0" w14:textId="77777777" w:rsidR="00741F74" w:rsidRPr="004422BF" w:rsidRDefault="00741F74" w:rsidP="004D7BE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06D4F81" w14:textId="0ED37F7D" w:rsidR="00850294" w:rsidRPr="00AB4D27" w:rsidRDefault="00850294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รายได้แยกตาม</w:t>
      </w:r>
      <w:r w:rsidR="00DC6B39" w:rsidRPr="00AB4D27">
        <w:rPr>
          <w:rFonts w:ascii="Angsana New" w:hAnsi="Angsana New" w:hint="cs"/>
          <w:i/>
          <w:iCs/>
          <w:sz w:val="30"/>
          <w:szCs w:val="30"/>
          <w:cs/>
        </w:rPr>
        <w:t>ประเภท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ใบอนุญาต</w:t>
      </w:r>
      <w:r w:rsidR="00605BF5"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CB08125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C8FA89B" w14:textId="1CA64EFD" w:rsidR="00850294" w:rsidRPr="00AB4D27" w:rsidRDefault="00165C87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ในการนำเสนอการจำแนกรายได้ตามประเภทใบอนุญาตกิจการโทรคมนาคม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รายได้จำแนกตามประเภท</w:t>
      </w:r>
      <w:r w:rsidR="004422BF">
        <w:rPr>
          <w:rFonts w:ascii="Angsana New" w:hAnsi="Angsana New"/>
          <w:sz w:val="30"/>
          <w:szCs w:val="30"/>
        </w:rPr>
        <w:br/>
      </w:r>
      <w:r w:rsidRPr="00AB4D27">
        <w:rPr>
          <w:rFonts w:ascii="Angsana New" w:hAnsi="Angsana New" w:hint="cs"/>
          <w:sz w:val="30"/>
          <w:szCs w:val="30"/>
          <w:cs/>
        </w:rPr>
        <w:t>การให้บริการซึ่งกำหนดโดยกสทช</w:t>
      </w:r>
      <w:r w:rsidRPr="00AB4D27">
        <w:rPr>
          <w:rFonts w:ascii="Angsana New" w:hAnsi="Angsana New"/>
          <w:sz w:val="30"/>
          <w:szCs w:val="30"/>
          <w:cs/>
        </w:rPr>
        <w:t>.</w:t>
      </w:r>
      <w:r w:rsidRPr="00AB4D27">
        <w:rPr>
          <w:rFonts w:ascii="Angsana New" w:hAnsi="Angsana New"/>
          <w:sz w:val="30"/>
          <w:szCs w:val="30"/>
        </w:rPr>
        <w:t> </w:t>
      </w:r>
      <w:r w:rsidRPr="00AB4D27">
        <w:rPr>
          <w:rFonts w:ascii="Angsana New" w:hAnsi="Angsana New" w:hint="cs"/>
          <w:sz w:val="30"/>
          <w:szCs w:val="30"/>
          <w:cs/>
        </w:rPr>
        <w:t xml:space="preserve"> แสดงดังต่อไปนี้</w:t>
      </w:r>
    </w:p>
    <w:p w14:paraId="2E442A9D" w14:textId="77777777" w:rsidR="0095145E" w:rsidRPr="004422BF" w:rsidRDefault="0095145E" w:rsidP="00165C87">
      <w:pPr>
        <w:ind w:left="10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236"/>
        <w:gridCol w:w="1651"/>
      </w:tblGrid>
      <w:tr w:rsidR="0095145E" w:rsidRPr="00AB4D27" w14:paraId="702D3129" w14:textId="77777777" w:rsidTr="00126CBE">
        <w:tc>
          <w:tcPr>
            <w:tcW w:w="5580" w:type="dxa"/>
          </w:tcPr>
          <w:p w14:paraId="0823820F" w14:textId="77777777" w:rsidR="0095145E" w:rsidRPr="00AB4D27" w:rsidRDefault="0095145E" w:rsidP="00C10F0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41B5A2A3" w14:textId="2EB4DEB4" w:rsidR="0095145E" w:rsidRPr="00AB4D27" w:rsidRDefault="0095145E" w:rsidP="0056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62E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294" w:rsidRPr="00AB4D27" w14:paraId="321C5821" w14:textId="77777777" w:rsidTr="00126CBE">
        <w:tc>
          <w:tcPr>
            <w:tcW w:w="5580" w:type="dxa"/>
          </w:tcPr>
          <w:p w14:paraId="10C3EBF5" w14:textId="77777777" w:rsidR="00850294" w:rsidRPr="00AB4D27" w:rsidRDefault="00850294" w:rsidP="00FE02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73FC56F" w14:textId="338593B8" w:rsidR="00850294" w:rsidRPr="00AB4D27" w:rsidRDefault="004D7A8F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74860C56" w14:textId="77777777" w:rsidR="00850294" w:rsidRPr="00AB4D27" w:rsidRDefault="00850294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5594375A" w14:textId="34297612" w:rsidR="00850294" w:rsidRPr="00AB4D27" w:rsidRDefault="004D7A8F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0294" w:rsidRPr="00AB4D27" w14:paraId="32946D1F" w14:textId="77777777" w:rsidTr="00126CBE">
        <w:tc>
          <w:tcPr>
            <w:tcW w:w="5580" w:type="dxa"/>
          </w:tcPr>
          <w:p w14:paraId="046DBB11" w14:textId="77777777" w:rsidR="00850294" w:rsidRPr="00AB4D27" w:rsidRDefault="00850294" w:rsidP="00FE02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00AE1CD3" w14:textId="77777777" w:rsidR="00850294" w:rsidRPr="00AB4D27" w:rsidRDefault="00850294" w:rsidP="00FE02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870DD" w:rsidRPr="00AB4D27" w14:paraId="63EA3153" w14:textId="77777777" w:rsidTr="00126CBE">
        <w:tc>
          <w:tcPr>
            <w:tcW w:w="5580" w:type="dxa"/>
          </w:tcPr>
          <w:p w14:paraId="032B0706" w14:textId="77777777" w:rsidR="00D870DD" w:rsidRPr="00AB4D27" w:rsidRDefault="00D870DD" w:rsidP="00D870D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620" w:type="dxa"/>
            <w:vAlign w:val="center"/>
          </w:tcPr>
          <w:p w14:paraId="24B9181B" w14:textId="0DF262BB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325,716</w:t>
            </w:r>
          </w:p>
        </w:tc>
        <w:tc>
          <w:tcPr>
            <w:tcW w:w="236" w:type="dxa"/>
            <w:vAlign w:val="center"/>
          </w:tcPr>
          <w:p w14:paraId="6BDE985D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55882B19" w14:textId="0CC0A858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278,043</w:t>
            </w:r>
          </w:p>
        </w:tc>
      </w:tr>
      <w:tr w:rsidR="00D870DD" w:rsidRPr="00AB4D27" w14:paraId="69840AB8" w14:textId="77777777" w:rsidTr="00126CBE">
        <w:tc>
          <w:tcPr>
            <w:tcW w:w="5580" w:type="dxa"/>
          </w:tcPr>
          <w:p w14:paraId="2A7335CA" w14:textId="77777777" w:rsidR="00D870DD" w:rsidRPr="00AB4D27" w:rsidRDefault="00D870DD" w:rsidP="00D870D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620" w:type="dxa"/>
            <w:vAlign w:val="center"/>
          </w:tcPr>
          <w:p w14:paraId="20E34ACB" w14:textId="26C2647F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773,555</w:t>
            </w:r>
          </w:p>
        </w:tc>
        <w:tc>
          <w:tcPr>
            <w:tcW w:w="236" w:type="dxa"/>
            <w:vAlign w:val="center"/>
          </w:tcPr>
          <w:p w14:paraId="4AB9215E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3B41E1E6" w14:textId="63FB4662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791,246</w:t>
            </w:r>
          </w:p>
        </w:tc>
      </w:tr>
      <w:tr w:rsidR="00D870DD" w:rsidRPr="00AB4D27" w14:paraId="1942A618" w14:textId="77777777" w:rsidTr="00126CBE">
        <w:tc>
          <w:tcPr>
            <w:tcW w:w="5580" w:type="dxa"/>
          </w:tcPr>
          <w:p w14:paraId="099C30B4" w14:textId="77777777" w:rsidR="00D870DD" w:rsidRPr="00AB4D27" w:rsidRDefault="00D870DD" w:rsidP="00D870DD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620" w:type="dxa"/>
            <w:vAlign w:val="center"/>
          </w:tcPr>
          <w:p w14:paraId="48052688" w14:textId="0A961755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244,620</w:t>
            </w:r>
          </w:p>
        </w:tc>
        <w:tc>
          <w:tcPr>
            <w:tcW w:w="236" w:type="dxa"/>
            <w:vAlign w:val="center"/>
          </w:tcPr>
          <w:p w14:paraId="08A411A4" w14:textId="77777777" w:rsidR="00D870DD" w:rsidRPr="00AB4D27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19457914" w14:textId="631B9F3B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128,156</w:t>
            </w:r>
          </w:p>
        </w:tc>
      </w:tr>
      <w:tr w:rsidR="00D870DD" w:rsidRPr="00AB4D27" w14:paraId="3B9B07F6" w14:textId="77777777" w:rsidTr="00126CBE">
        <w:tc>
          <w:tcPr>
            <w:tcW w:w="5580" w:type="dxa"/>
          </w:tcPr>
          <w:p w14:paraId="2CEAB88B" w14:textId="77777777" w:rsidR="00D870DD" w:rsidRPr="00AB4D27" w:rsidRDefault="00D870DD" w:rsidP="00D870DD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66D76" w14:textId="3B09DE63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1,343,891</w:t>
            </w:r>
          </w:p>
        </w:tc>
        <w:tc>
          <w:tcPr>
            <w:tcW w:w="236" w:type="dxa"/>
            <w:vAlign w:val="center"/>
          </w:tcPr>
          <w:p w14:paraId="48920DDA" w14:textId="77777777" w:rsidR="00D870DD" w:rsidRPr="00D870DD" w:rsidRDefault="00D870DD" w:rsidP="00D8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A30B3" w14:textId="487D8F70" w:rsidR="00D870DD" w:rsidRPr="00D870DD" w:rsidRDefault="00D870DD" w:rsidP="00D870DD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1,197,445</w:t>
            </w:r>
          </w:p>
        </w:tc>
      </w:tr>
    </w:tbl>
    <w:p w14:paraId="7962FE36" w14:textId="57C10871" w:rsidR="004422BF" w:rsidRPr="004422BF" w:rsidRDefault="004422BF" w:rsidP="0044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90D35D" w14:textId="3330FCE7" w:rsidR="004D7BE1" w:rsidRPr="00AB4D27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1FDE5AA" w14:textId="77777777" w:rsidR="00840F6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40979FD" w14:textId="4A574BA5" w:rsidR="00EF4DF8" w:rsidRPr="00AB4D27" w:rsidRDefault="002D13C4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</w:t>
      </w:r>
      <w:r w:rsidR="00EF4DF8" w:rsidRPr="00AB4D27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4D7BE1" w:rsidRPr="00AB4D27">
        <w:rPr>
          <w:rFonts w:ascii="Angsana New" w:hAnsi="Angsana New"/>
          <w:sz w:val="30"/>
          <w:szCs w:val="30"/>
          <w:cs/>
        </w:rPr>
        <w:t>บริการวงจรสื่อสัญญาความเร็วสูงระหว่างประเทศภาคพื้นน้ำ</w:t>
      </w:r>
      <w:r w:rsidR="00EF4DF8" w:rsidRPr="00AB4D27">
        <w:rPr>
          <w:rFonts w:ascii="Angsana New" w:hAnsi="Angsana New"/>
          <w:sz w:val="30"/>
          <w:szCs w:val="30"/>
        </w:rPr>
        <w:t xml:space="preserve"> </w:t>
      </w:r>
      <w:r w:rsidR="00EF4DF8" w:rsidRPr="00AB4D27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EF4DF8" w:rsidRPr="00AB4D27">
        <w:rPr>
          <w:rFonts w:ascii="Angsana New" w:hAnsi="Angsana New"/>
          <w:sz w:val="30"/>
          <w:szCs w:val="30"/>
        </w:rPr>
        <w:t>/</w:t>
      </w:r>
      <w:r w:rsidR="00EF4DF8" w:rsidRPr="00AB4D27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A99CBA2" w14:textId="77777777" w:rsidR="001D4B13" w:rsidRPr="00AB4D27" w:rsidRDefault="001D4B13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925CED5" w14:textId="292377C9" w:rsidR="00605BF5" w:rsidRPr="00AB4D27" w:rsidRDefault="001D4B13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0C7E3D" w:rsidRPr="00AB4D27">
        <w:rPr>
          <w:rFonts w:ascii="Angsana New" w:hAnsi="Angsana New"/>
          <w:sz w:val="30"/>
          <w:szCs w:val="30"/>
        </w:rPr>
        <w:t>4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A76B5" w:rsidRPr="00AB4D27">
        <w:rPr>
          <w:rFonts w:ascii="Angsana New" w:hAnsi="Angsana New" w:hint="cs"/>
          <w:sz w:val="30"/>
          <w:szCs w:val="30"/>
          <w:cs/>
        </w:rPr>
        <w:t>ยังไม่เริ่มใช้สิทธิประโยชน์จากบัตรส่งเสริมการลงทุนดังกล่าว</w:t>
      </w:r>
    </w:p>
    <w:p w14:paraId="4A7C9812" w14:textId="546073BD" w:rsidR="0091645A" w:rsidRPr="00AB4D27" w:rsidRDefault="0091645A" w:rsidP="00EF4DF8">
      <w:pPr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</w:p>
    <w:p w14:paraId="2D2D5E63" w14:textId="77777777" w:rsidR="00B76062" w:rsidRDefault="00B7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8E2CA73" w14:textId="3C3DE2AA" w:rsidR="00EF4DF8" w:rsidRPr="00AB4D27" w:rsidRDefault="0091645A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</w:t>
      </w:r>
      <w:r w:rsidR="00FC3336" w:rsidRPr="00AB4D27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</w:p>
    <w:p w14:paraId="39BF20E9" w14:textId="77777777" w:rsidR="00770CC7" w:rsidRPr="00126CBE" w:rsidRDefault="00770CC7" w:rsidP="00770CC7">
      <w:pPr>
        <w:pStyle w:val="ListParagraph"/>
        <w:ind w:left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277"/>
        <w:gridCol w:w="1613"/>
        <w:gridCol w:w="270"/>
        <w:gridCol w:w="1620"/>
      </w:tblGrid>
      <w:tr w:rsidR="00A57C75" w:rsidRPr="00AB4D27" w14:paraId="2899EF23" w14:textId="77777777" w:rsidTr="00F07621">
        <w:trPr>
          <w:tblHeader/>
        </w:trPr>
        <w:tc>
          <w:tcPr>
            <w:tcW w:w="5310" w:type="dxa"/>
          </w:tcPr>
          <w:p w14:paraId="2882DB2E" w14:textId="6D5DD60B" w:rsidR="00A57C75" w:rsidRPr="00AB4D27" w:rsidRDefault="00A57C75" w:rsidP="00FC3336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77" w:type="dxa"/>
          </w:tcPr>
          <w:p w14:paraId="3F1F39EB" w14:textId="77777777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2BFDCDC8" w14:textId="7EBDE942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</w:pPr>
            <w:r w:rsidRPr="00AB4D27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  <w:t xml:space="preserve">/ </w:t>
            </w:r>
            <w:r w:rsidRPr="00A57C75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7C75" w:rsidRPr="00AB4D27" w14:paraId="1089F9DD" w14:textId="77777777" w:rsidTr="00F07621">
        <w:trPr>
          <w:trHeight w:val="103"/>
          <w:tblHeader/>
        </w:trPr>
        <w:tc>
          <w:tcPr>
            <w:tcW w:w="5310" w:type="dxa"/>
          </w:tcPr>
          <w:p w14:paraId="3477D30E" w14:textId="77777777" w:rsidR="00A57C75" w:rsidRPr="00AB4D27" w:rsidRDefault="00A57C75" w:rsidP="00FC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73E8828B" w14:textId="77777777" w:rsidR="00A57C75" w:rsidRPr="00AB4D27" w:rsidRDefault="00A57C75" w:rsidP="00FC3336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613" w:type="dxa"/>
          </w:tcPr>
          <w:p w14:paraId="39E5131F" w14:textId="01F2A9A5" w:rsidR="00A57C75" w:rsidRPr="00AB4D27" w:rsidRDefault="00A57C75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241B5339" w14:textId="77777777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75465B5" w14:textId="48EA7EAB" w:rsidR="00A57C75" w:rsidRPr="00AB4D27" w:rsidRDefault="00A57C75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A57C75" w:rsidRPr="00AB4D27" w14:paraId="4CAF3C1A" w14:textId="77777777" w:rsidTr="00F07621">
        <w:trPr>
          <w:trHeight w:val="103"/>
          <w:tblHeader/>
        </w:trPr>
        <w:tc>
          <w:tcPr>
            <w:tcW w:w="5310" w:type="dxa"/>
          </w:tcPr>
          <w:p w14:paraId="18435AEB" w14:textId="77777777" w:rsidR="00A57C75" w:rsidRPr="00AB4D27" w:rsidRDefault="00A57C75" w:rsidP="00FC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6B03B5B9" w14:textId="77777777" w:rsidR="00A57C75" w:rsidRPr="00AB4D27" w:rsidRDefault="00A57C75" w:rsidP="00FC3336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40507853" w14:textId="3AC6D0F0" w:rsidR="00A57C75" w:rsidRPr="00AB4D27" w:rsidRDefault="00A57C75" w:rsidP="00FC3336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B4D2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C75" w:rsidRPr="00AB4D27" w14:paraId="12D1418D" w14:textId="77777777" w:rsidTr="00F07621">
        <w:trPr>
          <w:cantSplit/>
        </w:trPr>
        <w:tc>
          <w:tcPr>
            <w:tcW w:w="5310" w:type="dxa"/>
            <w:hideMark/>
          </w:tcPr>
          <w:p w14:paraId="7890DAA1" w14:textId="087D3BFB" w:rsidR="00A57C75" w:rsidRPr="00AB4D27" w:rsidRDefault="00A57C75" w:rsidP="0091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</w:t>
            </w:r>
            <w:r w:rsidRPr="00B016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ล่วงหน้า</w:t>
            </w:r>
            <w:r w:rsidRPr="00B016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</w:p>
        </w:tc>
        <w:tc>
          <w:tcPr>
            <w:tcW w:w="277" w:type="dxa"/>
          </w:tcPr>
          <w:p w14:paraId="682044AD" w14:textId="77777777" w:rsidR="00A57C75" w:rsidRPr="00AB4D27" w:rsidRDefault="00A57C75" w:rsidP="0091645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</w:tcPr>
          <w:p w14:paraId="38F79A28" w14:textId="071E799A" w:rsidR="00A57C75" w:rsidRPr="00AB4D27" w:rsidRDefault="00A57C75" w:rsidP="00F07621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D870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14,670</w:t>
            </w:r>
          </w:p>
        </w:tc>
        <w:tc>
          <w:tcPr>
            <w:tcW w:w="270" w:type="dxa"/>
          </w:tcPr>
          <w:p w14:paraId="0DE1CD4C" w14:textId="77777777" w:rsidR="00A57C75" w:rsidRPr="00AB4D27" w:rsidRDefault="00A57C75" w:rsidP="0091645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2A8D8B24" w14:textId="49C80CF0" w:rsidR="00A57C75" w:rsidRPr="00AB4D27" w:rsidRDefault="00A57C75" w:rsidP="00F07621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0CC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13,648</w:t>
            </w:r>
          </w:p>
        </w:tc>
      </w:tr>
      <w:tr w:rsidR="00A57C75" w:rsidRPr="00AB4D27" w14:paraId="310597BE" w14:textId="77777777" w:rsidTr="00F07621">
        <w:trPr>
          <w:cantSplit/>
        </w:trPr>
        <w:tc>
          <w:tcPr>
            <w:tcW w:w="5310" w:type="dxa"/>
          </w:tcPr>
          <w:p w14:paraId="7254A541" w14:textId="598CF950" w:rsidR="00A57C75" w:rsidRPr="00AB4D27" w:rsidRDefault="00A57C75" w:rsidP="0091645A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7" w:type="dxa"/>
          </w:tcPr>
          <w:p w14:paraId="3454B39D" w14:textId="77777777" w:rsidR="00A57C75" w:rsidRPr="00AB4D27" w:rsidRDefault="00A57C75" w:rsidP="0091645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307B5166" w14:textId="7D6F449E" w:rsidR="00A57C75" w:rsidRPr="00A57C75" w:rsidRDefault="00A57C75" w:rsidP="00F07621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57C7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14,670</w:t>
            </w:r>
          </w:p>
        </w:tc>
        <w:tc>
          <w:tcPr>
            <w:tcW w:w="270" w:type="dxa"/>
          </w:tcPr>
          <w:p w14:paraId="05EE74D9" w14:textId="77777777" w:rsidR="00A57C75" w:rsidRPr="00AB4D27" w:rsidRDefault="00A57C75" w:rsidP="0091645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05648D" w14:textId="654A41F8" w:rsidR="00A57C75" w:rsidRPr="00AB4D27" w:rsidRDefault="00A57C75" w:rsidP="00F07621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7C7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13,648</w:t>
            </w:r>
          </w:p>
        </w:tc>
      </w:tr>
    </w:tbl>
    <w:p w14:paraId="410CB7BB" w14:textId="5CC073E5" w:rsidR="009077F8" w:rsidRPr="00126CBE" w:rsidRDefault="009077F8" w:rsidP="004D7BE1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5E2AF6E6" w14:textId="586A0391" w:rsidR="00770CC7" w:rsidRDefault="00770CC7" w:rsidP="00770CC7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770CC7">
        <w:rPr>
          <w:rFonts w:ascii="Angsana New" w:hAnsi="Angsana New" w:hint="cs"/>
          <w:sz w:val="30"/>
          <w:szCs w:val="30"/>
          <w:cs/>
        </w:rPr>
        <w:t>เงินรับ</w:t>
      </w:r>
      <w:r w:rsidRPr="00B016E3">
        <w:rPr>
          <w:rFonts w:ascii="Angsana New" w:hAnsi="Angsana New" w:hint="cs"/>
          <w:sz w:val="30"/>
          <w:szCs w:val="30"/>
          <w:cs/>
        </w:rPr>
        <w:t>ล่วงหน้าระยะยาวส่วนใหญ่เกิดจาก</w:t>
      </w:r>
      <w:r w:rsidR="00A90AD1" w:rsidRPr="00B016E3">
        <w:rPr>
          <w:rFonts w:ascii="Angsana New" w:hAnsi="Angsana New" w:hint="cs"/>
          <w:sz w:val="30"/>
          <w:szCs w:val="30"/>
          <w:cs/>
        </w:rPr>
        <w:t>การบริการ</w:t>
      </w:r>
      <w:r w:rsidR="00A90AD1" w:rsidRPr="00770CC7">
        <w:rPr>
          <w:rFonts w:ascii="Angsana New" w:hAnsi="Angsana New" w:hint="cs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ซึ่งกลุ่มบริษัทจะรับรู้เป็นรายได้จากการ</w:t>
      </w:r>
      <w:r w:rsidR="00F07621">
        <w:rPr>
          <w:rFonts w:ascii="Angsana New" w:hAnsi="Angsana New" w:hint="cs"/>
          <w:sz w:val="30"/>
          <w:szCs w:val="30"/>
          <w:cs/>
        </w:rPr>
        <w:t>บริการ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ณ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วันที่มีการส่งมอบ</w:t>
      </w:r>
      <w:r w:rsidR="00A90AD1">
        <w:rPr>
          <w:rFonts w:ascii="Angsana New" w:hAnsi="Angsana New" w:hint="cs"/>
          <w:sz w:val="30"/>
          <w:szCs w:val="30"/>
          <w:cs/>
        </w:rPr>
        <w:t>บริการ</w:t>
      </w:r>
      <w:r w:rsidRPr="00770CC7">
        <w:rPr>
          <w:rFonts w:ascii="Angsana New" w:hAnsi="Angsana New" w:hint="cs"/>
          <w:sz w:val="30"/>
          <w:szCs w:val="30"/>
          <w:cs/>
        </w:rPr>
        <w:t>ให้กับลูกค้า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โดยหนี้สินที่เกิดจากสัญญาของกลุ่มบริษัทและบริษัทจำนวน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="00F07621">
        <w:rPr>
          <w:rFonts w:ascii="Angsana New" w:hAnsi="Angsana New"/>
          <w:sz w:val="30"/>
          <w:szCs w:val="30"/>
        </w:rPr>
        <w:t>4.55</w:t>
      </w:r>
      <w:r w:rsidRPr="00770CC7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ล้านบาท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และ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="00F07621">
        <w:rPr>
          <w:rFonts w:ascii="Angsana New" w:hAnsi="Angsana New"/>
          <w:sz w:val="30"/>
          <w:szCs w:val="30"/>
        </w:rPr>
        <w:t>4.55</w:t>
      </w:r>
      <w:r w:rsidRPr="00770CC7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ล้านบาท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ตามลำดับ</w:t>
      </w:r>
      <w:r w:rsidR="006A75D9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มีกำหนดส่งมอบ</w:t>
      </w:r>
      <w:r w:rsidR="00A90AD1">
        <w:rPr>
          <w:rFonts w:ascii="Angsana New" w:hAnsi="Angsana New" w:hint="cs"/>
          <w:sz w:val="30"/>
          <w:szCs w:val="30"/>
          <w:cs/>
        </w:rPr>
        <w:t>บริการ</w:t>
      </w:r>
      <w:r w:rsidRPr="00B016E3">
        <w:rPr>
          <w:rFonts w:ascii="Angsana New" w:hAnsi="Angsana New" w:hint="cs"/>
          <w:sz w:val="30"/>
          <w:szCs w:val="30"/>
          <w:cs/>
        </w:rPr>
        <w:t>ให้กับลูกค้าเกินกว่า</w:t>
      </w:r>
      <w:r w:rsidR="00F07621">
        <w:rPr>
          <w:rFonts w:ascii="Angsana New" w:hAnsi="Angsana New"/>
          <w:sz w:val="30"/>
          <w:szCs w:val="30"/>
        </w:rPr>
        <w:t xml:space="preserve"> 12 </w:t>
      </w:r>
      <w:r w:rsidRPr="00B016E3">
        <w:rPr>
          <w:rFonts w:ascii="Angsana New" w:hAnsi="Angsana New" w:hint="cs"/>
          <w:sz w:val="30"/>
          <w:szCs w:val="30"/>
          <w:cs/>
        </w:rPr>
        <w:t>เดือนนับจากวันที่</w:t>
      </w:r>
      <w:r w:rsidRPr="00770CC7">
        <w:rPr>
          <w:rFonts w:ascii="Angsana New" w:hAnsi="Angsana New" w:hint="cs"/>
          <w:sz w:val="30"/>
          <w:szCs w:val="30"/>
          <w:cs/>
        </w:rPr>
        <w:t>รายงาน</w:t>
      </w:r>
    </w:p>
    <w:p w14:paraId="657C9140" w14:textId="4F1B54FD" w:rsidR="00770CC7" w:rsidRPr="00115076" w:rsidRDefault="00770CC7" w:rsidP="00770CC7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6985263" w14:textId="4075B479" w:rsidR="00A90AD1" w:rsidRDefault="00A90AD1" w:rsidP="00770CC7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A90AD1">
        <w:rPr>
          <w:rFonts w:ascii="Angsana New" w:hAnsi="Angsana New" w:hint="cs"/>
          <w:sz w:val="30"/>
          <w:szCs w:val="30"/>
          <w:cs/>
        </w:rPr>
        <w:t>หนี้สินที่เกิดจากสัญญาของกลุ่มบริษัทและบริษัท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ณ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วันที่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A90AD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2563 </w:t>
      </w:r>
      <w:r w:rsidRPr="00A90AD1">
        <w:rPr>
          <w:rFonts w:ascii="Angsana New" w:hAnsi="Angsana New" w:hint="cs"/>
          <w:sz w:val="30"/>
          <w:szCs w:val="30"/>
          <w:cs/>
        </w:rPr>
        <w:t>จำนวน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="006A75D9">
        <w:rPr>
          <w:rFonts w:ascii="Angsana New" w:hAnsi="Angsana New"/>
          <w:sz w:val="30"/>
          <w:szCs w:val="30"/>
        </w:rPr>
        <w:t>12.61</w:t>
      </w:r>
      <w:r w:rsidRPr="00A90AD1"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ล้านบาทและ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="006A75D9">
        <w:rPr>
          <w:rFonts w:ascii="Angsana New" w:hAnsi="Angsana New"/>
          <w:sz w:val="30"/>
          <w:szCs w:val="30"/>
        </w:rPr>
        <w:t>12.61</w:t>
      </w:r>
      <w:r w:rsidRPr="00A90AD1"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ล้านบาท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ถูกรับรู้เป็นรายได้ในระหว่างปี</w:t>
      </w:r>
      <w:r>
        <w:rPr>
          <w:rFonts w:ascii="Angsana New" w:hAnsi="Angsana New"/>
          <w:sz w:val="30"/>
          <w:szCs w:val="30"/>
        </w:rPr>
        <w:t xml:space="preserve"> 2564 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(2563: </w:t>
      </w:r>
      <w:r w:rsidR="00115076">
        <w:rPr>
          <w:rFonts w:ascii="Angsana New" w:hAnsi="Angsana New"/>
          <w:i/>
          <w:iCs/>
          <w:sz w:val="30"/>
          <w:szCs w:val="30"/>
        </w:rPr>
        <w:t>15.55</w:t>
      </w:r>
      <w:r w:rsidRPr="00A90AD1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15076">
        <w:rPr>
          <w:rFonts w:ascii="Angsana New" w:hAnsi="Angsana New"/>
          <w:i/>
          <w:iCs/>
          <w:sz w:val="30"/>
          <w:szCs w:val="30"/>
        </w:rPr>
        <w:t>15.55</w:t>
      </w:r>
      <w:r w:rsidRPr="00A90AD1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90AD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E5FB02C" w14:textId="24E7CB01" w:rsidR="00A90AD1" w:rsidRPr="00115076" w:rsidRDefault="00A90AD1" w:rsidP="00770CC7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63B8AE" w14:textId="5C2BB550" w:rsidR="00115076" w:rsidRPr="00115076" w:rsidRDefault="00115076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15076">
        <w:rPr>
          <w:rFonts w:ascii="Angsana New" w:hAnsi="Angsana New" w:hint="cs"/>
          <w:i/>
          <w:iCs/>
          <w:sz w:val="30"/>
          <w:szCs w:val="30"/>
          <w:cs/>
        </w:rPr>
        <w:t>สินทรัพย์ต้นทุนของสัญญา</w:t>
      </w:r>
    </w:p>
    <w:p w14:paraId="0203A608" w14:textId="53E68671" w:rsidR="00115076" w:rsidRPr="00115076" w:rsidRDefault="00115076" w:rsidP="00770CC7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0CC819" w14:textId="39F2EA90" w:rsidR="00115076" w:rsidRDefault="00115076" w:rsidP="00A57C75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5076">
        <w:rPr>
          <w:rFonts w:ascii="Angsana New" w:hAnsi="Angsana New" w:hint="cs"/>
          <w:sz w:val="30"/>
          <w:szCs w:val="30"/>
          <w:cs/>
        </w:rPr>
        <w:t>ณ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115076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2564 </w:t>
      </w:r>
      <w:r w:rsidRPr="00115076">
        <w:rPr>
          <w:rFonts w:ascii="Angsana New" w:hAnsi="Angsana New" w:hint="cs"/>
          <w:sz w:val="30"/>
          <w:szCs w:val="30"/>
          <w:cs/>
        </w:rPr>
        <w:t>กลุ่มบริษัทและบริษัทมีต้นทุนในการได้มาซึ่งสัญญาที่ทำกับลูกค้าจำนวน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="006A75D9">
        <w:rPr>
          <w:rFonts w:ascii="Angsana New" w:hAnsi="Angsana New"/>
          <w:sz w:val="30"/>
          <w:szCs w:val="30"/>
        </w:rPr>
        <w:t>9.60</w:t>
      </w:r>
      <w:r w:rsidRPr="00115076"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และ</w:t>
      </w:r>
      <w:r w:rsidR="006A75D9">
        <w:rPr>
          <w:rFonts w:ascii="Angsana New" w:hAnsi="Angsana New"/>
          <w:sz w:val="30"/>
          <w:szCs w:val="30"/>
        </w:rPr>
        <w:t xml:space="preserve"> 9.60</w:t>
      </w:r>
      <w:r w:rsidRPr="00115076"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ตามลำดับ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/>
          <w:i/>
          <w:iCs/>
          <w:sz w:val="30"/>
          <w:szCs w:val="30"/>
          <w:cs/>
        </w:rPr>
        <w:t>(</w:t>
      </w:r>
      <w:r w:rsidRPr="00115076">
        <w:rPr>
          <w:rFonts w:ascii="Angsana New" w:hAnsi="Angsana New"/>
          <w:i/>
          <w:iCs/>
          <w:sz w:val="30"/>
          <w:szCs w:val="30"/>
        </w:rPr>
        <w:t>2563: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9.77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F3E0D">
        <w:rPr>
          <w:rFonts w:ascii="Angsana New" w:hAnsi="Angsana New"/>
          <w:i/>
          <w:iCs/>
          <w:sz w:val="30"/>
          <w:szCs w:val="30"/>
        </w:rPr>
        <w:t>9.77</w:t>
      </w:r>
      <w:r w:rsidRPr="00115076">
        <w:rPr>
          <w:rFonts w:ascii="Angsana New" w:hAnsi="Angsana New"/>
          <w:i/>
          <w:iCs/>
          <w:sz w:val="30"/>
          <w:szCs w:val="30"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1507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126118D" w14:textId="77777777" w:rsidR="00A57C75" w:rsidRPr="00A57C75" w:rsidRDefault="00A57C75" w:rsidP="00A57C75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9BC50" w14:textId="7617A691" w:rsidR="000456C4" w:rsidRPr="00D60EE0" w:rsidRDefault="000456C4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D60EE0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13E9FB3B" w14:textId="77777777" w:rsidR="000456C4" w:rsidRPr="000A08AE" w:rsidRDefault="000456C4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086"/>
        <w:gridCol w:w="236"/>
        <w:gridCol w:w="35"/>
        <w:gridCol w:w="990"/>
        <w:gridCol w:w="17"/>
        <w:gridCol w:w="253"/>
        <w:gridCol w:w="992"/>
        <w:gridCol w:w="17"/>
        <w:gridCol w:w="253"/>
        <w:gridCol w:w="1082"/>
      </w:tblGrid>
      <w:tr w:rsidR="00116C9A" w:rsidRPr="005D2956" w14:paraId="33C6E3F7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1257BE12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364" w:type="dxa"/>
            <w:gridSpan w:val="5"/>
            <w:shd w:val="clear" w:color="auto" w:fill="FFFFFF"/>
          </w:tcPr>
          <w:p w14:paraId="2B117EC0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29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shd w:val="clear" w:color="auto" w:fill="FFFFFF"/>
          </w:tcPr>
          <w:p w14:paraId="59384871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4"/>
            <w:shd w:val="clear" w:color="auto" w:fill="FFFFFF"/>
          </w:tcPr>
          <w:p w14:paraId="5F3FF5D5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C9A" w:rsidRPr="005D2956" w14:paraId="6157E0D4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702450AC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14:paraId="416B3B58" w14:textId="413A0A96" w:rsidR="00116C9A" w:rsidRPr="00116C9A" w:rsidRDefault="00116C9A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16C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1" w:type="dxa"/>
            <w:gridSpan w:val="2"/>
            <w:shd w:val="clear" w:color="auto" w:fill="FFFFFF"/>
            <w:vAlign w:val="center"/>
          </w:tcPr>
          <w:p w14:paraId="49D067A6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B252C7C" w14:textId="3880CD66" w:rsidR="00116C9A" w:rsidRPr="005D2956" w:rsidRDefault="00116C9A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3C288171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8FA9135" w14:textId="0A7FDFC3" w:rsidR="00116C9A" w:rsidRPr="00116C9A" w:rsidRDefault="00116C9A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16C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  <w:gridSpan w:val="2"/>
            <w:shd w:val="clear" w:color="auto" w:fill="FFFFFF"/>
            <w:vAlign w:val="center"/>
          </w:tcPr>
          <w:p w14:paraId="3FA19132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FFFFFF"/>
            <w:vAlign w:val="center"/>
          </w:tcPr>
          <w:p w14:paraId="344BF738" w14:textId="391A0B76" w:rsidR="00116C9A" w:rsidRPr="00116C9A" w:rsidRDefault="00116C9A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16C9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116C9A" w:rsidRPr="005D2956" w14:paraId="39973C25" w14:textId="77777777" w:rsidTr="00F07621">
        <w:trPr>
          <w:tblHeader/>
        </w:trPr>
        <w:tc>
          <w:tcPr>
            <w:tcW w:w="4410" w:type="dxa"/>
          </w:tcPr>
          <w:p w14:paraId="03591BC8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10"/>
          </w:tcPr>
          <w:p w14:paraId="5D6CFF9E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5D29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D29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278B4" w:rsidRPr="005D2956" w14:paraId="40E39D54" w14:textId="77777777" w:rsidTr="00F07621">
        <w:tc>
          <w:tcPr>
            <w:tcW w:w="4410" w:type="dxa"/>
          </w:tcPr>
          <w:p w14:paraId="79EB38EB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6" w:type="dxa"/>
          </w:tcPr>
          <w:p w14:paraId="4FA69741" w14:textId="159AB01E" w:rsidR="002278B4" w:rsidRPr="00CF5802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802">
              <w:rPr>
                <w:rFonts w:ascii="Angsana New" w:hAnsi="Angsana New"/>
                <w:sz w:val="30"/>
                <w:szCs w:val="30"/>
                <w:lang w:val="en-US" w:bidi="th-TH"/>
              </w:rPr>
              <w:t>439,</w:t>
            </w:r>
            <w:r w:rsidR="00CF5802" w:rsidRPr="00CF5802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CF580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50566B0" w14:textId="77777777" w:rsidR="002278B4" w:rsidRPr="00CF5802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B41521D" w14:textId="75DD19EE" w:rsidR="002278B4" w:rsidRPr="00CF5802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5802">
              <w:rPr>
                <w:rFonts w:ascii="Angsana New" w:hAnsi="Angsana New"/>
                <w:sz w:val="30"/>
                <w:szCs w:val="30"/>
                <w:lang w:val="en-US"/>
              </w:rPr>
              <w:t>452,251</w:t>
            </w:r>
          </w:p>
        </w:tc>
        <w:tc>
          <w:tcPr>
            <w:tcW w:w="253" w:type="dxa"/>
          </w:tcPr>
          <w:p w14:paraId="13F81D1F" w14:textId="77777777" w:rsidR="002278B4" w:rsidRPr="00CF5802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081E808" w14:textId="2F9683BF" w:rsidR="002278B4" w:rsidRPr="00CF5802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802">
              <w:rPr>
                <w:rFonts w:ascii="Angsana New" w:hAnsi="Angsana New"/>
                <w:sz w:val="30"/>
                <w:szCs w:val="30"/>
                <w:lang w:val="en-US" w:bidi="th-TH"/>
              </w:rPr>
              <w:t>439,</w:t>
            </w:r>
            <w:r w:rsidR="00CF5802" w:rsidRPr="00CF5802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CF580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3" w:type="dxa"/>
          </w:tcPr>
          <w:p w14:paraId="02AF5679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951216" w14:textId="3950B3C6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</w:tr>
      <w:tr w:rsidR="002278B4" w:rsidRPr="005D2956" w14:paraId="3C809A8F" w14:textId="77777777" w:rsidTr="00F07621">
        <w:tc>
          <w:tcPr>
            <w:tcW w:w="4410" w:type="dxa"/>
          </w:tcPr>
          <w:p w14:paraId="771766FF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6" w:type="dxa"/>
          </w:tcPr>
          <w:p w14:paraId="745CAD2F" w14:textId="2B4845E1" w:rsidR="002278B4" w:rsidRPr="00981371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B909B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,006</w:t>
            </w:r>
          </w:p>
        </w:tc>
        <w:tc>
          <w:tcPr>
            <w:tcW w:w="236" w:type="dxa"/>
          </w:tcPr>
          <w:p w14:paraId="226CD093" w14:textId="77777777" w:rsidR="002278B4" w:rsidRPr="00981371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38A4B7A" w14:textId="79D68F8B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  <w:r w:rsidRPr="00981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  <w:tc>
          <w:tcPr>
            <w:tcW w:w="253" w:type="dxa"/>
          </w:tcPr>
          <w:p w14:paraId="2B7E6A61" w14:textId="77777777" w:rsidR="002278B4" w:rsidRPr="00981371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BC3C3A9" w14:textId="34854D7C" w:rsidR="002278B4" w:rsidRPr="00981371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7B4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B909B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6A27B4">
              <w:rPr>
                <w:rFonts w:ascii="Angsana New" w:hAnsi="Angsana New"/>
                <w:sz w:val="30"/>
                <w:szCs w:val="30"/>
                <w:lang w:val="en-US" w:bidi="th-TH"/>
              </w:rPr>
              <w:t>,006</w:t>
            </w:r>
          </w:p>
        </w:tc>
        <w:tc>
          <w:tcPr>
            <w:tcW w:w="253" w:type="dxa"/>
          </w:tcPr>
          <w:p w14:paraId="1035FB9F" w14:textId="77777777" w:rsidR="002278B4" w:rsidRPr="00981371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02B258" w14:textId="18702CD6" w:rsidR="002278B4" w:rsidRPr="00981371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  <w:r w:rsidRPr="009813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024</w:t>
            </w:r>
          </w:p>
        </w:tc>
      </w:tr>
      <w:tr w:rsidR="002278B4" w:rsidRPr="005D2956" w14:paraId="0D5EC463" w14:textId="77777777" w:rsidTr="00F07621">
        <w:tc>
          <w:tcPr>
            <w:tcW w:w="4410" w:type="dxa"/>
          </w:tcPr>
          <w:p w14:paraId="2CB62975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ค่าธรรมเนียมการเชื่อมต่อ</w:t>
            </w:r>
          </w:p>
        </w:tc>
        <w:tc>
          <w:tcPr>
            <w:tcW w:w="1086" w:type="dxa"/>
          </w:tcPr>
          <w:p w14:paraId="24C45A9C" w14:textId="51C4436C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271,955</w:t>
            </w:r>
          </w:p>
        </w:tc>
        <w:tc>
          <w:tcPr>
            <w:tcW w:w="236" w:type="dxa"/>
          </w:tcPr>
          <w:p w14:paraId="1BD4DCC7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50268A6B" w14:textId="77A91609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 w:rsidRPr="002278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53" w:type="dxa"/>
          </w:tcPr>
          <w:p w14:paraId="719919B0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97B6795" w14:textId="261F55F9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7B4">
              <w:rPr>
                <w:rFonts w:ascii="Angsana New" w:hAnsi="Angsana New"/>
                <w:sz w:val="30"/>
                <w:szCs w:val="30"/>
                <w:lang w:val="en-US" w:bidi="th-TH"/>
              </w:rPr>
              <w:t>271,955</w:t>
            </w:r>
          </w:p>
        </w:tc>
        <w:tc>
          <w:tcPr>
            <w:tcW w:w="253" w:type="dxa"/>
          </w:tcPr>
          <w:p w14:paraId="2E416F4F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57FBAC" w14:textId="42174F6A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</w:p>
        </w:tc>
      </w:tr>
      <w:tr w:rsidR="002278B4" w14:paraId="6A5159FB" w14:textId="77777777" w:rsidTr="00F07621">
        <w:tc>
          <w:tcPr>
            <w:tcW w:w="4410" w:type="dxa"/>
          </w:tcPr>
          <w:p w14:paraId="07A0C7B6" w14:textId="77777777" w:rsidR="002278B4" w:rsidRPr="005F7725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ค่าใช้จ่ายเกี่ยวกับพื้นที่ให้บริการ</w:t>
            </w:r>
          </w:p>
        </w:tc>
        <w:tc>
          <w:tcPr>
            <w:tcW w:w="1086" w:type="dxa"/>
          </w:tcPr>
          <w:p w14:paraId="0EE3629F" w14:textId="715B5B6D" w:rsidR="002278B4" w:rsidRPr="005F7725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50,153</w:t>
            </w:r>
          </w:p>
        </w:tc>
        <w:tc>
          <w:tcPr>
            <w:tcW w:w="236" w:type="dxa"/>
          </w:tcPr>
          <w:p w14:paraId="444B2296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117AB082" w14:textId="06894410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253" w:type="dxa"/>
          </w:tcPr>
          <w:p w14:paraId="2AD220CD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A412D71" w14:textId="1B31EA55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50,153</w:t>
            </w:r>
          </w:p>
        </w:tc>
        <w:tc>
          <w:tcPr>
            <w:tcW w:w="253" w:type="dxa"/>
          </w:tcPr>
          <w:p w14:paraId="11792125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F93ACA" w14:textId="5FC35E65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</w:tr>
      <w:tr w:rsidR="002278B4" w14:paraId="6E8F462F" w14:textId="77777777" w:rsidTr="00F07621">
        <w:tc>
          <w:tcPr>
            <w:tcW w:w="4410" w:type="dxa"/>
          </w:tcPr>
          <w:p w14:paraId="4DF5E31A" w14:textId="77777777" w:rsidR="002278B4" w:rsidRPr="005F7725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ค่าธรรมเนียมครั้งแรกตัดจำหน่าย</w:t>
            </w:r>
          </w:p>
        </w:tc>
        <w:tc>
          <w:tcPr>
            <w:tcW w:w="1086" w:type="dxa"/>
          </w:tcPr>
          <w:p w14:paraId="06A391EA" w14:textId="58CF529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38,164</w:t>
            </w:r>
          </w:p>
        </w:tc>
        <w:tc>
          <w:tcPr>
            <w:tcW w:w="236" w:type="dxa"/>
          </w:tcPr>
          <w:p w14:paraId="4C21663E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85C471E" w14:textId="76DDFBF9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253" w:type="dxa"/>
          </w:tcPr>
          <w:p w14:paraId="472127A2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DFA549B" w14:textId="64F76D2F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38,164</w:t>
            </w:r>
          </w:p>
        </w:tc>
        <w:tc>
          <w:tcPr>
            <w:tcW w:w="253" w:type="dxa"/>
          </w:tcPr>
          <w:p w14:paraId="678CA795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05E0D7" w14:textId="1A4DF19F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</w:tr>
      <w:tr w:rsidR="002278B4" w:rsidRPr="005D2956" w14:paraId="46AFEA3E" w14:textId="77777777" w:rsidTr="00F07621">
        <w:tc>
          <w:tcPr>
            <w:tcW w:w="4410" w:type="dxa"/>
          </w:tcPr>
          <w:p w14:paraId="09846E1E" w14:textId="09CAB8DE" w:rsidR="002278B4" w:rsidRPr="005F7725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ค่าธรรมเนียมจ่ายตามใบอนุญาตประกอบกิจการโทรคมนาคม</w:t>
            </w:r>
          </w:p>
        </w:tc>
        <w:tc>
          <w:tcPr>
            <w:tcW w:w="1086" w:type="dxa"/>
          </w:tcPr>
          <w:p w14:paraId="24A05D93" w14:textId="77777777" w:rsidR="002278B4" w:rsidRPr="00786FB9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2A378E" w14:textId="37328767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28,168</w:t>
            </w:r>
          </w:p>
        </w:tc>
        <w:tc>
          <w:tcPr>
            <w:tcW w:w="236" w:type="dxa"/>
          </w:tcPr>
          <w:p w14:paraId="51A22916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E2B8CA5" w14:textId="77777777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E83EFA" w14:textId="68C81260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2278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53" w:type="dxa"/>
          </w:tcPr>
          <w:p w14:paraId="4BC4E3FF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32487A8" w14:textId="7777777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7E87D1A" w14:textId="2B74FADE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28,168</w:t>
            </w:r>
          </w:p>
        </w:tc>
        <w:tc>
          <w:tcPr>
            <w:tcW w:w="253" w:type="dxa"/>
          </w:tcPr>
          <w:p w14:paraId="3D1438FE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EEC72C" w14:textId="7777777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3350CF" w14:textId="009163CC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</w:tr>
      <w:tr w:rsidR="002278B4" w:rsidRPr="005D2956" w14:paraId="7053C9BF" w14:textId="77777777" w:rsidTr="00F07621">
        <w:tc>
          <w:tcPr>
            <w:tcW w:w="4410" w:type="dxa"/>
          </w:tcPr>
          <w:p w14:paraId="65BA2C94" w14:textId="77777777" w:rsidR="002278B4" w:rsidRPr="005F7725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 และค่าบริการเกี่ยวกับสำนักงาน</w:t>
            </w:r>
          </w:p>
        </w:tc>
        <w:tc>
          <w:tcPr>
            <w:tcW w:w="1086" w:type="dxa"/>
          </w:tcPr>
          <w:p w14:paraId="4D2DA43F" w14:textId="68EB81CE" w:rsidR="002278B4" w:rsidRPr="001E5F98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27,122</w:t>
            </w:r>
          </w:p>
        </w:tc>
        <w:tc>
          <w:tcPr>
            <w:tcW w:w="236" w:type="dxa"/>
          </w:tcPr>
          <w:p w14:paraId="6B02DF3F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C37A439" w14:textId="0A06C74D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53" w:type="dxa"/>
          </w:tcPr>
          <w:p w14:paraId="0DA3F687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518E3C0" w14:textId="5EF0A883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27,122</w:t>
            </w:r>
          </w:p>
        </w:tc>
        <w:tc>
          <w:tcPr>
            <w:tcW w:w="253" w:type="dxa"/>
          </w:tcPr>
          <w:p w14:paraId="46E600DC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0ED024" w14:textId="6462BF04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</w:tr>
      <w:tr w:rsidR="002278B4" w14:paraId="10390527" w14:textId="77777777" w:rsidTr="00F07621">
        <w:tc>
          <w:tcPr>
            <w:tcW w:w="4410" w:type="dxa"/>
          </w:tcPr>
          <w:p w14:paraId="00C836A5" w14:textId="77777777" w:rsidR="002278B4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6" w:type="dxa"/>
          </w:tcPr>
          <w:p w14:paraId="3EA8C5E3" w14:textId="73879C64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32,94</w:t>
            </w:r>
            <w:r w:rsidR="003D7FA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6BBC6DC4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6CBE7B3" w14:textId="2CFB8ED8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53" w:type="dxa"/>
          </w:tcPr>
          <w:p w14:paraId="47847C4B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0A120EA" w14:textId="76AD538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</w:t>
            </w:r>
            <w:r w:rsidRPr="006A27B4">
              <w:rPr>
                <w:rFonts w:ascii="Angsana New" w:hAnsi="Angsana New"/>
                <w:sz w:val="30"/>
                <w:szCs w:val="30"/>
              </w:rPr>
              <w:t>94</w:t>
            </w:r>
            <w:r w:rsidR="003D7FA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3" w:type="dxa"/>
          </w:tcPr>
          <w:p w14:paraId="0078786B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B05852" w14:textId="28E16465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</w:tr>
      <w:tr w:rsidR="002278B4" w14:paraId="1FC19361" w14:textId="77777777" w:rsidTr="00F07621">
        <w:tc>
          <w:tcPr>
            <w:tcW w:w="4410" w:type="dxa"/>
          </w:tcPr>
          <w:p w14:paraId="76877375" w14:textId="1C9E306B" w:rsidR="002278B4" w:rsidRPr="005F7725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270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6" w:type="dxa"/>
          </w:tcPr>
          <w:p w14:paraId="2B7BA85F" w14:textId="772BFBA9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</w:t>
            </w:r>
            <w:r w:rsidR="003D7FAF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41F71F1A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829F672" w14:textId="3219A654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2278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253" w:type="dxa"/>
          </w:tcPr>
          <w:p w14:paraId="0CE04564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897C364" w14:textId="517650E1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13,30</w:t>
            </w:r>
            <w:r w:rsidR="003D7F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3" w:type="dxa"/>
          </w:tcPr>
          <w:p w14:paraId="312FA095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FBC501" w14:textId="56B05030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</w:tr>
      <w:tr w:rsidR="002278B4" w14:paraId="31FE46C7" w14:textId="77777777" w:rsidTr="00F07621">
        <w:tc>
          <w:tcPr>
            <w:tcW w:w="4410" w:type="dxa"/>
          </w:tcPr>
          <w:p w14:paraId="603FA5CF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1086" w:type="dxa"/>
          </w:tcPr>
          <w:p w14:paraId="2BE6C77F" w14:textId="5A5DE69D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6,376</w:t>
            </w:r>
          </w:p>
        </w:tc>
        <w:tc>
          <w:tcPr>
            <w:tcW w:w="236" w:type="dxa"/>
          </w:tcPr>
          <w:p w14:paraId="4F802BDA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031F2670" w14:textId="5791582E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53" w:type="dxa"/>
          </w:tcPr>
          <w:p w14:paraId="5D123ACD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F66B972" w14:textId="678E9AA1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6,376</w:t>
            </w:r>
          </w:p>
        </w:tc>
        <w:tc>
          <w:tcPr>
            <w:tcW w:w="253" w:type="dxa"/>
          </w:tcPr>
          <w:p w14:paraId="42E51544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DBD26" w14:textId="1558FF41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</w:p>
        </w:tc>
      </w:tr>
      <w:tr w:rsidR="002278B4" w:rsidRPr="005D2956" w14:paraId="504605C1" w14:textId="77777777" w:rsidTr="00F07621">
        <w:tc>
          <w:tcPr>
            <w:tcW w:w="4410" w:type="dxa"/>
          </w:tcPr>
          <w:p w14:paraId="02EE1052" w14:textId="77777777" w:rsidR="002278B4" w:rsidRPr="005F7725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5D295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86" w:type="dxa"/>
          </w:tcPr>
          <w:p w14:paraId="2767FBE5" w14:textId="5F650128" w:rsidR="002278B4" w:rsidRPr="005F7725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4,583</w:t>
            </w:r>
          </w:p>
        </w:tc>
        <w:tc>
          <w:tcPr>
            <w:tcW w:w="236" w:type="dxa"/>
          </w:tcPr>
          <w:p w14:paraId="5B375AB3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59F6768" w14:textId="3506DF88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53" w:type="dxa"/>
          </w:tcPr>
          <w:p w14:paraId="7F4EED93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1FD16B8" w14:textId="64CF1370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4,522</w:t>
            </w:r>
          </w:p>
        </w:tc>
        <w:tc>
          <w:tcPr>
            <w:tcW w:w="253" w:type="dxa"/>
          </w:tcPr>
          <w:p w14:paraId="355D3D21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FEDBE0" w14:textId="3B0FCF34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2278B4" w:rsidRPr="005D2956" w14:paraId="1A066DD9" w14:textId="77777777" w:rsidTr="00F07621">
        <w:trPr>
          <w:trHeight w:val="209"/>
        </w:trPr>
        <w:tc>
          <w:tcPr>
            <w:tcW w:w="4410" w:type="dxa"/>
          </w:tcPr>
          <w:p w14:paraId="76D87988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1FF3B8A" w14:textId="59188489" w:rsidR="002278B4" w:rsidRPr="001E5F98" w:rsidRDefault="000603DE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CF5802">
              <w:rPr>
                <w:rFonts w:ascii="Angsana New" w:hAnsi="Angsana New"/>
                <w:sz w:val="30"/>
                <w:szCs w:val="30"/>
              </w:rPr>
              <w:t>69</w:t>
            </w:r>
            <w:r w:rsidR="006748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79C06A2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single" w:sz="4" w:space="0" w:color="auto"/>
            </w:tcBorders>
          </w:tcPr>
          <w:p w14:paraId="47B7451A" w14:textId="78C521A5" w:rsidR="002278B4" w:rsidRP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53" w:type="dxa"/>
          </w:tcPr>
          <w:p w14:paraId="5CE2BE86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01B410D9" w14:textId="4CBE7FA4" w:rsidR="002278B4" w:rsidRPr="005D2956" w:rsidRDefault="000603DE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CF5802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53" w:type="dxa"/>
          </w:tcPr>
          <w:p w14:paraId="73F6F31A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3D914F9" w14:textId="43041BA7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</w:tr>
      <w:tr w:rsidR="002278B4" w:rsidRPr="00AD195A" w14:paraId="73EF5336" w14:textId="77777777" w:rsidTr="00F07621">
        <w:trPr>
          <w:trHeight w:val="209"/>
        </w:trPr>
        <w:tc>
          <w:tcPr>
            <w:tcW w:w="4410" w:type="dxa"/>
          </w:tcPr>
          <w:p w14:paraId="03B0EC10" w14:textId="77777777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90"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ขายและให้</w:t>
            </w:r>
            <w:r w:rsidRPr="005D29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</w:t>
            </w: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AAAC591" w14:textId="7777777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52E1DE" w14:textId="0F2578E1" w:rsidR="002278B4" w:rsidRPr="002721C8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D7FAF">
              <w:rPr>
                <w:rFonts w:ascii="Angsana New" w:hAnsi="Angsana New"/>
                <w:b/>
                <w:bCs/>
                <w:sz w:val="30"/>
                <w:szCs w:val="30"/>
              </w:rPr>
              <w:t>269,027</w:t>
            </w:r>
          </w:p>
        </w:tc>
        <w:tc>
          <w:tcPr>
            <w:tcW w:w="236" w:type="dxa"/>
          </w:tcPr>
          <w:p w14:paraId="5DAFE287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BF9411" w14:textId="7777777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110CBD" w14:textId="0EA021A0" w:rsidR="002278B4" w:rsidRPr="005D2956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E971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138</w:t>
            </w:r>
            <w:r w:rsidRPr="00E971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53" w:type="dxa"/>
          </w:tcPr>
          <w:p w14:paraId="0822A01B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6BB9C" w14:textId="7777777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E244AD" w14:textId="6C7F18E7" w:rsidR="002278B4" w:rsidRPr="005F49A1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D7FAF">
              <w:rPr>
                <w:rFonts w:ascii="Angsana New" w:hAnsi="Angsana New"/>
                <w:b/>
                <w:bCs/>
                <w:sz w:val="30"/>
                <w:szCs w:val="30"/>
              </w:rPr>
              <w:t>268,923</w:t>
            </w:r>
          </w:p>
        </w:tc>
        <w:tc>
          <w:tcPr>
            <w:tcW w:w="253" w:type="dxa"/>
          </w:tcPr>
          <w:p w14:paraId="667169C0" w14:textId="77777777" w:rsidR="002278B4" w:rsidRPr="005D2956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FFEA3" w14:textId="77777777" w:rsidR="002278B4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A855C6" w14:textId="6C78852F" w:rsidR="002278B4" w:rsidRPr="00AD195A" w:rsidRDefault="002278B4" w:rsidP="002278B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</w:tr>
    </w:tbl>
    <w:p w14:paraId="43533E82" w14:textId="0E6F1891" w:rsidR="00252CF2" w:rsidRPr="006B2190" w:rsidRDefault="00252CF2" w:rsidP="0025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570E197D" w14:textId="0886A351" w:rsidR="000A08AE" w:rsidRDefault="006B2190" w:rsidP="006B2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2190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6B2190">
        <w:rPr>
          <w:rFonts w:ascii="Angsana New" w:hAnsi="Angsana New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F07621">
        <w:rPr>
          <w:rFonts w:ascii="Angsana New" w:hAnsi="Angsana New" w:hint="cs"/>
          <w:sz w:val="30"/>
          <w:szCs w:val="30"/>
          <w:cs/>
        </w:rPr>
        <w:t>และ</w:t>
      </w:r>
      <w:r w:rsidRPr="006B2190">
        <w:rPr>
          <w:rFonts w:ascii="Angsana New" w:hAnsi="Angsana New" w:hint="cs"/>
          <w:sz w:val="30"/>
          <w:szCs w:val="30"/>
          <w:cs/>
        </w:rPr>
        <w:t>บริษัทเป็นจำนวน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="002278B4">
        <w:rPr>
          <w:rFonts w:ascii="Angsana New" w:hAnsi="Angsana New"/>
          <w:sz w:val="30"/>
          <w:szCs w:val="30"/>
        </w:rPr>
        <w:t>4.91</w:t>
      </w:r>
      <w:r w:rsidRPr="006B2190">
        <w:rPr>
          <w:rFonts w:ascii="Angsana New" w:hAnsi="Angsana New"/>
          <w:sz w:val="30"/>
          <w:szCs w:val="30"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ล้านบาทและ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="002278B4">
        <w:rPr>
          <w:rFonts w:ascii="Angsana New" w:hAnsi="Angsana New"/>
          <w:sz w:val="30"/>
          <w:szCs w:val="30"/>
        </w:rPr>
        <w:t>4.91</w:t>
      </w:r>
      <w:r w:rsidRPr="006B2190">
        <w:rPr>
          <w:rFonts w:ascii="Angsana New" w:hAnsi="Angsana New"/>
          <w:sz w:val="30"/>
          <w:szCs w:val="30"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ล้านบาท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ตามลำดับ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/>
          <w:i/>
          <w:iCs/>
          <w:sz w:val="30"/>
          <w:szCs w:val="30"/>
          <w:cs/>
        </w:rPr>
        <w:t>(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2563: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278B4">
        <w:rPr>
          <w:rFonts w:ascii="Angsana New" w:hAnsi="Angsana New"/>
          <w:i/>
          <w:iCs/>
          <w:sz w:val="30"/>
          <w:szCs w:val="30"/>
        </w:rPr>
        <w:t>4.75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278B4">
        <w:rPr>
          <w:rFonts w:ascii="Angsana New" w:hAnsi="Angsana New"/>
          <w:i/>
          <w:iCs/>
          <w:sz w:val="30"/>
          <w:szCs w:val="30"/>
        </w:rPr>
        <w:t>4.75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6B2190">
        <w:rPr>
          <w:rFonts w:ascii="Angsana New" w:hAnsi="Angsana New"/>
          <w:i/>
          <w:iCs/>
          <w:sz w:val="30"/>
          <w:szCs w:val="30"/>
          <w:cs/>
        </w:rPr>
        <w:t>)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60E1714" w14:textId="77777777" w:rsidR="006B2190" w:rsidRDefault="006B2190" w:rsidP="006B2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3DCB92A" w14:textId="28BA9733" w:rsidR="00EA3875" w:rsidRPr="00D60EE0" w:rsidRDefault="00592ED8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016E3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  <w:r w:rsidR="007D1493" w:rsidRPr="00D60EE0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35B84066" w14:textId="77777777" w:rsidR="00EA3875" w:rsidRPr="00EA0C54" w:rsidRDefault="00EA3875" w:rsidP="00EA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597"/>
        <w:gridCol w:w="993"/>
        <w:gridCol w:w="990"/>
        <w:gridCol w:w="254"/>
        <w:gridCol w:w="1006"/>
        <w:gridCol w:w="270"/>
        <w:gridCol w:w="990"/>
        <w:gridCol w:w="270"/>
        <w:gridCol w:w="990"/>
      </w:tblGrid>
      <w:tr w:rsidR="008623C9" w:rsidRPr="00D60EE0" w14:paraId="6CB8E92B" w14:textId="77777777" w:rsidTr="00F07621">
        <w:trPr>
          <w:tblHeader/>
        </w:trPr>
        <w:tc>
          <w:tcPr>
            <w:tcW w:w="4590" w:type="dxa"/>
            <w:gridSpan w:val="2"/>
          </w:tcPr>
          <w:p w14:paraId="788B4F1C" w14:textId="77777777" w:rsidR="008623C9" w:rsidRPr="00D60EE0" w:rsidRDefault="008623C9" w:rsidP="00730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250" w:type="dxa"/>
            <w:gridSpan w:val="3"/>
          </w:tcPr>
          <w:p w14:paraId="1366DF02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8610B0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3B1C48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954" w:rsidRPr="00D60EE0" w14:paraId="224B6EAC" w14:textId="77777777" w:rsidTr="00F07621">
        <w:trPr>
          <w:tblHeader/>
        </w:trPr>
        <w:tc>
          <w:tcPr>
            <w:tcW w:w="3597" w:type="dxa"/>
          </w:tcPr>
          <w:p w14:paraId="0CD60FEF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0B2DFA4D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E81178" w14:textId="053D0B33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4AF31CF5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BAAC04A" w14:textId="58DE3AEC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09FB632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1D5170" w14:textId="443A9A40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A1526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9A1604" w14:textId="04084BA4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81954" w:rsidRPr="00D60EE0" w14:paraId="69638803" w14:textId="77777777" w:rsidTr="00F07621">
        <w:trPr>
          <w:tblHeader/>
        </w:trPr>
        <w:tc>
          <w:tcPr>
            <w:tcW w:w="3597" w:type="dxa"/>
          </w:tcPr>
          <w:p w14:paraId="42E18072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60096596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38B12F7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954" w:rsidRPr="00D60EE0" w14:paraId="72B170D1" w14:textId="77777777" w:rsidTr="00F07621">
        <w:tc>
          <w:tcPr>
            <w:tcW w:w="4590" w:type="dxa"/>
            <w:gridSpan w:val="2"/>
          </w:tcPr>
          <w:p w14:paraId="2A65C5B7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D60EE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D5EC32B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71F940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A73E1AB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539A8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1C863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13616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4C5B4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954" w:rsidRPr="00D60EE0" w14:paraId="72C8D39E" w14:textId="77777777" w:rsidTr="00F07621">
        <w:tc>
          <w:tcPr>
            <w:tcW w:w="3597" w:type="dxa"/>
          </w:tcPr>
          <w:p w14:paraId="1C41E775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</w:tcPr>
          <w:p w14:paraId="27592BC7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F13495" w14:textId="1CF8FB4F" w:rsidR="00E81954" w:rsidRPr="00D60EE0" w:rsidRDefault="00FD7FC5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FC5">
              <w:rPr>
                <w:rFonts w:ascii="Angsana New" w:hAnsi="Angsana New"/>
                <w:sz w:val="30"/>
                <w:szCs w:val="30"/>
              </w:rPr>
              <w:t>43,067</w:t>
            </w:r>
          </w:p>
        </w:tc>
        <w:tc>
          <w:tcPr>
            <w:tcW w:w="254" w:type="dxa"/>
          </w:tcPr>
          <w:p w14:paraId="1A7AEFF4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54237A" w14:textId="343D17DE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E81954" w:rsidRPr="00D60EE0">
              <w:rPr>
                <w:rFonts w:ascii="Angsana New" w:hAnsi="Angsana New"/>
                <w:sz w:val="30"/>
                <w:szCs w:val="30"/>
              </w:rPr>
              <w:t>,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</w:tcPr>
          <w:p w14:paraId="2BE1F63C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B01977" w14:textId="019A759B" w:rsidR="00E81954" w:rsidRPr="00D60EE0" w:rsidRDefault="00755F09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F09">
              <w:rPr>
                <w:rFonts w:ascii="Angsana New" w:hAnsi="Angsana New"/>
                <w:sz w:val="30"/>
                <w:szCs w:val="30"/>
              </w:rPr>
              <w:t>43,067</w:t>
            </w:r>
          </w:p>
        </w:tc>
        <w:tc>
          <w:tcPr>
            <w:tcW w:w="270" w:type="dxa"/>
          </w:tcPr>
          <w:p w14:paraId="7CCDB083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F979F6" w14:textId="19ED6618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E81954" w:rsidRPr="00D60EE0">
              <w:rPr>
                <w:rFonts w:ascii="Angsana New" w:hAnsi="Angsana New"/>
                <w:sz w:val="30"/>
                <w:szCs w:val="30"/>
              </w:rPr>
              <w:t>,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</w:tr>
      <w:tr w:rsidR="00E81954" w:rsidRPr="00D60EE0" w14:paraId="530C6EB6" w14:textId="77777777" w:rsidTr="00F07621">
        <w:tc>
          <w:tcPr>
            <w:tcW w:w="4590" w:type="dxa"/>
            <w:gridSpan w:val="2"/>
          </w:tcPr>
          <w:p w14:paraId="1D6B3AFA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C255EC" w14:textId="3B8789F8" w:rsidR="00E81954" w:rsidRPr="00D60EE0" w:rsidRDefault="009138EA" w:rsidP="00F076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138EA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54" w:type="dxa"/>
          </w:tcPr>
          <w:p w14:paraId="7B67150C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C9F7727" w14:textId="20F6FAB4" w:rsidR="00E81954" w:rsidRPr="00D60EE0" w:rsidRDefault="00E81954" w:rsidP="00E8195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0EE0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4CAAEE81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CB4D0" w14:textId="197DB2A8" w:rsidR="00E81954" w:rsidRPr="00F07621" w:rsidRDefault="007D6466" w:rsidP="00F076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621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  <w:vAlign w:val="bottom"/>
          </w:tcPr>
          <w:p w14:paraId="35016342" w14:textId="77777777" w:rsidR="00E81954" w:rsidRPr="00D60EE0" w:rsidRDefault="00E81954" w:rsidP="00E8195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49B0B3" w14:textId="6AF98C00" w:rsidR="00E81954" w:rsidRPr="00D60EE0" w:rsidRDefault="00E81954" w:rsidP="00E8195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954" w:rsidRPr="00D60EE0" w14:paraId="67FB0FFA" w14:textId="77777777" w:rsidTr="00F07621">
        <w:tc>
          <w:tcPr>
            <w:tcW w:w="3597" w:type="dxa"/>
          </w:tcPr>
          <w:p w14:paraId="1F0011FD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BED087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BF09" w14:textId="0FDEE8C5" w:rsidR="00E81954" w:rsidRPr="00D60EE0" w:rsidRDefault="00602D96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D96">
              <w:rPr>
                <w:rFonts w:ascii="Angsana New" w:hAnsi="Angsana New"/>
                <w:b/>
                <w:bCs/>
                <w:sz w:val="30"/>
                <w:szCs w:val="30"/>
              </w:rPr>
              <w:t>43,392</w:t>
            </w:r>
          </w:p>
        </w:tc>
        <w:tc>
          <w:tcPr>
            <w:tcW w:w="254" w:type="dxa"/>
          </w:tcPr>
          <w:p w14:paraId="687776A3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F3829" w14:textId="16CF8CC2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E81954" w:rsidRPr="00D60E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</w:tcPr>
          <w:p w14:paraId="44EA5AC8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74FC" w14:textId="2A5F664D" w:rsidR="00E81954" w:rsidRPr="00D60EE0" w:rsidRDefault="005B3B4E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3B4E">
              <w:rPr>
                <w:rFonts w:ascii="Angsana New" w:hAnsi="Angsana New"/>
                <w:b/>
                <w:bCs/>
                <w:sz w:val="30"/>
                <w:szCs w:val="30"/>
              </w:rPr>
              <w:t>43,392</w:t>
            </w:r>
          </w:p>
        </w:tc>
        <w:tc>
          <w:tcPr>
            <w:tcW w:w="270" w:type="dxa"/>
          </w:tcPr>
          <w:p w14:paraId="18F9C895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0B84C" w14:textId="46AD1FA1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E81954" w:rsidRPr="00D60E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</w:t>
            </w:r>
          </w:p>
        </w:tc>
      </w:tr>
      <w:tr w:rsidR="00E81954" w:rsidRPr="00D60EE0" w14:paraId="6BF7C71F" w14:textId="77777777" w:rsidTr="00F07621">
        <w:tc>
          <w:tcPr>
            <w:tcW w:w="4590" w:type="dxa"/>
            <w:gridSpan w:val="2"/>
            <w:shd w:val="clear" w:color="auto" w:fill="auto"/>
          </w:tcPr>
          <w:p w14:paraId="25A0D7E4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0EE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71926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7DCA00C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ACA6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90304D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9C534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2F1D75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C282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954" w:rsidRPr="00D60EE0" w14:paraId="3CA98129" w14:textId="77777777" w:rsidTr="00F07621">
        <w:tc>
          <w:tcPr>
            <w:tcW w:w="3597" w:type="dxa"/>
            <w:shd w:val="clear" w:color="auto" w:fill="auto"/>
          </w:tcPr>
          <w:p w14:paraId="1B9EDE8F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3" w:type="dxa"/>
            <w:shd w:val="clear" w:color="auto" w:fill="auto"/>
          </w:tcPr>
          <w:p w14:paraId="38CCD5D0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35971" w14:textId="5BF077B7" w:rsidR="00E81954" w:rsidRPr="00D60EE0" w:rsidRDefault="00325D77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5D77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  <w:tc>
          <w:tcPr>
            <w:tcW w:w="254" w:type="dxa"/>
            <w:shd w:val="clear" w:color="auto" w:fill="auto"/>
          </w:tcPr>
          <w:p w14:paraId="3DFB0577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D6FA9" w14:textId="618EC70B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1954" w:rsidRPr="00D60EE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60EE0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  <w:shd w:val="clear" w:color="auto" w:fill="auto"/>
          </w:tcPr>
          <w:p w14:paraId="38818089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CEF3" w14:textId="07982700" w:rsidR="00E81954" w:rsidRPr="00D60EE0" w:rsidRDefault="00954536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4536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  <w:tc>
          <w:tcPr>
            <w:tcW w:w="270" w:type="dxa"/>
            <w:shd w:val="clear" w:color="auto" w:fill="auto"/>
          </w:tcPr>
          <w:p w14:paraId="610C2F8B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8DD96" w14:textId="1224FBD9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1954" w:rsidRPr="00D60EE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60EE0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</w:tr>
      <w:tr w:rsidR="00E81954" w:rsidRPr="00D60EE0" w14:paraId="65DB7620" w14:textId="77777777" w:rsidTr="00F07621">
        <w:tc>
          <w:tcPr>
            <w:tcW w:w="3597" w:type="dxa"/>
            <w:shd w:val="clear" w:color="auto" w:fill="auto"/>
          </w:tcPr>
          <w:p w14:paraId="4DCCC82D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4284EB9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0EA05" w14:textId="64129B9D" w:rsidR="00E81954" w:rsidRPr="00D60EE0" w:rsidRDefault="00325D77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5D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2,259</w:t>
            </w:r>
          </w:p>
        </w:tc>
        <w:tc>
          <w:tcPr>
            <w:tcW w:w="254" w:type="dxa"/>
            <w:shd w:val="clear" w:color="auto" w:fill="auto"/>
          </w:tcPr>
          <w:p w14:paraId="75FEA159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C3E0" w14:textId="026790CA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81954" w:rsidRPr="00D60E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  <w:shd w:val="clear" w:color="auto" w:fill="auto"/>
          </w:tcPr>
          <w:p w14:paraId="1AE73B9F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71509" w14:textId="7B902963" w:rsidR="00E81954" w:rsidRPr="00D60EE0" w:rsidRDefault="00954536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45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2,259</w:t>
            </w:r>
          </w:p>
        </w:tc>
        <w:tc>
          <w:tcPr>
            <w:tcW w:w="270" w:type="dxa"/>
            <w:shd w:val="clear" w:color="auto" w:fill="auto"/>
          </w:tcPr>
          <w:p w14:paraId="431EBEAE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5ECD6" w14:textId="224E3C34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81954" w:rsidRPr="00D60E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</w:tr>
      <w:tr w:rsidR="00E81954" w:rsidRPr="00D60EE0" w14:paraId="16E3FDE6" w14:textId="77777777" w:rsidTr="00F07621">
        <w:tc>
          <w:tcPr>
            <w:tcW w:w="3597" w:type="dxa"/>
            <w:shd w:val="clear" w:color="auto" w:fill="auto"/>
          </w:tcPr>
          <w:p w14:paraId="2F4FA628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DA62207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423B0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789D2CE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07B3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590FDC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1662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E16E90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76A8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1954" w:rsidRPr="00D60EE0" w14:paraId="289DC3D4" w14:textId="77777777" w:rsidTr="00F07621">
        <w:tc>
          <w:tcPr>
            <w:tcW w:w="3597" w:type="dxa"/>
            <w:shd w:val="clear" w:color="auto" w:fill="auto"/>
          </w:tcPr>
          <w:p w14:paraId="43902590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BFDEA52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2F992" w14:textId="705FE2CF" w:rsidR="00E81954" w:rsidRPr="00D60EE0" w:rsidRDefault="00A5543B" w:rsidP="00E819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45,651</w:t>
            </w:r>
          </w:p>
        </w:tc>
        <w:tc>
          <w:tcPr>
            <w:tcW w:w="254" w:type="dxa"/>
            <w:shd w:val="clear" w:color="auto" w:fill="auto"/>
          </w:tcPr>
          <w:p w14:paraId="1DFD2F35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8BD94" w14:textId="4ECD6FBA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E81954"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0B5D8886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B212C" w14:textId="20F1503B" w:rsidR="00E81954" w:rsidRPr="00D60EE0" w:rsidRDefault="00EF6D56" w:rsidP="00E819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D56">
              <w:rPr>
                <w:rFonts w:ascii="Angsana New" w:hAnsi="Angsana New"/>
                <w:b/>
                <w:bCs/>
                <w:sz w:val="30"/>
                <w:szCs w:val="30"/>
              </w:rPr>
              <w:t>45,651</w:t>
            </w:r>
          </w:p>
        </w:tc>
        <w:tc>
          <w:tcPr>
            <w:tcW w:w="270" w:type="dxa"/>
            <w:shd w:val="clear" w:color="auto" w:fill="auto"/>
          </w:tcPr>
          <w:p w14:paraId="43445A12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02A26" w14:textId="5FF325EF" w:rsidR="00E81954" w:rsidRPr="00D60EE0" w:rsidRDefault="004D7A8F" w:rsidP="00E819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E81954"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0E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</w:tbl>
    <w:p w14:paraId="61B86024" w14:textId="77777777" w:rsidR="006D0BBA" w:rsidRPr="009F3B9D" w:rsidRDefault="006D0BBA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04"/>
        <w:gridCol w:w="180"/>
        <w:gridCol w:w="954"/>
        <w:gridCol w:w="180"/>
        <w:gridCol w:w="871"/>
        <w:gridCol w:w="180"/>
        <w:gridCol w:w="873"/>
        <w:gridCol w:w="180"/>
        <w:gridCol w:w="875"/>
        <w:gridCol w:w="180"/>
        <w:gridCol w:w="881"/>
      </w:tblGrid>
      <w:tr w:rsidR="008A291F" w:rsidRPr="00EA0C54" w14:paraId="2965341C" w14:textId="77777777" w:rsidTr="00F07621">
        <w:trPr>
          <w:trHeight w:val="20"/>
          <w:tblHeader/>
        </w:trPr>
        <w:tc>
          <w:tcPr>
            <w:tcW w:w="3042" w:type="dxa"/>
          </w:tcPr>
          <w:p w14:paraId="794D25F5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58" w:type="dxa"/>
            <w:gridSpan w:val="11"/>
          </w:tcPr>
          <w:p w14:paraId="1FB622E3" w14:textId="27D0F469" w:rsidR="008A291F" w:rsidRPr="00EA0C54" w:rsidRDefault="008A291F" w:rsidP="0099367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0465C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291F" w:rsidRPr="00EA0C54" w14:paraId="420FBA75" w14:textId="77777777" w:rsidTr="00F07621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A8CE140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89" w:type="dxa"/>
            <w:gridSpan w:val="5"/>
          </w:tcPr>
          <w:p w14:paraId="79AA2E3C" w14:textId="2CAFE7BC" w:rsidR="008A291F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BCB9C6" w14:textId="77777777" w:rsidR="008A291F" w:rsidRPr="00EA0C54" w:rsidRDefault="008A291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9" w:type="dxa"/>
            <w:gridSpan w:val="5"/>
          </w:tcPr>
          <w:p w14:paraId="332F8BB7" w14:textId="5BD26567" w:rsidR="008A291F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A291F" w:rsidRPr="00EA0C54" w14:paraId="337654AD" w14:textId="77777777" w:rsidTr="00F07621">
        <w:trPr>
          <w:trHeight w:val="20"/>
          <w:tblHeader/>
        </w:trPr>
        <w:tc>
          <w:tcPr>
            <w:tcW w:w="3042" w:type="dxa"/>
            <w:vMerge/>
          </w:tcPr>
          <w:p w14:paraId="7070DF36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5300A1D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F00B8CE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BE6824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8ADF47D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48916DC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A3EB948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356E450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818CC8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002A595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096FF34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C9189A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CC1A1CA" w14:textId="77777777" w:rsidR="008A291F" w:rsidRPr="00EA0C54" w:rsidRDefault="00000AAE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688020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30818E1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AF2DA1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A291F" w:rsidRPr="00EA0C54" w14:paraId="22301FE5" w14:textId="77777777" w:rsidTr="00F07621">
        <w:trPr>
          <w:trHeight w:val="20"/>
          <w:tblHeader/>
        </w:trPr>
        <w:tc>
          <w:tcPr>
            <w:tcW w:w="3042" w:type="dxa"/>
          </w:tcPr>
          <w:p w14:paraId="5D9B4CDC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8" w:type="dxa"/>
            <w:gridSpan w:val="11"/>
          </w:tcPr>
          <w:p w14:paraId="29E06FDC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A0C5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A291F" w:rsidRPr="00EA0C54" w14:paraId="56B03ADF" w14:textId="77777777" w:rsidTr="00F07621">
        <w:trPr>
          <w:cantSplit/>
          <w:trHeight w:val="20"/>
        </w:trPr>
        <w:tc>
          <w:tcPr>
            <w:tcW w:w="3042" w:type="dxa"/>
          </w:tcPr>
          <w:p w14:paraId="2B4446EB" w14:textId="77777777" w:rsidR="008A291F" w:rsidRPr="00EA0C54" w:rsidRDefault="008A291F" w:rsidP="0099367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4" w:type="dxa"/>
            <w:vAlign w:val="bottom"/>
          </w:tcPr>
          <w:p w14:paraId="75617E15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2EEE3B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  <w:vAlign w:val="bottom"/>
          </w:tcPr>
          <w:p w14:paraId="7B7617FC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83147B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" w:type="dxa"/>
            <w:vAlign w:val="bottom"/>
          </w:tcPr>
          <w:p w14:paraId="4BB5AF4A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2866C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5BB9D3A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8B7231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65A89D83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AF9105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3A5B2BE8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81954" w:rsidRPr="00EA0C54" w14:paraId="544491A8" w14:textId="77777777" w:rsidTr="00F07621">
        <w:trPr>
          <w:cantSplit/>
          <w:trHeight w:val="20"/>
        </w:trPr>
        <w:tc>
          <w:tcPr>
            <w:tcW w:w="3042" w:type="dxa"/>
          </w:tcPr>
          <w:p w14:paraId="41CF63D0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สำรองการป้องกันความเสี่ยง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4" w:type="dxa"/>
            <w:vAlign w:val="bottom"/>
          </w:tcPr>
          <w:p w14:paraId="4C35047E" w14:textId="5C35651A" w:rsidR="00E81954" w:rsidRPr="00EA0C54" w:rsidRDefault="006004C8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4C8">
              <w:rPr>
                <w:rFonts w:ascii="Angsana New" w:hAnsi="Angsana New"/>
                <w:sz w:val="30"/>
                <w:szCs w:val="30"/>
                <w:lang w:val="en-US" w:bidi="th-TH"/>
              </w:rPr>
              <w:t>8,831</w:t>
            </w:r>
          </w:p>
        </w:tc>
        <w:tc>
          <w:tcPr>
            <w:tcW w:w="180" w:type="dxa"/>
            <w:vAlign w:val="bottom"/>
          </w:tcPr>
          <w:p w14:paraId="28FA3F20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35470F0" w14:textId="2CB2703B" w:rsidR="00E81954" w:rsidRPr="00EA0C54" w:rsidRDefault="000748FD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8FD">
              <w:rPr>
                <w:rFonts w:ascii="Angsana New" w:hAnsi="Angsana New"/>
                <w:sz w:val="30"/>
                <w:szCs w:val="30"/>
                <w:lang w:val="en-US" w:bidi="th-TH"/>
              </w:rPr>
              <w:t>(1,766)</w:t>
            </w:r>
          </w:p>
        </w:tc>
        <w:tc>
          <w:tcPr>
            <w:tcW w:w="180" w:type="dxa"/>
          </w:tcPr>
          <w:p w14:paraId="797D7782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5EABA3" w14:textId="4347CA46" w:rsidR="00E81954" w:rsidRPr="00EA0C54" w:rsidRDefault="00E976E3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6E3">
              <w:rPr>
                <w:rFonts w:ascii="Angsana New" w:hAnsi="Angsana New"/>
                <w:sz w:val="30"/>
                <w:szCs w:val="30"/>
                <w:lang w:val="en-US" w:bidi="th-TH"/>
              </w:rPr>
              <w:t>7,065</w:t>
            </w:r>
          </w:p>
        </w:tc>
        <w:tc>
          <w:tcPr>
            <w:tcW w:w="180" w:type="dxa"/>
          </w:tcPr>
          <w:p w14:paraId="13EB7E55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C5A4EDB" w14:textId="21C95C2A" w:rsidR="00E81954" w:rsidRPr="00EA0C54" w:rsidRDefault="004D7A8F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8195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180" w:type="dxa"/>
            <w:vAlign w:val="bottom"/>
          </w:tcPr>
          <w:p w14:paraId="3F900871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13A0AB93" w14:textId="18CB08D2" w:rsidR="00E81954" w:rsidRPr="00EA0C54" w:rsidRDefault="00E81954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027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E2D5A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A2C65A7" w14:textId="4BCF5731" w:rsidR="00E81954" w:rsidRPr="00EA0C54" w:rsidRDefault="004D7A8F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195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</w:tr>
      <w:tr w:rsidR="00E81954" w:rsidRPr="00121C6A" w14:paraId="15B29EB1" w14:textId="77777777" w:rsidTr="00F07621">
        <w:trPr>
          <w:cantSplit/>
          <w:trHeight w:val="20"/>
        </w:trPr>
        <w:tc>
          <w:tcPr>
            <w:tcW w:w="3042" w:type="dxa"/>
          </w:tcPr>
          <w:p w14:paraId="51A41486" w14:textId="77777777" w:rsidR="00E81954" w:rsidRPr="00121C6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429C1" w14:textId="0459C56A" w:rsidR="00E81954" w:rsidRPr="00121C6A" w:rsidRDefault="006004C8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04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8,831</w:t>
            </w:r>
          </w:p>
        </w:tc>
        <w:tc>
          <w:tcPr>
            <w:tcW w:w="180" w:type="dxa"/>
            <w:vAlign w:val="bottom"/>
          </w:tcPr>
          <w:p w14:paraId="00B29920" w14:textId="77777777" w:rsidR="00E81954" w:rsidRPr="00121C6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90317" w14:textId="25F2CD0C" w:rsidR="00E81954" w:rsidRPr="00121C6A" w:rsidRDefault="000748FD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8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(1,766)</w:t>
            </w:r>
          </w:p>
        </w:tc>
        <w:tc>
          <w:tcPr>
            <w:tcW w:w="180" w:type="dxa"/>
          </w:tcPr>
          <w:p w14:paraId="14E8787A" w14:textId="77777777" w:rsidR="00E81954" w:rsidRPr="00121C6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2AD93" w14:textId="30388CF5" w:rsidR="00E81954" w:rsidRPr="00121C6A" w:rsidRDefault="00E976E3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6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7,065</w:t>
            </w:r>
          </w:p>
        </w:tc>
        <w:tc>
          <w:tcPr>
            <w:tcW w:w="180" w:type="dxa"/>
            <w:vAlign w:val="bottom"/>
          </w:tcPr>
          <w:p w14:paraId="25A99E4C" w14:textId="77777777" w:rsidR="00E81954" w:rsidRPr="00121C6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7E6E" w14:textId="61474591" w:rsidR="00E81954" w:rsidRPr="00121C6A" w:rsidRDefault="004D7A8F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81954" w:rsidRPr="00121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180" w:type="dxa"/>
            <w:vAlign w:val="bottom"/>
          </w:tcPr>
          <w:p w14:paraId="34414456" w14:textId="77777777" w:rsidR="00E81954" w:rsidRPr="00121C6A" w:rsidRDefault="00E81954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7732E" w14:textId="13B69D4F" w:rsidR="00E81954" w:rsidRPr="00121C6A" w:rsidRDefault="00E81954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1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21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027</w:t>
            </w:r>
            <w:r w:rsidRPr="00121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3A80AE" w14:textId="77777777" w:rsidR="00E81954" w:rsidRPr="00121C6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76C4D" w14:textId="73D2D538" w:rsidR="00E81954" w:rsidRPr="00121C6A" w:rsidRDefault="004D7A8F" w:rsidP="00E81954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1954" w:rsidRPr="00121C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</w:tr>
    </w:tbl>
    <w:p w14:paraId="007EA22E" w14:textId="0BB3C5DA" w:rsidR="00121C6A" w:rsidRDefault="00121C6A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24"/>
      </w:tblGrid>
      <w:tr w:rsidR="00730355" w:rsidRPr="006D0BBA" w14:paraId="3408E47A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152062D4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6D0B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167C27A0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0355" w:rsidRPr="006D0BBA" w14:paraId="7776CB4C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5431F91E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C2EDF76" w14:textId="72AFDCB6" w:rsidR="00730355" w:rsidRPr="006D0BBA" w:rsidRDefault="004D7A8F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D3F6EB5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1587027A" w14:textId="74BBB248" w:rsidR="00730355" w:rsidRPr="006D0BBA" w:rsidRDefault="004D7A8F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30355" w:rsidRPr="006D0BBA" w14:paraId="3DE1CED3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23621FAB" w14:textId="77777777" w:rsidR="00730355" w:rsidRPr="006D0BBA" w:rsidRDefault="00730355" w:rsidP="007303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659CBF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33AF2A7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77BAB0A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E5D6538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000E3DC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D32474D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E62500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26242D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646AE83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0A19B19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C8012C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1954" w:rsidRPr="006D0BBA" w14:paraId="747E99B3" w14:textId="77777777" w:rsidTr="00F07621">
        <w:tc>
          <w:tcPr>
            <w:tcW w:w="4122" w:type="dxa"/>
            <w:shd w:val="clear" w:color="auto" w:fill="auto"/>
          </w:tcPr>
          <w:p w14:paraId="1AC84654" w14:textId="77777777" w:rsidR="00E81954" w:rsidRPr="006D0BBA" w:rsidRDefault="00E81954" w:rsidP="00E819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103EB78C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141DB8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BC50DF7" w14:textId="4FC13E30" w:rsidR="00E81954" w:rsidRPr="00507FB9" w:rsidRDefault="003938B5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38B5">
              <w:rPr>
                <w:rFonts w:ascii="Angsana New" w:hAnsi="Angsana New"/>
                <w:sz w:val="30"/>
                <w:szCs w:val="30"/>
                <w:lang w:val="en-US" w:bidi="th-TH"/>
              </w:rPr>
              <w:t>174,315</w:t>
            </w:r>
          </w:p>
        </w:tc>
        <w:tc>
          <w:tcPr>
            <w:tcW w:w="236" w:type="dxa"/>
            <w:shd w:val="clear" w:color="auto" w:fill="auto"/>
          </w:tcPr>
          <w:p w14:paraId="21B56259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8AAADA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C941B7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3EADF1F" w14:textId="74414F90" w:rsidR="00E81954" w:rsidRPr="006D0BBA" w:rsidRDefault="004D7A8F" w:rsidP="00E8195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E81954" w:rsidRPr="006D0BBA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</w:p>
        </w:tc>
      </w:tr>
      <w:tr w:rsidR="00E81954" w:rsidRPr="006D0BBA" w14:paraId="1632B9A0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37DB6861" w14:textId="77777777" w:rsidR="00E81954" w:rsidRPr="006D0BBA" w:rsidRDefault="00E81954" w:rsidP="00E8195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4030EB" w14:textId="119B75F6" w:rsidR="00E81954" w:rsidRPr="006D0BBA" w:rsidRDefault="006C53CA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A1A5D9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64670C" w14:textId="5F3486E1" w:rsidR="00E81954" w:rsidRPr="006D0BBA" w:rsidRDefault="00351D29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D29">
              <w:rPr>
                <w:rFonts w:ascii="Angsana New" w:hAnsi="Angsana New"/>
                <w:sz w:val="30"/>
                <w:szCs w:val="30"/>
              </w:rPr>
              <w:t>34,863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222E2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E9104C1" w14:textId="33FFBC27" w:rsidR="00E81954" w:rsidRPr="006D0BBA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7032FC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60C357" w14:textId="0653DC11" w:rsidR="00E81954" w:rsidRPr="006D0BBA" w:rsidRDefault="004D7A8F" w:rsidP="00E8195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E81954" w:rsidRPr="006D0BBA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</w:tr>
      <w:tr w:rsidR="00E81954" w:rsidRPr="006D0BBA" w14:paraId="538E24FB" w14:textId="77777777" w:rsidTr="00F07621">
        <w:tc>
          <w:tcPr>
            <w:tcW w:w="4122" w:type="dxa"/>
            <w:shd w:val="clear" w:color="auto" w:fill="auto"/>
          </w:tcPr>
          <w:p w14:paraId="3307DA82" w14:textId="77777777" w:rsidR="00E81954" w:rsidRPr="006D0BBA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F568D95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827D99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1922B6" w14:textId="738A960A" w:rsidR="00E81954" w:rsidRPr="006D0BBA" w:rsidRDefault="00B45794" w:rsidP="00F07621">
            <w:pPr>
              <w:pStyle w:val="acctfourfigures"/>
              <w:tabs>
                <w:tab w:val="clear" w:pos="765"/>
                <w:tab w:val="left" w:pos="863"/>
              </w:tabs>
              <w:spacing w:line="240" w:lineRule="auto"/>
              <w:ind w:left="-79"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794">
              <w:rPr>
                <w:rFonts w:ascii="Angsana New" w:hAnsi="Angsana New"/>
                <w:sz w:val="30"/>
                <w:szCs w:val="30"/>
              </w:rPr>
              <w:t>(3,236)</w:t>
            </w:r>
          </w:p>
        </w:tc>
        <w:tc>
          <w:tcPr>
            <w:tcW w:w="236" w:type="dxa"/>
            <w:shd w:val="clear" w:color="auto" w:fill="auto"/>
          </w:tcPr>
          <w:p w14:paraId="3A556893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9999BAD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F6389B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E6566B" w14:textId="385C0EFD" w:rsidR="00E81954" w:rsidRPr="006D0BBA" w:rsidRDefault="00E81954" w:rsidP="00E8195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B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D0BBA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048</w:t>
            </w:r>
            <w:r w:rsidRPr="006D0B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1954" w:rsidRPr="006D0BBA" w14:paraId="0EA3E114" w14:textId="77777777" w:rsidTr="00F07621">
        <w:tc>
          <w:tcPr>
            <w:tcW w:w="4122" w:type="dxa"/>
            <w:shd w:val="clear" w:color="auto" w:fill="auto"/>
          </w:tcPr>
          <w:p w14:paraId="0F2D906C" w14:textId="77777777" w:rsidR="00E81954" w:rsidRPr="006D0BBA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0A2D8A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81EAB7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2163152" w14:textId="74EC4BE7" w:rsidR="00E81954" w:rsidRPr="006D0BBA" w:rsidRDefault="00E12B4B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B4B"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  <w:tc>
          <w:tcPr>
            <w:tcW w:w="236" w:type="dxa"/>
            <w:shd w:val="clear" w:color="auto" w:fill="auto"/>
          </w:tcPr>
          <w:p w14:paraId="286ECB2A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D74E2D3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2E9DF5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6E89A9" w14:textId="094DB89A" w:rsidR="00E81954" w:rsidRPr="006D0BBA" w:rsidRDefault="004D7A8F" w:rsidP="00E8195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81954" w:rsidRPr="006D0BBA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</w:tr>
      <w:tr w:rsidR="00E81954" w:rsidRPr="006D0BBA" w14:paraId="09F5531B" w14:textId="77777777" w:rsidTr="00F07621">
        <w:tc>
          <w:tcPr>
            <w:tcW w:w="4122" w:type="dxa"/>
            <w:shd w:val="clear" w:color="auto" w:fill="auto"/>
          </w:tcPr>
          <w:p w14:paraId="3FFE7716" w14:textId="77777777" w:rsidR="00E81954" w:rsidRPr="006D0BBA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BBA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2B5106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D01857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28E2F" w14:textId="4CC8CFEB" w:rsidR="00E81954" w:rsidRPr="00F07621" w:rsidRDefault="00BD3A4B" w:rsidP="00BD3A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621"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56CF9" w14:textId="77777777" w:rsidR="00E81954" w:rsidRPr="006D0BBA" w:rsidRDefault="00E81954" w:rsidP="00E8195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E428CBC" w14:textId="77777777" w:rsidR="00E81954" w:rsidRPr="006D0BBA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1DE0F0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B2C75" w14:textId="0C7D515E" w:rsidR="00E81954" w:rsidRPr="006D0BBA" w:rsidRDefault="00E81954" w:rsidP="009F3B9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B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954" w:rsidRPr="006D0BBA" w14:paraId="1FEFD656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2381FB0B" w14:textId="77777777" w:rsidR="00E81954" w:rsidRPr="006D0BBA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88C5E" w14:textId="51C9C8FC" w:rsidR="00E81954" w:rsidRPr="006D0BBA" w:rsidRDefault="006C53CA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DB46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7DD4E8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D8B31" w14:textId="66B230CF" w:rsidR="00E81954" w:rsidRPr="006D0BBA" w:rsidRDefault="004220C6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0C6">
              <w:rPr>
                <w:rFonts w:ascii="Angsana New" w:hAnsi="Angsana New"/>
                <w:b/>
                <w:bCs/>
                <w:sz w:val="30"/>
                <w:szCs w:val="30"/>
              </w:rPr>
              <w:t>45,651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1B882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027AD" w14:textId="5F5327BB" w:rsidR="00E81954" w:rsidRPr="006D0BBA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FEC029" w14:textId="77777777" w:rsidR="00E81954" w:rsidRPr="006D0BBA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B417" w14:textId="415C2CCF" w:rsidR="00E81954" w:rsidRPr="006D0BBA" w:rsidRDefault="004D7A8F" w:rsidP="00E8195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E81954" w:rsidRPr="006D0B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</w:tbl>
    <w:p w14:paraId="14149F23" w14:textId="238843EC" w:rsidR="00D60EE0" w:rsidRDefault="00D60EE0">
      <w:pPr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55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24"/>
      </w:tblGrid>
      <w:tr w:rsidR="008314B9" w:rsidRPr="00EF0C61" w14:paraId="1FF37C57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0F69587C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4340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577433C9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4B9" w:rsidRPr="00EF0C61" w14:paraId="3C709B13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5AF5D2AC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39FEBC0" w14:textId="2F9C78AD" w:rsidR="008314B9" w:rsidRPr="00EF0C61" w:rsidRDefault="004D7A8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923E15E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089AAF8" w14:textId="2610CEC3" w:rsidR="008314B9" w:rsidRPr="00EF0C61" w:rsidRDefault="004D7A8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8314B9" w:rsidRPr="00EF0C61" w14:paraId="3F69786B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46F9FD79" w14:textId="77777777" w:rsidR="008314B9" w:rsidRPr="00EF0C61" w:rsidRDefault="008314B9" w:rsidP="0099367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7DDA87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A356980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1D221A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EB207AE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EDD5595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6C2917E2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86225F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E19EA8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906E86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0ECB5D7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08C48E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1954" w:rsidRPr="00EF0C61" w14:paraId="6AA9A83A" w14:textId="77777777" w:rsidTr="00F07621">
        <w:tc>
          <w:tcPr>
            <w:tcW w:w="4122" w:type="dxa"/>
            <w:shd w:val="clear" w:color="auto" w:fill="auto"/>
          </w:tcPr>
          <w:p w14:paraId="4C3D6BE0" w14:textId="77777777" w:rsidR="00E81954" w:rsidRPr="00EF0C61" w:rsidRDefault="00E81954" w:rsidP="00E819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B604365" w14:textId="77777777" w:rsidR="00E81954" w:rsidRPr="00EF0C61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065D6B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A3AC914" w14:textId="4C7B0826" w:rsidR="00E81954" w:rsidRPr="00EF0C61" w:rsidRDefault="00387BCB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7BCB">
              <w:rPr>
                <w:rFonts w:ascii="Angsana New" w:hAnsi="Angsana New"/>
                <w:sz w:val="30"/>
                <w:szCs w:val="30"/>
                <w:lang w:val="en-US"/>
              </w:rPr>
              <w:t>209,124</w:t>
            </w:r>
          </w:p>
        </w:tc>
        <w:tc>
          <w:tcPr>
            <w:tcW w:w="236" w:type="dxa"/>
            <w:shd w:val="clear" w:color="auto" w:fill="auto"/>
          </w:tcPr>
          <w:p w14:paraId="3C410418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546E210" w14:textId="77777777" w:rsidR="00E81954" w:rsidRPr="00EF0C61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5B5562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9E754B6" w14:textId="12A0A274" w:rsidR="00E81954" w:rsidRPr="00EF0C61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E81954" w:rsidRPr="00EF0C61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</w:tr>
      <w:tr w:rsidR="00E81954" w:rsidRPr="00EF0C61" w14:paraId="3F310F33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09A7984F" w14:textId="77777777" w:rsidR="00E81954" w:rsidRPr="00EF0C61" w:rsidRDefault="00E81954" w:rsidP="00E8195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8ABD00" w14:textId="1552D952" w:rsidR="00E81954" w:rsidRPr="00EF0C61" w:rsidRDefault="003F44F8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81B2F1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BAB0D3" w14:textId="7F6A02E8" w:rsidR="00E81954" w:rsidRPr="00EF0C61" w:rsidRDefault="009743ED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43ED">
              <w:rPr>
                <w:rFonts w:ascii="Angsana New" w:hAnsi="Angsana New"/>
                <w:sz w:val="30"/>
                <w:szCs w:val="30"/>
                <w:lang w:bidi="th-TH"/>
              </w:rPr>
              <w:t>41,825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1E705B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C94DDE" w14:textId="4D6611D9" w:rsidR="00E81954" w:rsidRPr="00EF0C61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BD0C65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917B39" w14:textId="1104CB19" w:rsidR="00E81954" w:rsidRPr="00EF0C61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E81954" w:rsidRPr="00EF0C61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E81954" w:rsidRPr="00EA0C54" w14:paraId="38E7AC76" w14:textId="77777777" w:rsidTr="00F07621">
        <w:trPr>
          <w:trHeight w:val="443"/>
        </w:trPr>
        <w:tc>
          <w:tcPr>
            <w:tcW w:w="4122" w:type="dxa"/>
            <w:shd w:val="clear" w:color="auto" w:fill="auto"/>
          </w:tcPr>
          <w:p w14:paraId="5820FB08" w14:textId="77777777" w:rsidR="00E81954" w:rsidRPr="00EA0C54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44B4424" w14:textId="77777777" w:rsidR="00E81954" w:rsidRPr="00EA0C54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1D193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D51CC98" w14:textId="336E7233" w:rsidR="00E81954" w:rsidRPr="00EF0C61" w:rsidRDefault="00244C28" w:rsidP="00003420">
            <w:pPr>
              <w:pStyle w:val="acctfourfigures"/>
              <w:tabs>
                <w:tab w:val="clear" w:pos="765"/>
              </w:tabs>
              <w:spacing w:line="240" w:lineRule="auto"/>
              <w:ind w:left="-79"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C28">
              <w:rPr>
                <w:rFonts w:ascii="Angsana New" w:hAnsi="Angsana New"/>
                <w:sz w:val="30"/>
                <w:szCs w:val="30"/>
              </w:rPr>
              <w:t>(3,236)</w:t>
            </w:r>
          </w:p>
        </w:tc>
        <w:tc>
          <w:tcPr>
            <w:tcW w:w="236" w:type="dxa"/>
            <w:shd w:val="clear" w:color="auto" w:fill="auto"/>
          </w:tcPr>
          <w:p w14:paraId="5622B50A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C8827F6" w14:textId="77777777" w:rsidR="00E81954" w:rsidRPr="00EA0C54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71CE59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061F32" w14:textId="54303AFA" w:rsidR="00E81954" w:rsidRPr="00EF0C61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048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1954" w:rsidRPr="00EA0C54" w14:paraId="4115B6EF" w14:textId="77777777" w:rsidTr="00F07621">
        <w:tc>
          <w:tcPr>
            <w:tcW w:w="4122" w:type="dxa"/>
            <w:shd w:val="clear" w:color="auto" w:fill="auto"/>
          </w:tcPr>
          <w:p w14:paraId="2AD008E7" w14:textId="77777777" w:rsidR="00E81954" w:rsidRPr="00EA0C54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F25E30" w14:textId="77777777" w:rsidR="00E81954" w:rsidRPr="00EA0C54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1409DE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5CB467D" w14:textId="35836F42" w:rsidR="00E81954" w:rsidRPr="00EF0C61" w:rsidRDefault="00003420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3420">
              <w:rPr>
                <w:rFonts w:ascii="Angsana New" w:hAnsi="Angsana New"/>
                <w:sz w:val="30"/>
                <w:szCs w:val="30"/>
              </w:rPr>
              <w:t>6,737</w:t>
            </w:r>
          </w:p>
        </w:tc>
        <w:tc>
          <w:tcPr>
            <w:tcW w:w="236" w:type="dxa"/>
            <w:shd w:val="clear" w:color="auto" w:fill="auto"/>
          </w:tcPr>
          <w:p w14:paraId="225C1622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1C9DF55" w14:textId="77777777" w:rsidR="00E81954" w:rsidRPr="00EA0C54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99691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623EF2" w14:textId="496CA8CF" w:rsidR="00E81954" w:rsidRPr="00EF0C61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81954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E81954" w:rsidRPr="00EA0C54" w14:paraId="78D61BC5" w14:textId="77777777" w:rsidTr="00F07621">
        <w:tc>
          <w:tcPr>
            <w:tcW w:w="4122" w:type="dxa"/>
            <w:shd w:val="clear" w:color="auto" w:fill="auto"/>
          </w:tcPr>
          <w:p w14:paraId="7917D3AD" w14:textId="77777777" w:rsidR="00E81954" w:rsidRPr="00EF0C61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C61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0806C" w14:textId="77777777" w:rsidR="00E81954" w:rsidRPr="00EF0C61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EB6A5A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BE49A" w14:textId="647E5F48" w:rsidR="00E81954" w:rsidRPr="00F07621" w:rsidRDefault="004B4828" w:rsidP="004B48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621"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D9C9F" w14:textId="77777777" w:rsidR="00E81954" w:rsidRPr="00EF0C61" w:rsidRDefault="00E81954" w:rsidP="00E8195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34E4DD7" w14:textId="77777777" w:rsidR="00E81954" w:rsidRPr="00EF0C61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0CEEEC" w14:textId="77777777" w:rsidR="00E81954" w:rsidRPr="00EF0C61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A7F5" w14:textId="7D43D481" w:rsidR="00E81954" w:rsidRPr="00EF0C61" w:rsidRDefault="00E81954" w:rsidP="00E81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C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954" w:rsidRPr="00EA0C54" w14:paraId="09CB3AB1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48F4567E" w14:textId="77777777" w:rsidR="00E81954" w:rsidRPr="00EA0C54" w:rsidRDefault="00E81954" w:rsidP="00E81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6F869" w14:textId="79BD9811" w:rsidR="00E81954" w:rsidRPr="00EA0C54" w:rsidRDefault="003F44F8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94CFC8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3D3E4" w14:textId="10CDCE10" w:rsidR="00E81954" w:rsidRPr="00EA0C54" w:rsidRDefault="006A2E8D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E8D">
              <w:rPr>
                <w:rFonts w:ascii="Angsana New" w:hAnsi="Angsana New"/>
                <w:b/>
                <w:bCs/>
                <w:sz w:val="30"/>
                <w:szCs w:val="30"/>
              </w:rPr>
              <w:t>45,651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4C06D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6D870" w14:textId="6F69FA26" w:rsidR="00E81954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49F50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B3F61" w14:textId="36615A6C" w:rsidR="00E81954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E819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</w:tbl>
    <w:p w14:paraId="54975298" w14:textId="77777777" w:rsidR="008314B9" w:rsidRPr="00655FE4" w:rsidRDefault="008314B9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1A7A14" w:rsidRPr="00EA0C54" w14:paraId="257AB0F1" w14:textId="77777777" w:rsidTr="008D3BA7">
        <w:trPr>
          <w:gridAfter w:val="1"/>
          <w:wAfter w:w="6" w:type="dxa"/>
          <w:tblHeader/>
        </w:trPr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4C487732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4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13119B2C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E007EF">
              <w:rPr>
                <w:rFonts w:ascii="Angsana New" w:hAnsi="Angsana New"/>
                <w:bCs/>
                <w:sz w:val="30"/>
                <w:szCs w:val="30"/>
              </w:rPr>
              <w:t xml:space="preserve">/ </w:t>
            </w:r>
            <w:r w:rsidR="00C464D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14" w:rsidRPr="00EA0C54" w14:paraId="519C6E12" w14:textId="77777777" w:rsidTr="008D3BA7">
        <w:trPr>
          <w:tblHeader/>
        </w:trPr>
        <w:tc>
          <w:tcPr>
            <w:tcW w:w="4122" w:type="dxa"/>
            <w:shd w:val="clear" w:color="auto" w:fill="auto"/>
          </w:tcPr>
          <w:p w14:paraId="6EE2CBBD" w14:textId="77777777" w:rsidR="001A7A14" w:rsidRPr="003305A8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305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DAF08BA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EEE6CD0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BD1259A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81954" w:rsidRPr="00EA0C54" w14:paraId="6BD32BC7" w14:textId="77777777" w:rsidTr="008D3BA7">
        <w:trPr>
          <w:tblHeader/>
        </w:trPr>
        <w:tc>
          <w:tcPr>
            <w:tcW w:w="4122" w:type="dxa"/>
            <w:shd w:val="clear" w:color="auto" w:fill="auto"/>
          </w:tcPr>
          <w:p w14:paraId="79377C61" w14:textId="53B05CE3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0AB9F41" w14:textId="7AEDA3EB" w:rsidR="00E81954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30970E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C3E3F05" w14:textId="3455AAD3" w:rsidR="00E81954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B044D27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7F109CB1" w14:textId="40C49AF8" w:rsidR="00E81954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B58361A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42204A67" w14:textId="5083307C" w:rsidR="00E81954" w:rsidRPr="00EA0C54" w:rsidRDefault="004D7A8F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E81954" w:rsidRPr="00EA0C54" w14:paraId="4197B52E" w14:textId="77777777" w:rsidTr="008D3BA7">
        <w:trPr>
          <w:gridAfter w:val="1"/>
          <w:wAfter w:w="6" w:type="dxa"/>
          <w:tblHeader/>
        </w:trPr>
        <w:tc>
          <w:tcPr>
            <w:tcW w:w="4122" w:type="dxa"/>
            <w:shd w:val="clear" w:color="auto" w:fill="auto"/>
          </w:tcPr>
          <w:p w14:paraId="1F4373B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4" w:type="dxa"/>
            <w:gridSpan w:val="7"/>
            <w:shd w:val="clear" w:color="auto" w:fill="auto"/>
          </w:tcPr>
          <w:p w14:paraId="79BC2300" w14:textId="77777777" w:rsidR="00E81954" w:rsidRPr="00EA0C54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A0C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1954" w:rsidRPr="00EA0C54" w14:paraId="5230AF8B" w14:textId="77777777" w:rsidTr="008D3BA7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740E7B0D" w14:textId="77777777" w:rsidR="00E81954" w:rsidRPr="00EA0C54" w:rsidRDefault="00E81954" w:rsidP="00E819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A939DA7" w14:textId="55392B2C" w:rsidR="00E81954" w:rsidRPr="00623373" w:rsidRDefault="00BF004B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004B">
              <w:rPr>
                <w:rFonts w:ascii="Angsana New" w:hAnsi="Angsana New"/>
                <w:sz w:val="30"/>
                <w:szCs w:val="30"/>
                <w:lang w:bidi="th-TH"/>
              </w:rPr>
              <w:t>29,557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13FA4B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575D4ED" w14:textId="6DA4A412" w:rsidR="00E81954" w:rsidRPr="00EA0C54" w:rsidRDefault="004D7A8F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E81954" w:rsidRPr="00623373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768573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EA8890" w14:textId="619D9D0F" w:rsidR="00E81954" w:rsidRPr="00623373" w:rsidRDefault="00AE2E3C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2E3C">
              <w:rPr>
                <w:rFonts w:ascii="Angsana New" w:hAnsi="Angsana New"/>
                <w:sz w:val="30"/>
                <w:szCs w:val="30"/>
                <w:lang w:bidi="th-TH"/>
              </w:rPr>
              <w:t>(1,841)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85B27D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D1D2567" w14:textId="3D80E409" w:rsidR="00E81954" w:rsidRPr="00EA0C54" w:rsidRDefault="00E81954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3373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23373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Pr="006233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1954" w:rsidRPr="00EA0C54" w14:paraId="637581D3" w14:textId="77777777" w:rsidTr="008D3BA7"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</w:tcPr>
          <w:p w14:paraId="30CB3A25" w14:textId="77777777" w:rsidR="00E81954" w:rsidRPr="00EA0C54" w:rsidRDefault="00E81954" w:rsidP="00E81954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25E53" w14:textId="3F31723A" w:rsidR="00E81954" w:rsidRPr="00623373" w:rsidRDefault="008E75D1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75D1">
              <w:rPr>
                <w:rFonts w:ascii="Angsana New" w:hAnsi="Angsana New"/>
                <w:sz w:val="30"/>
                <w:szCs w:val="30"/>
                <w:lang w:bidi="th-TH"/>
              </w:rPr>
              <w:t>(1,841)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9A1E5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49EE4" w14:textId="19DF6882" w:rsidR="00E81954" w:rsidRPr="00EA0C54" w:rsidRDefault="00E81954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3373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23373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Pr="006233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005C5C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EC7E" w14:textId="3C8A0F24" w:rsidR="00E81954" w:rsidRPr="00EA0C54" w:rsidRDefault="00BC6DF2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6DF2">
              <w:rPr>
                <w:rFonts w:ascii="Angsana New" w:hAnsi="Angsana New"/>
                <w:sz w:val="30"/>
                <w:szCs w:val="30"/>
                <w:lang w:bidi="th-TH"/>
              </w:rPr>
              <w:t>1,841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F48B04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61236" w14:textId="19079916" w:rsidR="00E81954" w:rsidRPr="000465C1" w:rsidRDefault="004D7A8F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1954" w:rsidRPr="00623373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</w:tr>
      <w:tr w:rsidR="00E81954" w:rsidRPr="00EA0C54" w14:paraId="5DD7496A" w14:textId="77777777" w:rsidTr="008D3BA7"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</w:tcPr>
          <w:p w14:paraId="2E025E2F" w14:textId="77777777" w:rsidR="00E81954" w:rsidRPr="00EA0C54" w:rsidRDefault="00E81954" w:rsidP="00E81954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0572" w14:textId="44F10222" w:rsidR="00E81954" w:rsidRPr="00C83999" w:rsidRDefault="0009078D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078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27,716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B1AE1E" w14:textId="77777777" w:rsidR="00E81954" w:rsidRPr="00C83999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1AE94" w14:textId="0D7D7670" w:rsidR="00E81954" w:rsidRPr="00C83999" w:rsidRDefault="004D7A8F" w:rsidP="00E8195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E819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43635E" w14:textId="77777777" w:rsidR="00E81954" w:rsidRPr="00C83999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F3E1" w14:textId="17739CB7" w:rsidR="00E81954" w:rsidRPr="00623373" w:rsidRDefault="00BC6DF2" w:rsidP="00E81954">
            <w:pPr>
              <w:pStyle w:val="acctfourfigures"/>
              <w:tabs>
                <w:tab w:val="clear" w:pos="765"/>
              </w:tabs>
              <w:spacing w:line="240" w:lineRule="auto"/>
              <w:ind w:left="-100" w:right="-2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63B357" w14:textId="77777777" w:rsidR="00E81954" w:rsidRPr="00C83999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3D7B7" w14:textId="4D839E42" w:rsidR="00E81954" w:rsidRPr="00C83999" w:rsidRDefault="00E81954" w:rsidP="00E8195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441B00" w14:textId="54CC9954" w:rsidR="00655FE4" w:rsidRPr="00E668D1" w:rsidRDefault="00655FE4">
      <w:pPr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62"/>
        <w:gridCol w:w="1178"/>
        <w:gridCol w:w="270"/>
        <w:gridCol w:w="1080"/>
        <w:gridCol w:w="270"/>
        <w:gridCol w:w="1260"/>
      </w:tblGrid>
      <w:tr w:rsidR="00CA506A" w:rsidRPr="00EA0C54" w14:paraId="2987E6C4" w14:textId="77777777" w:rsidTr="00FE7500">
        <w:trPr>
          <w:trHeight w:val="137"/>
          <w:tblHeader/>
        </w:trPr>
        <w:tc>
          <w:tcPr>
            <w:tcW w:w="3492" w:type="dxa"/>
            <w:shd w:val="clear" w:color="auto" w:fill="auto"/>
          </w:tcPr>
          <w:p w14:paraId="61E84184" w14:textId="41C6F11C" w:rsidR="00CA506A" w:rsidRPr="00EA0C54" w:rsidRDefault="00655FE4" w:rsidP="0011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 w:rsidR="00E81954">
              <w:br w:type="page"/>
            </w:r>
            <w:r w:rsidR="00E8195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 w:rsidR="00E8195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262661EF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BF232E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6D5C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06A" w:rsidRPr="00EA0C54" w14:paraId="33BA20C4" w14:textId="77777777" w:rsidTr="00FE7500">
        <w:trPr>
          <w:trHeight w:val="68"/>
          <w:tblHeader/>
        </w:trPr>
        <w:tc>
          <w:tcPr>
            <w:tcW w:w="3492" w:type="dxa"/>
            <w:shd w:val="clear" w:color="auto" w:fill="auto"/>
          </w:tcPr>
          <w:p w14:paraId="5DACB7FB" w14:textId="77777777" w:rsidR="00CA506A" w:rsidRPr="00EA0C54" w:rsidRDefault="00CA506A" w:rsidP="0011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1AFCAA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45BCF7E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3BE10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EA0C54">
              <w:rPr>
                <w:rFonts w:ascii="Angsana New" w:hAnsi="Angsana New"/>
                <w:sz w:val="30"/>
                <w:szCs w:val="30"/>
              </w:rPr>
              <w:t>(</w:t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EA0C5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590F2282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4ABC5FF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D78946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60EE0" w:rsidRPr="00EA0C54" w14:paraId="42AAD08F" w14:textId="77777777" w:rsidTr="00FE7500">
        <w:trPr>
          <w:trHeight w:val="58"/>
          <w:tblHeader/>
        </w:trPr>
        <w:tc>
          <w:tcPr>
            <w:tcW w:w="3492" w:type="dxa"/>
            <w:shd w:val="clear" w:color="auto" w:fill="auto"/>
          </w:tcPr>
          <w:p w14:paraId="729DC106" w14:textId="77777777" w:rsidR="00D60EE0" w:rsidRPr="00EA0C54" w:rsidRDefault="00D60EE0" w:rsidP="00D60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02ED94" w14:textId="04F8AC21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70611DE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8C530A3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1FE7B1A9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976F12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A8CD4BD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CA3047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EE0" w:rsidRPr="00EA0C54" w14:paraId="679944B9" w14:textId="77777777" w:rsidTr="00FE7500">
        <w:trPr>
          <w:tblHeader/>
        </w:trPr>
        <w:tc>
          <w:tcPr>
            <w:tcW w:w="3492" w:type="dxa"/>
            <w:shd w:val="clear" w:color="auto" w:fill="auto"/>
          </w:tcPr>
          <w:p w14:paraId="2E0FE3B4" w14:textId="77777777" w:rsidR="00D60EE0" w:rsidRPr="00EA0C54" w:rsidRDefault="00D60EE0" w:rsidP="00D60EE0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29F3D7E" w14:textId="63E42582" w:rsidR="00D60EE0" w:rsidRPr="00E048EF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2206E11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CF612C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073B8449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4EA14A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08E5346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1D7188" w14:textId="5C487B10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A506A" w:rsidRPr="00EA0C54" w14:paraId="01872374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7DEE50A2" w14:textId="77777777" w:rsidR="00CA506A" w:rsidRPr="00EA0C54" w:rsidRDefault="00CA506A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A98587A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A506A" w:rsidRPr="00EA0C54" w14:paraId="6B8552CC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3867D888" w14:textId="0280CF14" w:rsidR="00CA506A" w:rsidRPr="00EA0C54" w:rsidRDefault="004D7A8F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2EAA683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F02AB01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4674725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2111B6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B14097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07DA04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B439A59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06A" w:rsidRPr="00EA0C54" w14:paraId="161234B1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74C64FB9" w14:textId="77777777" w:rsidR="00CA506A" w:rsidRPr="00EA0C54" w:rsidRDefault="00CA506A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ED5088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377A01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05030EF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721FFD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41D440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85C97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484CF52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47" w:rsidRPr="00EA0C54" w14:paraId="4D65CFD1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37C163F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60" w:type="dxa"/>
            <w:shd w:val="clear" w:color="auto" w:fill="auto"/>
          </w:tcPr>
          <w:p w14:paraId="5A6E49F6" w14:textId="1D809623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62" w:type="dxa"/>
          </w:tcPr>
          <w:p w14:paraId="54184712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426B5C2C" w14:textId="3B9C6025" w:rsidR="005F6047" w:rsidRPr="00EA0C54" w:rsidRDefault="008D3BA7" w:rsidP="004F50B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BA7">
              <w:rPr>
                <w:rFonts w:ascii="Angsana New" w:hAnsi="Angsana New"/>
                <w:sz w:val="30"/>
                <w:szCs w:val="30"/>
              </w:rPr>
              <w:t>(3,829)</w:t>
            </w:r>
          </w:p>
        </w:tc>
        <w:tc>
          <w:tcPr>
            <w:tcW w:w="270" w:type="dxa"/>
            <w:shd w:val="clear" w:color="auto" w:fill="auto"/>
          </w:tcPr>
          <w:p w14:paraId="2BBBEDA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3983E09" w14:textId="343F0FCD" w:rsidR="005F6047" w:rsidRPr="00EA0C54" w:rsidRDefault="00F170DE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0C578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6F48381" w14:textId="79B4903A" w:rsidR="005F6047" w:rsidRPr="00EA0C54" w:rsidRDefault="00751BCF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1BCF">
              <w:rPr>
                <w:rFonts w:ascii="Angsana New" w:hAnsi="Angsana New"/>
                <w:sz w:val="30"/>
                <w:szCs w:val="30"/>
              </w:rPr>
              <w:t>14,344</w:t>
            </w:r>
          </w:p>
        </w:tc>
      </w:tr>
      <w:tr w:rsidR="005F6047" w:rsidRPr="00EA0C54" w14:paraId="361C205B" w14:textId="77777777" w:rsidTr="00FE7500">
        <w:trPr>
          <w:trHeight w:val="80"/>
        </w:trPr>
        <w:tc>
          <w:tcPr>
            <w:tcW w:w="3492" w:type="dxa"/>
            <w:shd w:val="clear" w:color="auto" w:fill="auto"/>
          </w:tcPr>
          <w:p w14:paraId="55E26A9A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A208270" w14:textId="690C877E" w:rsidR="005F6047" w:rsidRPr="000465C1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262" w:type="dxa"/>
          </w:tcPr>
          <w:p w14:paraId="7C39037C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247B577" w14:textId="5D51F6FC" w:rsidR="005F6047" w:rsidRPr="00EA0C54" w:rsidRDefault="00075E6E" w:rsidP="00075E6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075E6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0409752B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0AB6A" w14:textId="724DF81F" w:rsidR="005F6047" w:rsidRPr="00EA0C54" w:rsidRDefault="00F170DE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CF59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105C9D0" w14:textId="06659962" w:rsidR="005F6047" w:rsidRPr="00EA0C54" w:rsidRDefault="004E6AA3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E6AA3">
              <w:rPr>
                <w:rFonts w:ascii="Angsana New" w:hAnsi="Angsana New"/>
                <w:sz w:val="30"/>
                <w:szCs w:val="30"/>
              </w:rPr>
              <w:t>3,680</w:t>
            </w:r>
          </w:p>
        </w:tc>
      </w:tr>
      <w:tr w:rsidR="005F6047" w:rsidRPr="00EA0C54" w14:paraId="68E73639" w14:textId="77777777" w:rsidTr="00FE7500">
        <w:trPr>
          <w:trHeight w:val="308"/>
        </w:trPr>
        <w:tc>
          <w:tcPr>
            <w:tcW w:w="3492" w:type="dxa"/>
          </w:tcPr>
          <w:p w14:paraId="70121D32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01F6F4B7" w14:textId="20B6D141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2" w:type="dxa"/>
          </w:tcPr>
          <w:p w14:paraId="7A16B32B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3E47CA5" w14:textId="5EADF414" w:rsidR="005F6047" w:rsidRPr="00EA0C54" w:rsidRDefault="00B512B0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EB8CE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4A223" w14:textId="3434B67F" w:rsidR="005F6047" w:rsidRPr="00EA0C54" w:rsidRDefault="00F170DE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CD06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333E3C" w14:textId="5A1BD4A9" w:rsidR="005F6047" w:rsidRPr="00EA0C54" w:rsidRDefault="00F416F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F416F7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5F6047" w:rsidRPr="00EA0C54" w14:paraId="2E3C95D7" w14:textId="77777777" w:rsidTr="00FE7500">
        <w:trPr>
          <w:trHeight w:val="308"/>
        </w:trPr>
        <w:tc>
          <w:tcPr>
            <w:tcW w:w="3492" w:type="dxa"/>
          </w:tcPr>
          <w:p w14:paraId="09180BEA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20867458" w14:textId="77777777" w:rsidR="005F6047" w:rsidRPr="00D60EE0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659D21" w14:textId="612A239E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2" w:type="dxa"/>
          </w:tcPr>
          <w:p w14:paraId="0B49D1D5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271E52B" w14:textId="77777777" w:rsidR="00AD3282" w:rsidRDefault="00AD3282" w:rsidP="00AD32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68189FB3" w14:textId="145DEDA1" w:rsidR="005F6047" w:rsidRPr="00EA0C54" w:rsidRDefault="00AD3282" w:rsidP="00AD32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AD3282"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270" w:type="dxa"/>
            <w:shd w:val="clear" w:color="auto" w:fill="auto"/>
          </w:tcPr>
          <w:p w14:paraId="13B37BA2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AB504" w14:textId="6549FC14" w:rsidR="005F6047" w:rsidRPr="00EA0C54" w:rsidRDefault="00F170DE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1F390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8953F26" w14:textId="77777777" w:rsidR="00747F56" w:rsidRDefault="00747F56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333909E0" w14:textId="2C0DCD99" w:rsidR="005F6047" w:rsidRPr="00EA0C54" w:rsidRDefault="00C70BEB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C70BEB">
              <w:rPr>
                <w:rFonts w:ascii="Angsana New" w:hAnsi="Angsana New"/>
                <w:sz w:val="30"/>
                <w:szCs w:val="30"/>
              </w:rPr>
              <w:t>8,834</w:t>
            </w:r>
          </w:p>
        </w:tc>
      </w:tr>
      <w:tr w:rsidR="005F6047" w:rsidRPr="00EA0C54" w14:paraId="6EF871A6" w14:textId="77777777" w:rsidTr="00FE7500">
        <w:trPr>
          <w:trHeight w:val="308"/>
        </w:trPr>
        <w:tc>
          <w:tcPr>
            <w:tcW w:w="3492" w:type="dxa"/>
          </w:tcPr>
          <w:p w14:paraId="654D2D2C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shd w:val="clear" w:color="auto" w:fill="auto"/>
          </w:tcPr>
          <w:p w14:paraId="5CCAE98B" w14:textId="28A54176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262" w:type="dxa"/>
          </w:tcPr>
          <w:p w14:paraId="6F6E5D4C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7FE2AB6" w14:textId="049CE7FA" w:rsidR="005F6047" w:rsidRPr="00EA0C54" w:rsidRDefault="006A3B78" w:rsidP="006A3B7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3B78">
              <w:rPr>
                <w:rFonts w:ascii="Angsana New" w:hAnsi="Angsana New"/>
                <w:sz w:val="30"/>
                <w:szCs w:val="30"/>
              </w:rPr>
              <w:t>(139)</w:t>
            </w:r>
          </w:p>
        </w:tc>
        <w:tc>
          <w:tcPr>
            <w:tcW w:w="270" w:type="dxa"/>
            <w:shd w:val="clear" w:color="auto" w:fill="auto"/>
          </w:tcPr>
          <w:p w14:paraId="6CB97CEE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A9732" w14:textId="62587237" w:rsidR="005F6047" w:rsidRPr="00EA0C54" w:rsidRDefault="00F170DE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871FD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4DCA025" w14:textId="3B81EA52" w:rsidR="005F6047" w:rsidRPr="00D74C51" w:rsidRDefault="001A1BEC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1BEC">
              <w:rPr>
                <w:rFonts w:ascii="Angsana New" w:hAnsi="Angsana New"/>
                <w:sz w:val="30"/>
                <w:szCs w:val="30"/>
                <w:lang w:val="en-US" w:bidi="th-TH"/>
              </w:rPr>
              <w:t>1,754</w:t>
            </w:r>
          </w:p>
        </w:tc>
      </w:tr>
      <w:tr w:rsidR="005F6047" w:rsidRPr="00EA0C54" w14:paraId="0502AAF3" w14:textId="77777777" w:rsidTr="00FE7500">
        <w:trPr>
          <w:trHeight w:val="308"/>
        </w:trPr>
        <w:tc>
          <w:tcPr>
            <w:tcW w:w="3492" w:type="dxa"/>
          </w:tcPr>
          <w:p w14:paraId="4C2CE5B7" w14:textId="77777777" w:rsid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</w:tcPr>
          <w:p w14:paraId="7175736C" w14:textId="66CD1645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62" w:type="dxa"/>
          </w:tcPr>
          <w:p w14:paraId="41D9DD30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E074417" w14:textId="466C752F" w:rsidR="005F6047" w:rsidRDefault="00EC5E06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C1566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B5DCB3C" w14:textId="31F679FE" w:rsidR="005F6047" w:rsidRPr="00765ACD" w:rsidRDefault="008E1EFF" w:rsidP="00F0762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5ACD">
              <w:rPr>
                <w:rFonts w:ascii="Angsana New" w:hAnsi="Angsana New"/>
                <w:sz w:val="30"/>
                <w:szCs w:val="30"/>
              </w:rPr>
              <w:t>(1,766)</w:t>
            </w:r>
          </w:p>
        </w:tc>
        <w:tc>
          <w:tcPr>
            <w:tcW w:w="270" w:type="dxa"/>
            <w:shd w:val="clear" w:color="auto" w:fill="auto"/>
          </w:tcPr>
          <w:p w14:paraId="684AAD30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E2F5F6" w14:textId="02D8CA21" w:rsidR="005F6047" w:rsidRDefault="00382EA4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EA4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</w:p>
        </w:tc>
      </w:tr>
      <w:tr w:rsidR="005F6047" w:rsidRPr="00EA0C54" w14:paraId="0CF7A9CD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5264D1D1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218D8" w14:textId="64DC3D11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33,530</w:t>
            </w:r>
          </w:p>
        </w:tc>
        <w:tc>
          <w:tcPr>
            <w:tcW w:w="262" w:type="dxa"/>
          </w:tcPr>
          <w:p w14:paraId="170FC8C0" w14:textId="77777777" w:rsidR="005F6047" w:rsidRPr="005F6047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51CA8" w14:textId="3F220775" w:rsidR="005F6047" w:rsidRPr="00E97BCB" w:rsidRDefault="00E97BCB" w:rsidP="00E97BC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CB">
              <w:rPr>
                <w:rFonts w:ascii="Angsana New" w:hAnsi="Angsana New"/>
                <w:b/>
                <w:bCs/>
                <w:sz w:val="30"/>
                <w:szCs w:val="30"/>
              </w:rPr>
              <w:t>(2,207)</w:t>
            </w:r>
          </w:p>
        </w:tc>
        <w:tc>
          <w:tcPr>
            <w:tcW w:w="270" w:type="dxa"/>
            <w:shd w:val="clear" w:color="auto" w:fill="auto"/>
          </w:tcPr>
          <w:p w14:paraId="1A793323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B7645" w14:textId="4B27C82E" w:rsidR="005F6047" w:rsidRPr="00F170DE" w:rsidRDefault="008E1EFF" w:rsidP="00F0762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F">
              <w:rPr>
                <w:rFonts w:ascii="Angsana New" w:hAnsi="Angsana New"/>
                <w:b/>
                <w:bCs/>
                <w:sz w:val="30"/>
                <w:szCs w:val="30"/>
              </w:rPr>
              <w:t>(1,766)</w:t>
            </w:r>
          </w:p>
        </w:tc>
        <w:tc>
          <w:tcPr>
            <w:tcW w:w="270" w:type="dxa"/>
            <w:shd w:val="clear" w:color="auto" w:fill="auto"/>
          </w:tcPr>
          <w:p w14:paraId="6AE50384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4BF9C" w14:textId="375AFFAB" w:rsidR="005F6047" w:rsidRPr="005F6047" w:rsidRDefault="0066777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7777">
              <w:rPr>
                <w:rFonts w:ascii="Angsana New" w:hAnsi="Angsana New"/>
                <w:b/>
                <w:bCs/>
                <w:sz w:val="30"/>
                <w:szCs w:val="30"/>
              </w:rPr>
              <w:t>29,557</w:t>
            </w:r>
          </w:p>
        </w:tc>
      </w:tr>
      <w:tr w:rsidR="005F6047" w:rsidRPr="00EA0C54" w14:paraId="08289D10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1439E721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64A5AC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34724E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5311E45D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72AF4E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3646" w14:textId="77777777" w:rsidR="005F6047" w:rsidRPr="00EA0C54" w:rsidRDefault="005F6047" w:rsidP="005F604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7B0DD9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CEFF66" w14:textId="77777777" w:rsidR="005F6047" w:rsidRPr="00EA0C54" w:rsidRDefault="005F604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47" w:rsidRPr="00EA0C54" w14:paraId="722F9E8A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191E1A59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2E59044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DC4291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BF2818E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60E5FF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4576E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7AF119" w14:textId="77777777" w:rsidR="005F6047" w:rsidRPr="00EA0C54" w:rsidRDefault="005F6047" w:rsidP="005F60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8039A1" w14:textId="77777777" w:rsidR="005F6047" w:rsidRPr="00EA0C54" w:rsidRDefault="005F604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47" w:rsidRPr="00EA0C54" w14:paraId="30EEFFDD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27E21829" w14:textId="77777777" w:rsidR="005F6047" w:rsidRPr="00EA0C54" w:rsidRDefault="005F6047" w:rsidP="005F60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7C59278" w14:textId="701F9382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6190DA90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D1D9F68" w14:textId="1E999E2B" w:rsidR="005F6047" w:rsidRPr="00EA0C54" w:rsidRDefault="004F4A33" w:rsidP="004F4A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A33"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  <w:tc>
          <w:tcPr>
            <w:tcW w:w="270" w:type="dxa"/>
            <w:shd w:val="clear" w:color="auto" w:fill="auto"/>
          </w:tcPr>
          <w:p w14:paraId="44790B22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ACF396" w14:textId="0217280F" w:rsidR="005F6047" w:rsidRPr="00EA0C54" w:rsidRDefault="0035758A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09B255" w14:textId="77777777" w:rsidR="005F6047" w:rsidRPr="00EA0C54" w:rsidRDefault="005F6047" w:rsidP="005F60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0B55FF" w14:textId="65E7A021" w:rsidR="005F6047" w:rsidRPr="00EA0C54" w:rsidRDefault="0075166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751667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</w:tr>
      <w:tr w:rsidR="005F6047" w:rsidRPr="00EA0C54" w14:paraId="7CC20886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BDA8E29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A8CA2AB" w14:textId="066AD65F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304969EA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B711026" w14:textId="7797C5A5" w:rsidR="005F6047" w:rsidRPr="00EA0C54" w:rsidRDefault="007201FE" w:rsidP="007201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 w:rsidRPr="007201F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0B8548FD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DDAD2" w14:textId="4D6865F2" w:rsidR="005F6047" w:rsidRPr="00EA0C54" w:rsidRDefault="0035758A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D053A7" w14:textId="77777777" w:rsidR="005F6047" w:rsidRPr="00EA0C54" w:rsidRDefault="005F6047" w:rsidP="005F60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25EB55" w14:textId="31BA3C2B" w:rsidR="005F6047" w:rsidRPr="00EA0C54" w:rsidRDefault="005D691A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5D691A">
              <w:rPr>
                <w:rFonts w:ascii="Angsana New" w:hAnsi="Angsana New"/>
                <w:sz w:val="30"/>
                <w:szCs w:val="30"/>
              </w:rPr>
              <w:t>(1,122)</w:t>
            </w:r>
          </w:p>
        </w:tc>
      </w:tr>
      <w:tr w:rsidR="005F6047" w:rsidRPr="00EA0C54" w14:paraId="0731B7C6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3ACDE50E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924FA" w14:textId="4BAE9C9B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(1,789)</w:t>
            </w:r>
          </w:p>
        </w:tc>
        <w:tc>
          <w:tcPr>
            <w:tcW w:w="262" w:type="dxa"/>
          </w:tcPr>
          <w:p w14:paraId="306C4AF6" w14:textId="77777777" w:rsidR="005F6047" w:rsidRPr="005F6047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4856D" w14:textId="2903F166" w:rsidR="005F6047" w:rsidRPr="005F6047" w:rsidRDefault="009665FE" w:rsidP="009665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FE">
              <w:rPr>
                <w:rFonts w:ascii="Angsana New" w:hAnsi="Angsana New"/>
                <w:b/>
                <w:bCs/>
                <w:sz w:val="30"/>
                <w:szCs w:val="30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07FF7A12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AC559" w14:textId="391BCBFC" w:rsidR="005F6047" w:rsidRPr="005F6047" w:rsidRDefault="0035758A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1EC1B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B9C8E" w14:textId="1BDF6847" w:rsidR="005F6047" w:rsidRPr="005F6047" w:rsidRDefault="009901BD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01BD">
              <w:rPr>
                <w:rFonts w:ascii="Angsana New" w:hAnsi="Angsana New"/>
                <w:b/>
                <w:bCs/>
                <w:sz w:val="30"/>
                <w:szCs w:val="30"/>
              </w:rPr>
              <w:t>(1,841)</w:t>
            </w:r>
          </w:p>
        </w:tc>
      </w:tr>
      <w:tr w:rsidR="005F6047" w:rsidRPr="00EA0C54" w14:paraId="72B8655F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1963E5A6" w14:textId="77777777" w:rsidR="005F6047" w:rsidRPr="00EA0C54" w:rsidRDefault="005F6047" w:rsidP="005F604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286DC60E" w14:textId="77777777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653DC22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2A30BE0C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7A6F4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CCBB40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87392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6B6827B" w14:textId="77777777" w:rsidR="005F6047" w:rsidRPr="00EA0C54" w:rsidRDefault="005F604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47" w:rsidRPr="00EA0C54" w14:paraId="64099818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2715F2A9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100B0EB2" w14:textId="04BAB297" w:rsidR="005F6047" w:rsidRPr="005F6047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31,741</w:t>
            </w:r>
          </w:p>
        </w:tc>
        <w:tc>
          <w:tcPr>
            <w:tcW w:w="262" w:type="dxa"/>
          </w:tcPr>
          <w:p w14:paraId="133F7937" w14:textId="77777777" w:rsidR="005F6047" w:rsidRPr="005F6047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0519EF74" w14:textId="03D163E1" w:rsidR="005F6047" w:rsidRPr="005F6047" w:rsidRDefault="00BA0F83" w:rsidP="00BA0F8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F83">
              <w:rPr>
                <w:rFonts w:ascii="Angsana New" w:hAnsi="Angsana New"/>
                <w:b/>
                <w:bCs/>
                <w:sz w:val="30"/>
                <w:szCs w:val="30"/>
              </w:rPr>
              <w:t>(2,259)</w:t>
            </w:r>
          </w:p>
        </w:tc>
        <w:tc>
          <w:tcPr>
            <w:tcW w:w="270" w:type="dxa"/>
            <w:shd w:val="clear" w:color="auto" w:fill="auto"/>
          </w:tcPr>
          <w:p w14:paraId="4F03D8A8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9B829D" w14:textId="0648ECAC" w:rsidR="005F6047" w:rsidRPr="005F6047" w:rsidRDefault="00765ACD" w:rsidP="00F0762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ACD">
              <w:rPr>
                <w:rFonts w:ascii="Angsana New" w:hAnsi="Angsana New"/>
                <w:b/>
                <w:bCs/>
                <w:sz w:val="30"/>
                <w:szCs w:val="30"/>
              </w:rPr>
              <w:t>(1,766)</w:t>
            </w:r>
          </w:p>
        </w:tc>
        <w:tc>
          <w:tcPr>
            <w:tcW w:w="270" w:type="dxa"/>
            <w:shd w:val="clear" w:color="auto" w:fill="auto"/>
          </w:tcPr>
          <w:p w14:paraId="25EEBC38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B77B7F" w14:textId="1965DDE7" w:rsidR="005F6047" w:rsidRPr="005F6047" w:rsidRDefault="009C2A3E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A3E">
              <w:rPr>
                <w:rFonts w:ascii="Angsana New" w:hAnsi="Angsana New"/>
                <w:b/>
                <w:bCs/>
                <w:sz w:val="30"/>
                <w:szCs w:val="30"/>
              </w:rPr>
              <w:t>27,716</w:t>
            </w:r>
          </w:p>
        </w:tc>
      </w:tr>
    </w:tbl>
    <w:p w14:paraId="3DF180DA" w14:textId="77777777" w:rsidR="00BF232E" w:rsidRDefault="00BF232E" w:rsidP="00D74C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108" w:right="-108"/>
        <w:jc w:val="center"/>
        <w:rPr>
          <w:rFonts w:ascii="Angsana New" w:hAnsi="Angsana New"/>
          <w:b/>
          <w:i/>
          <w:iCs/>
          <w:sz w:val="30"/>
          <w:szCs w:val="30"/>
        </w:rPr>
        <w:sectPr w:rsidR="00BF232E" w:rsidSect="00945E30">
          <w:headerReference w:type="default" r:id="rId21"/>
          <w:footerReference w:type="default" r:id="rId22"/>
          <w:pgSz w:w="11909" w:h="16834" w:code="9"/>
          <w:pgMar w:top="691" w:right="1152" w:bottom="720" w:left="1152" w:header="691" w:footer="576" w:gutter="0"/>
          <w:cols w:space="720"/>
          <w:docGrid w:linePitch="245"/>
        </w:sectPr>
      </w:pPr>
    </w:p>
    <w:tbl>
      <w:tblPr>
        <w:tblW w:w="9072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62"/>
        <w:gridCol w:w="1178"/>
        <w:gridCol w:w="262"/>
        <w:gridCol w:w="1088"/>
        <w:gridCol w:w="270"/>
        <w:gridCol w:w="1260"/>
      </w:tblGrid>
      <w:tr w:rsidR="00CE7385" w:rsidRPr="00EA0C54" w14:paraId="2D07F516" w14:textId="77777777" w:rsidTr="00FE7500">
        <w:trPr>
          <w:trHeight w:val="137"/>
          <w:tblHeader/>
        </w:trPr>
        <w:tc>
          <w:tcPr>
            <w:tcW w:w="3492" w:type="dxa"/>
            <w:shd w:val="clear" w:color="auto" w:fill="auto"/>
          </w:tcPr>
          <w:p w14:paraId="5D4B2F70" w14:textId="77777777" w:rsidR="00CE7385" w:rsidRPr="00EA0C54" w:rsidRDefault="00CE7385" w:rsidP="00DF4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2867B142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385" w:rsidRPr="00EA0C54" w14:paraId="73395296" w14:textId="77777777" w:rsidTr="00FE7500">
        <w:trPr>
          <w:trHeight w:val="68"/>
          <w:tblHeader/>
        </w:trPr>
        <w:tc>
          <w:tcPr>
            <w:tcW w:w="3492" w:type="dxa"/>
            <w:shd w:val="clear" w:color="auto" w:fill="auto"/>
          </w:tcPr>
          <w:p w14:paraId="25522B1B" w14:textId="77777777" w:rsidR="00CE7385" w:rsidRPr="00EA0C54" w:rsidRDefault="00CE7385" w:rsidP="00DF4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4C63AE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998DEE0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B4151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EA0C54">
              <w:rPr>
                <w:rFonts w:ascii="Angsana New" w:hAnsi="Angsana New"/>
                <w:sz w:val="30"/>
                <w:szCs w:val="30"/>
              </w:rPr>
              <w:t>(</w:t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EA0C5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5CF5A9B3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577C19CF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F6F59C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60EE0" w:rsidRPr="00EA0C54" w14:paraId="591D054D" w14:textId="77777777" w:rsidTr="00FE7500">
        <w:trPr>
          <w:trHeight w:val="58"/>
          <w:tblHeader/>
        </w:trPr>
        <w:tc>
          <w:tcPr>
            <w:tcW w:w="3492" w:type="dxa"/>
            <w:shd w:val="clear" w:color="auto" w:fill="auto"/>
          </w:tcPr>
          <w:p w14:paraId="23BF20CB" w14:textId="77777777" w:rsidR="00D60EE0" w:rsidRPr="00EA0C54" w:rsidRDefault="00D60EE0" w:rsidP="00D60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59CB0F" w14:textId="0DBB4FC3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6DCFEAF1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C75205A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1466FFD4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E71276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66018DE1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ACED6B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EE0" w:rsidRPr="00EA0C54" w14:paraId="73F18965" w14:textId="77777777" w:rsidTr="00FE7500">
        <w:trPr>
          <w:tblHeader/>
        </w:trPr>
        <w:tc>
          <w:tcPr>
            <w:tcW w:w="3492" w:type="dxa"/>
            <w:shd w:val="clear" w:color="auto" w:fill="auto"/>
          </w:tcPr>
          <w:p w14:paraId="4961363C" w14:textId="77777777" w:rsidR="00D60EE0" w:rsidRPr="00EA0C54" w:rsidRDefault="00D60EE0" w:rsidP="00D60EE0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16A7EC7" w14:textId="32A91027" w:rsidR="00D60EE0" w:rsidRPr="00E048EF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5D8E701C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C6FB784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24E01886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41990CA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3D4737F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5F8802" w14:textId="746D188A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E7385" w:rsidRPr="00EA0C54" w14:paraId="3B3A8E50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1430CB46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EF2FF58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7385" w:rsidRPr="00EA0C54" w14:paraId="105ED877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0726782" w14:textId="460A9284" w:rsidR="00CE7385" w:rsidRPr="00EA0C54" w:rsidRDefault="004D7A8F" w:rsidP="00DF4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4FF9B4E7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99DD11E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66C4582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2B395B9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2E8399AC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AB2F8F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74C2CC9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85" w:rsidRPr="00EA0C54" w14:paraId="1DEACBEB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21A2FE9C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50E750D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6AD270D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BBFE176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392722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3A9F3731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15259A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502D69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85" w:rsidRPr="00EA0C54" w14:paraId="5E5B3773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39DC7BE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60" w:type="dxa"/>
            <w:shd w:val="clear" w:color="auto" w:fill="auto"/>
          </w:tcPr>
          <w:p w14:paraId="6704A7E7" w14:textId="07C8DF02" w:rsidR="00CE7385" w:rsidRPr="00EA0C54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CE7385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62" w:type="dxa"/>
          </w:tcPr>
          <w:p w14:paraId="38AA27A1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2BF15BD" w14:textId="0E4F7FF0" w:rsidR="00CE7385" w:rsidRPr="00D60EE0" w:rsidRDefault="00CE7385" w:rsidP="00BB3E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7B1F417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70EDD6B7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32BCE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4C46B74" w14:textId="36DDB7AE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E7385"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CE7385" w:rsidRPr="00EA0C54" w14:paraId="5600CE0B" w14:textId="77777777" w:rsidTr="00FE7500">
        <w:trPr>
          <w:trHeight w:val="80"/>
        </w:trPr>
        <w:tc>
          <w:tcPr>
            <w:tcW w:w="3492" w:type="dxa"/>
            <w:shd w:val="clear" w:color="auto" w:fill="auto"/>
          </w:tcPr>
          <w:p w14:paraId="6C6B2FB6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7123966" w14:textId="27F0EA83" w:rsidR="00CE7385" w:rsidRPr="000465C1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E73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62" w:type="dxa"/>
          </w:tcPr>
          <w:p w14:paraId="4130E7A1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C32E2B5" w14:textId="64F590A4" w:rsidR="00CE7385" w:rsidRPr="00D60EE0" w:rsidRDefault="004D7A8F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  <w:tc>
          <w:tcPr>
            <w:tcW w:w="262" w:type="dxa"/>
            <w:shd w:val="clear" w:color="auto" w:fill="auto"/>
          </w:tcPr>
          <w:p w14:paraId="172FFDB7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72525A8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225F25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CA8E25C" w14:textId="6AA76798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E7385"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CE7385" w:rsidRPr="00EA0C54" w14:paraId="241A975D" w14:textId="77777777" w:rsidTr="00FE7500">
        <w:trPr>
          <w:trHeight w:val="308"/>
        </w:trPr>
        <w:tc>
          <w:tcPr>
            <w:tcW w:w="3492" w:type="dxa"/>
          </w:tcPr>
          <w:p w14:paraId="77ED680A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69BD44FC" w14:textId="092F5353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2" w:type="dxa"/>
          </w:tcPr>
          <w:p w14:paraId="1D0C7368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1B419ED" w14:textId="77777777" w:rsidR="00CE7385" w:rsidRPr="00EA0C54" w:rsidRDefault="00CE7385" w:rsidP="00BB3EA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55354F6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8EF6698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F9E20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AA2015A" w14:textId="43C4FEB1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</w:tr>
      <w:tr w:rsidR="00CE7385" w:rsidRPr="00EA0C54" w14:paraId="1A6C0398" w14:textId="77777777" w:rsidTr="00FE7500">
        <w:trPr>
          <w:trHeight w:val="308"/>
        </w:trPr>
        <w:tc>
          <w:tcPr>
            <w:tcW w:w="3492" w:type="dxa"/>
          </w:tcPr>
          <w:p w14:paraId="2B2D9112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0E23218E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4CAF908" w14:textId="71D6C549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E7385"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262" w:type="dxa"/>
          </w:tcPr>
          <w:p w14:paraId="29C0ADCE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FD88217" w14:textId="77777777" w:rsidR="00CE7385" w:rsidRPr="00D60EE0" w:rsidRDefault="00CE7385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03866C" w14:textId="78B77A67" w:rsidR="00CE7385" w:rsidRPr="00D60EE0" w:rsidRDefault="004D7A8F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62" w:type="dxa"/>
            <w:shd w:val="clear" w:color="auto" w:fill="auto"/>
          </w:tcPr>
          <w:p w14:paraId="72489D72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6CD11CD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30DB2F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15581A0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85AB204" w14:textId="00E55FFE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E7385"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CE7385" w:rsidRPr="00EA0C54" w14:paraId="70AD7636" w14:textId="77777777" w:rsidTr="00FE7500">
        <w:trPr>
          <w:trHeight w:val="308"/>
        </w:trPr>
        <w:tc>
          <w:tcPr>
            <w:tcW w:w="3492" w:type="dxa"/>
          </w:tcPr>
          <w:p w14:paraId="3CD2A447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shd w:val="clear" w:color="auto" w:fill="auto"/>
          </w:tcPr>
          <w:p w14:paraId="77F50B43" w14:textId="6C9E6A57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E7385"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62" w:type="dxa"/>
          </w:tcPr>
          <w:p w14:paraId="0EBDF085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7C0D671" w14:textId="033076D3" w:rsidR="00CE7385" w:rsidRPr="00D60EE0" w:rsidRDefault="004D7A8F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262" w:type="dxa"/>
            <w:shd w:val="clear" w:color="auto" w:fill="auto"/>
          </w:tcPr>
          <w:p w14:paraId="2BEF6267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99EC97C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45922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AFC6B4E" w14:textId="092EFEF3" w:rsidR="00CE7385" w:rsidRPr="00D74C51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E73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</w:tr>
      <w:tr w:rsidR="00CE7385" w:rsidRPr="00EA0C54" w14:paraId="5E5ECC75" w14:textId="77777777" w:rsidTr="00FE7500">
        <w:trPr>
          <w:trHeight w:val="308"/>
        </w:trPr>
        <w:tc>
          <w:tcPr>
            <w:tcW w:w="3492" w:type="dxa"/>
          </w:tcPr>
          <w:p w14:paraId="499CDE97" w14:textId="77777777" w:rsidR="00CE7385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</w:tcPr>
          <w:p w14:paraId="22143321" w14:textId="1CEA252C" w:rsidR="00CE7385" w:rsidRPr="00D60EE0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E7385"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62" w:type="dxa"/>
          </w:tcPr>
          <w:p w14:paraId="7BFA3E85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4A3D63BC" w14:textId="77777777" w:rsidR="00CE7385" w:rsidRDefault="00CE7385" w:rsidP="00BB3EA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280109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9BC72AA" w14:textId="455D99F3" w:rsidR="00CE7385" w:rsidRPr="00D60EE0" w:rsidRDefault="00CE7385" w:rsidP="00BB3EA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87A6AC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811CFD3" w14:textId="61374B83" w:rsidR="00CE7385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E7385"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</w:tr>
      <w:tr w:rsidR="00CE7385" w:rsidRPr="00EA0C54" w14:paraId="40A4673A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75D6999D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01891" w14:textId="7E058306" w:rsidR="00CE7385" w:rsidRPr="005F6047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CE7385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62" w:type="dxa"/>
          </w:tcPr>
          <w:p w14:paraId="7E4B4851" w14:textId="77777777" w:rsidR="00CE7385" w:rsidRPr="005F6047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23CDE" w14:textId="2D5C3013" w:rsidR="00CE7385" w:rsidRPr="005F6047" w:rsidRDefault="00CE7385" w:rsidP="00BB3E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185EACA" w14:textId="77777777" w:rsidR="00CE7385" w:rsidRPr="005F6047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D0E91" w14:textId="05C2EB94" w:rsidR="00CE7385" w:rsidRPr="005F6047" w:rsidRDefault="00CE7385" w:rsidP="00BB3E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749995" w14:textId="77777777" w:rsidR="00CE7385" w:rsidRPr="005F6047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4B8DA" w14:textId="72771E21" w:rsidR="00CE7385" w:rsidRPr="008263A4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6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CE7385" w:rsidRPr="00826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26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530</w:t>
            </w:r>
          </w:p>
        </w:tc>
      </w:tr>
      <w:tr w:rsidR="00CE7385" w:rsidRPr="00EA0C54" w14:paraId="249C5AC1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7E18E259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B07F13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D07B06D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0B082C1A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5390A781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F76D355" w14:textId="77777777" w:rsidR="00CE7385" w:rsidRPr="00EA0C54" w:rsidRDefault="00CE7385" w:rsidP="00DF41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964B0E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CA3691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385" w:rsidRPr="00EA0C54" w14:paraId="3F838D68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1D525E2E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BF3C9CC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919510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6106DB1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2F4CE1D7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380B3F9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851A24" w14:textId="77777777" w:rsidR="00CE7385" w:rsidRPr="00EA0C54" w:rsidRDefault="00CE7385" w:rsidP="00DF4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48CA3E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385" w:rsidRPr="00EA0C54" w14:paraId="4CEF2292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34D4A360" w14:textId="77777777" w:rsidR="00CE7385" w:rsidRPr="00EA0C54" w:rsidRDefault="00CE7385" w:rsidP="00DF41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C8C767C" w14:textId="77777777" w:rsidR="00CE7385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3AA605F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A3FD084" w14:textId="69290BF7" w:rsidR="00CE7385" w:rsidRPr="00D60EE0" w:rsidRDefault="00CE7385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D2F0DAD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12C88C1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8724F6" w14:textId="77777777" w:rsidR="00CE7385" w:rsidRPr="00EA0C54" w:rsidRDefault="00CE7385" w:rsidP="00DF4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A1CAD6" w14:textId="77BCAF51" w:rsidR="00CE7385" w:rsidRPr="00D60EE0" w:rsidRDefault="00CE7385" w:rsidP="00BB3E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E7385" w:rsidRPr="00EA0C54" w14:paraId="3126BB5C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0D0E290A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3490A9E" w14:textId="488BCEFF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5429531F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066B2B0" w14:textId="4CF82422" w:rsidR="00CE7385" w:rsidRPr="00D60EE0" w:rsidRDefault="004D7A8F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262" w:type="dxa"/>
            <w:shd w:val="clear" w:color="auto" w:fill="auto"/>
          </w:tcPr>
          <w:p w14:paraId="0EE1EF65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CA9A6EC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56C2C" w14:textId="77777777" w:rsidR="00CE7385" w:rsidRPr="00EA0C54" w:rsidRDefault="00CE7385" w:rsidP="00DF4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C3B5EB" w14:textId="4A2085F9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E7385" w:rsidRPr="00EA0C54" w14:paraId="49646AFC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35EE7ABC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74E9F" w14:textId="6F319023" w:rsidR="00CE7385" w:rsidRPr="005F6047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482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7CBFF8CF" w14:textId="77777777" w:rsidR="00CE7385" w:rsidRPr="005F6047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90F3D" w14:textId="5F440469" w:rsidR="00CE7385" w:rsidRPr="005F6047" w:rsidRDefault="00CE7385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58A82AF" w14:textId="77777777" w:rsidR="00CE7385" w:rsidRPr="005F6047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4403A" w14:textId="77777777" w:rsidR="00CE7385" w:rsidRPr="005F6047" w:rsidRDefault="00CE7385" w:rsidP="00DF4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E0C3F2" w14:textId="77777777" w:rsidR="00CE7385" w:rsidRPr="005F6047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CA58" w14:textId="3F20BB75" w:rsidR="00CE7385" w:rsidRPr="005F6047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E7385" w:rsidRPr="00EA0C54" w14:paraId="312967B9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2C69174C" w14:textId="77777777" w:rsidR="00CE7385" w:rsidRPr="00EA0C54" w:rsidRDefault="00CE7385" w:rsidP="00DF41C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56AF789A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4B29C6A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73275AA2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47CCE7AC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</w:tcPr>
          <w:p w14:paraId="1AE07DD7" w14:textId="77777777" w:rsidR="00CE7385" w:rsidRPr="00EA0C54" w:rsidRDefault="00CE7385" w:rsidP="00DF41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48581B" w14:textId="77777777" w:rsidR="00CE7385" w:rsidRPr="00EA0C54" w:rsidRDefault="00CE7385" w:rsidP="00DF41CD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F68C3B9" w14:textId="77777777" w:rsidR="00CE7385" w:rsidRPr="00D60EE0" w:rsidRDefault="00CE7385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385" w:rsidRPr="00EA0C54" w14:paraId="2516C015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1C7D040B" w14:textId="77777777" w:rsidR="00CE7385" w:rsidRPr="00EA0C54" w:rsidRDefault="00CE7385" w:rsidP="00DF4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0310D9B0" w14:textId="675BA775" w:rsidR="00CE7385" w:rsidRPr="005F6047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CE7385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62" w:type="dxa"/>
          </w:tcPr>
          <w:p w14:paraId="387BF78D" w14:textId="77777777" w:rsidR="00CE7385" w:rsidRPr="005F6047" w:rsidRDefault="00CE7385" w:rsidP="00DF4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06D4A210" w14:textId="36D635A0" w:rsidR="00CE7385" w:rsidRPr="005F6047" w:rsidRDefault="00CE7385" w:rsidP="00BB3E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659EF05" w14:textId="77777777" w:rsidR="00CE7385" w:rsidRPr="005F6047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633356ED" w14:textId="62B9F196" w:rsidR="00CE7385" w:rsidRPr="005F6047" w:rsidRDefault="00CE7385" w:rsidP="00BB3EA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D7A8F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9AA035" w14:textId="77777777" w:rsidR="00CE7385" w:rsidRPr="005F6047" w:rsidRDefault="00CE7385" w:rsidP="00BB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E00F07D" w14:textId="52042C83" w:rsidR="00CE7385" w:rsidRPr="005F6047" w:rsidRDefault="004D7A8F" w:rsidP="00D60E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CE7385"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0744B4F3" w14:textId="71DE79E2" w:rsidR="00E81954" w:rsidRPr="00E668D1" w:rsidRDefault="00E81954">
      <w:pPr>
        <w:rPr>
          <w:rFonts w:ascii="Angsana New" w:hAnsi="Angsana New"/>
          <w:sz w:val="30"/>
          <w:szCs w:val="30"/>
        </w:rPr>
      </w:pPr>
    </w:p>
    <w:p w14:paraId="21E76DBE" w14:textId="326CBA5E" w:rsidR="0096504C" w:rsidRPr="00E449B7" w:rsidRDefault="00CE7385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6504C" w:rsidRPr="00D60EE0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</w:t>
      </w:r>
    </w:p>
    <w:p w14:paraId="4669C799" w14:textId="77777777" w:rsidR="0096504C" w:rsidRPr="00655FE4" w:rsidRDefault="0096504C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4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8"/>
        <w:gridCol w:w="1204"/>
        <w:gridCol w:w="250"/>
        <w:gridCol w:w="1188"/>
        <w:gridCol w:w="238"/>
        <w:gridCol w:w="1184"/>
        <w:gridCol w:w="240"/>
        <w:gridCol w:w="1172"/>
      </w:tblGrid>
      <w:tr w:rsidR="00E12B8B" w:rsidRPr="00E449B7" w14:paraId="0E6735F2" w14:textId="77777777" w:rsidTr="00032037">
        <w:trPr>
          <w:tblHeader/>
        </w:trPr>
        <w:tc>
          <w:tcPr>
            <w:tcW w:w="3690" w:type="dxa"/>
            <w:shd w:val="clear" w:color="auto" w:fill="auto"/>
          </w:tcPr>
          <w:p w14:paraId="631B0D8D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E3B351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7D62DCC6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4BC9A87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62811DF5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449B7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CE7385" w:rsidRPr="00E449B7" w14:paraId="6659AAEA" w14:textId="77777777" w:rsidTr="00032037">
        <w:trPr>
          <w:tblHeader/>
        </w:trPr>
        <w:tc>
          <w:tcPr>
            <w:tcW w:w="3690" w:type="dxa"/>
          </w:tcPr>
          <w:p w14:paraId="288D34A5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C296C77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C32F8DB" w14:textId="1EC8B53C" w:rsidR="00CE7385" w:rsidRPr="00CE7385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50" w:type="dxa"/>
            <w:shd w:val="clear" w:color="auto" w:fill="auto"/>
          </w:tcPr>
          <w:p w14:paraId="7A81CB69" w14:textId="77777777" w:rsidR="00CE7385" w:rsidRPr="00CE7385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0658409" w14:textId="103EC48B" w:rsidR="00CE7385" w:rsidRPr="00CE7385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auto"/>
          </w:tcPr>
          <w:p w14:paraId="31874814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DE4F5F1" w14:textId="43DEF735" w:rsidR="00CE7385" w:rsidRPr="00E449B7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43BBEDC0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B9CB85E" w14:textId="3761B5EF" w:rsidR="00CE7385" w:rsidRPr="00E449B7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CE7385" w:rsidRPr="00E449B7" w14:paraId="7970F413" w14:textId="77777777" w:rsidTr="00032037">
        <w:trPr>
          <w:tblHeader/>
        </w:trPr>
        <w:tc>
          <w:tcPr>
            <w:tcW w:w="3690" w:type="dxa"/>
          </w:tcPr>
          <w:p w14:paraId="18FEB8C3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7F02DDF0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6" w:type="dxa"/>
            <w:gridSpan w:val="7"/>
          </w:tcPr>
          <w:p w14:paraId="2C093CDF" w14:textId="5B1158D2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78B4" w:rsidRPr="007D1493" w14:paraId="7D6F369B" w14:textId="77777777" w:rsidTr="00032037">
        <w:tc>
          <w:tcPr>
            <w:tcW w:w="3690" w:type="dxa"/>
          </w:tcPr>
          <w:p w14:paraId="7D507E86" w14:textId="77777777" w:rsidR="002278B4" w:rsidRPr="007D1493" w:rsidRDefault="002278B4" w:rsidP="002278B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 xml:space="preserve">   ของบริษัท (ขั้นพื้นฐาน)</w:t>
            </w:r>
          </w:p>
        </w:tc>
        <w:tc>
          <w:tcPr>
            <w:tcW w:w="238" w:type="dxa"/>
          </w:tcPr>
          <w:p w14:paraId="1412E42D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CEDF1D0" w14:textId="77777777" w:rsidR="002278B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6F76CA2" w14:textId="608321ED" w:rsidR="002278B4" w:rsidRPr="007D1493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</w:t>
            </w:r>
            <w:r w:rsidR="003D7F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,664</w:t>
            </w:r>
          </w:p>
        </w:tc>
        <w:tc>
          <w:tcPr>
            <w:tcW w:w="250" w:type="dxa"/>
          </w:tcPr>
          <w:p w14:paraId="7D0F550B" w14:textId="77777777" w:rsidR="002278B4" w:rsidRPr="007D1493" w:rsidRDefault="002278B4" w:rsidP="002278B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86BB6E7" w14:textId="77777777" w:rsidR="002278B4" w:rsidRPr="00BB3EAF" w:rsidRDefault="002278B4" w:rsidP="002278B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B53D001" w14:textId="2BFEA75F" w:rsidR="002278B4" w:rsidRPr="00BB3EAF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238" w:type="dxa"/>
          </w:tcPr>
          <w:p w14:paraId="295F5E60" w14:textId="77777777" w:rsidR="002278B4" w:rsidRPr="007D1493" w:rsidRDefault="002278B4" w:rsidP="002278B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5AAC3C0F" w14:textId="77777777" w:rsidR="002278B4" w:rsidRPr="00CD618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536186A" w14:textId="4A68162C" w:rsidR="002278B4" w:rsidRPr="002278B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61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9559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CD61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240" w:type="dxa"/>
          </w:tcPr>
          <w:p w14:paraId="075355C8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821933E" w14:textId="77777777" w:rsidR="002278B4" w:rsidRPr="00BB3EAF" w:rsidRDefault="002278B4" w:rsidP="002278B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E6ED85C" w14:textId="4AA49951" w:rsidR="002278B4" w:rsidRPr="00BB3EAF" w:rsidRDefault="002278B4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</w:t>
            </w:r>
            <w:r w:rsidRPr="00BB3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  <w:tr w:rsidR="002278B4" w:rsidRPr="007D1493" w14:paraId="0B8C33C4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2E8EDBCF" w14:textId="77777777" w:rsidR="002278B4" w:rsidRPr="007D1493" w:rsidRDefault="002278B4" w:rsidP="002278B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</w:p>
          <w:p w14:paraId="399365A6" w14:textId="0AF006F3" w:rsidR="002278B4" w:rsidRPr="007D1493" w:rsidRDefault="002278B4" w:rsidP="002278B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A8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66AF55CA" w14:textId="77777777" w:rsidR="002278B4" w:rsidRPr="007D1493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F5E7BB7" w14:textId="77777777" w:rsidR="002278B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CE11B16" w14:textId="26BD03DC" w:rsidR="002278B4" w:rsidRPr="002278B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BB3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50" w:type="dxa"/>
          </w:tcPr>
          <w:p w14:paraId="42D8F189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04FC4DD" w14:textId="77777777" w:rsidR="002278B4" w:rsidRPr="00BB3EAF" w:rsidRDefault="002278B4" w:rsidP="002278B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BED5EC" w14:textId="531EB072" w:rsidR="002278B4" w:rsidRPr="00BB3EAF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BB3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38" w:type="dxa"/>
          </w:tcPr>
          <w:p w14:paraId="5A21A2D6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D57DC75" w14:textId="77777777" w:rsidR="002278B4" w:rsidRPr="00CD618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358A51" w14:textId="3EB14760" w:rsidR="002278B4" w:rsidRPr="002278B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BB3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40" w:type="dxa"/>
          </w:tcPr>
          <w:p w14:paraId="4107FA40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6770FE" w14:textId="77777777" w:rsidR="002278B4" w:rsidRPr="00BB3EAF" w:rsidRDefault="002278B4" w:rsidP="002278B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5F747" w14:textId="221C6AEA" w:rsidR="002278B4" w:rsidRPr="00BB3EAF" w:rsidRDefault="002278B4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BB3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  <w:tr w:rsidR="002278B4" w:rsidRPr="00E449B7" w14:paraId="1B551BC7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1CAA98EF" w14:textId="77777777" w:rsidR="002278B4" w:rsidRPr="007D1493" w:rsidRDefault="002278B4" w:rsidP="002278B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D14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7B9BB2D" w14:textId="77777777" w:rsidR="002278B4" w:rsidRPr="007D1493" w:rsidRDefault="002278B4" w:rsidP="002278B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0B4E8997" w14:textId="5E85145E" w:rsidR="002278B4" w:rsidRPr="002278B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 w:rsidR="003D7F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50" w:type="dxa"/>
          </w:tcPr>
          <w:p w14:paraId="5F0109F8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45E85E10" w14:textId="1DCE81FB" w:rsidR="002278B4" w:rsidRPr="007D1493" w:rsidRDefault="002278B4" w:rsidP="002278B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D14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38" w:type="dxa"/>
          </w:tcPr>
          <w:p w14:paraId="7E6D6606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45EFE8B1" w14:textId="56687A90" w:rsidR="002278B4" w:rsidRPr="002278B4" w:rsidRDefault="002278B4" w:rsidP="002278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61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 w:rsidR="003D7F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</w:tcPr>
          <w:p w14:paraId="1FBEB987" w14:textId="77777777" w:rsidR="002278B4" w:rsidRPr="007D1493" w:rsidRDefault="002278B4" w:rsidP="002278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72E020BE" w14:textId="1DEC47EE" w:rsidR="002278B4" w:rsidRPr="00E449B7" w:rsidRDefault="002278B4" w:rsidP="002278B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D14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</w:tr>
    </w:tbl>
    <w:p w14:paraId="2B17536C" w14:textId="77777777" w:rsidR="00E007EF" w:rsidRPr="00586C14" w:rsidRDefault="00E007EF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8E81D91" w14:textId="44FCE7A6" w:rsidR="00FF0DEE" w:rsidRPr="00E449B7" w:rsidRDefault="00FF0DEE" w:rsidP="00BB3E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B3EA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D4CA1E4" w14:textId="77777777" w:rsidR="00277B6D" w:rsidRPr="002E3E89" w:rsidRDefault="00277B6D" w:rsidP="00277B6D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3E3F75" w:rsidRPr="00E449B7" w14:paraId="0244AF0C" w14:textId="77777777" w:rsidTr="00032037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6FEB67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DDDCB4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3503D4" w14:textId="5394F604" w:rsidR="003E3F75" w:rsidRPr="00E449B7" w:rsidRDefault="003E3F75" w:rsidP="00BB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10E0BA34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541CBB" w14:textId="5DC4D72B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DDF027B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F6F0CA4" w14:textId="77777777" w:rsidR="003E3F75" w:rsidRPr="00E449B7" w:rsidDel="00D43E7A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3F75" w:rsidRPr="00E449B7" w14:paraId="219F660D" w14:textId="77777777" w:rsidTr="00032037">
        <w:trPr>
          <w:tblHeader/>
        </w:trPr>
        <w:tc>
          <w:tcPr>
            <w:tcW w:w="2628" w:type="dxa"/>
            <w:shd w:val="clear" w:color="auto" w:fill="auto"/>
          </w:tcPr>
          <w:p w14:paraId="1FFC0D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38E1760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D239252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8B12276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83FE6E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  <w:shd w:val="clear" w:color="auto" w:fill="auto"/>
          </w:tcPr>
          <w:p w14:paraId="68C49BA6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9941967" w14:textId="77777777" w:rsidR="003E3F75" w:rsidRPr="00E449B7" w:rsidRDefault="00FF4371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670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3F75" w:rsidRPr="00E449B7" w14:paraId="6A28C3B3" w14:textId="77777777" w:rsidTr="00032037">
        <w:tc>
          <w:tcPr>
            <w:tcW w:w="2628" w:type="dxa"/>
            <w:shd w:val="clear" w:color="auto" w:fill="auto"/>
          </w:tcPr>
          <w:p w14:paraId="7B1ACE32" w14:textId="58F35EA7" w:rsidR="003E3F75" w:rsidRPr="00BB3EAF" w:rsidRDefault="004D7A8F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E654D53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F54380E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F72ED3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CC4845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4FD3D09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21B3E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F75" w:rsidRPr="00E449B7" w14:paraId="173F5CE4" w14:textId="77777777" w:rsidTr="00032037">
        <w:tc>
          <w:tcPr>
            <w:tcW w:w="2628" w:type="dxa"/>
            <w:shd w:val="clear" w:color="auto" w:fill="auto"/>
          </w:tcPr>
          <w:p w14:paraId="38E8ACB5" w14:textId="3DF23DD9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BB3EA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BB3EA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51365DD7" w14:textId="69197C41" w:rsidR="003E3F75" w:rsidRPr="00E449B7" w:rsidRDefault="00B14541" w:rsidP="00BB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2DBAE2E3" w14:textId="5CB5BA2A" w:rsidR="003E3F75" w:rsidRPr="00E449B7" w:rsidRDefault="00B14541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D7A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759EF9E0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E4F74A" w14:textId="32FE3C73" w:rsidR="003E3F75" w:rsidRPr="00B14541" w:rsidRDefault="00B14541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541">
              <w:rPr>
                <w:rFonts w:ascii="Angsana New" w:hAnsi="Angsana New"/>
                <w:sz w:val="30"/>
                <w:szCs w:val="30"/>
              </w:rPr>
              <w:t>0.055</w:t>
            </w:r>
          </w:p>
        </w:tc>
        <w:tc>
          <w:tcPr>
            <w:tcW w:w="360" w:type="dxa"/>
            <w:shd w:val="clear" w:color="auto" w:fill="auto"/>
          </w:tcPr>
          <w:p w14:paraId="60EFC7E5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9D47953" w14:textId="72F75C38" w:rsidR="003E3F75" w:rsidRPr="00B14541" w:rsidRDefault="00B14541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541">
              <w:rPr>
                <w:rFonts w:ascii="Angsana New" w:hAnsi="Angsana New"/>
                <w:sz w:val="30"/>
                <w:szCs w:val="30"/>
              </w:rPr>
              <w:t>23.85</w:t>
            </w:r>
          </w:p>
        </w:tc>
      </w:tr>
      <w:tr w:rsidR="00440248" w:rsidRPr="00E449B7" w14:paraId="0B0FDB81" w14:textId="77777777" w:rsidTr="00032037">
        <w:tc>
          <w:tcPr>
            <w:tcW w:w="2628" w:type="dxa"/>
            <w:shd w:val="clear" w:color="auto" w:fill="auto"/>
          </w:tcPr>
          <w:p w14:paraId="74DB5457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D3F92AE" w14:textId="77777777" w:rsidR="00440248" w:rsidRPr="00E449B7" w:rsidRDefault="00440248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AEAE777" w14:textId="77777777" w:rsidR="00440248" w:rsidRPr="00E449B7" w:rsidRDefault="00440248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0BE9A4C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3215D2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B7C0CAE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0FF3E8F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7385" w:rsidRPr="00E449B7" w14:paraId="4467EC0E" w14:textId="77777777" w:rsidTr="00032037">
        <w:tc>
          <w:tcPr>
            <w:tcW w:w="2628" w:type="dxa"/>
            <w:shd w:val="clear" w:color="auto" w:fill="auto"/>
          </w:tcPr>
          <w:p w14:paraId="7A649889" w14:textId="5555DCA0" w:rsidR="00CE7385" w:rsidRPr="00BB3EAF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003CB436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DA3995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5DFEB49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5235CD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EE6AAA1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22C9BF5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7385" w:rsidRPr="00E449B7" w14:paraId="157B1C51" w14:textId="77777777" w:rsidTr="00032037">
        <w:tc>
          <w:tcPr>
            <w:tcW w:w="2628" w:type="dxa"/>
            <w:shd w:val="clear" w:color="auto" w:fill="auto"/>
          </w:tcPr>
          <w:p w14:paraId="61D7BE0F" w14:textId="599CBD9A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E449B7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BB3EAF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BB3EA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2CA331A6" w14:textId="20A1EFED" w:rsidR="00CE7385" w:rsidRPr="00E449B7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14</w:t>
            </w:r>
            <w:r w:rsidR="00CE7385" w:rsidRPr="00E449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7385" w:rsidRPr="00E449B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D7A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0BB46BE0" w14:textId="22F8091A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239B1731" w14:textId="77777777" w:rsidR="00CE7385" w:rsidRPr="00B052E4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D569BA" w14:textId="70A3094A" w:rsidR="00CE7385" w:rsidRPr="00B052E4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2E4">
              <w:rPr>
                <w:rFonts w:ascii="Angsana New" w:hAnsi="Angsana New"/>
                <w:sz w:val="30"/>
                <w:szCs w:val="30"/>
              </w:rPr>
              <w:t>0</w:t>
            </w:r>
            <w:r w:rsidR="00CE7385" w:rsidRPr="00B052E4">
              <w:rPr>
                <w:rFonts w:ascii="Angsana New" w:hAnsi="Angsana New"/>
                <w:sz w:val="30"/>
                <w:szCs w:val="30"/>
              </w:rPr>
              <w:t>.</w:t>
            </w:r>
            <w:r w:rsidRPr="00B052E4"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360" w:type="dxa"/>
            <w:shd w:val="clear" w:color="auto" w:fill="auto"/>
          </w:tcPr>
          <w:p w14:paraId="0945BD85" w14:textId="77777777" w:rsidR="00CE7385" w:rsidRPr="00B052E4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3844C97" w14:textId="1C15C687" w:rsidR="00CE7385" w:rsidRPr="00B052E4" w:rsidRDefault="004D7A8F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2E4">
              <w:rPr>
                <w:rFonts w:ascii="Angsana New" w:hAnsi="Angsana New"/>
                <w:sz w:val="30"/>
                <w:szCs w:val="30"/>
              </w:rPr>
              <w:t>9</w:t>
            </w:r>
            <w:r w:rsidR="00CE7385" w:rsidRPr="00B052E4">
              <w:rPr>
                <w:rFonts w:ascii="Angsana New" w:hAnsi="Angsana New"/>
                <w:sz w:val="30"/>
                <w:szCs w:val="30"/>
              </w:rPr>
              <w:t>.</w:t>
            </w:r>
            <w:r w:rsidRPr="00B052E4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2EFA12A3" w14:textId="77777777" w:rsidR="00E449B7" w:rsidRPr="002E3E89" w:rsidRDefault="00E449B7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AA9CE6E" w14:textId="0C7367F2" w:rsidR="00580AE7" w:rsidRPr="00C224C8" w:rsidRDefault="00580AE7" w:rsidP="00BB3E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B3EA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F613C48" w14:textId="77777777" w:rsidR="00396518" w:rsidRPr="00B14541" w:rsidRDefault="00396518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9EC49EC" w14:textId="581DBC3D" w:rsidR="00580AE7" w:rsidRPr="00586C14" w:rsidRDefault="00580AE7" w:rsidP="00586C14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6C1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2CEC00B" w14:textId="77777777" w:rsidR="00B14541" w:rsidRDefault="00B14541" w:rsidP="00923A4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8DCEAF4" w14:textId="6D5B03A5" w:rsidR="001249C1" w:rsidRPr="00C7205C" w:rsidRDefault="00387729" w:rsidP="00C7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  <w:sectPr w:rsidR="001249C1" w:rsidRPr="00C7205C" w:rsidSect="00945E30">
          <w:pgSz w:w="11909" w:h="16834" w:code="9"/>
          <w:pgMar w:top="691" w:right="1152" w:bottom="720" w:left="1152" w:header="691" w:footer="576" w:gutter="0"/>
          <w:cols w:space="720"/>
          <w:docGrid w:linePitch="245"/>
        </w:sectPr>
      </w:pPr>
      <w:r w:rsidRPr="00C224C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C7205C">
        <w:rPr>
          <w:rFonts w:ascii="Angsana New" w:hAnsi="Angsana New"/>
          <w:sz w:val="30"/>
          <w:szCs w:val="30"/>
        </w:rPr>
        <w:br/>
      </w:r>
      <w:r w:rsidRPr="00C224C8">
        <w:rPr>
          <w:rFonts w:ascii="Angsana New" w:hAnsi="Angsana New"/>
          <w:sz w:val="30"/>
          <w:szCs w:val="30"/>
          <w:cs/>
        </w:rPr>
        <w:t>การเงินที่วัดมูลค่าด้วยราคาทุนตัดจำหน่าย</w:t>
      </w:r>
      <w:r w:rsidR="00E74DBC">
        <w:rPr>
          <w:rFonts w:ascii="Angsana New" w:hAnsi="Angsana New" w:hint="cs"/>
          <w:sz w:val="30"/>
          <w:szCs w:val="30"/>
          <w:cs/>
        </w:rPr>
        <w:t>บางรายการ</w:t>
      </w:r>
      <w:r w:rsidRPr="00C224C8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1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440"/>
        <w:gridCol w:w="236"/>
        <w:gridCol w:w="1474"/>
        <w:gridCol w:w="236"/>
        <w:gridCol w:w="1384"/>
        <w:gridCol w:w="241"/>
        <w:gridCol w:w="1109"/>
        <w:gridCol w:w="270"/>
        <w:gridCol w:w="1080"/>
        <w:gridCol w:w="263"/>
        <w:gridCol w:w="1087"/>
        <w:gridCol w:w="270"/>
        <w:gridCol w:w="1170"/>
      </w:tblGrid>
      <w:tr w:rsidR="00DD1986" w:rsidRPr="00822A41" w14:paraId="2EB4B9F1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E2E8368" w14:textId="77777777" w:rsidR="00DD1986" w:rsidRPr="00A25CCA" w:rsidRDefault="00DD1986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697414DB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550FADD" w14:textId="6B5A9074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986" w:rsidRPr="00822A41" w14:paraId="48D2A402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64E1B3B" w14:textId="77777777" w:rsidR="00DD1986" w:rsidRPr="00A25CCA" w:rsidRDefault="00DD1986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5D77879D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4D9A826D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3B8A7B1F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4AA220D7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2D07" w:rsidRPr="00822A41" w14:paraId="5425678A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3EABAA4" w14:textId="326EECA3" w:rsidR="00802D07" w:rsidRPr="00A25CCA" w:rsidRDefault="00802D07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F06FE37" w14:textId="77777777" w:rsidR="00802D07" w:rsidRPr="00A25CCA" w:rsidRDefault="00802D07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</w:tcPr>
          <w:p w14:paraId="705378C8" w14:textId="77777777" w:rsidR="00A25CCA" w:rsidRDefault="00A25CCA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D4D8D43" w14:textId="2884ED69" w:rsidR="00802D07" w:rsidRPr="00A25CCA" w:rsidRDefault="00802D07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="00D05E53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shd w:val="clear" w:color="auto" w:fill="auto"/>
          </w:tcPr>
          <w:p w14:paraId="33311FE1" w14:textId="77777777" w:rsidR="00802D07" w:rsidRPr="00A25CCA" w:rsidRDefault="00802D07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A0BAB9" w14:textId="7FA84327" w:rsidR="00802D07" w:rsidRPr="00A25CCA" w:rsidRDefault="00802D07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A25C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8500D" w14:textId="77777777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09404DF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298BCC7C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733072FB" w14:textId="6050C13D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4B80165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21A3D0F" w14:textId="3B3AA6FC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14:paraId="03A5393A" w14:textId="77777777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74911233" w14:textId="5648D271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742E34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D6E84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25CCA" w:rsidRPr="00822A41" w14:paraId="2D5A1ECC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A01EBB4" w14:textId="77777777" w:rsidR="00A25CCA" w:rsidRPr="00A25CCA" w:rsidRDefault="00A25CCA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6BC38AC" w14:textId="77777777" w:rsidR="00A25CCA" w:rsidRPr="00A25CCA" w:rsidRDefault="00A25CCA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</w:tcPr>
          <w:p w14:paraId="2DD707FC" w14:textId="77777777" w:rsidR="00A25CCA" w:rsidRPr="00A25CCA" w:rsidRDefault="00A25CCA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3EAF" w:rsidRPr="00822A41" w14:paraId="199077A8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3501B2F" w14:textId="130B8D0D" w:rsidR="00BB3EAF" w:rsidRPr="00A25CCA" w:rsidRDefault="00BB3EAF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  <w:vAlign w:val="bottom"/>
          </w:tcPr>
          <w:p w14:paraId="632FCF1C" w14:textId="77777777" w:rsidR="00BB3EAF" w:rsidRPr="00A25CCA" w:rsidRDefault="00BB3EAF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</w:tcPr>
          <w:p w14:paraId="3C295AE3" w14:textId="77777777" w:rsidR="00BB3EAF" w:rsidRPr="00A25CCA" w:rsidRDefault="00BB3EAF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02D07" w:rsidRPr="00822A41" w14:paraId="249EFD6C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755C4030" w14:textId="77777777" w:rsidR="00802D07" w:rsidRPr="00A25CCA" w:rsidRDefault="00802D07" w:rsidP="009770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F176799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43A7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A64D3D" w14:textId="77777777" w:rsidR="00802D07" w:rsidRPr="00A25CCA" w:rsidRDefault="00802D07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EDE278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15F01C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61A925D5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11D370B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D57298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A03A4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A7CED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E75B79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AD26D1" w14:textId="77777777" w:rsidR="00802D07" w:rsidRPr="00A25CCA" w:rsidRDefault="00802D07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7156A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BD5628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8B4" w:rsidRPr="00822A41" w14:paraId="0652F600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026CD741" w14:textId="77777777" w:rsidR="002278B4" w:rsidRPr="00A25CCA" w:rsidRDefault="002278B4" w:rsidP="002278B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248A82E0" w14:textId="1BB6139D" w:rsidR="002278B4" w:rsidRPr="00A25CCA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B8FEF" w14:textId="4225EF24" w:rsidR="002278B4" w:rsidRPr="00A25CCA" w:rsidRDefault="002278B4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5DBC62" w14:textId="77777777" w:rsidR="002278B4" w:rsidRPr="00A25CCA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310DF7B" w14:textId="0ECCF33A" w:rsidR="002278B4" w:rsidRPr="00A25CCA" w:rsidRDefault="002278B4" w:rsidP="002278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 w:rsidR="00032037"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95A5064" w14:textId="77777777" w:rsidR="002278B4" w:rsidRPr="00A25CCA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AFCF3" w14:textId="0D7A7A68" w:rsidR="002278B4" w:rsidRPr="00A25CCA" w:rsidRDefault="00032037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1" w:type="dxa"/>
            <w:vAlign w:val="bottom"/>
          </w:tcPr>
          <w:p w14:paraId="3E56AA0E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DC6A245" w14:textId="137A6AD5" w:rsidR="002278B4" w:rsidRPr="00A25CCA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4BF9F8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1952E" w14:textId="2CFF1534" w:rsidR="002278B4" w:rsidRPr="00A25CCA" w:rsidRDefault="00032037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14:paraId="2E84E9BE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C07E44F" w14:textId="5C7B149D" w:rsidR="002278B4" w:rsidRPr="00A25CCA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CE6CB7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2D5CEF" w14:textId="5247B9EF" w:rsidR="002278B4" w:rsidRPr="00A25CCA" w:rsidRDefault="00032037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278B4" w:rsidRPr="00D05E53" w14:paraId="2CE54F4E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0A84F791" w14:textId="62D2DCB2" w:rsidR="002278B4" w:rsidRPr="00D05E53" w:rsidRDefault="002278B4" w:rsidP="002278B4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2A1A19B8" w14:textId="77777777" w:rsidR="002278B4" w:rsidRPr="00D05E53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9697B" w14:textId="0A612D1E" w:rsidR="002278B4" w:rsidRPr="002278B4" w:rsidRDefault="002278B4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307204" w14:textId="77777777" w:rsidR="002278B4" w:rsidRPr="002278B4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2F798" w14:textId="1FBCCEB7" w:rsidR="002278B4" w:rsidRPr="002278B4" w:rsidRDefault="00032037" w:rsidP="002278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2037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36" w:type="dxa"/>
            <w:shd w:val="clear" w:color="auto" w:fill="auto"/>
          </w:tcPr>
          <w:p w14:paraId="11314AAD" w14:textId="77777777" w:rsidR="002278B4" w:rsidRPr="002278B4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0A9B20" w14:textId="56A5B530" w:rsidR="002278B4" w:rsidRPr="002278B4" w:rsidRDefault="00032037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2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120,050</w:t>
            </w:r>
          </w:p>
        </w:tc>
        <w:tc>
          <w:tcPr>
            <w:tcW w:w="241" w:type="dxa"/>
            <w:vAlign w:val="bottom"/>
          </w:tcPr>
          <w:p w14:paraId="50EDF104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34410DA" w14:textId="50CA27E0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475256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E9099" w14:textId="48BB341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316E1207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6B66537" w14:textId="07B1BD63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55E48A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2D821C" w14:textId="5EDE0D51" w:rsidR="002278B4" w:rsidRPr="00D05E53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02D07" w:rsidRPr="00822A41" w14:paraId="2D3925D5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37B401D1" w14:textId="77777777" w:rsidR="00802D07" w:rsidRPr="00A25CCA" w:rsidRDefault="00802D07" w:rsidP="00977091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B6820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7A6E483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99689C" w14:textId="77777777" w:rsidR="00802D07" w:rsidRPr="00A25CCA" w:rsidRDefault="00802D07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004ED52F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51B80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B0CFCE1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C4E23DE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2FD93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6C90B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B8044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FD47F4D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249B91" w14:textId="77777777" w:rsidR="00802D07" w:rsidRPr="00A25CCA" w:rsidRDefault="00802D07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0E76A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6A89E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D07" w:rsidRPr="00822A41" w14:paraId="20051E61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046D17BA" w14:textId="77777777" w:rsidR="00802D07" w:rsidRPr="00A25CCA" w:rsidRDefault="00802D07" w:rsidP="00977091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833E8A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711D58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F882B" w14:textId="77777777" w:rsidR="00802D07" w:rsidRPr="00A25CCA" w:rsidRDefault="00802D07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797B33C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C3E7EE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3A554D9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B4FC4C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23FC600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BD86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99833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CE09985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F6E579C" w14:textId="77777777" w:rsidR="00802D07" w:rsidRPr="00A25CCA" w:rsidRDefault="00802D07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3E2C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BF9D5F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8B4" w:rsidRPr="00822A41" w14:paraId="5A0721C0" w14:textId="77777777" w:rsidTr="00352E8E">
        <w:trPr>
          <w:trHeight w:val="261"/>
        </w:trPr>
        <w:tc>
          <w:tcPr>
            <w:tcW w:w="2880" w:type="dxa"/>
            <w:shd w:val="clear" w:color="auto" w:fill="auto"/>
          </w:tcPr>
          <w:p w14:paraId="7F6B330B" w14:textId="77777777" w:rsidR="002278B4" w:rsidRPr="00A25CCA" w:rsidRDefault="002278B4" w:rsidP="002278B4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E923BF5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1315B8" w14:textId="61ABB3B4" w:rsidR="002278B4" w:rsidRPr="00A25CCA" w:rsidRDefault="002278B4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352D62" w14:textId="77777777" w:rsidR="002278B4" w:rsidRPr="00A25CCA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1AAD8B" w14:textId="1319E83F" w:rsidR="002278B4" w:rsidRPr="00A25CCA" w:rsidRDefault="002278B4" w:rsidP="002278B4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(961,</w:t>
            </w:r>
            <w:r w:rsidRPr="00954BFD">
              <w:rPr>
                <w:rFonts w:ascii="Angsana New" w:hAnsi="Angsana New"/>
                <w:sz w:val="30"/>
                <w:szCs w:val="30"/>
              </w:rPr>
              <w:t>276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807607" w14:textId="77777777" w:rsidR="002278B4" w:rsidRPr="00A25CCA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63CBDCA" w14:textId="63EF79EC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(961,276)</w:t>
            </w:r>
          </w:p>
        </w:tc>
        <w:tc>
          <w:tcPr>
            <w:tcW w:w="241" w:type="dxa"/>
            <w:vAlign w:val="bottom"/>
          </w:tcPr>
          <w:p w14:paraId="7349C0A7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F70B170" w14:textId="65DDCB5C" w:rsidR="002278B4" w:rsidRPr="00A25CCA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40FBF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CE82F" w14:textId="08CF63FD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(961,276)</w:t>
            </w:r>
          </w:p>
        </w:tc>
        <w:tc>
          <w:tcPr>
            <w:tcW w:w="263" w:type="dxa"/>
            <w:vAlign w:val="bottom"/>
          </w:tcPr>
          <w:p w14:paraId="3B9405BA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8AC8251" w14:textId="173B9E81" w:rsidR="002278B4" w:rsidRPr="00A25CCA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103DC8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1F1221" w14:textId="653C7A2D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(961,276)</w:t>
            </w:r>
          </w:p>
        </w:tc>
      </w:tr>
      <w:tr w:rsidR="00802D07" w:rsidRPr="00822A41" w14:paraId="104D373A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5EA6B192" w14:textId="1E645898" w:rsidR="00802D07" w:rsidRPr="00A25CCA" w:rsidRDefault="00802D07" w:rsidP="00DD1986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</w:t>
            </w:r>
            <w:r w:rsidR="00D05E5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</w:t>
            </w:r>
          </w:p>
        </w:tc>
        <w:tc>
          <w:tcPr>
            <w:tcW w:w="990" w:type="dxa"/>
          </w:tcPr>
          <w:p w14:paraId="3BF71152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060441E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1F7C2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2AA48B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F744E2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91A6A84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57530AE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BD95E2C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FEAB75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46985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4150C7C4" w14:textId="77777777" w:rsidR="00802D07" w:rsidRPr="00A25CCA" w:rsidRDefault="00802D07" w:rsidP="00DD198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30C89BC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0CE1D7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0C834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78B4" w:rsidRPr="00822A41" w14:paraId="6F53794C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7D4C78B8" w14:textId="48DC0C62" w:rsidR="002278B4" w:rsidRPr="00A25CCA" w:rsidRDefault="002278B4" w:rsidP="002278B4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990" w:type="dxa"/>
          </w:tcPr>
          <w:p w14:paraId="79C02413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B34E935" w14:textId="12336DCA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E37D48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D4A03A2" w14:textId="5A07AC29" w:rsidR="002278B4" w:rsidRPr="00A25CCA" w:rsidRDefault="002278B4" w:rsidP="002278B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A1479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5704FC1" w14:textId="73648033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41" w:type="dxa"/>
            <w:vAlign w:val="bottom"/>
          </w:tcPr>
          <w:p w14:paraId="00B08B3D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FDA5AC3" w14:textId="44CFB10F" w:rsidR="002278B4" w:rsidRPr="00A25CCA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D895C6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6B557" w14:textId="6EC85FB1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63" w:type="dxa"/>
            <w:vAlign w:val="bottom"/>
          </w:tcPr>
          <w:p w14:paraId="7C97BC0B" w14:textId="77777777" w:rsidR="002278B4" w:rsidRPr="00A25CCA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415F27F" w14:textId="180C01F0" w:rsidR="002278B4" w:rsidRPr="00A25CCA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04DFC2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08E55B" w14:textId="1FB318C0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</w:tr>
      <w:tr w:rsidR="002278B4" w:rsidRPr="00D05E53" w14:paraId="0E4D0C9B" w14:textId="77777777" w:rsidTr="00352E8E">
        <w:trPr>
          <w:trHeight w:val="261"/>
        </w:trPr>
        <w:tc>
          <w:tcPr>
            <w:tcW w:w="2880" w:type="dxa"/>
            <w:shd w:val="clear" w:color="auto" w:fill="auto"/>
          </w:tcPr>
          <w:p w14:paraId="0D1495B4" w14:textId="6129B949" w:rsidR="002278B4" w:rsidRPr="00D05E53" w:rsidRDefault="002278B4" w:rsidP="002278B4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9BFC027" w14:textId="77777777" w:rsidR="002278B4" w:rsidRPr="00D05E53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B86FC" w14:textId="52A61F14" w:rsidR="002278B4" w:rsidRPr="002278B4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66431" w14:textId="77777777" w:rsidR="002278B4" w:rsidRPr="002278B4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E5BFA" w14:textId="72FB5941" w:rsidR="002278B4" w:rsidRPr="002278B4" w:rsidRDefault="002278B4" w:rsidP="002278B4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(961,</w:t>
            </w:r>
            <w:r w:rsidRPr="002278B4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8B7E27" w14:textId="77777777" w:rsidR="002278B4" w:rsidRPr="002278B4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39396" w14:textId="5607DE1C" w:rsidR="002278B4" w:rsidRPr="002278B4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(964</w:t>
            </w:r>
            <w:r w:rsidR="00E63C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710)</w:t>
            </w:r>
          </w:p>
        </w:tc>
        <w:tc>
          <w:tcPr>
            <w:tcW w:w="241" w:type="dxa"/>
            <w:vAlign w:val="bottom"/>
          </w:tcPr>
          <w:p w14:paraId="3DF186CF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5CD7835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896E41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AE1F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5BBFB46D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4799947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FA3746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274348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01A6912E" w14:textId="3CC9DD89" w:rsidR="00CE7385" w:rsidRDefault="00CE7385" w:rsidP="00945E30">
      <w:pPr>
        <w:rPr>
          <w:rFonts w:ascii="Angsana New" w:hAnsi="Angsana New"/>
          <w:sz w:val="30"/>
          <w:szCs w:val="30"/>
        </w:rPr>
      </w:pPr>
    </w:p>
    <w:p w14:paraId="2744A870" w14:textId="77777777" w:rsidR="002308B0" w:rsidRDefault="002308B0" w:rsidP="00945E30">
      <w:pPr>
        <w:rPr>
          <w:rFonts w:ascii="Angsana New" w:hAnsi="Angsana New"/>
          <w:sz w:val="30"/>
          <w:szCs w:val="30"/>
        </w:rPr>
      </w:pPr>
    </w:p>
    <w:p w14:paraId="7D8FBA0B" w14:textId="0DE144F1" w:rsidR="00CE7385" w:rsidRDefault="00CE7385" w:rsidP="00945E30">
      <w:pPr>
        <w:rPr>
          <w:rFonts w:ascii="Angsana New" w:hAnsi="Angsana New"/>
          <w:sz w:val="30"/>
          <w:szCs w:val="30"/>
        </w:rPr>
      </w:pPr>
    </w:p>
    <w:tbl>
      <w:tblPr>
        <w:tblW w:w="141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879"/>
        <w:gridCol w:w="994"/>
        <w:gridCol w:w="1439"/>
        <w:gridCol w:w="236"/>
        <w:gridCol w:w="1473"/>
        <w:gridCol w:w="240"/>
        <w:gridCol w:w="1383"/>
        <w:gridCol w:w="241"/>
        <w:gridCol w:w="1108"/>
        <w:gridCol w:w="270"/>
        <w:gridCol w:w="1079"/>
        <w:gridCol w:w="263"/>
        <w:gridCol w:w="1086"/>
        <w:gridCol w:w="270"/>
        <w:gridCol w:w="1169"/>
      </w:tblGrid>
      <w:tr w:rsidR="00CE7385" w:rsidRPr="00822A41" w14:paraId="0CBF6583" w14:textId="77777777" w:rsidTr="002308B0">
        <w:trPr>
          <w:trHeight w:val="261"/>
        </w:trPr>
        <w:tc>
          <w:tcPr>
            <w:tcW w:w="2879" w:type="dxa"/>
            <w:shd w:val="clear" w:color="auto" w:fill="auto"/>
            <w:vAlign w:val="bottom"/>
          </w:tcPr>
          <w:p w14:paraId="6B20FA8A" w14:textId="15F780E7" w:rsidR="00CE7385" w:rsidRPr="00A25CCA" w:rsidRDefault="00CE7385" w:rsidP="00DF41CD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94" w:type="dxa"/>
          </w:tcPr>
          <w:p w14:paraId="6B3879F7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57" w:type="dxa"/>
            <w:gridSpan w:val="13"/>
            <w:vAlign w:val="bottom"/>
          </w:tcPr>
          <w:p w14:paraId="70ABE00E" w14:textId="36DD99AD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7385" w:rsidRPr="00822A41" w14:paraId="41CA847E" w14:textId="77777777" w:rsidTr="002308B0">
        <w:trPr>
          <w:trHeight w:val="261"/>
        </w:trPr>
        <w:tc>
          <w:tcPr>
            <w:tcW w:w="2879" w:type="dxa"/>
            <w:shd w:val="clear" w:color="auto" w:fill="auto"/>
            <w:vAlign w:val="bottom"/>
          </w:tcPr>
          <w:p w14:paraId="25A5FFC6" w14:textId="77777777" w:rsidR="00CE7385" w:rsidRPr="00A25CCA" w:rsidRDefault="00CE7385" w:rsidP="00DF41CD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</w:tcPr>
          <w:p w14:paraId="6C5216B5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1" w:type="dxa"/>
            <w:gridSpan w:val="5"/>
            <w:vAlign w:val="bottom"/>
          </w:tcPr>
          <w:p w14:paraId="243E1E68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7E2150F9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5F2C4E73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7385" w:rsidRPr="00822A41" w14:paraId="0954780B" w14:textId="77777777" w:rsidTr="002308B0">
        <w:trPr>
          <w:trHeight w:val="261"/>
        </w:trPr>
        <w:tc>
          <w:tcPr>
            <w:tcW w:w="2879" w:type="dxa"/>
            <w:shd w:val="clear" w:color="auto" w:fill="auto"/>
            <w:vAlign w:val="bottom"/>
          </w:tcPr>
          <w:p w14:paraId="1149B323" w14:textId="068A2E67" w:rsidR="00CE7385" w:rsidRPr="00A25CCA" w:rsidRDefault="002308B0" w:rsidP="00DF4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4" w:type="dxa"/>
            <w:vAlign w:val="bottom"/>
          </w:tcPr>
          <w:p w14:paraId="536A05A1" w14:textId="77777777" w:rsidR="00CE7385" w:rsidRPr="00A25CCA" w:rsidRDefault="00CE7385" w:rsidP="00DF4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39" w:type="dxa"/>
          </w:tcPr>
          <w:p w14:paraId="68A27E08" w14:textId="77777777" w:rsidR="002308B0" w:rsidRDefault="002308B0" w:rsidP="00DF4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CC6338" w14:textId="61788C12" w:rsidR="00CE7385" w:rsidRPr="00A25CCA" w:rsidRDefault="00CE7385" w:rsidP="00DF4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="002308B0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shd w:val="clear" w:color="auto" w:fill="auto"/>
          </w:tcPr>
          <w:p w14:paraId="00071E1C" w14:textId="77777777" w:rsidR="00CE7385" w:rsidRPr="00A25CCA" w:rsidRDefault="00CE7385" w:rsidP="00DF41C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C1AC594" w14:textId="77777777" w:rsidR="00CE7385" w:rsidRPr="00A25CCA" w:rsidRDefault="00CE7385" w:rsidP="00DF41C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  <w:r w:rsidRPr="00A25CC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1A9B75" w14:textId="77777777" w:rsidR="00CE7385" w:rsidRPr="00A25CCA" w:rsidRDefault="00CE7385" w:rsidP="00DF41C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9CA8CB5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3A84ADE2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0F0F7E70" w14:textId="74C7478A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0723F2A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9EE1C1B" w14:textId="212327A2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14:paraId="5EB8F639" w14:textId="77777777" w:rsidR="00CE7385" w:rsidRPr="00A25CCA" w:rsidRDefault="00CE7385" w:rsidP="00DF41C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78CACE4F" w14:textId="64D1F8A2" w:rsidR="00CE7385" w:rsidRPr="00A25CCA" w:rsidRDefault="00CE7385" w:rsidP="00DF41C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59923B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4B99B4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7385" w:rsidRPr="00822A41" w14:paraId="579EA6B9" w14:textId="77777777" w:rsidTr="002308B0">
        <w:trPr>
          <w:trHeight w:val="261"/>
        </w:trPr>
        <w:tc>
          <w:tcPr>
            <w:tcW w:w="2879" w:type="dxa"/>
            <w:shd w:val="clear" w:color="auto" w:fill="auto"/>
            <w:vAlign w:val="bottom"/>
          </w:tcPr>
          <w:p w14:paraId="088DF5D2" w14:textId="77777777" w:rsidR="00CE7385" w:rsidRPr="00A25CCA" w:rsidRDefault="00CE7385" w:rsidP="00DF4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491C3921" w14:textId="77777777" w:rsidR="00CE7385" w:rsidRPr="00A25CCA" w:rsidRDefault="00CE7385" w:rsidP="00DF4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57" w:type="dxa"/>
            <w:gridSpan w:val="13"/>
          </w:tcPr>
          <w:p w14:paraId="5AC87789" w14:textId="77777777" w:rsidR="00CE7385" w:rsidRPr="00A25CCA" w:rsidRDefault="00CE7385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0F1A" w:rsidRPr="00822A41" w14:paraId="530BFAAE" w14:textId="77777777" w:rsidTr="002308B0">
        <w:trPr>
          <w:trHeight w:val="261"/>
        </w:trPr>
        <w:tc>
          <w:tcPr>
            <w:tcW w:w="2879" w:type="dxa"/>
            <w:shd w:val="clear" w:color="auto" w:fill="auto"/>
            <w:vAlign w:val="bottom"/>
          </w:tcPr>
          <w:p w14:paraId="41F7D4DB" w14:textId="12B88DD8" w:rsidR="00A50F1A" w:rsidRPr="00A25CCA" w:rsidRDefault="00A50F1A" w:rsidP="00DF4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4" w:type="dxa"/>
            <w:vAlign w:val="bottom"/>
          </w:tcPr>
          <w:p w14:paraId="5BADB1A5" w14:textId="77777777" w:rsidR="00A50F1A" w:rsidRPr="00A25CCA" w:rsidRDefault="00A50F1A" w:rsidP="00DF4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57" w:type="dxa"/>
            <w:gridSpan w:val="13"/>
          </w:tcPr>
          <w:p w14:paraId="3184E9D9" w14:textId="77777777" w:rsidR="00A50F1A" w:rsidRPr="00A25CCA" w:rsidRDefault="00A50F1A" w:rsidP="00DF4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E7385" w:rsidRPr="00822A41" w14:paraId="526E6805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7C6EECE2" w14:textId="77777777" w:rsidR="00CE7385" w:rsidRPr="00A25CCA" w:rsidRDefault="00CE7385" w:rsidP="00DF4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46828699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8727606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2680DE" w14:textId="77777777" w:rsidR="00CE7385" w:rsidRPr="00A25CCA" w:rsidRDefault="00CE7385" w:rsidP="00DF4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322AC9C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8C6868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5B8E3AB1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6E7B21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B76913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E622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F8EE7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2E0A205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B47766" w14:textId="77777777" w:rsidR="00CE7385" w:rsidRPr="00A25CCA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57F3D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6FF1251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85" w:rsidRPr="00822A41" w14:paraId="287D584D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7099634D" w14:textId="77777777" w:rsidR="00CE7385" w:rsidRPr="00A25CCA" w:rsidRDefault="00CE7385" w:rsidP="00DF4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4" w:type="dxa"/>
          </w:tcPr>
          <w:p w14:paraId="478378DC" w14:textId="540B33C5" w:rsidR="00CE7385" w:rsidRPr="00A25CCA" w:rsidRDefault="00A50F1A" w:rsidP="00A5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39" w:type="dxa"/>
            <w:vAlign w:val="bottom"/>
          </w:tcPr>
          <w:p w14:paraId="19C05B61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7E4859" w14:textId="77777777" w:rsidR="00CE7385" w:rsidRPr="00A25CCA" w:rsidRDefault="00CE7385" w:rsidP="00DF4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1EAA22F9" w14:textId="771148C6" w:rsidR="00CE7385" w:rsidRPr="00A25CCA" w:rsidRDefault="004D7A8F" w:rsidP="00DF4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CE7385"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40" w:type="dxa"/>
            <w:shd w:val="clear" w:color="auto" w:fill="auto"/>
          </w:tcPr>
          <w:p w14:paraId="000C7D7B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A36950C" w14:textId="42E5AFED" w:rsidR="00CE7385" w:rsidRPr="00A25CCA" w:rsidRDefault="004D7A8F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CE7385"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41" w:type="dxa"/>
            <w:vAlign w:val="bottom"/>
          </w:tcPr>
          <w:p w14:paraId="1B00E480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C4ABC6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2B3E5F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80492C2" w14:textId="5558DEFE" w:rsidR="00CE7385" w:rsidRPr="00A25CCA" w:rsidRDefault="004D7A8F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CE7385"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63" w:type="dxa"/>
          </w:tcPr>
          <w:p w14:paraId="427F0AE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ED2CF89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707F68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ED47AF2" w14:textId="4EDE244E" w:rsidR="00CE7385" w:rsidRPr="00A25CCA" w:rsidRDefault="004D7A8F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CE7385"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2308B0" w:rsidRPr="00D05E53" w14:paraId="647C0B28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5838C1FA" w14:textId="77777777" w:rsidR="002308B0" w:rsidRPr="00D05E53" w:rsidRDefault="002308B0" w:rsidP="002308B0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4" w:type="dxa"/>
          </w:tcPr>
          <w:p w14:paraId="147684BD" w14:textId="77777777" w:rsidR="002308B0" w:rsidRPr="00D05E53" w:rsidRDefault="002308B0" w:rsidP="0023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F163C" w14:textId="634968F3" w:rsidR="002308B0" w:rsidRPr="002308B0" w:rsidRDefault="002308B0" w:rsidP="002308B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94D1E4" w14:textId="77777777" w:rsidR="002308B0" w:rsidRPr="00D05E53" w:rsidRDefault="002308B0" w:rsidP="002308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4E65B" w14:textId="0B73C153" w:rsidR="002308B0" w:rsidRPr="002308B0" w:rsidRDefault="002308B0" w:rsidP="002308B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308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Pr="002308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308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240" w:type="dxa"/>
            <w:shd w:val="clear" w:color="auto" w:fill="auto"/>
          </w:tcPr>
          <w:p w14:paraId="5645F252" w14:textId="77777777" w:rsidR="002308B0" w:rsidRPr="002308B0" w:rsidRDefault="002308B0" w:rsidP="002308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E15A5" w14:textId="2D3E64DB" w:rsidR="002308B0" w:rsidRPr="002308B0" w:rsidRDefault="002308B0" w:rsidP="002308B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83,300</w:t>
            </w:r>
          </w:p>
        </w:tc>
        <w:tc>
          <w:tcPr>
            <w:tcW w:w="241" w:type="dxa"/>
            <w:vAlign w:val="bottom"/>
          </w:tcPr>
          <w:p w14:paraId="1E413D53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7DA5F96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91CD71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833A9F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406CC60B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7F67D7F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394163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D8E3B0C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E7385" w:rsidRPr="00822A41" w14:paraId="0EE35390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6BB15943" w14:textId="77777777" w:rsidR="00CE7385" w:rsidRPr="00A25CCA" w:rsidRDefault="00CE7385" w:rsidP="00DF41CD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0DBA50A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FB422E7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ABDFC4" w14:textId="77777777" w:rsidR="00CE7385" w:rsidRPr="00A25CCA" w:rsidRDefault="00CE7385" w:rsidP="00DF4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68B458F6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9C5D1D2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650F5A2D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90357F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052CD51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B5871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99CD3D9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077FBC9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602FA3B" w14:textId="77777777" w:rsidR="00CE7385" w:rsidRPr="00A25CCA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6635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65E68B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85" w:rsidRPr="00822A41" w14:paraId="6E269E26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420983CE" w14:textId="77777777" w:rsidR="00CE7385" w:rsidRPr="00A25CCA" w:rsidRDefault="00CE7385" w:rsidP="00DF41CD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4" w:type="dxa"/>
          </w:tcPr>
          <w:p w14:paraId="021258C8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4E4B1D9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87865C" w14:textId="77777777" w:rsidR="00CE7385" w:rsidRPr="00A25CCA" w:rsidRDefault="00CE7385" w:rsidP="00DF4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7E3A4E8F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DE4CDAB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6DB2ED90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50A25B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471260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D5B8D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83DE4C0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97D59E4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8EE45E2" w14:textId="77777777" w:rsidR="00CE7385" w:rsidRPr="00A25CCA" w:rsidRDefault="00CE7385" w:rsidP="00DF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BE8EF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6240026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85" w:rsidRPr="00822A41" w14:paraId="58E4F335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5A8E0AAB" w14:textId="77777777" w:rsidR="00CE7385" w:rsidRPr="00A25CCA" w:rsidRDefault="00CE7385" w:rsidP="00DF41CD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4" w:type="dxa"/>
          </w:tcPr>
          <w:p w14:paraId="163C2D7F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DAA1FC7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91E971" w14:textId="77777777" w:rsidR="00CE7385" w:rsidRPr="00A25CCA" w:rsidRDefault="00CE7385" w:rsidP="00DF4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52B546DA" w14:textId="36D687C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F6BF8E2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C37A7DB" w14:textId="77B12AF8" w:rsidR="00CE7385" w:rsidRPr="00A25CCA" w:rsidRDefault="00CE7385" w:rsidP="0046539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3E2F476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6D37298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DFF6D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30CF309" w14:textId="0A41F604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52D4A02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2119439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701930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62830F0B" w14:textId="32EBDBAD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7385" w:rsidRPr="00822A41" w14:paraId="081ED73E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62532CC4" w14:textId="6719598C" w:rsidR="00CE7385" w:rsidRPr="00A25CCA" w:rsidRDefault="00CE7385" w:rsidP="00DF41C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</w:t>
            </w:r>
            <w:r w:rsidR="002308B0"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</w:t>
            </w:r>
          </w:p>
        </w:tc>
        <w:tc>
          <w:tcPr>
            <w:tcW w:w="994" w:type="dxa"/>
          </w:tcPr>
          <w:p w14:paraId="2BE9465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2F3CBACC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D6DE41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9193BA8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125FE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3F6839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3228A1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F17D57D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60D68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61CFEF5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016DF558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269E7E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1F523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45626E4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E7385" w:rsidRPr="00822A41" w14:paraId="20A285E6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279D3F7F" w14:textId="4F71389C" w:rsidR="00CE7385" w:rsidRPr="00A25CCA" w:rsidRDefault="002308B0" w:rsidP="00DF41CD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994" w:type="dxa"/>
          </w:tcPr>
          <w:p w14:paraId="5699AA9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6032AA03" w14:textId="12F38FAF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12DA7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32311D1C" w14:textId="77777777" w:rsidR="00CE7385" w:rsidRPr="00A25CCA" w:rsidRDefault="00CE7385" w:rsidP="002308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3692E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5AEE962" w14:textId="25E97976" w:rsidR="00CE7385" w:rsidRPr="00A25CCA" w:rsidRDefault="00CE7385" w:rsidP="0046539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23C2E4A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9C8B6FB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209CD0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2CCB67" w14:textId="6331C72C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1B840137" w14:textId="77777777" w:rsidR="00CE7385" w:rsidRPr="00A25CCA" w:rsidRDefault="00CE7385" w:rsidP="00DF4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22F69CE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FAE0F8" w14:textId="77777777" w:rsidR="00CE7385" w:rsidRPr="00A25CCA" w:rsidRDefault="00CE7385" w:rsidP="00DF4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69581D4" w14:textId="6FE8B1FA" w:rsidR="00CE7385" w:rsidRPr="00A25CCA" w:rsidRDefault="00CE7385" w:rsidP="00DF4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308B0" w:rsidRPr="00D05E53" w14:paraId="12328323" w14:textId="77777777" w:rsidTr="002308B0">
        <w:trPr>
          <w:trHeight w:val="261"/>
        </w:trPr>
        <w:tc>
          <w:tcPr>
            <w:tcW w:w="2879" w:type="dxa"/>
            <w:shd w:val="clear" w:color="auto" w:fill="auto"/>
          </w:tcPr>
          <w:p w14:paraId="42332FD9" w14:textId="77777777" w:rsidR="002308B0" w:rsidRPr="00D05E53" w:rsidRDefault="002308B0" w:rsidP="002308B0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4" w:type="dxa"/>
          </w:tcPr>
          <w:p w14:paraId="40BF7DCF" w14:textId="77777777" w:rsidR="002308B0" w:rsidRPr="00D05E53" w:rsidRDefault="002308B0" w:rsidP="0023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A5035" w14:textId="247E8861" w:rsidR="002308B0" w:rsidRPr="002308B0" w:rsidRDefault="002308B0" w:rsidP="002308B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08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(12,265)</w:t>
            </w:r>
          </w:p>
        </w:tc>
        <w:tc>
          <w:tcPr>
            <w:tcW w:w="236" w:type="dxa"/>
            <w:shd w:val="clear" w:color="auto" w:fill="auto"/>
          </w:tcPr>
          <w:p w14:paraId="76F3CB35" w14:textId="77777777" w:rsidR="002308B0" w:rsidRPr="00D05E53" w:rsidRDefault="002308B0" w:rsidP="002308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794D0" w14:textId="7294C6A3" w:rsidR="002308B0" w:rsidRPr="00C13127" w:rsidRDefault="002308B0" w:rsidP="00C13127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31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(1,297,734)</w:t>
            </w:r>
          </w:p>
        </w:tc>
        <w:tc>
          <w:tcPr>
            <w:tcW w:w="240" w:type="dxa"/>
            <w:shd w:val="clear" w:color="auto" w:fill="auto"/>
          </w:tcPr>
          <w:p w14:paraId="60A49A0C" w14:textId="77777777" w:rsidR="002308B0" w:rsidRPr="00D05E53" w:rsidRDefault="002308B0" w:rsidP="002308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697D4" w14:textId="46013A10" w:rsidR="002308B0" w:rsidRPr="00D05E53" w:rsidRDefault="00C13127" w:rsidP="0046539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(1,309,999)</w:t>
            </w:r>
          </w:p>
        </w:tc>
        <w:tc>
          <w:tcPr>
            <w:tcW w:w="241" w:type="dxa"/>
            <w:vAlign w:val="bottom"/>
          </w:tcPr>
          <w:p w14:paraId="68EB65D9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9AF1AC3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A27804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CE30EBE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4DB947F8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580AD0BB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F67565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70266E7" w14:textId="77777777" w:rsidR="002308B0" w:rsidRPr="00D05E53" w:rsidRDefault="002308B0" w:rsidP="002308B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332B6505" w14:textId="026D835E" w:rsidR="00945E30" w:rsidRPr="002308B0" w:rsidRDefault="00945E30" w:rsidP="00945E30">
      <w:pPr>
        <w:rPr>
          <w:rFonts w:ascii="Angsana New" w:hAnsi="Angsana New"/>
          <w:sz w:val="30"/>
          <w:szCs w:val="30"/>
        </w:rPr>
      </w:pPr>
    </w:p>
    <w:p w14:paraId="201ED44D" w14:textId="77777777" w:rsidR="00CE7385" w:rsidRPr="002308B0" w:rsidRDefault="00CE7385" w:rsidP="00945E30">
      <w:pPr>
        <w:rPr>
          <w:rFonts w:ascii="Angsana New" w:hAnsi="Angsana New"/>
          <w:sz w:val="30"/>
          <w:szCs w:val="30"/>
        </w:rPr>
      </w:pPr>
    </w:p>
    <w:p w14:paraId="6E1C5046" w14:textId="2CFDCFEF" w:rsidR="00CE7385" w:rsidRPr="00D55686" w:rsidRDefault="00CE7385" w:rsidP="00945E30">
      <w:pPr>
        <w:sectPr w:rsidR="00CE7385" w:rsidRPr="00D55686" w:rsidSect="00CF799B">
          <w:headerReference w:type="even" r:id="rId23"/>
          <w:headerReference w:type="default" r:id="rId24"/>
          <w:headerReference w:type="first" r:id="rId25"/>
          <w:pgSz w:w="16834" w:h="11909" w:orient="landscape" w:code="9"/>
          <w:pgMar w:top="810" w:right="1152" w:bottom="576" w:left="720" w:header="720" w:footer="490" w:gutter="0"/>
          <w:cols w:space="720"/>
        </w:sectPr>
      </w:pPr>
    </w:p>
    <w:p w14:paraId="74ABC05D" w14:textId="00346A21" w:rsidR="00C001A7" w:rsidRPr="00506616" w:rsidRDefault="00F774C0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5D82643" w14:textId="0040D3FA" w:rsidR="00F774C0" w:rsidRPr="00506616" w:rsidRDefault="00F774C0" w:rsidP="00C001A7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180" w:type="dxa"/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695B3C" w:rsidRPr="00695B3C" w14:paraId="1EF78267" w14:textId="77777777" w:rsidTr="00032037">
        <w:trPr>
          <w:tblHeader/>
        </w:trPr>
        <w:tc>
          <w:tcPr>
            <w:tcW w:w="2250" w:type="dxa"/>
            <w:shd w:val="clear" w:color="auto" w:fill="auto"/>
            <w:hideMark/>
          </w:tcPr>
          <w:p w14:paraId="6AB2DCD9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6ACF6B56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255C1C5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95B3C" w:rsidRPr="00695B3C" w14:paraId="0EB20521" w14:textId="77777777" w:rsidTr="00032037">
        <w:tc>
          <w:tcPr>
            <w:tcW w:w="2250" w:type="dxa"/>
            <w:shd w:val="clear" w:color="auto" w:fill="auto"/>
            <w:hideMark/>
          </w:tcPr>
          <w:p w14:paraId="1852691C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C9719C9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BC4F9DA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Pr="00695B3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2BF6C339" w14:textId="1DC3B87F" w:rsidR="00611B3C" w:rsidRPr="000E7A02" w:rsidRDefault="00611B3C" w:rsidP="000E7A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34AC2B83" w14:textId="4B65D4AE" w:rsidR="00611B3C" w:rsidRPr="00506616" w:rsidRDefault="00F774C0" w:rsidP="00E13C8F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  <w:cs/>
        </w:rPr>
        <w:t xml:space="preserve">     </w:t>
      </w:r>
      <w:r w:rsidR="00611B3C" w:rsidRPr="00506616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9462351" w14:textId="77777777" w:rsidR="000E7A02" w:rsidRPr="000E7A02" w:rsidRDefault="000E7A02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EA8B9F1" w14:textId="475DEC7C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82B0939" w14:textId="77777777" w:rsidR="000E7A02" w:rsidRDefault="000E7A02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39F23708" w14:textId="12C5C534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141E0A" w:rsidRPr="00506616">
        <w:rPr>
          <w:rFonts w:ascii="Angsana New" w:hAnsi="Angsana New"/>
          <w:sz w:val="30"/>
          <w:szCs w:val="30"/>
        </w:rPr>
        <w:t xml:space="preserve"> </w:t>
      </w:r>
      <w:r w:rsidRPr="00506616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C35F7A3" w14:textId="77777777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5D69F7DD" w14:textId="6323A155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06616">
        <w:rPr>
          <w:rFonts w:ascii="Angsana New" w:hAnsi="Angsana New" w:hint="cs"/>
          <w:sz w:val="30"/>
          <w:szCs w:val="30"/>
        </w:rPr>
        <w:t xml:space="preserve">  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D867456" w14:textId="77777777" w:rsidR="005E35C5" w:rsidRPr="00506616" w:rsidRDefault="005E35C5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2A9E3EBD" w14:textId="360DA56D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260BB9B" w14:textId="77777777" w:rsidR="00396A58" w:rsidRPr="00506616" w:rsidRDefault="00396A58" w:rsidP="00611B3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E0133F2" w14:textId="41310E7F" w:rsidR="00611B3C" w:rsidRPr="00506616" w:rsidRDefault="000E7A02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  <w:r w:rsidR="00611B3C" w:rsidRPr="00506616">
        <w:rPr>
          <w:rFonts w:ascii="Angsana New" w:hAnsi="Angsana New"/>
          <w:i/>
          <w:iCs/>
          <w:sz w:val="30"/>
          <w:szCs w:val="30"/>
        </w:rPr>
        <w:t>(</w:t>
      </w:r>
      <w:r w:rsidR="00447C9B" w:rsidRPr="0050661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611B3C" w:rsidRPr="00506616">
        <w:rPr>
          <w:rFonts w:ascii="Angsana New" w:hAnsi="Angsana New"/>
          <w:i/>
          <w:iCs/>
          <w:sz w:val="30"/>
          <w:szCs w:val="30"/>
        </w:rPr>
        <w:t>.</w:t>
      </w:r>
      <w:r w:rsidR="004D7A8F" w:rsidRPr="00506616">
        <w:rPr>
          <w:rFonts w:ascii="Angsana New" w:hAnsi="Angsana New"/>
          <w:i/>
          <w:iCs/>
          <w:sz w:val="30"/>
          <w:szCs w:val="30"/>
        </w:rPr>
        <w:t>1</w:t>
      </w:r>
      <w:r w:rsidR="00611B3C" w:rsidRPr="00506616">
        <w:rPr>
          <w:rFonts w:ascii="Angsana New" w:hAnsi="Angsana New"/>
          <w:i/>
          <w:iCs/>
          <w:sz w:val="30"/>
          <w:szCs w:val="30"/>
        </w:rPr>
        <w:t xml:space="preserve">) </w:t>
      </w:r>
      <w:r w:rsidR="00611B3C" w:rsidRPr="00506616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670E47CF" w14:textId="77777777" w:rsidR="000E7A02" w:rsidRDefault="000E7A02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4318869B" w14:textId="29E5B02F" w:rsidR="00611B3C" w:rsidRDefault="00611B3C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2E453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BA4C8B3" w14:textId="77777777" w:rsidR="000E7A02" w:rsidRPr="002E453A" w:rsidRDefault="000E7A02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16F5CABA" w14:textId="0CEFB9D1" w:rsidR="00611B3C" w:rsidRDefault="00611B3C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/>
          <w:sz w:val="30"/>
          <w:szCs w:val="30"/>
        </w:rPr>
        <w:t>(</w:t>
      </w:r>
      <w:r w:rsidR="00447C9B" w:rsidRPr="002E453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2E453A">
        <w:rPr>
          <w:rFonts w:ascii="Angsana New" w:hAnsi="Angsana New"/>
          <w:sz w:val="30"/>
          <w:szCs w:val="30"/>
        </w:rPr>
        <w:t>.</w:t>
      </w:r>
      <w:r w:rsidR="004D7A8F"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.</w:t>
      </w:r>
      <w:r w:rsidR="004D7A8F"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)</w:t>
      </w:r>
      <w:r w:rsidRPr="00506616">
        <w:rPr>
          <w:rFonts w:ascii="Angsana New" w:hAnsi="Angsana New"/>
          <w:sz w:val="30"/>
          <w:szCs w:val="30"/>
        </w:rPr>
        <w:t xml:space="preserve">  </w:t>
      </w:r>
      <w:r w:rsidRPr="002E453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3B82DA9" w14:textId="77777777" w:rsidR="00CF0D54" w:rsidRPr="00506616" w:rsidRDefault="00CF0D54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341A23BF" w14:textId="0DAC0297" w:rsidR="00611B3C" w:rsidRPr="002E453A" w:rsidRDefault="00303F1B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2E453A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อย่างไร</w:t>
      </w:r>
      <w:r w:rsidR="00506616">
        <w:rPr>
          <w:rFonts w:ascii="Angsana New" w:hAnsi="Angsana New" w:hint="cs"/>
          <w:sz w:val="30"/>
          <w:szCs w:val="30"/>
          <w:cs/>
          <w:lang w:bidi="th-TH"/>
        </w:rPr>
        <w:t xml:space="preserve">     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="00506616">
        <w:rPr>
          <w:rFonts w:ascii="Angsana New" w:hAnsi="Angsana New" w:hint="cs"/>
          <w:sz w:val="30"/>
          <w:szCs w:val="30"/>
          <w:cs/>
          <w:lang w:bidi="th-TH"/>
        </w:rPr>
        <w:t>็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ตาม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ผู้บริหารต้องพิจารณาถึงปัจจัยอื่นๆ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ซึ่งอาจส่งผลต่อความเสี่ยงด้านเครดิตของลูกค้า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รายละเอียดการกระจุกตัวของรายได้เปิดเผยในหมายเหตุข้อ</w:t>
      </w:r>
      <w:r w:rsidR="00123958" w:rsidRPr="002E453A">
        <w:rPr>
          <w:rFonts w:ascii="Angsana New" w:hAnsi="Angsana New"/>
          <w:sz w:val="30"/>
          <w:szCs w:val="30"/>
        </w:rPr>
        <w:t xml:space="preserve"> </w:t>
      </w:r>
      <w:r w:rsidRPr="000E7A02">
        <w:rPr>
          <w:rFonts w:ascii="Angsana New" w:hAnsi="Angsana New"/>
          <w:sz w:val="30"/>
          <w:szCs w:val="30"/>
        </w:rPr>
        <w:t>17</w:t>
      </w:r>
      <w:r w:rsidR="00E13C8F">
        <w:rPr>
          <w:rFonts w:ascii="Angsana New" w:hAnsi="Angsana New"/>
          <w:sz w:val="30"/>
          <w:szCs w:val="30"/>
        </w:rPr>
        <w:t xml:space="preserve"> </w:t>
      </w:r>
      <w:r w:rsidR="00611B3C" w:rsidRPr="000E7A02">
        <w:rPr>
          <w:rFonts w:ascii="Angsana New" w:hAnsi="Angsana New"/>
          <w:sz w:val="30"/>
          <w:szCs w:val="30"/>
        </w:rPr>
        <w:t>(</w:t>
      </w:r>
      <w:r w:rsidR="007F208E">
        <w:rPr>
          <w:rFonts w:ascii="Angsana New" w:hAnsi="Angsana New" w:hint="cs"/>
          <w:sz w:val="30"/>
          <w:szCs w:val="30"/>
          <w:cs/>
          <w:lang w:val="en-US" w:bidi="th-TH"/>
        </w:rPr>
        <w:t>ค</w:t>
      </w:r>
      <w:r w:rsidR="00611B3C" w:rsidRPr="000E7A02">
        <w:rPr>
          <w:rFonts w:ascii="Angsana New" w:hAnsi="Angsana New"/>
          <w:sz w:val="30"/>
          <w:szCs w:val="30"/>
          <w:cs/>
        </w:rPr>
        <w:t>)</w:t>
      </w:r>
      <w:r w:rsidR="00611B3C" w:rsidRPr="002E453A">
        <w:rPr>
          <w:rFonts w:ascii="Angsana New" w:hAnsi="Angsana New"/>
          <w:sz w:val="30"/>
          <w:szCs w:val="30"/>
          <w:cs/>
        </w:rPr>
        <w:t xml:space="preserve"> </w:t>
      </w:r>
    </w:p>
    <w:p w14:paraId="69DA164C" w14:textId="77777777" w:rsidR="00611B3C" w:rsidRPr="002E453A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E965F7D" w14:textId="1DBB374D" w:rsidR="00611B3C" w:rsidRPr="00506616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6616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123958" w:rsidRPr="00506616">
        <w:rPr>
          <w:rFonts w:ascii="Angsana New" w:hAnsi="Angsana New" w:hint="cs"/>
          <w:sz w:val="30"/>
          <w:szCs w:val="30"/>
          <w:cs/>
          <w:lang w:bidi="th-TH"/>
        </w:rPr>
        <w:t>ทางการค้า</w:t>
      </w:r>
      <w:r w:rsidR="00123958" w:rsidRPr="005066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6616">
        <w:rPr>
          <w:rFonts w:ascii="Angsana New" w:hAnsi="Angsana New"/>
          <w:sz w:val="30"/>
          <w:szCs w:val="30"/>
          <w:cs/>
        </w:rPr>
        <w:t>จะทบทวน</w:t>
      </w:r>
      <w:r w:rsidRPr="00506616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506616">
        <w:rPr>
          <w:rFonts w:ascii="Angsana New" w:hAnsi="Angsana New" w:hint="cs"/>
          <w:sz w:val="30"/>
          <w:szCs w:val="30"/>
          <w:lang w:bidi="th-TH"/>
        </w:rPr>
        <w:t xml:space="preserve"> (</w:t>
      </w:r>
      <w:r w:rsidRPr="00506616">
        <w:rPr>
          <w:rFonts w:ascii="Angsana New" w:hAnsi="Angsana New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506616">
        <w:rPr>
          <w:rFonts w:ascii="Angsana New" w:hAnsi="Angsana New"/>
          <w:sz w:val="30"/>
          <w:szCs w:val="30"/>
          <w:cs/>
        </w:rPr>
        <w:t>วงเงินยอดขาย</w:t>
      </w:r>
      <w:r w:rsidRPr="00506616">
        <w:rPr>
          <w:rFonts w:ascii="Angsana New" w:hAnsi="Angsana New" w:hint="cs"/>
          <w:sz w:val="30"/>
          <w:szCs w:val="30"/>
          <w:cs/>
        </w:rPr>
        <w:t>จะ</w:t>
      </w:r>
      <w:r w:rsidRPr="00506616">
        <w:rPr>
          <w:rFonts w:ascii="Angsana New" w:hAnsi="Angsana New"/>
          <w:sz w:val="30"/>
          <w:szCs w:val="30"/>
          <w:cs/>
        </w:rPr>
        <w:t>กำหนด</w:t>
      </w:r>
      <w:r w:rsidRPr="00506616">
        <w:rPr>
          <w:rFonts w:ascii="Angsana New" w:hAnsi="Angsana New" w:hint="cs"/>
          <w:sz w:val="30"/>
          <w:szCs w:val="30"/>
          <w:cs/>
        </w:rPr>
        <w:t>ไว้</w:t>
      </w:r>
      <w:r w:rsidRPr="00506616">
        <w:rPr>
          <w:rFonts w:ascii="Angsana New" w:hAnsi="Angsana New"/>
          <w:sz w:val="30"/>
          <w:szCs w:val="30"/>
          <w:cs/>
        </w:rPr>
        <w:t>สำหรับลูกค้าแต่ละรายและ</w:t>
      </w:r>
      <w:r w:rsidRPr="00506616">
        <w:rPr>
          <w:rFonts w:ascii="Angsana New" w:hAnsi="Angsana New" w:hint="cs"/>
          <w:sz w:val="30"/>
          <w:szCs w:val="30"/>
          <w:cs/>
        </w:rPr>
        <w:t>จะ</w:t>
      </w:r>
      <w:r w:rsidRPr="00506616">
        <w:rPr>
          <w:rFonts w:ascii="Angsana New" w:hAnsi="Angsana New"/>
          <w:sz w:val="30"/>
          <w:szCs w:val="30"/>
          <w:cs/>
        </w:rPr>
        <w:t>ทบทวนเป็นราย</w:t>
      </w:r>
      <w:r w:rsidR="00B30026" w:rsidRPr="00506616">
        <w:rPr>
          <w:rFonts w:ascii="Angsana New" w:hAnsi="Angsana New" w:hint="cs"/>
          <w:sz w:val="30"/>
          <w:szCs w:val="30"/>
          <w:cs/>
        </w:rPr>
        <w:t>ปี</w:t>
      </w:r>
      <w:r w:rsidRPr="00506616">
        <w:rPr>
          <w:rFonts w:ascii="Angsana New" w:hAnsi="Angsana New" w:hint="cs"/>
          <w:sz w:val="30"/>
          <w:szCs w:val="30"/>
          <w:cs/>
        </w:rPr>
        <w:t xml:space="preserve"> </w:t>
      </w:r>
      <w:r w:rsidRPr="00506616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B30026" w:rsidRPr="00506616">
        <w:rPr>
          <w:rFonts w:ascii="Angsana New" w:hAnsi="Angsana New" w:hint="cs"/>
          <w:sz w:val="30"/>
          <w:szCs w:val="30"/>
          <w:cs/>
        </w:rPr>
        <w:t>ผู้มีอำนาจตามอำนาจดำเนินการของกลุ่มบริษัท</w:t>
      </w:r>
    </w:p>
    <w:p w14:paraId="19DA1E3F" w14:textId="77777777" w:rsidR="007A66BE" w:rsidRPr="00506616" w:rsidRDefault="007A66BE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FC716A6" w14:textId="769FB2A2" w:rsidR="00611B3C" w:rsidRPr="00506616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506616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B30026" w:rsidRPr="00506616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506616">
        <w:rPr>
          <w:rFonts w:ascii="Angsana New" w:hAnsi="Angsana New"/>
          <w:sz w:val="30"/>
          <w:szCs w:val="30"/>
          <w:lang w:bidi="th-TH"/>
        </w:rPr>
        <w:t>60</w:t>
      </w:r>
      <w:r w:rsidR="00B30026" w:rsidRPr="00506616">
        <w:rPr>
          <w:rFonts w:ascii="Angsana New" w:hAnsi="Angsana New"/>
          <w:sz w:val="30"/>
          <w:szCs w:val="30"/>
          <w:lang w:bidi="th-TH"/>
        </w:rPr>
        <w:t xml:space="preserve"> </w:t>
      </w:r>
      <w:r w:rsidR="00B30026" w:rsidRPr="00506616">
        <w:rPr>
          <w:rFonts w:ascii="Angsana New" w:hAnsi="Angsana New" w:hint="cs"/>
          <w:sz w:val="30"/>
          <w:szCs w:val="30"/>
          <w:cs/>
        </w:rPr>
        <w:t>วัน</w:t>
      </w:r>
      <w:r w:rsidR="00123958" w:rsidRPr="00506616">
        <w:rPr>
          <w:rFonts w:ascii="Angsana New" w:hAnsi="Angsana New"/>
          <w:sz w:val="30"/>
          <w:szCs w:val="30"/>
          <w:lang w:bidi="th-TH"/>
        </w:rPr>
        <w:t xml:space="preserve"> </w:t>
      </w:r>
      <w:r w:rsidR="00123958" w:rsidRPr="00506616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8" w:name="_Hlk59433075"/>
      <w:r w:rsidR="00123958"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506616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ที่มีรูปแบบของความเสี่ยงด้านเครดิตที่คล้ายคลึงกัน</w:t>
      </w:r>
      <w:bookmarkEnd w:id="8"/>
      <w:r w:rsidR="00123958" w:rsidRPr="00506616">
        <w:rPr>
          <w:rFonts w:ascii="Angsana New" w:hAnsi="Angsana New"/>
          <w:sz w:val="30"/>
          <w:szCs w:val="30"/>
          <w:cs/>
        </w:rPr>
        <w:t>และสะท้อน</w:t>
      </w:r>
      <w:r w:rsidR="00123958" w:rsidRPr="00506616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94E36A" w14:textId="55E54F5E" w:rsidR="00396A58" w:rsidRPr="002E453A" w:rsidRDefault="00396A58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922BEA3" w14:textId="04207BAE" w:rsidR="00396A58" w:rsidRDefault="00396A58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 w:hint="cs"/>
          <w:sz w:val="30"/>
          <w:szCs w:val="30"/>
          <w:cs/>
          <w:lang w:bidi="th-TH"/>
        </w:rPr>
        <w:t>ข้อมูลเกี่ยวกับลูกหนี้การค้าเปิดเผยในหมายเหตุข้อ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/>
          <w:sz w:val="30"/>
          <w:szCs w:val="30"/>
          <w:lang w:bidi="th-TH"/>
        </w:rPr>
        <w:t xml:space="preserve">6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/>
          <w:sz w:val="30"/>
          <w:szCs w:val="30"/>
          <w:lang w:bidi="th-TH"/>
        </w:rPr>
        <w:t xml:space="preserve">17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ตามลำดับ</w:t>
      </w:r>
    </w:p>
    <w:p w14:paraId="6ACC6935" w14:textId="0042C305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C4057DB" w14:textId="6B773982" w:rsidR="001643F3" w:rsidRPr="004C517E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E62D5B" w14:textId="3466E316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A229377" w14:textId="4B801937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543CC8" w14:textId="77777777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0BD618" w14:textId="1C8E1BF0" w:rsidR="00CF0D54" w:rsidRDefault="00CF0D54" w:rsidP="00CF0D54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/>
          <w:sz w:val="30"/>
          <w:szCs w:val="30"/>
        </w:rPr>
        <w:t>(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2E453A">
        <w:rPr>
          <w:rFonts w:ascii="Angsana New" w:hAnsi="Angsana New"/>
          <w:sz w:val="30"/>
          <w:szCs w:val="30"/>
        </w:rPr>
        <w:t>.</w:t>
      </w:r>
      <w:r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lang w:val="en-US" w:bidi="th-TH"/>
        </w:rPr>
        <w:t>2</w:t>
      </w:r>
      <w:r w:rsidRPr="002E453A">
        <w:rPr>
          <w:rFonts w:ascii="Angsana New" w:hAnsi="Angsana New"/>
          <w:sz w:val="30"/>
          <w:szCs w:val="30"/>
        </w:rPr>
        <w:t>)</w:t>
      </w:r>
      <w:r w:rsidRPr="00506616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48F85C6" w14:textId="12D2813C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30B4935E" w14:textId="16AC8A6B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F0D54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F0D5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F0D54">
        <w:rPr>
          <w:rFonts w:ascii="Angsana New" w:hAnsi="Angsana New" w:hint="cs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7446E277" w14:textId="77777777" w:rsidR="001643F3" w:rsidRPr="002E453A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B9D43F3" w14:textId="7A9BCDE7" w:rsidR="00A805CA" w:rsidRPr="00506616" w:rsidRDefault="00A805CA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</w:rPr>
        <w:t>(</w:t>
      </w:r>
      <w:r w:rsidRPr="0050661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506616">
        <w:rPr>
          <w:rFonts w:ascii="Angsana New" w:hAnsi="Angsana New" w:hint="cs"/>
          <w:i/>
          <w:iCs/>
          <w:sz w:val="30"/>
          <w:szCs w:val="30"/>
        </w:rPr>
        <w:t>.</w:t>
      </w:r>
      <w:r w:rsidR="004D7A8F" w:rsidRPr="00506616">
        <w:rPr>
          <w:rFonts w:ascii="Angsana New" w:hAnsi="Angsana New" w:hint="cs"/>
          <w:i/>
          <w:iCs/>
          <w:sz w:val="30"/>
          <w:szCs w:val="30"/>
        </w:rPr>
        <w:t>2</w:t>
      </w:r>
      <w:r w:rsidRPr="00506616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506616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1C84E7F0" w14:textId="77777777" w:rsidR="00CF0D54" w:rsidRDefault="00CF0D54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7899D399" w14:textId="586B03FD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0579502" w14:textId="77777777" w:rsidR="00A805CA" w:rsidRPr="00695B3C" w:rsidRDefault="00A805CA" w:rsidP="00A805C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C5473" w14:textId="3D83E154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2E453A" w:rsidRPr="00695B3C">
        <w:rPr>
          <w:rFonts w:ascii="Angsana New" w:hAnsi="Angsana New"/>
          <w:sz w:val="30"/>
          <w:szCs w:val="30"/>
          <w:cs/>
        </w:rPr>
        <w:t>แสดง</w:t>
      </w:r>
      <w:r w:rsidRPr="00695B3C">
        <w:rPr>
          <w:rFonts w:ascii="Angsana New" w:hAnsi="Angsana New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40C11B" w14:textId="77777777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11"/>
        <w:gridCol w:w="1041"/>
        <w:gridCol w:w="270"/>
        <w:gridCol w:w="990"/>
        <w:gridCol w:w="270"/>
        <w:gridCol w:w="900"/>
        <w:gridCol w:w="271"/>
        <w:gridCol w:w="1080"/>
        <w:gridCol w:w="270"/>
        <w:gridCol w:w="1079"/>
      </w:tblGrid>
      <w:tr w:rsidR="00A805CA" w:rsidRPr="00695B3C" w14:paraId="2C539A7A" w14:textId="77777777" w:rsidTr="00B325D2">
        <w:trPr>
          <w:tblHeader/>
        </w:trPr>
        <w:tc>
          <w:tcPr>
            <w:tcW w:w="2811" w:type="dxa"/>
          </w:tcPr>
          <w:p w14:paraId="783CF010" w14:textId="77777777" w:rsidR="00A805CA" w:rsidRPr="00695B3C" w:rsidRDefault="00A805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54D28C0C" w14:textId="31C2B2A9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3959C1" w:rsidRPr="00695B3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959C1"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CA" w:rsidRPr="00695B3C" w14:paraId="4D5F9FE8" w14:textId="77777777" w:rsidTr="00B325D2">
        <w:trPr>
          <w:tblHeader/>
        </w:trPr>
        <w:tc>
          <w:tcPr>
            <w:tcW w:w="2811" w:type="dxa"/>
          </w:tcPr>
          <w:p w14:paraId="1E5A064D" w14:textId="77777777" w:rsidR="00A805CA" w:rsidRPr="00695B3C" w:rsidRDefault="00A805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7EB0727D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5204B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7554B2E3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60D3" w:rsidRPr="00695B3C" w14:paraId="3A90FD40" w14:textId="77777777" w:rsidTr="00B325D2">
        <w:trPr>
          <w:tblHeader/>
        </w:trPr>
        <w:tc>
          <w:tcPr>
            <w:tcW w:w="2811" w:type="dxa"/>
            <w:vAlign w:val="bottom"/>
            <w:hideMark/>
          </w:tcPr>
          <w:p w14:paraId="6886616B" w14:textId="639E6CE2" w:rsidR="002160D3" w:rsidRPr="00695B3C" w:rsidRDefault="002160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1" w:type="dxa"/>
            <w:vAlign w:val="bottom"/>
            <w:hideMark/>
          </w:tcPr>
          <w:p w14:paraId="0654336C" w14:textId="77777777" w:rsidR="002160D3" w:rsidRPr="00695B3C" w:rsidRDefault="002160D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74558C6" w14:textId="77777777" w:rsidR="002160D3" w:rsidRPr="00695B3C" w:rsidRDefault="002160D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A6B9A04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F1EDE83" w14:textId="77777777" w:rsidR="00B24BBA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  <w:p w14:paraId="521AB878" w14:textId="77777777" w:rsidR="00B24BBA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ปีหรือ</w:t>
            </w:r>
          </w:p>
          <w:p w14:paraId="3D006F7C" w14:textId="6E4B1969" w:rsidR="002160D3" w:rsidRPr="00695B3C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</w:tcPr>
          <w:p w14:paraId="54C1AE54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3122D70" w14:textId="77777777" w:rsidR="00B24BBA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  <w:p w14:paraId="377701DA" w14:textId="77777777" w:rsidR="00B24BBA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 แต่ไม่</w:t>
            </w:r>
          </w:p>
          <w:p w14:paraId="2549B4E5" w14:textId="1B661D19" w:rsidR="002160D3" w:rsidRPr="00695B3C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7B6A5AB6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A26F1BA" w14:textId="60692DC2" w:rsidR="002160D3" w:rsidRPr="00695B3C" w:rsidRDefault="002160D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3143EEC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ABE88C0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A79F6" w:rsidRPr="00695B3C" w14:paraId="15B31A01" w14:textId="77777777" w:rsidTr="00B325D2">
        <w:trPr>
          <w:tblHeader/>
        </w:trPr>
        <w:tc>
          <w:tcPr>
            <w:tcW w:w="2811" w:type="dxa"/>
          </w:tcPr>
          <w:p w14:paraId="67506660" w14:textId="77777777" w:rsidR="00EA79F6" w:rsidRPr="00695B3C" w:rsidRDefault="00EA79F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127460D2" w14:textId="0CD4F5FF" w:rsidR="00EA79F6" w:rsidRPr="00695B3C" w:rsidRDefault="00EA79F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5B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60D3" w:rsidRPr="00695B3C" w14:paraId="48A4B569" w14:textId="77777777" w:rsidTr="00B325D2">
        <w:tc>
          <w:tcPr>
            <w:tcW w:w="2811" w:type="dxa"/>
          </w:tcPr>
          <w:p w14:paraId="283CB24D" w14:textId="45BCD210" w:rsidR="002160D3" w:rsidRPr="00695B3C" w:rsidRDefault="0003203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41" w:type="dxa"/>
          </w:tcPr>
          <w:p w14:paraId="3B910426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8E6EB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9F994A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8968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2BEFC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7FAC9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CFFB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9CCD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8F34B84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458270E8" w14:textId="77777777" w:rsidTr="00B325D2">
        <w:tc>
          <w:tcPr>
            <w:tcW w:w="2811" w:type="dxa"/>
            <w:hideMark/>
          </w:tcPr>
          <w:p w14:paraId="12F9574E" w14:textId="77777777" w:rsidR="002160D3" w:rsidRPr="00695B3C" w:rsidRDefault="002160D3" w:rsidP="00EA79F6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41" w:type="dxa"/>
          </w:tcPr>
          <w:p w14:paraId="029714FF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D1CF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1C9DD4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F88AF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D8B840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A872FA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B7FF9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9325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FC5CD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3C46727F" w14:textId="77777777" w:rsidTr="00B325D2">
        <w:tc>
          <w:tcPr>
            <w:tcW w:w="2811" w:type="dxa"/>
            <w:hideMark/>
          </w:tcPr>
          <w:p w14:paraId="38325517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41" w:type="dxa"/>
          </w:tcPr>
          <w:p w14:paraId="7DF720E7" w14:textId="672D4635" w:rsidR="002160D3" w:rsidRPr="00695B3C" w:rsidRDefault="001213CE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13CE">
              <w:rPr>
                <w:rFonts w:ascii="Angsana New" w:hAnsi="Angsana New"/>
                <w:sz w:val="30"/>
                <w:szCs w:val="30"/>
              </w:rPr>
              <w:t>961,276</w:t>
            </w:r>
          </w:p>
        </w:tc>
        <w:tc>
          <w:tcPr>
            <w:tcW w:w="270" w:type="dxa"/>
          </w:tcPr>
          <w:p w14:paraId="0CB63E0C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71D36" w14:textId="532665C7" w:rsidR="002160D3" w:rsidRPr="00695B3C" w:rsidRDefault="00837AE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436,848</w:t>
            </w:r>
          </w:p>
        </w:tc>
        <w:tc>
          <w:tcPr>
            <w:tcW w:w="270" w:type="dxa"/>
          </w:tcPr>
          <w:p w14:paraId="62A88C10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122DC8" w14:textId="7B7298F2" w:rsidR="002160D3" w:rsidRPr="00695B3C" w:rsidRDefault="00B3376B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76B">
              <w:rPr>
                <w:rFonts w:ascii="Angsana New" w:hAnsi="Angsana New"/>
                <w:sz w:val="30"/>
                <w:szCs w:val="30"/>
              </w:rPr>
              <w:t>569,187</w:t>
            </w:r>
          </w:p>
        </w:tc>
        <w:tc>
          <w:tcPr>
            <w:tcW w:w="271" w:type="dxa"/>
          </w:tcPr>
          <w:p w14:paraId="0BEB0EE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8AA55" w14:textId="1C06BEBF" w:rsidR="002160D3" w:rsidRPr="00695B3C" w:rsidRDefault="004B1220" w:rsidP="006A68F1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B71F9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7010EF" w14:textId="6EF7D580" w:rsidR="002160D3" w:rsidRPr="00695B3C" w:rsidRDefault="00837AE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1,006,035</w:t>
            </w:r>
          </w:p>
        </w:tc>
      </w:tr>
      <w:tr w:rsidR="002160D3" w:rsidRPr="00695B3C" w14:paraId="291849C3" w14:textId="77777777" w:rsidTr="00B325D2">
        <w:trPr>
          <w:trHeight w:val="119"/>
        </w:trPr>
        <w:tc>
          <w:tcPr>
            <w:tcW w:w="2811" w:type="dxa"/>
            <w:hideMark/>
          </w:tcPr>
          <w:p w14:paraId="75A34B86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14954845" w14:textId="05058C77" w:rsidR="002160D3" w:rsidRPr="00695B3C" w:rsidRDefault="0020496B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496B">
              <w:rPr>
                <w:rFonts w:ascii="Angsana New" w:hAnsi="Angsana New"/>
                <w:sz w:val="30"/>
                <w:szCs w:val="30"/>
              </w:rPr>
              <w:t>67,570</w:t>
            </w:r>
          </w:p>
        </w:tc>
        <w:tc>
          <w:tcPr>
            <w:tcW w:w="270" w:type="dxa"/>
            <w:vAlign w:val="bottom"/>
          </w:tcPr>
          <w:p w14:paraId="3E024AD2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FD2643" w14:textId="2101CE51" w:rsidR="002160D3" w:rsidRPr="00695B3C" w:rsidRDefault="0033196D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96D">
              <w:rPr>
                <w:rFonts w:ascii="Angsana New" w:hAnsi="Angsana New"/>
                <w:sz w:val="30"/>
                <w:szCs w:val="30"/>
              </w:rPr>
              <w:t>38,862</w:t>
            </w:r>
          </w:p>
        </w:tc>
        <w:tc>
          <w:tcPr>
            <w:tcW w:w="270" w:type="dxa"/>
            <w:vAlign w:val="bottom"/>
          </w:tcPr>
          <w:p w14:paraId="22B1DF96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B5217" w14:textId="1ED0DA66" w:rsidR="002160D3" w:rsidRPr="00695B3C" w:rsidRDefault="00FD4F97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D4F97">
              <w:rPr>
                <w:rFonts w:ascii="Angsana New" w:hAnsi="Angsana New"/>
                <w:sz w:val="30"/>
                <w:szCs w:val="30"/>
              </w:rPr>
              <w:t>31,666</w:t>
            </w:r>
          </w:p>
        </w:tc>
        <w:tc>
          <w:tcPr>
            <w:tcW w:w="271" w:type="dxa"/>
            <w:vAlign w:val="bottom"/>
          </w:tcPr>
          <w:p w14:paraId="52E16A11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EEA44" w14:textId="49D054F7" w:rsidR="002160D3" w:rsidRPr="00695B3C" w:rsidRDefault="004B1220" w:rsidP="006A68F1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5DEF3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B014BC" w14:textId="45F2D675" w:rsidR="002160D3" w:rsidRPr="00695B3C" w:rsidRDefault="00557B2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B2F">
              <w:rPr>
                <w:rFonts w:ascii="Angsana New" w:hAnsi="Angsana New"/>
                <w:sz w:val="30"/>
                <w:szCs w:val="30"/>
              </w:rPr>
              <w:t>70,528</w:t>
            </w:r>
          </w:p>
        </w:tc>
      </w:tr>
      <w:tr w:rsidR="002160D3" w:rsidRPr="00695B3C" w14:paraId="06F20199" w14:textId="77777777" w:rsidTr="00B325D2">
        <w:tc>
          <w:tcPr>
            <w:tcW w:w="2811" w:type="dxa"/>
          </w:tcPr>
          <w:p w14:paraId="23D29309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F87E6" w14:textId="72A09E33" w:rsidR="002160D3" w:rsidRPr="00695B3C" w:rsidRDefault="00FE031A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31A">
              <w:rPr>
                <w:rFonts w:ascii="Angsana New" w:hAnsi="Angsana New"/>
                <w:b/>
                <w:bCs/>
                <w:sz w:val="30"/>
                <w:szCs w:val="30"/>
              </w:rPr>
              <w:t>1,028,846</w:t>
            </w:r>
          </w:p>
        </w:tc>
        <w:tc>
          <w:tcPr>
            <w:tcW w:w="270" w:type="dxa"/>
          </w:tcPr>
          <w:p w14:paraId="4BED7545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8B56D" w14:textId="763EE42F" w:rsidR="002160D3" w:rsidRPr="00695B3C" w:rsidRDefault="00837AE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475,710</w:t>
            </w:r>
          </w:p>
        </w:tc>
        <w:tc>
          <w:tcPr>
            <w:tcW w:w="270" w:type="dxa"/>
          </w:tcPr>
          <w:p w14:paraId="1C14FCE1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5F4F7" w14:textId="714E7466" w:rsidR="002160D3" w:rsidRPr="00695B3C" w:rsidRDefault="001C46D7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6D7">
              <w:rPr>
                <w:rFonts w:ascii="Angsana New" w:hAnsi="Angsana New"/>
                <w:b/>
                <w:bCs/>
                <w:sz w:val="30"/>
                <w:szCs w:val="30"/>
              </w:rPr>
              <w:t>600,853</w:t>
            </w:r>
          </w:p>
        </w:tc>
        <w:tc>
          <w:tcPr>
            <w:tcW w:w="271" w:type="dxa"/>
          </w:tcPr>
          <w:p w14:paraId="0FC1A1AB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3E667" w14:textId="58586EAE" w:rsidR="002160D3" w:rsidRPr="00695B3C" w:rsidRDefault="004B1220" w:rsidP="006A68F1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AC99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5A82F" w14:textId="4B054A4F" w:rsidR="002160D3" w:rsidRPr="00695B3C" w:rsidRDefault="007A466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66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837AEF">
              <w:rPr>
                <w:rFonts w:ascii="Angsana New" w:hAnsi="Angsana New"/>
                <w:b/>
                <w:bCs/>
                <w:sz w:val="30"/>
                <w:szCs w:val="30"/>
              </w:rPr>
              <w:t>076,563</w:t>
            </w:r>
          </w:p>
        </w:tc>
      </w:tr>
      <w:tr w:rsidR="002160D3" w:rsidRPr="00695B3C" w14:paraId="56784E57" w14:textId="77777777" w:rsidTr="00B325D2">
        <w:tc>
          <w:tcPr>
            <w:tcW w:w="2811" w:type="dxa"/>
          </w:tcPr>
          <w:p w14:paraId="0D33FB10" w14:textId="77777777" w:rsidR="002160D3" w:rsidRPr="00695B3C" w:rsidRDefault="002160D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35C4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88E0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1D61C8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3D1B2E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48B8A2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5CFFA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C9412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53C94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81B13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2A3D62F5" w14:textId="77777777" w:rsidTr="00B325D2">
        <w:tc>
          <w:tcPr>
            <w:tcW w:w="2811" w:type="dxa"/>
            <w:hideMark/>
          </w:tcPr>
          <w:p w14:paraId="606244C2" w14:textId="77777777" w:rsidR="002160D3" w:rsidRPr="00695B3C" w:rsidRDefault="002160D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041" w:type="dxa"/>
          </w:tcPr>
          <w:p w14:paraId="34F4A88F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346E0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2B972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11B7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48526A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1B6A098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BAD21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D9085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4E2DB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17B3EB5B" w14:textId="77777777" w:rsidTr="00B325D2">
        <w:tc>
          <w:tcPr>
            <w:tcW w:w="2811" w:type="dxa"/>
            <w:hideMark/>
          </w:tcPr>
          <w:p w14:paraId="100A2CCB" w14:textId="77777777" w:rsidR="002160D3" w:rsidRPr="00695B3C" w:rsidRDefault="002160D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41" w:type="dxa"/>
            <w:vAlign w:val="bottom"/>
          </w:tcPr>
          <w:p w14:paraId="71652EC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C069A0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0F72A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36F083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B5746E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AF8E815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EC6B22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D6DAC8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9405E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0D3" w:rsidRPr="00695B3C" w14:paraId="5BDCEE37" w14:textId="77777777" w:rsidTr="00B325D2">
        <w:tc>
          <w:tcPr>
            <w:tcW w:w="2811" w:type="dxa"/>
            <w:hideMark/>
          </w:tcPr>
          <w:p w14:paraId="6C58B382" w14:textId="09073BEE" w:rsidR="002160D3" w:rsidRPr="00695B3C" w:rsidRDefault="00B24BBA" w:rsidP="006A68F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041" w:type="dxa"/>
          </w:tcPr>
          <w:p w14:paraId="21EB7DEF" w14:textId="02E6B1AE" w:rsidR="002160D3" w:rsidRPr="00695B3C" w:rsidRDefault="009860C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0C3">
              <w:rPr>
                <w:rFonts w:ascii="Angsana New" w:hAnsi="Angsana New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624B0F77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D39AB" w14:textId="5FF1F887" w:rsidR="002160D3" w:rsidRPr="00695B3C" w:rsidRDefault="003F157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573">
              <w:rPr>
                <w:rFonts w:ascii="Angsana New" w:hAnsi="Angsana New"/>
                <w:sz w:val="30"/>
                <w:szCs w:val="30"/>
              </w:rPr>
              <w:t>6,361</w:t>
            </w:r>
          </w:p>
        </w:tc>
        <w:tc>
          <w:tcPr>
            <w:tcW w:w="270" w:type="dxa"/>
          </w:tcPr>
          <w:p w14:paraId="4EBA5579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6DE2A4" w14:textId="5BFE6EA3" w:rsidR="002160D3" w:rsidRPr="00695B3C" w:rsidRDefault="00562784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2784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1" w:type="dxa"/>
          </w:tcPr>
          <w:p w14:paraId="0B365B67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D4407" w14:textId="539AF914" w:rsidR="002160D3" w:rsidRPr="00695B3C" w:rsidRDefault="004B1220" w:rsidP="006A68F1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079090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41E437" w14:textId="41DB00C3" w:rsidR="002160D3" w:rsidRPr="00695B3C" w:rsidRDefault="009F3DB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DBF">
              <w:rPr>
                <w:rFonts w:ascii="Angsana New" w:hAnsi="Angsana New"/>
                <w:sz w:val="30"/>
                <w:szCs w:val="30"/>
              </w:rPr>
              <w:t>7,003</w:t>
            </w:r>
          </w:p>
        </w:tc>
      </w:tr>
      <w:tr w:rsidR="002160D3" w:rsidRPr="00695B3C" w14:paraId="089637BE" w14:textId="77777777" w:rsidTr="00B325D2">
        <w:tc>
          <w:tcPr>
            <w:tcW w:w="2811" w:type="dxa"/>
          </w:tcPr>
          <w:p w14:paraId="45ABA4D3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EFB42" w14:textId="6B7B8E87" w:rsidR="002160D3" w:rsidRPr="00695B3C" w:rsidRDefault="005813E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3EF">
              <w:rPr>
                <w:rFonts w:ascii="Angsana New" w:hAnsi="Angsana New"/>
                <w:b/>
                <w:bCs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5959ED30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D3EF3" w14:textId="649F85ED" w:rsidR="002160D3" w:rsidRPr="00695B3C" w:rsidRDefault="00452498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498">
              <w:rPr>
                <w:rFonts w:ascii="Angsana New" w:hAnsi="Angsana New"/>
                <w:b/>
                <w:bCs/>
                <w:sz w:val="30"/>
                <w:szCs w:val="30"/>
              </w:rPr>
              <w:t>6,361</w:t>
            </w:r>
          </w:p>
        </w:tc>
        <w:tc>
          <w:tcPr>
            <w:tcW w:w="270" w:type="dxa"/>
          </w:tcPr>
          <w:p w14:paraId="4D94DB6D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2B4B2" w14:textId="0C635A34" w:rsidR="002160D3" w:rsidRPr="00695B3C" w:rsidRDefault="00782261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261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1" w:type="dxa"/>
          </w:tcPr>
          <w:p w14:paraId="7201B980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65A09" w14:textId="7B52555F" w:rsidR="002160D3" w:rsidRPr="00695B3C" w:rsidRDefault="004B1220" w:rsidP="006A68F1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8F2E6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B1D0C" w14:textId="757C049D" w:rsidR="002160D3" w:rsidRPr="00695B3C" w:rsidRDefault="0024447B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47B">
              <w:rPr>
                <w:rFonts w:ascii="Angsana New" w:hAnsi="Angsana New"/>
                <w:b/>
                <w:bCs/>
                <w:sz w:val="30"/>
                <w:szCs w:val="30"/>
              </w:rPr>
              <w:t>7,003</w:t>
            </w:r>
          </w:p>
        </w:tc>
      </w:tr>
      <w:tr w:rsidR="002160D3" w:rsidRPr="00695B3C" w14:paraId="12E4490A" w14:textId="77777777" w:rsidTr="00B325D2">
        <w:tc>
          <w:tcPr>
            <w:tcW w:w="2811" w:type="dxa"/>
          </w:tcPr>
          <w:p w14:paraId="60D5C6DB" w14:textId="77777777" w:rsidR="002160D3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  <w:p w14:paraId="0A654B0F" w14:textId="33E7DB53" w:rsidR="00237C8D" w:rsidRPr="00695B3C" w:rsidRDefault="00237C8D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right w:val="nil"/>
            </w:tcBorders>
          </w:tcPr>
          <w:p w14:paraId="6AFD2A5B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ECFD6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387F213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989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511DDD0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9D47285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3A390C" w14:textId="77777777" w:rsidR="002160D3" w:rsidRPr="00695B3C" w:rsidRDefault="002160D3" w:rsidP="006A68F1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B6E4E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45B38439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35721C65" w14:textId="77777777" w:rsidTr="00B325D2">
        <w:tc>
          <w:tcPr>
            <w:tcW w:w="2811" w:type="dxa"/>
          </w:tcPr>
          <w:p w14:paraId="0D07F2AD" w14:textId="75CA4EA9" w:rsidR="002160D3" w:rsidRPr="00695B3C" w:rsidRDefault="002160D3" w:rsidP="002E45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04F599FD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28CB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C26E230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04199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A17595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410504B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E5261C" w14:textId="77777777" w:rsidR="002160D3" w:rsidRPr="00695B3C" w:rsidRDefault="002160D3" w:rsidP="002E453A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3EA59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5721A91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31C57B48" w14:textId="77777777" w:rsidTr="00B325D2">
        <w:tc>
          <w:tcPr>
            <w:tcW w:w="2811" w:type="dxa"/>
          </w:tcPr>
          <w:p w14:paraId="547E5167" w14:textId="2AB41B1D" w:rsidR="002160D3" w:rsidRPr="00695B3C" w:rsidRDefault="002160D3" w:rsidP="00EA79F6">
            <w:pPr>
              <w:spacing w:line="240" w:lineRule="auto"/>
              <w:ind w:left="73" w:right="-105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</w:tcPr>
          <w:p w14:paraId="0D05C52C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9F0EB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84C293C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D6AFAD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31E4143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54B85A03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61F4F7" w14:textId="77777777" w:rsidR="002160D3" w:rsidRPr="00695B3C" w:rsidRDefault="002160D3" w:rsidP="002E453A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FF7356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01F86849" w14:textId="77777777" w:rsidR="002160D3" w:rsidRPr="00695B3C" w:rsidRDefault="002160D3" w:rsidP="002E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40CE6208" w14:textId="77777777" w:rsidTr="00B325D2">
        <w:tc>
          <w:tcPr>
            <w:tcW w:w="2811" w:type="dxa"/>
          </w:tcPr>
          <w:p w14:paraId="05006BBF" w14:textId="5A80F1F0" w:rsidR="002160D3" w:rsidRPr="00695B3C" w:rsidRDefault="002160D3" w:rsidP="00BA64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</w:tcPr>
          <w:p w14:paraId="7C32274B" w14:textId="46FD485B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1,297,734</w:t>
            </w:r>
          </w:p>
        </w:tc>
        <w:tc>
          <w:tcPr>
            <w:tcW w:w="270" w:type="dxa"/>
          </w:tcPr>
          <w:p w14:paraId="2B1A6F32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02889E3" w14:textId="7DCDB5D4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427,205</w:t>
            </w:r>
          </w:p>
        </w:tc>
        <w:tc>
          <w:tcPr>
            <w:tcW w:w="270" w:type="dxa"/>
            <w:tcBorders>
              <w:bottom w:val="nil"/>
            </w:tcBorders>
          </w:tcPr>
          <w:p w14:paraId="1E3E9033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12EB9FC" w14:textId="698E6A5D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942,397</w:t>
            </w:r>
          </w:p>
        </w:tc>
        <w:tc>
          <w:tcPr>
            <w:tcW w:w="271" w:type="dxa"/>
            <w:tcBorders>
              <w:bottom w:val="nil"/>
            </w:tcBorders>
          </w:tcPr>
          <w:p w14:paraId="4BB57C49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C6DC714" w14:textId="0EF5F1EC" w:rsidR="002160D3" w:rsidRPr="00695B3C" w:rsidRDefault="002160D3" w:rsidP="00BA647C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7AF379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09DB656B" w14:textId="0C4E99DE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1,369,602</w:t>
            </w:r>
          </w:p>
        </w:tc>
      </w:tr>
      <w:tr w:rsidR="002160D3" w:rsidRPr="00695B3C" w14:paraId="508459D6" w14:textId="77777777" w:rsidTr="00B325D2">
        <w:tc>
          <w:tcPr>
            <w:tcW w:w="2811" w:type="dxa"/>
          </w:tcPr>
          <w:p w14:paraId="23BF14ED" w14:textId="1FCE6C31" w:rsidR="002160D3" w:rsidRPr="00695B3C" w:rsidRDefault="002160D3" w:rsidP="00BA64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29A5E" w14:textId="3E7196CA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107,167</w:t>
            </w:r>
          </w:p>
        </w:tc>
        <w:tc>
          <w:tcPr>
            <w:tcW w:w="270" w:type="dxa"/>
            <w:vAlign w:val="bottom"/>
          </w:tcPr>
          <w:p w14:paraId="3738F2EC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CC1B6E" w14:textId="26B2A59E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56,893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4520AF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038542" w14:textId="7DEE204C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55,686</w:t>
            </w:r>
          </w:p>
        </w:tc>
        <w:tc>
          <w:tcPr>
            <w:tcW w:w="271" w:type="dxa"/>
            <w:tcBorders>
              <w:bottom w:val="nil"/>
            </w:tcBorders>
            <w:vAlign w:val="bottom"/>
          </w:tcPr>
          <w:p w14:paraId="3D278FD7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C612CF" w14:textId="55DCEC6C" w:rsidR="002160D3" w:rsidRPr="00695B3C" w:rsidRDefault="002160D3" w:rsidP="00BA647C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CC51AA" w14:textId="77777777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659EA8" w14:textId="1766D290" w:rsidR="002160D3" w:rsidRPr="00695B3C" w:rsidRDefault="002160D3" w:rsidP="00BA64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112,579</w:t>
            </w:r>
          </w:p>
        </w:tc>
      </w:tr>
      <w:tr w:rsidR="00EA79F6" w:rsidRPr="00695B3C" w14:paraId="2D78390F" w14:textId="77777777" w:rsidTr="00B325D2">
        <w:tc>
          <w:tcPr>
            <w:tcW w:w="2811" w:type="dxa"/>
          </w:tcPr>
          <w:p w14:paraId="29BE7613" w14:textId="77777777" w:rsidR="00EA79F6" w:rsidRPr="00695B3C" w:rsidRDefault="00EA79F6" w:rsidP="00EA79F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</w:tcPr>
          <w:p w14:paraId="0AC484AE" w14:textId="5C09D845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1,404,901</w:t>
            </w:r>
          </w:p>
        </w:tc>
        <w:tc>
          <w:tcPr>
            <w:tcW w:w="270" w:type="dxa"/>
          </w:tcPr>
          <w:p w14:paraId="3022CF85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27FDFA8" w14:textId="03DD5FBB" w:rsidR="00EA79F6" w:rsidRPr="00695B3C" w:rsidRDefault="005025F5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484,098</w:t>
            </w:r>
          </w:p>
        </w:tc>
        <w:tc>
          <w:tcPr>
            <w:tcW w:w="270" w:type="dxa"/>
          </w:tcPr>
          <w:p w14:paraId="3EB40EAB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CA37969" w14:textId="1387229D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998,083</w:t>
            </w:r>
          </w:p>
        </w:tc>
        <w:tc>
          <w:tcPr>
            <w:tcW w:w="271" w:type="dxa"/>
            <w:tcBorders>
              <w:bottom w:val="nil"/>
            </w:tcBorders>
          </w:tcPr>
          <w:p w14:paraId="467568F7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148B1EF" w14:textId="42478EF8" w:rsidR="00EA79F6" w:rsidRPr="00695B3C" w:rsidRDefault="00EA79F6" w:rsidP="00EA79F6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DEEE5E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F6B9678" w14:textId="1520D16C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5025F5">
              <w:rPr>
                <w:rFonts w:ascii="Angsana New" w:hAnsi="Angsana New"/>
                <w:b/>
                <w:bCs/>
                <w:sz w:val="30"/>
                <w:szCs w:val="30"/>
              </w:rPr>
              <w:t>482,181</w:t>
            </w:r>
          </w:p>
        </w:tc>
      </w:tr>
      <w:tr w:rsidR="00EA79F6" w:rsidRPr="00695B3C" w14:paraId="4432266C" w14:textId="77777777" w:rsidTr="00B325D2">
        <w:tc>
          <w:tcPr>
            <w:tcW w:w="2811" w:type="dxa"/>
          </w:tcPr>
          <w:p w14:paraId="22F71633" w14:textId="77777777" w:rsidR="00EA79F6" w:rsidRPr="00695B3C" w:rsidRDefault="00EA79F6" w:rsidP="00EA79F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right w:val="nil"/>
            </w:tcBorders>
          </w:tcPr>
          <w:p w14:paraId="7C1B66DC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5F8F0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16BE223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CF0F1C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C83A06F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30AE6E29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EC4D856" w14:textId="77777777" w:rsidR="00EA79F6" w:rsidRPr="00695B3C" w:rsidRDefault="00EA79F6" w:rsidP="00EA79F6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AC32FC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792CBBEB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F6" w:rsidRPr="00695B3C" w14:paraId="06DC0780" w14:textId="77777777" w:rsidTr="00B325D2">
        <w:tc>
          <w:tcPr>
            <w:tcW w:w="2811" w:type="dxa"/>
          </w:tcPr>
          <w:p w14:paraId="52B39A0F" w14:textId="1F427ECA" w:rsidR="00EA79F6" w:rsidRPr="00695B3C" w:rsidRDefault="00EA79F6" w:rsidP="00EA79F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4F2A200B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C23BC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939FB1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620C37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7B5553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54852598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002D43" w14:textId="77777777" w:rsidR="00EA79F6" w:rsidRPr="00695B3C" w:rsidRDefault="00EA79F6" w:rsidP="00EA79F6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D50C2E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040F3F6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4BBA" w:rsidRPr="00695B3C" w14:paraId="61467185" w14:textId="77777777" w:rsidTr="00B325D2">
        <w:tc>
          <w:tcPr>
            <w:tcW w:w="2811" w:type="dxa"/>
          </w:tcPr>
          <w:p w14:paraId="286C7BF8" w14:textId="5B50B1B2" w:rsidR="00B24BBA" w:rsidRPr="00695B3C" w:rsidRDefault="00B24BBA" w:rsidP="00B24BBA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64DCB002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9318B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5CE5BCA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A43A5C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5FC8E3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18AABB22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D9B4D5" w14:textId="77777777" w:rsidR="00B24BBA" w:rsidRPr="00695B3C" w:rsidRDefault="00B24BBA" w:rsidP="00B24BBA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FB330A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9E1AA12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4BBA" w:rsidRPr="00695B3C" w14:paraId="641E8518" w14:textId="77777777" w:rsidTr="00B325D2">
        <w:tc>
          <w:tcPr>
            <w:tcW w:w="2811" w:type="dxa"/>
          </w:tcPr>
          <w:p w14:paraId="1B62FE58" w14:textId="2B4DC331" w:rsidR="00B24BBA" w:rsidRPr="00695B3C" w:rsidRDefault="00B24BBA" w:rsidP="00B24BBA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</w:tcPr>
          <w:p w14:paraId="3FC425A0" w14:textId="161B2953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24,375</w:t>
            </w:r>
          </w:p>
        </w:tc>
        <w:tc>
          <w:tcPr>
            <w:tcW w:w="270" w:type="dxa"/>
          </w:tcPr>
          <w:p w14:paraId="62E432AE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7928F5" w14:textId="2B0D0B4A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17,099</w:t>
            </w:r>
          </w:p>
        </w:tc>
        <w:tc>
          <w:tcPr>
            <w:tcW w:w="270" w:type="dxa"/>
            <w:tcBorders>
              <w:bottom w:val="nil"/>
            </w:tcBorders>
          </w:tcPr>
          <w:p w14:paraId="2E25207D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15C1AF3" w14:textId="2E76E592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7,276</w:t>
            </w:r>
          </w:p>
        </w:tc>
        <w:tc>
          <w:tcPr>
            <w:tcW w:w="271" w:type="dxa"/>
            <w:tcBorders>
              <w:bottom w:val="nil"/>
            </w:tcBorders>
          </w:tcPr>
          <w:p w14:paraId="2582B751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BF6C81" w14:textId="2251DF68" w:rsidR="00B24BBA" w:rsidRPr="00695B3C" w:rsidRDefault="00B24BBA" w:rsidP="00B24BBA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B24EAE" w14:textId="77777777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67813D6E" w14:textId="39F44DF2" w:rsidR="00B24BBA" w:rsidRPr="00695B3C" w:rsidRDefault="00B24BBA" w:rsidP="00B24B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</w:rPr>
              <w:t>24,375</w:t>
            </w:r>
          </w:p>
        </w:tc>
      </w:tr>
      <w:tr w:rsidR="00EA79F6" w:rsidRPr="00695B3C" w14:paraId="5F2155C7" w14:textId="77777777" w:rsidTr="00B325D2">
        <w:tc>
          <w:tcPr>
            <w:tcW w:w="2811" w:type="dxa"/>
          </w:tcPr>
          <w:p w14:paraId="3C784EA6" w14:textId="77777777" w:rsidR="00EA79F6" w:rsidRPr="00695B3C" w:rsidRDefault="00EA79F6" w:rsidP="00EA79F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E1769" w14:textId="6C5EFEBC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24,375</w:t>
            </w:r>
          </w:p>
        </w:tc>
        <w:tc>
          <w:tcPr>
            <w:tcW w:w="270" w:type="dxa"/>
          </w:tcPr>
          <w:p w14:paraId="10850092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3AA65" w14:textId="135F7546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17,099</w:t>
            </w:r>
          </w:p>
        </w:tc>
        <w:tc>
          <w:tcPr>
            <w:tcW w:w="270" w:type="dxa"/>
            <w:tcBorders>
              <w:bottom w:val="nil"/>
            </w:tcBorders>
          </w:tcPr>
          <w:p w14:paraId="455CB7DD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66497" w14:textId="5022C563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7,276</w:t>
            </w:r>
          </w:p>
        </w:tc>
        <w:tc>
          <w:tcPr>
            <w:tcW w:w="271" w:type="dxa"/>
            <w:tcBorders>
              <w:bottom w:val="nil"/>
            </w:tcBorders>
          </w:tcPr>
          <w:p w14:paraId="3D4DBD63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75235" w14:textId="60FB4154" w:rsidR="00EA79F6" w:rsidRPr="00695B3C" w:rsidRDefault="00EA79F6" w:rsidP="00EA79F6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C9B3E4" w14:textId="77777777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6F63E" w14:textId="22060F9B" w:rsidR="00EA79F6" w:rsidRPr="00695B3C" w:rsidRDefault="00EA79F6" w:rsidP="00EA79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24,375</w:t>
            </w:r>
          </w:p>
        </w:tc>
      </w:tr>
    </w:tbl>
    <w:p w14:paraId="05E53A76" w14:textId="77777777" w:rsidR="00A54D1D" w:rsidRPr="00B24BBA" w:rsidRDefault="00A54D1D" w:rsidP="00611B3C">
      <w:pPr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1900B6B7" w14:textId="1985B709" w:rsidR="00611B3C" w:rsidRPr="000F064E" w:rsidRDefault="00611B3C" w:rsidP="000F064E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0F064E">
        <w:rPr>
          <w:rFonts w:ascii="Angsana New" w:hAnsi="Angsana New"/>
          <w:i/>
          <w:iCs/>
          <w:sz w:val="30"/>
          <w:szCs w:val="30"/>
        </w:rPr>
        <w:t>(</w:t>
      </w:r>
      <w:r w:rsidR="00A7121C" w:rsidRPr="000F064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F064E">
        <w:rPr>
          <w:rFonts w:ascii="Angsana New" w:hAnsi="Angsana New"/>
          <w:i/>
          <w:iCs/>
          <w:sz w:val="30"/>
          <w:szCs w:val="30"/>
        </w:rPr>
        <w:t>.</w:t>
      </w:r>
      <w:r w:rsidR="004D7A8F" w:rsidRPr="000F064E">
        <w:rPr>
          <w:rFonts w:ascii="Angsana New" w:hAnsi="Angsana New"/>
          <w:i/>
          <w:iCs/>
          <w:sz w:val="30"/>
          <w:szCs w:val="30"/>
        </w:rPr>
        <w:t>3</w:t>
      </w:r>
      <w:r w:rsidRPr="000F064E">
        <w:rPr>
          <w:rFonts w:ascii="Angsana New" w:hAnsi="Angsana New"/>
          <w:i/>
          <w:iCs/>
          <w:sz w:val="30"/>
          <w:szCs w:val="30"/>
        </w:rPr>
        <w:t xml:space="preserve">) </w:t>
      </w:r>
      <w:r w:rsidRPr="000F064E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452D367D" w14:textId="77777777" w:rsidR="00B24BBA" w:rsidRDefault="00B24BBA" w:rsidP="000F064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4B6E4466" w14:textId="7C9B98F5" w:rsidR="00611B3C" w:rsidRPr="00695B3C" w:rsidRDefault="00611B3C" w:rsidP="000F064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 w:hint="cs"/>
          <w:sz w:val="30"/>
          <w:szCs w:val="30"/>
          <w:cs/>
        </w:rPr>
        <w:t>กลุ่มบริษัทมีความเสี่ยง</w:t>
      </w:r>
      <w:r w:rsidR="00B052E4" w:rsidRPr="00695B3C">
        <w:rPr>
          <w:rFonts w:ascii="Angsana New" w:hAnsi="Angsana New" w:hint="cs"/>
          <w:sz w:val="30"/>
          <w:szCs w:val="30"/>
          <w:cs/>
          <w:lang w:bidi="th-TH"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B052E4" w:rsidRPr="00695B3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052E4" w:rsidRPr="00695B3C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ความเสี่ยงด้านตลาดมีดังนี้</w:t>
      </w:r>
    </w:p>
    <w:p w14:paraId="6042E68D" w14:textId="77777777" w:rsidR="00D061A9" w:rsidRPr="008B5F31" w:rsidRDefault="00D061A9" w:rsidP="00611B3C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193A5D7" w14:textId="687F61AF" w:rsidR="00D061A9" w:rsidRPr="000F064E" w:rsidRDefault="00D061A9" w:rsidP="000F064E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0F064E">
        <w:rPr>
          <w:rFonts w:ascii="Angsana New" w:hAnsi="Angsana New" w:hint="cs"/>
          <w:sz w:val="30"/>
          <w:szCs w:val="30"/>
        </w:rPr>
        <w:t>(</w:t>
      </w:r>
      <w:r w:rsidRPr="000F064E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F064E">
        <w:rPr>
          <w:rFonts w:ascii="Angsana New" w:hAnsi="Angsana New" w:hint="cs"/>
          <w:sz w:val="30"/>
          <w:szCs w:val="30"/>
        </w:rPr>
        <w:t>.</w:t>
      </w:r>
      <w:r w:rsidR="004D7A8F" w:rsidRPr="000F064E">
        <w:rPr>
          <w:rFonts w:ascii="Angsana New" w:hAnsi="Angsana New" w:hint="cs"/>
          <w:sz w:val="30"/>
          <w:szCs w:val="30"/>
        </w:rPr>
        <w:t>3</w:t>
      </w:r>
      <w:r w:rsidRPr="000F064E">
        <w:rPr>
          <w:rFonts w:ascii="Angsana New" w:hAnsi="Angsana New" w:hint="cs"/>
          <w:sz w:val="30"/>
          <w:szCs w:val="30"/>
        </w:rPr>
        <w:t>.</w:t>
      </w:r>
      <w:r w:rsidR="004D7A8F" w:rsidRPr="000F064E">
        <w:rPr>
          <w:rFonts w:ascii="Angsana New" w:hAnsi="Angsana New" w:hint="cs"/>
          <w:sz w:val="30"/>
          <w:szCs w:val="30"/>
        </w:rPr>
        <w:t>1</w:t>
      </w:r>
      <w:r w:rsidRPr="000F064E">
        <w:rPr>
          <w:rFonts w:ascii="Angsana New" w:hAnsi="Angsana New" w:hint="cs"/>
          <w:sz w:val="30"/>
          <w:szCs w:val="30"/>
        </w:rPr>
        <w:t>)</w:t>
      </w:r>
      <w:r w:rsidRPr="000F064E">
        <w:rPr>
          <w:rFonts w:ascii="Angsana New" w:hAnsi="Angsana New" w:hint="cs"/>
          <w:sz w:val="30"/>
          <w:szCs w:val="30"/>
          <w:cs/>
          <w:lang w:bidi="th-TH"/>
        </w:rPr>
        <w:t xml:space="preserve"> ความเสี่ยงด้านอัตราแลกเปลี่ยน</w:t>
      </w:r>
    </w:p>
    <w:p w14:paraId="787D2F58" w14:textId="77777777" w:rsidR="00B24BBA" w:rsidRDefault="00B24BBA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7B6AD073" w14:textId="2F1C4E4F" w:rsidR="00D061A9" w:rsidRDefault="00D061A9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0F064E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566784DB" w14:textId="77777777" w:rsidR="00032037" w:rsidRPr="000F064E" w:rsidRDefault="00032037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BCBC247" w14:textId="77777777" w:rsidR="00B50C24" w:rsidRDefault="00B50C24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  <w:sectPr w:rsidR="00B50C24" w:rsidSect="00CF799B">
          <w:headerReference w:type="default" r:id="rId26"/>
          <w:pgSz w:w="11909" w:h="16834" w:code="9"/>
          <w:pgMar w:top="1440" w:right="1152" w:bottom="576" w:left="1440" w:header="648" w:footer="605" w:gutter="0"/>
          <w:cols w:space="720"/>
          <w:docGrid w:linePitch="245"/>
        </w:sectPr>
      </w:pPr>
    </w:p>
    <w:tbl>
      <w:tblPr>
        <w:tblW w:w="13971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252"/>
        <w:gridCol w:w="1098"/>
        <w:gridCol w:w="242"/>
        <w:gridCol w:w="1198"/>
        <w:gridCol w:w="236"/>
        <w:gridCol w:w="1204"/>
        <w:gridCol w:w="239"/>
        <w:gridCol w:w="1021"/>
        <w:gridCol w:w="241"/>
        <w:gridCol w:w="1199"/>
        <w:gridCol w:w="241"/>
        <w:gridCol w:w="1202"/>
      </w:tblGrid>
      <w:tr w:rsidR="00593F1C" w:rsidRPr="00D061A9" w14:paraId="386DF231" w14:textId="77777777" w:rsidTr="00593F1C">
        <w:trPr>
          <w:tblHeader/>
        </w:trPr>
        <w:tc>
          <w:tcPr>
            <w:tcW w:w="4338" w:type="dxa"/>
            <w:vAlign w:val="bottom"/>
          </w:tcPr>
          <w:p w14:paraId="62E8EEA4" w14:textId="77777777" w:rsidR="00593F1C" w:rsidRPr="00AD1F5F" w:rsidRDefault="00593F1C" w:rsidP="007E28A9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9" w:name="_Hlk64461744"/>
          </w:p>
        </w:tc>
        <w:tc>
          <w:tcPr>
            <w:tcW w:w="9633" w:type="dxa"/>
            <w:gridSpan w:val="13"/>
          </w:tcPr>
          <w:p w14:paraId="1D17E30C" w14:textId="7FEFEF62" w:rsidR="00593F1C" w:rsidRPr="00AD1F5F" w:rsidRDefault="00593F1C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C24" w:rsidRPr="00D061A9" w14:paraId="1B07CE3C" w14:textId="77777777" w:rsidTr="00593F1C">
        <w:trPr>
          <w:tblHeader/>
        </w:trPr>
        <w:tc>
          <w:tcPr>
            <w:tcW w:w="4338" w:type="dxa"/>
            <w:vAlign w:val="bottom"/>
          </w:tcPr>
          <w:p w14:paraId="6CF1096E" w14:textId="2D2A7968" w:rsidR="00B50C24" w:rsidRPr="00AD1F5F" w:rsidRDefault="00B50C24" w:rsidP="00B24BBA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="00593F1C"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58698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603B3AC" w14:textId="77777777" w:rsidR="00B50C24" w:rsidRPr="00AD1F5F" w:rsidRDefault="00B50C24" w:rsidP="007E28A9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0710D149" w14:textId="77777777" w:rsidR="00B50C24" w:rsidRPr="00AD1F5F" w:rsidRDefault="00B50C24" w:rsidP="007E28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B39A47A" w14:textId="77777777" w:rsidR="00B50C24" w:rsidRPr="00AD1F5F" w:rsidRDefault="00B50C24" w:rsidP="007E28A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67B6AF" w14:textId="77777777" w:rsidR="00B50C24" w:rsidRPr="00AD1F5F" w:rsidRDefault="00B50C24" w:rsidP="007E28A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2" w:type="dxa"/>
          </w:tcPr>
          <w:p w14:paraId="6ED833A9" w14:textId="77777777" w:rsidR="00B50C24" w:rsidRPr="00AD1F5F" w:rsidRDefault="00B50C24" w:rsidP="007E28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742BD4C" w14:textId="77777777" w:rsidR="00B50C24" w:rsidRPr="00AD1F5F" w:rsidRDefault="00B50C24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236" w:type="dxa"/>
          </w:tcPr>
          <w:p w14:paraId="566503D2" w14:textId="77777777" w:rsidR="00B50C24" w:rsidRPr="00AD1F5F" w:rsidRDefault="00B50C24" w:rsidP="007E28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5068D3" w14:textId="77777777" w:rsidR="00B50C24" w:rsidRPr="00AD1F5F" w:rsidRDefault="00B50C24" w:rsidP="007E28A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239" w:type="dxa"/>
          </w:tcPr>
          <w:p w14:paraId="33D2692E" w14:textId="77777777" w:rsidR="00B50C24" w:rsidRPr="00AD1F5F" w:rsidRDefault="00B50C24" w:rsidP="007E28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A19CD5F" w14:textId="77777777" w:rsidR="00B50C24" w:rsidRPr="00AD1F5F" w:rsidRDefault="00593F1C" w:rsidP="007E28A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br/>
            </w:r>
            <w:r w:rsidR="00B50C24" w:rsidRPr="00AD1F5F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41" w:type="dxa"/>
          </w:tcPr>
          <w:p w14:paraId="3AE8902D" w14:textId="77777777" w:rsidR="00B50C24" w:rsidRPr="00AD1F5F" w:rsidRDefault="00B50C24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6EFDFF3" w14:textId="77777777" w:rsidR="00B50C24" w:rsidRPr="00AD1F5F" w:rsidRDefault="00B50C24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เงินเหรียญฮ่องกง</w:t>
            </w:r>
          </w:p>
        </w:tc>
        <w:tc>
          <w:tcPr>
            <w:tcW w:w="241" w:type="dxa"/>
          </w:tcPr>
          <w:p w14:paraId="3B6F1956" w14:textId="77777777" w:rsidR="00B50C24" w:rsidRPr="00AD1F5F" w:rsidRDefault="00B50C24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02BCA97" w14:textId="77777777" w:rsidR="00B50C24" w:rsidRPr="00AD1F5F" w:rsidRDefault="00B50C24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93F1C" w:rsidRPr="00D061A9" w14:paraId="43ED23F1" w14:textId="77777777" w:rsidTr="007E28A9">
        <w:trPr>
          <w:tblHeader/>
        </w:trPr>
        <w:tc>
          <w:tcPr>
            <w:tcW w:w="4338" w:type="dxa"/>
            <w:vAlign w:val="bottom"/>
          </w:tcPr>
          <w:p w14:paraId="157FA34C" w14:textId="77777777" w:rsidR="00593F1C" w:rsidRPr="00AD1F5F" w:rsidRDefault="00593F1C" w:rsidP="007E28A9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33" w:type="dxa"/>
            <w:gridSpan w:val="13"/>
          </w:tcPr>
          <w:p w14:paraId="5CA869BB" w14:textId="77777777" w:rsidR="00593F1C" w:rsidRPr="00AD1F5F" w:rsidRDefault="00593F1C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D1F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78B4" w:rsidRPr="00D061A9" w14:paraId="67AF1F0E" w14:textId="77777777" w:rsidTr="00CE7385">
        <w:tc>
          <w:tcPr>
            <w:tcW w:w="4338" w:type="dxa"/>
            <w:hideMark/>
          </w:tcPr>
          <w:p w14:paraId="7B88BBCC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998CDA" w14:textId="43898465" w:rsidR="002278B4" w:rsidRPr="00AD1F5F" w:rsidRDefault="002278B4" w:rsidP="002278B4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64,157</w:t>
            </w:r>
          </w:p>
        </w:tc>
        <w:tc>
          <w:tcPr>
            <w:tcW w:w="252" w:type="dxa"/>
            <w:shd w:val="clear" w:color="auto" w:fill="auto"/>
          </w:tcPr>
          <w:p w14:paraId="68BD57E4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E1B7B8" w14:textId="0DA8EEA9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851EB47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9BBF00A" w14:textId="24D88650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F48308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45383C1" w14:textId="21A57864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F23F48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2728187" w14:textId="6408592F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DDFDFC0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20979C13" w14:textId="2F525D81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34B37C7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27A7B3F2" w14:textId="05D9FA41" w:rsidR="002278B4" w:rsidRPr="00AD1F5F" w:rsidRDefault="002278B4" w:rsidP="002278B4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64,157</w:t>
            </w:r>
          </w:p>
        </w:tc>
      </w:tr>
      <w:tr w:rsidR="002278B4" w:rsidRPr="00D061A9" w14:paraId="05D49D0F" w14:textId="77777777" w:rsidTr="00593F1C">
        <w:tc>
          <w:tcPr>
            <w:tcW w:w="4338" w:type="dxa"/>
          </w:tcPr>
          <w:p w14:paraId="44475B9D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AD1F5F"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9275B9" w14:textId="166241AB" w:rsidR="002278B4" w:rsidRPr="00AD1F5F" w:rsidRDefault="002278B4" w:rsidP="002278B4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71,079</w:t>
            </w:r>
          </w:p>
        </w:tc>
        <w:tc>
          <w:tcPr>
            <w:tcW w:w="252" w:type="dxa"/>
            <w:shd w:val="clear" w:color="auto" w:fill="auto"/>
          </w:tcPr>
          <w:p w14:paraId="0DBAEBF6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FB0738" w14:textId="527DFD7C" w:rsidR="002278B4" w:rsidRPr="00AD1F5F" w:rsidRDefault="002278B4" w:rsidP="002278B4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7750E64A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59F9F76" w14:textId="46725902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B5785E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7D7636C" w14:textId="2BCD8F33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0E05B1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DFD40E1" w14:textId="07FB5978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7AEA8AB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2289730D" w14:textId="50A3FE13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E0F85C7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48BE4C9" w14:textId="3E57028F" w:rsidR="002278B4" w:rsidRPr="00AD1F5F" w:rsidRDefault="002278B4" w:rsidP="002278B4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71,087</w:t>
            </w:r>
          </w:p>
        </w:tc>
      </w:tr>
      <w:tr w:rsidR="002278B4" w:rsidRPr="00D061A9" w14:paraId="34C63248" w14:textId="77777777" w:rsidTr="00CE7385">
        <w:tc>
          <w:tcPr>
            <w:tcW w:w="4338" w:type="dxa"/>
            <w:hideMark/>
          </w:tcPr>
          <w:p w14:paraId="4899F81A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CFEB5D" w14:textId="2B09F1C1" w:rsidR="002278B4" w:rsidRPr="00AD1F5F" w:rsidRDefault="002278B4" w:rsidP="002278B4">
            <w:pPr>
              <w:pStyle w:val="BodyText"/>
              <w:spacing w:after="0"/>
              <w:ind w:right="-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(82,461)</w:t>
            </w:r>
          </w:p>
        </w:tc>
        <w:tc>
          <w:tcPr>
            <w:tcW w:w="252" w:type="dxa"/>
            <w:shd w:val="clear" w:color="auto" w:fill="auto"/>
          </w:tcPr>
          <w:p w14:paraId="24853A89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2354E4" w14:textId="378C4FBB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47C6E5E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4A2E730" w14:textId="1CDB91E0" w:rsidR="002278B4" w:rsidRPr="00AD1F5F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(1,108)</w:t>
            </w:r>
          </w:p>
        </w:tc>
        <w:tc>
          <w:tcPr>
            <w:tcW w:w="236" w:type="dxa"/>
            <w:shd w:val="clear" w:color="auto" w:fill="auto"/>
          </w:tcPr>
          <w:p w14:paraId="188BEA84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B087C5" w14:textId="2E780928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5564C8" w14:textId="77777777" w:rsidR="002278B4" w:rsidRPr="00AD1F5F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4085326" w14:textId="4E0401A5" w:rsidR="002278B4" w:rsidRPr="00AD1F5F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  <w:tc>
          <w:tcPr>
            <w:tcW w:w="241" w:type="dxa"/>
          </w:tcPr>
          <w:p w14:paraId="7E6ADACD" w14:textId="77777777" w:rsidR="002278B4" w:rsidRPr="00AD1F5F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458F05E" w14:textId="0AC0070A" w:rsidR="002278B4" w:rsidRPr="00AD1F5F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0A36C4" w14:textId="77777777" w:rsidR="002278B4" w:rsidRPr="00AD1F5F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79E3D744" w14:textId="03DAB3EC" w:rsidR="002278B4" w:rsidRPr="00AD1F5F" w:rsidRDefault="002278B4" w:rsidP="002278B4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(83,703)</w:t>
            </w:r>
          </w:p>
        </w:tc>
      </w:tr>
      <w:tr w:rsidR="002278B4" w:rsidRPr="00D061A9" w14:paraId="280CD606" w14:textId="77777777" w:rsidTr="00CE7385">
        <w:tc>
          <w:tcPr>
            <w:tcW w:w="4338" w:type="dxa"/>
            <w:hideMark/>
          </w:tcPr>
          <w:p w14:paraId="3283C142" w14:textId="77777777" w:rsidR="002278B4" w:rsidRPr="00AD1F5F" w:rsidRDefault="002278B4" w:rsidP="002278B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9D74C" w14:textId="78351B6E" w:rsidR="002278B4" w:rsidRPr="002278B4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52,775</w:t>
            </w:r>
          </w:p>
        </w:tc>
        <w:tc>
          <w:tcPr>
            <w:tcW w:w="252" w:type="dxa"/>
            <w:shd w:val="clear" w:color="auto" w:fill="auto"/>
          </w:tcPr>
          <w:p w14:paraId="3FE53BAD" w14:textId="77777777" w:rsidR="002278B4" w:rsidRPr="002278B4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2F371C" w14:textId="286A3BBB" w:rsidR="002278B4" w:rsidRPr="002278B4" w:rsidRDefault="002278B4" w:rsidP="002278B4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26621027" w14:textId="77777777" w:rsidR="002278B4" w:rsidRPr="002278B4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127FFD" w14:textId="0E8236A6" w:rsidR="002278B4" w:rsidRPr="002278B4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(1,108)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FC4BBE4" w14:textId="77777777" w:rsidR="002278B4" w:rsidRPr="002278B4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68EF66" w14:textId="34773D3F" w:rsidR="002278B4" w:rsidRPr="002278B4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B4E02A" w14:textId="77777777" w:rsidR="002278B4" w:rsidRPr="002278B4" w:rsidRDefault="002278B4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08895E" w14:textId="5D75638A" w:rsidR="002278B4" w:rsidRPr="002278B4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(134)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418ABA62" w14:textId="77777777" w:rsidR="002278B4" w:rsidRPr="002278B4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D1659" w14:textId="7B78942C" w:rsidR="002278B4" w:rsidRPr="002278B4" w:rsidRDefault="002278B4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EF1885" w14:textId="77777777" w:rsidR="002278B4" w:rsidRPr="002278B4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8C6508" w14:textId="5BD96387" w:rsidR="002278B4" w:rsidRPr="002278B4" w:rsidRDefault="002278B4" w:rsidP="002278B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51,541</w:t>
            </w:r>
          </w:p>
        </w:tc>
      </w:tr>
      <w:bookmarkEnd w:id="9"/>
    </w:tbl>
    <w:p w14:paraId="6D96AEA8" w14:textId="0110FAE6" w:rsidR="007D204A" w:rsidRDefault="007D204A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3971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252"/>
        <w:gridCol w:w="1098"/>
        <w:gridCol w:w="242"/>
        <w:gridCol w:w="1198"/>
        <w:gridCol w:w="236"/>
        <w:gridCol w:w="1204"/>
        <w:gridCol w:w="239"/>
        <w:gridCol w:w="1021"/>
        <w:gridCol w:w="241"/>
        <w:gridCol w:w="1199"/>
        <w:gridCol w:w="241"/>
        <w:gridCol w:w="1202"/>
      </w:tblGrid>
      <w:tr w:rsidR="00CE7385" w:rsidRPr="00D061A9" w14:paraId="2AA294E4" w14:textId="77777777" w:rsidTr="00DF41CD">
        <w:trPr>
          <w:tblHeader/>
        </w:trPr>
        <w:tc>
          <w:tcPr>
            <w:tcW w:w="4338" w:type="dxa"/>
            <w:vAlign w:val="bottom"/>
          </w:tcPr>
          <w:p w14:paraId="61E8DD06" w14:textId="77777777" w:rsidR="00CE7385" w:rsidRPr="00AD1F5F" w:rsidRDefault="00CE7385" w:rsidP="00DF41CD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633" w:type="dxa"/>
            <w:gridSpan w:val="13"/>
          </w:tcPr>
          <w:p w14:paraId="3D741DA8" w14:textId="32BF8C3D" w:rsidR="00CE7385" w:rsidRPr="00AD1F5F" w:rsidRDefault="00CE7385" w:rsidP="00DF4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385" w:rsidRPr="00D061A9" w14:paraId="45511052" w14:textId="77777777" w:rsidTr="00DF41CD">
        <w:trPr>
          <w:tblHeader/>
        </w:trPr>
        <w:tc>
          <w:tcPr>
            <w:tcW w:w="4338" w:type="dxa"/>
            <w:vAlign w:val="bottom"/>
          </w:tcPr>
          <w:p w14:paraId="3A36C705" w14:textId="0DCFB6DE" w:rsidR="00CE7385" w:rsidRPr="00AD1F5F" w:rsidRDefault="00CE7385" w:rsidP="00DF41CD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ณ วันที่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627DDCA3" w14:textId="77777777" w:rsidR="00CE7385" w:rsidRPr="00AD1F5F" w:rsidRDefault="00CE7385" w:rsidP="00DF41CD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1186408B" w14:textId="77777777" w:rsidR="00CE7385" w:rsidRPr="00AD1F5F" w:rsidRDefault="00CE7385" w:rsidP="00DF41C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66DA7A" w14:textId="77777777" w:rsidR="00CE7385" w:rsidRPr="00AD1F5F" w:rsidRDefault="00CE7385" w:rsidP="00DF41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D86D30" w14:textId="77777777" w:rsidR="00CE7385" w:rsidRPr="00AD1F5F" w:rsidRDefault="00CE7385" w:rsidP="00DF41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2" w:type="dxa"/>
          </w:tcPr>
          <w:p w14:paraId="13E18F60" w14:textId="77777777" w:rsidR="00CE7385" w:rsidRPr="00AD1F5F" w:rsidRDefault="00CE7385" w:rsidP="00DF41C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F460D8C" w14:textId="77777777" w:rsidR="00CE7385" w:rsidRPr="00AD1F5F" w:rsidRDefault="00CE7385" w:rsidP="00DF4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236" w:type="dxa"/>
          </w:tcPr>
          <w:p w14:paraId="4D828C20" w14:textId="77777777" w:rsidR="00CE7385" w:rsidRPr="00AD1F5F" w:rsidRDefault="00CE7385" w:rsidP="00DF41C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46806B" w14:textId="77777777" w:rsidR="00CE7385" w:rsidRPr="00AD1F5F" w:rsidRDefault="00CE7385" w:rsidP="00DF41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239" w:type="dxa"/>
          </w:tcPr>
          <w:p w14:paraId="3FB945B7" w14:textId="77777777" w:rsidR="00CE7385" w:rsidRPr="00AD1F5F" w:rsidRDefault="00CE7385" w:rsidP="00DF41C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1B443D7" w14:textId="77777777" w:rsidR="00CE7385" w:rsidRPr="00AD1F5F" w:rsidRDefault="00CE7385" w:rsidP="00DF41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br/>
            </w: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41" w:type="dxa"/>
          </w:tcPr>
          <w:p w14:paraId="3B9B5816" w14:textId="77777777" w:rsidR="00CE7385" w:rsidRPr="00AD1F5F" w:rsidRDefault="00CE7385" w:rsidP="00DF4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18F1AAF" w14:textId="77777777" w:rsidR="00CE7385" w:rsidRPr="00AD1F5F" w:rsidRDefault="00CE7385" w:rsidP="00DF4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เงินเหรียญฮ่องกง</w:t>
            </w:r>
          </w:p>
        </w:tc>
        <w:tc>
          <w:tcPr>
            <w:tcW w:w="241" w:type="dxa"/>
          </w:tcPr>
          <w:p w14:paraId="79FF8B7B" w14:textId="77777777" w:rsidR="00CE7385" w:rsidRPr="00AD1F5F" w:rsidRDefault="00CE7385" w:rsidP="00DF4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B96DAB4" w14:textId="77777777" w:rsidR="00CE7385" w:rsidRPr="00AD1F5F" w:rsidRDefault="00CE7385" w:rsidP="00DF4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E7385" w:rsidRPr="00D061A9" w14:paraId="7897CBC2" w14:textId="77777777" w:rsidTr="00DF41CD">
        <w:trPr>
          <w:tblHeader/>
        </w:trPr>
        <w:tc>
          <w:tcPr>
            <w:tcW w:w="4338" w:type="dxa"/>
            <w:vAlign w:val="bottom"/>
          </w:tcPr>
          <w:p w14:paraId="51EBE6F7" w14:textId="77777777" w:rsidR="00CE7385" w:rsidRPr="00AD1F5F" w:rsidRDefault="00CE7385" w:rsidP="00DF41CD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33" w:type="dxa"/>
            <w:gridSpan w:val="13"/>
          </w:tcPr>
          <w:p w14:paraId="62086F04" w14:textId="77777777" w:rsidR="00CE7385" w:rsidRPr="00AD1F5F" w:rsidRDefault="00CE7385" w:rsidP="00DF4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D1F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7385" w:rsidRPr="00D061A9" w14:paraId="665B49C1" w14:textId="77777777" w:rsidTr="00DF41CD">
        <w:tc>
          <w:tcPr>
            <w:tcW w:w="4338" w:type="dxa"/>
            <w:hideMark/>
          </w:tcPr>
          <w:p w14:paraId="7270D379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6DCEDA" w14:textId="1391EE90" w:rsidR="00CE7385" w:rsidRPr="00AD1F5F" w:rsidRDefault="004D7A8F" w:rsidP="00DF4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A8F">
              <w:rPr>
                <w:rFonts w:ascii="Angsana New" w:hAnsi="Angsana New"/>
                <w:sz w:val="28"/>
                <w:szCs w:val="28"/>
              </w:rPr>
              <w:t>85</w:t>
            </w:r>
            <w:r w:rsidR="00CE7385">
              <w:rPr>
                <w:rFonts w:ascii="Angsana New" w:hAnsi="Angsana New"/>
                <w:sz w:val="28"/>
                <w:szCs w:val="28"/>
              </w:rPr>
              <w:t>,</w:t>
            </w:r>
            <w:r w:rsidRPr="004D7A8F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52" w:type="dxa"/>
            <w:shd w:val="clear" w:color="auto" w:fill="auto"/>
          </w:tcPr>
          <w:p w14:paraId="28A571D0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0C12B3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0364A92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  <w:hideMark/>
          </w:tcPr>
          <w:p w14:paraId="1DD7B276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E61029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06F70B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D404E77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70F139B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86FFC32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7B2AF0AA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95F962E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23113642" w14:textId="395EA0F6" w:rsidR="00CE7385" w:rsidRPr="00AD1F5F" w:rsidRDefault="004D7A8F" w:rsidP="00DF41CD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A8F">
              <w:rPr>
                <w:rFonts w:ascii="Angsana New" w:hAnsi="Angsana New"/>
                <w:sz w:val="28"/>
                <w:szCs w:val="28"/>
              </w:rPr>
              <w:t>85</w:t>
            </w:r>
            <w:r w:rsidR="00CE7385">
              <w:rPr>
                <w:rFonts w:ascii="Angsana New" w:hAnsi="Angsana New"/>
                <w:sz w:val="28"/>
                <w:szCs w:val="28"/>
              </w:rPr>
              <w:t>,</w:t>
            </w:r>
            <w:r w:rsidRPr="004D7A8F"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CE7385" w:rsidRPr="00D061A9" w14:paraId="50C68C69" w14:textId="77777777" w:rsidTr="00DF41CD">
        <w:tc>
          <w:tcPr>
            <w:tcW w:w="4338" w:type="dxa"/>
          </w:tcPr>
          <w:p w14:paraId="572971C4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AD1F5F"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FE4152" w14:textId="772BB1BD" w:rsidR="00CE7385" w:rsidRPr="00AD1F5F" w:rsidRDefault="004D7A8F" w:rsidP="00DF4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A8F">
              <w:rPr>
                <w:rFonts w:ascii="Angsana New" w:hAnsi="Angsana New"/>
                <w:sz w:val="28"/>
                <w:szCs w:val="28"/>
              </w:rPr>
              <w:t>42</w:t>
            </w:r>
            <w:r w:rsidR="00CE7385">
              <w:rPr>
                <w:rFonts w:ascii="Angsana New" w:hAnsi="Angsana New"/>
                <w:sz w:val="28"/>
                <w:szCs w:val="28"/>
              </w:rPr>
              <w:t>,</w:t>
            </w:r>
            <w:r w:rsidRPr="004D7A8F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252" w:type="dxa"/>
            <w:shd w:val="clear" w:color="auto" w:fill="auto"/>
          </w:tcPr>
          <w:p w14:paraId="141CCDD2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09B7A" w14:textId="458B5E21" w:rsidR="00CE7385" w:rsidRPr="00AD1F5F" w:rsidRDefault="004D7A8F" w:rsidP="00DF4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A8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2" w:type="dxa"/>
            <w:shd w:val="clear" w:color="auto" w:fill="auto"/>
          </w:tcPr>
          <w:p w14:paraId="082954EA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4AB5453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CEBA49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CD5CF6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74060F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F194C3D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88E6B05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6AAC74C2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5081D6D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535DCE77" w14:textId="51911D9B" w:rsidR="00CE7385" w:rsidRPr="00AD1F5F" w:rsidRDefault="004D7A8F" w:rsidP="00DF41CD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A8F">
              <w:rPr>
                <w:rFonts w:ascii="Angsana New" w:hAnsi="Angsana New"/>
                <w:sz w:val="28"/>
                <w:szCs w:val="28"/>
              </w:rPr>
              <w:t>42</w:t>
            </w:r>
            <w:r w:rsidR="00CE7385">
              <w:rPr>
                <w:rFonts w:ascii="Angsana New" w:hAnsi="Angsana New"/>
                <w:sz w:val="28"/>
                <w:szCs w:val="28"/>
              </w:rPr>
              <w:t>,</w:t>
            </w:r>
            <w:r w:rsidRPr="004D7A8F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CE7385" w:rsidRPr="00D061A9" w14:paraId="2DA98085" w14:textId="77777777" w:rsidTr="00DF41CD">
        <w:tc>
          <w:tcPr>
            <w:tcW w:w="4338" w:type="dxa"/>
            <w:hideMark/>
          </w:tcPr>
          <w:p w14:paraId="6C058889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B53DB4B" w14:textId="233B8F21" w:rsidR="00CE7385" w:rsidRPr="00AD1F5F" w:rsidRDefault="00CE7385" w:rsidP="00DF41CD">
            <w:pPr>
              <w:pStyle w:val="BodyText"/>
              <w:spacing w:after="0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AD1F5F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095</w:t>
            </w:r>
            <w:r w:rsidRPr="00AD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B1098E6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56C6826D" w14:textId="77777777" w:rsidR="00CE7385" w:rsidRPr="00AD1F5F" w:rsidRDefault="00CE7385" w:rsidP="00DF4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8866565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  <w:hideMark/>
          </w:tcPr>
          <w:p w14:paraId="76EC8657" w14:textId="372B7DAC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1</w:t>
            </w:r>
            <w:r w:rsidRPr="00AD1F5F">
              <w:rPr>
                <w:rFonts w:ascii="Angsana New" w:hAnsi="Angsana New"/>
                <w:sz w:val="28"/>
                <w:szCs w:val="28"/>
              </w:rPr>
              <w:t>,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104</w:t>
            </w:r>
            <w:r w:rsidRPr="00AD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EAAFB7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863DFEA" w14:textId="61441362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88</w:t>
            </w:r>
            <w:r w:rsidRPr="00AD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A91E528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A10FE82" w14:textId="604D297B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134</w:t>
            </w:r>
            <w:r w:rsidRPr="00AD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490085F0" w14:textId="77777777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41F1152" w14:textId="24811554" w:rsidR="00CE7385" w:rsidRPr="00AD1F5F" w:rsidRDefault="00CE7385" w:rsidP="00DF41CD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6</w:t>
            </w:r>
            <w:r w:rsidRPr="00AD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26E8350E" w14:textId="77777777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54831C1" w14:textId="16DB2F50" w:rsidR="00CE7385" w:rsidRPr="00AD1F5F" w:rsidRDefault="00CE7385" w:rsidP="00DF41CD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D7A8F" w:rsidRPr="004D7A8F">
              <w:rPr>
                <w:rFonts w:ascii="Angsana New" w:hAnsi="Angsana New"/>
                <w:sz w:val="28"/>
                <w:szCs w:val="28"/>
              </w:rPr>
              <w:t>427</w:t>
            </w:r>
            <w:r w:rsidRPr="00AD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7385" w:rsidRPr="00D061A9" w14:paraId="4ED8554F" w14:textId="77777777" w:rsidTr="00DF41CD">
        <w:tc>
          <w:tcPr>
            <w:tcW w:w="4338" w:type="dxa"/>
            <w:hideMark/>
          </w:tcPr>
          <w:p w14:paraId="5AB44C20" w14:textId="77777777" w:rsidR="00CE7385" w:rsidRPr="00AD1F5F" w:rsidRDefault="00CE7385" w:rsidP="00DF41C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D95159" w14:textId="3BA6CE02" w:rsidR="00CE7385" w:rsidRPr="00AD1F5F" w:rsidRDefault="003577B7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104,948</w:t>
            </w:r>
          </w:p>
        </w:tc>
        <w:tc>
          <w:tcPr>
            <w:tcW w:w="252" w:type="dxa"/>
            <w:shd w:val="clear" w:color="auto" w:fill="auto"/>
          </w:tcPr>
          <w:p w14:paraId="1912A87D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67F20" w14:textId="597111A3" w:rsidR="00CE7385" w:rsidRPr="00AD1F5F" w:rsidRDefault="004D7A8F" w:rsidP="00DF4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A8F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" w:type="dxa"/>
            <w:shd w:val="clear" w:color="auto" w:fill="auto"/>
          </w:tcPr>
          <w:p w14:paraId="6ED7E5E9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BFC13" w14:textId="12601ACC" w:rsidR="00CE7385" w:rsidRPr="00D226EA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26E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226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D7A8F" w:rsidRPr="004D7A8F">
              <w:rPr>
                <w:rFonts w:ascii="Angsana New" w:hAnsi="Angsana New"/>
                <w:b/>
                <w:bCs/>
                <w:sz w:val="28"/>
                <w:szCs w:val="28"/>
              </w:rPr>
              <w:t>104</w:t>
            </w:r>
            <w:r w:rsidRPr="00D226E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225C69" w14:textId="77777777" w:rsidR="00CE7385" w:rsidRPr="00D226EA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401D8E" w14:textId="43145025" w:rsidR="00CE7385" w:rsidRPr="00D226EA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26E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  <w:r w:rsidRPr="00D226E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BAC2A0" w14:textId="77777777" w:rsidR="00CE7385" w:rsidRPr="00AD1F5F" w:rsidRDefault="00CE7385" w:rsidP="00DF4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C95FA7" w14:textId="2CFF0452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48672FF5" w14:textId="77777777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79CE0" w14:textId="639F216F" w:rsidR="00CE7385" w:rsidRPr="00AD1F5F" w:rsidRDefault="00CE7385" w:rsidP="00DF41CD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D7A8F" w:rsidRPr="004D7A8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3A1EA1" w14:textId="77777777" w:rsidR="00CE7385" w:rsidRPr="00AD1F5F" w:rsidRDefault="00CE7385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5FDD9" w14:textId="41B6477D" w:rsidR="00CE7385" w:rsidRPr="00AD1F5F" w:rsidRDefault="004D7A8F" w:rsidP="00DF4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A8F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  <w:r w:rsidR="00CE73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5C6148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</w:tr>
    </w:tbl>
    <w:p w14:paraId="5C4D8B9E" w14:textId="77777777" w:rsidR="00CE7385" w:rsidRDefault="00CE7385" w:rsidP="00CE7385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p w14:paraId="037606A0" w14:textId="77777777" w:rsidR="00CE7385" w:rsidRDefault="00CE7385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p w14:paraId="48B74F9A" w14:textId="77777777" w:rsidR="00511E25" w:rsidRPr="008B5F31" w:rsidRDefault="00511E25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p w14:paraId="3B75A86D" w14:textId="77777777" w:rsidR="00B50C24" w:rsidRDefault="00B50C24" w:rsidP="00B50C24">
      <w:pPr>
        <w:pStyle w:val="block"/>
        <w:spacing w:after="0" w:line="240" w:lineRule="auto"/>
        <w:ind w:left="0" w:right="-7"/>
        <w:jc w:val="thaiDistribute"/>
        <w:rPr>
          <w:sz w:val="30"/>
          <w:szCs w:val="30"/>
        </w:rPr>
        <w:sectPr w:rsidR="00B50C24" w:rsidSect="00B50C24">
          <w:headerReference w:type="default" r:id="rId27"/>
          <w:pgSz w:w="16834" w:h="11909" w:orient="landscape" w:code="9"/>
          <w:pgMar w:top="1440" w:right="1440" w:bottom="1152" w:left="576" w:header="648" w:footer="605" w:gutter="0"/>
          <w:cols w:space="720"/>
          <w:docGrid w:linePitch="245"/>
        </w:sectPr>
      </w:pPr>
    </w:p>
    <w:p w14:paraId="2FE9608A" w14:textId="0FD30335" w:rsidR="00511E25" w:rsidRPr="00E80E79" w:rsidRDefault="00511E2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E80E79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E80E79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25D3FA28" w14:textId="77777777" w:rsidR="00E409E5" w:rsidRDefault="00E409E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7295C36" w14:textId="5030989D" w:rsidR="00511E25" w:rsidRPr="00E80E79" w:rsidRDefault="00511E2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E80E79">
        <w:rPr>
          <w:rFonts w:ascii="Angsana New" w:hAnsi="Angsana New" w:hint="cs"/>
          <w:sz w:val="30"/>
          <w:szCs w:val="30"/>
          <w:cs/>
          <w:lang w:bidi="th-TH"/>
        </w:rPr>
        <w:t>การแข็งค่า</w:t>
      </w:r>
      <w:r w:rsidR="00E80E79">
        <w:rPr>
          <w:rFonts w:ascii="Angsana New" w:hAnsi="Angsana New"/>
          <w:sz w:val="30"/>
          <w:szCs w:val="30"/>
        </w:rPr>
        <w:t xml:space="preserve"> </w:t>
      </w:r>
      <w:r w:rsidRPr="00E80E79">
        <w:rPr>
          <w:rFonts w:ascii="Angsana New" w:hAnsi="Angsana New" w:hint="cs"/>
          <w:sz w:val="30"/>
          <w:szCs w:val="30"/>
          <w:cs/>
          <w:lang w:bidi="th-TH"/>
        </w:rPr>
        <w:t>(การอ่อนค่า) ที่เป็นไปได้อย่างสมเหตุสมผลของ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วันที่รายงาน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78C3416E" w14:textId="77777777" w:rsidR="00511E25" w:rsidRPr="00E80E79" w:rsidRDefault="00511E25" w:rsidP="00511E2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81"/>
        <w:gridCol w:w="1069"/>
        <w:gridCol w:w="180"/>
        <w:gridCol w:w="1080"/>
        <w:gridCol w:w="180"/>
        <w:gridCol w:w="1170"/>
        <w:gridCol w:w="180"/>
        <w:gridCol w:w="1170"/>
      </w:tblGrid>
      <w:tr w:rsidR="00511E25" w:rsidRPr="008260A5" w14:paraId="7CFE5373" w14:textId="77777777" w:rsidTr="000873C8">
        <w:trPr>
          <w:trHeight w:val="218"/>
          <w:tblHeader/>
        </w:trPr>
        <w:tc>
          <w:tcPr>
            <w:tcW w:w="2610" w:type="dxa"/>
          </w:tcPr>
          <w:p w14:paraId="06421135" w14:textId="50CB5006" w:rsidR="00511E25" w:rsidRPr="008260A5" w:rsidRDefault="00511E25" w:rsidP="007E28A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1181" w:type="dxa"/>
            <w:hideMark/>
          </w:tcPr>
          <w:p w14:paraId="2F9ACF1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29" w:type="dxa"/>
            <w:gridSpan w:val="3"/>
          </w:tcPr>
          <w:p w14:paraId="61082921" w14:textId="235522EB" w:rsidR="00511E25" w:rsidRPr="008260A5" w:rsidRDefault="000873C8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1ECD87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65BF7527" w14:textId="7CE9C5FA" w:rsidR="00511E25" w:rsidRPr="008260A5" w:rsidRDefault="000873C8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11E25" w:rsidRPr="008260A5" w14:paraId="08B78E1E" w14:textId="77777777" w:rsidTr="008260A5">
        <w:trPr>
          <w:tblHeader/>
        </w:trPr>
        <w:tc>
          <w:tcPr>
            <w:tcW w:w="2610" w:type="dxa"/>
          </w:tcPr>
          <w:p w14:paraId="43D44D67" w14:textId="212D94D6" w:rsidR="00511E25" w:rsidRPr="008260A5" w:rsidRDefault="00E80E79" w:rsidP="00E80E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ผลกระทบต่อกำไรหรือขาดทุน</w:t>
            </w:r>
          </w:p>
        </w:tc>
        <w:tc>
          <w:tcPr>
            <w:tcW w:w="1181" w:type="dxa"/>
            <w:hideMark/>
          </w:tcPr>
          <w:p w14:paraId="42AA2E2D" w14:textId="77777777" w:rsidR="00511E25" w:rsidRPr="008260A5" w:rsidRDefault="00511E25" w:rsidP="00E80E79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69" w:type="dxa"/>
            <w:hideMark/>
          </w:tcPr>
          <w:p w14:paraId="15BA5250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7F47200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67C6208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36DB7DB1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D71B92F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ED9F74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F0F36D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511E25" w:rsidRPr="008260A5" w14:paraId="469938F1" w14:textId="77777777" w:rsidTr="008260A5">
        <w:trPr>
          <w:tblHeader/>
        </w:trPr>
        <w:tc>
          <w:tcPr>
            <w:tcW w:w="2610" w:type="dxa"/>
          </w:tcPr>
          <w:p w14:paraId="04D3CF92" w14:textId="77777777" w:rsidR="00511E25" w:rsidRPr="008260A5" w:rsidRDefault="00511E25" w:rsidP="007E28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hideMark/>
          </w:tcPr>
          <w:p w14:paraId="4CCED022" w14:textId="77777777" w:rsidR="00511E25" w:rsidRPr="008260A5" w:rsidRDefault="00511E25" w:rsidP="00E80E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29" w:type="dxa"/>
            <w:gridSpan w:val="7"/>
            <w:hideMark/>
          </w:tcPr>
          <w:p w14:paraId="351375C1" w14:textId="77777777" w:rsidR="00511E25" w:rsidRPr="008260A5" w:rsidRDefault="00511E25" w:rsidP="007E28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511E25" w:rsidRPr="008260A5" w14:paraId="67BD7CD4" w14:textId="77777777" w:rsidTr="008260A5">
        <w:tc>
          <w:tcPr>
            <w:tcW w:w="2610" w:type="dxa"/>
          </w:tcPr>
          <w:p w14:paraId="7F2A487E" w14:textId="1ADD8EA9" w:rsidR="00511E25" w:rsidRPr="008260A5" w:rsidRDefault="00E80E79" w:rsidP="007E28A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181" w:type="dxa"/>
          </w:tcPr>
          <w:p w14:paraId="142C0CE7" w14:textId="71E0EE52" w:rsidR="00511E25" w:rsidRPr="008260A5" w:rsidRDefault="00511E25" w:rsidP="007E28A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</w:tcPr>
          <w:p w14:paraId="78F7A898" w14:textId="7A6251BF" w:rsidR="00511E25" w:rsidRPr="008260A5" w:rsidRDefault="00511E25" w:rsidP="007E28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00BD5A4" w14:textId="77777777" w:rsidR="00511E25" w:rsidRPr="008260A5" w:rsidRDefault="00511E25" w:rsidP="007E28A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10FC952" w14:textId="3204BA0D" w:rsidR="00511E25" w:rsidRPr="008260A5" w:rsidRDefault="00511E25" w:rsidP="007E28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AB3957" w14:textId="77777777" w:rsidR="00511E25" w:rsidRPr="008260A5" w:rsidRDefault="00511E25" w:rsidP="007E28A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14C37D79" w14:textId="0515D7CE" w:rsidR="00511E25" w:rsidRPr="008260A5" w:rsidRDefault="00511E25" w:rsidP="007E28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AB14DA5" w14:textId="77777777" w:rsidR="00511E25" w:rsidRPr="008260A5" w:rsidRDefault="00511E25" w:rsidP="007E28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EFC7FBE" w14:textId="07C3FEE2" w:rsidR="00511E25" w:rsidRPr="008260A5" w:rsidRDefault="00511E25" w:rsidP="007E28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73C8" w:rsidRPr="008260A5" w14:paraId="786F48AB" w14:textId="77777777" w:rsidTr="008260A5">
        <w:tc>
          <w:tcPr>
            <w:tcW w:w="2610" w:type="dxa"/>
          </w:tcPr>
          <w:p w14:paraId="2EFC3702" w14:textId="085E2EBB" w:rsidR="000873C8" w:rsidRPr="008260A5" w:rsidRDefault="000873C8" w:rsidP="000873C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1CD71521" w14:textId="1C096DBE" w:rsidR="000873C8" w:rsidRPr="008260A5" w:rsidRDefault="000873C8" w:rsidP="000873C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02525ED2" w14:textId="28BF142D" w:rsidR="000873C8" w:rsidRPr="008260A5" w:rsidRDefault="000873C8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5,277</w:t>
            </w:r>
          </w:p>
        </w:tc>
        <w:tc>
          <w:tcPr>
            <w:tcW w:w="180" w:type="dxa"/>
          </w:tcPr>
          <w:p w14:paraId="2D0C4ADF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BA129C6" w14:textId="61334CCB" w:rsidR="000873C8" w:rsidRPr="008260A5" w:rsidRDefault="000873C8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(5,277)</w:t>
            </w:r>
          </w:p>
        </w:tc>
        <w:tc>
          <w:tcPr>
            <w:tcW w:w="180" w:type="dxa"/>
          </w:tcPr>
          <w:p w14:paraId="00CC7CD5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3FDD9A12" w14:textId="54127868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5,277</w:t>
            </w:r>
          </w:p>
        </w:tc>
        <w:tc>
          <w:tcPr>
            <w:tcW w:w="180" w:type="dxa"/>
          </w:tcPr>
          <w:p w14:paraId="336C8234" w14:textId="77777777" w:rsidR="000873C8" w:rsidRPr="008260A5" w:rsidRDefault="000873C8" w:rsidP="000873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4CBC5C7" w14:textId="58EE9D3C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(5,277)</w:t>
            </w:r>
          </w:p>
        </w:tc>
      </w:tr>
      <w:tr w:rsidR="000873C8" w:rsidRPr="008260A5" w14:paraId="1CE49D2D" w14:textId="77777777" w:rsidTr="008260A5">
        <w:tc>
          <w:tcPr>
            <w:tcW w:w="2610" w:type="dxa"/>
          </w:tcPr>
          <w:p w14:paraId="1A04F112" w14:textId="77777777" w:rsidR="000873C8" w:rsidRPr="008260A5" w:rsidRDefault="000873C8" w:rsidP="000873C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1" w:type="dxa"/>
          </w:tcPr>
          <w:p w14:paraId="4AA0F1D1" w14:textId="77777777" w:rsidR="000873C8" w:rsidRPr="008260A5" w:rsidRDefault="000873C8" w:rsidP="000873C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69" w:type="dxa"/>
          </w:tcPr>
          <w:p w14:paraId="1B69B432" w14:textId="77777777" w:rsidR="000873C8" w:rsidRPr="008260A5" w:rsidRDefault="000873C8" w:rsidP="000873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132B0C4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0B4176F" w14:textId="77777777" w:rsidR="000873C8" w:rsidRPr="008260A5" w:rsidRDefault="000873C8" w:rsidP="000873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7F3DB10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5127B134" w14:textId="77777777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AC60129" w14:textId="77777777" w:rsidR="000873C8" w:rsidRPr="008260A5" w:rsidRDefault="000873C8" w:rsidP="000873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92789F8" w14:textId="77777777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73C8" w:rsidRPr="008260A5" w14:paraId="32A2A2CD" w14:textId="77777777" w:rsidTr="008260A5">
        <w:tc>
          <w:tcPr>
            <w:tcW w:w="2610" w:type="dxa"/>
          </w:tcPr>
          <w:p w14:paraId="5CB61382" w14:textId="330940CD" w:rsidR="000873C8" w:rsidRPr="008260A5" w:rsidRDefault="000873C8" w:rsidP="000873C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181" w:type="dxa"/>
          </w:tcPr>
          <w:p w14:paraId="50174E0C" w14:textId="77777777" w:rsidR="000873C8" w:rsidRPr="008260A5" w:rsidRDefault="000873C8" w:rsidP="000873C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69" w:type="dxa"/>
          </w:tcPr>
          <w:p w14:paraId="291A0AD0" w14:textId="77777777" w:rsidR="000873C8" w:rsidRPr="008260A5" w:rsidRDefault="000873C8" w:rsidP="000873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71D88FB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1CE098" w14:textId="77777777" w:rsidR="000873C8" w:rsidRPr="008260A5" w:rsidRDefault="000873C8" w:rsidP="000873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5E11823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1767C65E" w14:textId="77777777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331BADA" w14:textId="77777777" w:rsidR="000873C8" w:rsidRPr="008260A5" w:rsidRDefault="000873C8" w:rsidP="000873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5D9E13D" w14:textId="77777777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73C8" w:rsidRPr="008260A5" w14:paraId="6B1373BC" w14:textId="77777777" w:rsidTr="008260A5">
        <w:tc>
          <w:tcPr>
            <w:tcW w:w="2610" w:type="dxa"/>
          </w:tcPr>
          <w:p w14:paraId="18E0EE6B" w14:textId="56BE19EF" w:rsidR="000873C8" w:rsidRPr="008260A5" w:rsidRDefault="000873C8" w:rsidP="000873C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08272C6E" w14:textId="55F5D757" w:rsidR="000873C8" w:rsidRPr="008260A5" w:rsidRDefault="000873C8" w:rsidP="000873C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61E03C38" w14:textId="5D315B56" w:rsidR="000873C8" w:rsidRPr="008260A5" w:rsidRDefault="000873C8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10,495</w:t>
            </w:r>
          </w:p>
        </w:tc>
        <w:tc>
          <w:tcPr>
            <w:tcW w:w="180" w:type="dxa"/>
          </w:tcPr>
          <w:p w14:paraId="72731C63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514FF52" w14:textId="221651E2" w:rsidR="000873C8" w:rsidRPr="008260A5" w:rsidRDefault="000873C8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10,495</w:t>
            </w: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5193C248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2C9127AA" w14:textId="53D595A1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10,495</w:t>
            </w:r>
          </w:p>
        </w:tc>
        <w:tc>
          <w:tcPr>
            <w:tcW w:w="180" w:type="dxa"/>
          </w:tcPr>
          <w:p w14:paraId="57AB60A0" w14:textId="77777777" w:rsidR="000873C8" w:rsidRPr="008260A5" w:rsidRDefault="000873C8" w:rsidP="000873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4A6B8FB" w14:textId="257BE778" w:rsidR="000873C8" w:rsidRPr="008260A5" w:rsidRDefault="000873C8" w:rsidP="000873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10,495</w:t>
            </w: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</w:tr>
    </w:tbl>
    <w:p w14:paraId="6B6AC4ED" w14:textId="77777777" w:rsidR="00511E25" w:rsidRPr="008B5F31" w:rsidRDefault="00511E25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p w14:paraId="7A11B839" w14:textId="725639B7" w:rsidR="00611B3C" w:rsidRPr="00A83531" w:rsidRDefault="00D061A9" w:rsidP="00E409E5">
      <w:pPr>
        <w:pStyle w:val="block"/>
        <w:tabs>
          <w:tab w:val="left" w:pos="900"/>
        </w:tabs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E80E79">
        <w:rPr>
          <w:rFonts w:ascii="Angsana New" w:hAnsi="Angsana New" w:hint="cs"/>
          <w:sz w:val="30"/>
          <w:szCs w:val="30"/>
        </w:rPr>
        <w:t>(</w:t>
      </w:r>
      <w:r w:rsidRPr="00E80E79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E80E79">
        <w:rPr>
          <w:rFonts w:ascii="Angsana New" w:hAnsi="Angsana New" w:hint="cs"/>
          <w:sz w:val="30"/>
          <w:szCs w:val="30"/>
        </w:rPr>
        <w:t>.</w:t>
      </w:r>
      <w:r w:rsidR="004D7A8F" w:rsidRPr="00E80E79">
        <w:rPr>
          <w:rFonts w:ascii="Angsana New" w:hAnsi="Angsana New" w:hint="cs"/>
          <w:sz w:val="30"/>
          <w:szCs w:val="30"/>
        </w:rPr>
        <w:t>3</w:t>
      </w:r>
      <w:r w:rsidRPr="00E80E79">
        <w:rPr>
          <w:rFonts w:ascii="Angsana New" w:hAnsi="Angsana New" w:hint="cs"/>
          <w:sz w:val="30"/>
          <w:szCs w:val="30"/>
        </w:rPr>
        <w:t>.</w:t>
      </w:r>
      <w:r w:rsidR="004D7A8F" w:rsidRPr="00E80E79">
        <w:rPr>
          <w:rFonts w:ascii="Angsana New" w:hAnsi="Angsana New"/>
          <w:sz w:val="30"/>
          <w:szCs w:val="30"/>
        </w:rPr>
        <w:t>2</w:t>
      </w:r>
      <w:r w:rsidRPr="00E80E79">
        <w:rPr>
          <w:rFonts w:ascii="Angsana New" w:hAnsi="Angsana New" w:hint="cs"/>
          <w:sz w:val="30"/>
          <w:szCs w:val="30"/>
        </w:rPr>
        <w:t>)</w:t>
      </w:r>
      <w:r w:rsidR="00E409E5">
        <w:rPr>
          <w:rFonts w:ascii="Angsana New" w:hAnsi="Angsana New"/>
          <w:sz w:val="30"/>
          <w:szCs w:val="30"/>
        </w:rPr>
        <w:tab/>
      </w:r>
      <w:r w:rsidR="00611B3C" w:rsidRPr="00A8353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611B3C" w:rsidRPr="00E80E79">
        <w:rPr>
          <w:rFonts w:ascii="Angsana New" w:hAnsi="Angsana New"/>
          <w:sz w:val="30"/>
          <w:szCs w:val="30"/>
          <w:cs/>
        </w:rPr>
        <w:t xml:space="preserve"> </w:t>
      </w:r>
    </w:p>
    <w:p w14:paraId="66928492" w14:textId="77777777" w:rsidR="00E409E5" w:rsidRDefault="00E409E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57017041" w14:textId="116B345D" w:rsidR="00611B3C" w:rsidRDefault="00611B3C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8353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233595" w:rsidRPr="00A83531">
        <w:rPr>
          <w:rFonts w:ascii="Angsana New" w:hAnsi="Angsana New"/>
          <w:sz w:val="30"/>
          <w:szCs w:val="30"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เนื่องจากเงินกู้ยืม (ดูหมาย</w:t>
      </w:r>
      <w:r w:rsidRPr="00A7121C">
        <w:rPr>
          <w:rFonts w:ascii="Angsana New" w:hAnsi="Angsana New"/>
          <w:sz w:val="30"/>
          <w:szCs w:val="30"/>
          <w:cs/>
        </w:rPr>
        <w:t xml:space="preserve">เหตุข้อ </w:t>
      </w:r>
      <w:r w:rsidR="004D7A8F" w:rsidRPr="004D7A8F">
        <w:rPr>
          <w:rFonts w:ascii="Angsana New" w:hAnsi="Angsana New"/>
          <w:sz w:val="30"/>
          <w:szCs w:val="30"/>
        </w:rPr>
        <w:t>1</w:t>
      </w:r>
      <w:r w:rsidR="008260A5">
        <w:rPr>
          <w:rFonts w:ascii="Angsana New" w:hAnsi="Angsana New"/>
          <w:sz w:val="30"/>
          <w:szCs w:val="30"/>
          <w:lang w:val="en-US" w:bidi="th-TH"/>
        </w:rPr>
        <w:t>3</w:t>
      </w:r>
      <w:r w:rsidRPr="00A7121C">
        <w:rPr>
          <w:rFonts w:ascii="Angsana New" w:hAnsi="Angsana New"/>
          <w:sz w:val="30"/>
          <w:szCs w:val="30"/>
          <w:cs/>
        </w:rPr>
        <w:t>)</w:t>
      </w:r>
      <w:r w:rsidRPr="00A83531">
        <w:rPr>
          <w:rFonts w:ascii="Angsana New" w:hAnsi="Angsana New"/>
          <w:sz w:val="30"/>
          <w:szCs w:val="30"/>
          <w:cs/>
        </w:rPr>
        <w:t xml:space="preserve"> </w:t>
      </w:r>
      <w:r w:rsidR="00E409E5" w:rsidRPr="00A83531">
        <w:rPr>
          <w:rFonts w:ascii="Angsana New" w:hAnsi="Angsana New" w:hint="cs"/>
          <w:sz w:val="30"/>
          <w:szCs w:val="30"/>
          <w:cs/>
        </w:rPr>
        <w:t>ส่วนใหญ่</w:t>
      </w:r>
      <w:r w:rsidR="00E409E5" w:rsidRPr="00A83531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E409E5">
        <w:rPr>
          <w:rFonts w:ascii="Angsana New" w:hAnsi="Angsana New" w:hint="cs"/>
          <w:sz w:val="30"/>
          <w:szCs w:val="30"/>
          <w:cs/>
          <w:lang w:bidi="th-TH"/>
        </w:rPr>
        <w:t>ผันแปรทำให้กลุ่มบริษัทมีความเสี่ยงด้านอัตราดอกเบี้ย</w:t>
      </w:r>
      <w:r w:rsidR="00E409E5" w:rsidRPr="00A83531">
        <w:rPr>
          <w:rFonts w:ascii="Angsana New" w:hAnsi="Angsana New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กลุ่มบริษัทได้ลดความเสี่ยง</w:t>
      </w:r>
      <w:r w:rsidRPr="00A83531">
        <w:rPr>
          <w:rFonts w:ascii="Angsana New" w:hAnsi="Angsana New" w:hint="cs"/>
          <w:sz w:val="30"/>
          <w:szCs w:val="30"/>
          <w:cs/>
        </w:rPr>
        <w:t>ดังกล่าว</w:t>
      </w:r>
      <w:r w:rsidRPr="00A83531">
        <w:rPr>
          <w:rFonts w:ascii="Angsana New" w:hAnsi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  <w:r w:rsidR="00104AA2"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Pr="00A83531">
        <w:rPr>
          <w:rFonts w:ascii="Angsana New" w:hAnsi="Angsana New"/>
          <w:sz w:val="30"/>
          <w:szCs w:val="30"/>
          <w:cs/>
        </w:rPr>
        <w:t>ใช้สัญญาแลกเปลี่ยนอัตราดอกเบี้ยเป็นหลัก</w:t>
      </w:r>
      <w:r w:rsidRPr="00A83531">
        <w:rPr>
          <w:rFonts w:ascii="Angsana New" w:hAnsi="Angsana New" w:hint="cs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เพื่อ</w:t>
      </w:r>
      <w:r w:rsidRPr="00A83531">
        <w:rPr>
          <w:rFonts w:ascii="Angsana New" w:hAnsi="Angsana New" w:hint="cs"/>
          <w:sz w:val="30"/>
          <w:szCs w:val="30"/>
          <w:cs/>
        </w:rPr>
        <w:t>จัดการ</w:t>
      </w:r>
      <w:r w:rsidRPr="00A83531">
        <w:rPr>
          <w:rFonts w:ascii="Angsana New" w:hAnsi="Angsana New"/>
          <w:sz w:val="30"/>
          <w:szCs w:val="30"/>
          <w:cs/>
        </w:rPr>
        <w:t>ความผันผวนในอัตราดอกเบี้ยสำหรับเงินกู้ยืม</w:t>
      </w:r>
      <w:r w:rsidRPr="00A83531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6D3C608D" w14:textId="77777777" w:rsidR="00AD75A5" w:rsidRPr="004A379B" w:rsidRDefault="00AD75A5" w:rsidP="0099228A">
      <w:pPr>
        <w:tabs>
          <w:tab w:val="clear" w:pos="454"/>
          <w:tab w:val="clear" w:pos="907"/>
          <w:tab w:val="left" w:pos="630"/>
        </w:tabs>
        <w:spacing w:line="240" w:lineRule="auto"/>
        <w:ind w:left="189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32" w:type="dxa"/>
        <w:tblInd w:w="831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E16F22" w:rsidRPr="00AD1F5F" w14:paraId="35A914AA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4050F37D" w14:textId="358A8FBA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7C99DC65" w14:textId="21F455C1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16F22" w:rsidRPr="00AD1F5F" w14:paraId="3D370ACE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328A8EE8" w14:textId="79AD9E47" w:rsidR="00E16F22" w:rsidRPr="00AD1F5F" w:rsidRDefault="00586989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   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4D7A8F" w:rsidRPr="004D7A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710" w:type="dxa"/>
            <w:shd w:val="clear" w:color="auto" w:fill="auto"/>
          </w:tcPr>
          <w:p w14:paraId="08992942" w14:textId="57F4D762" w:rsidR="00E16F22" w:rsidRPr="00AD1F5F" w:rsidRDefault="004D7A8F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6D08DAF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9D86211" w14:textId="4954A7B8" w:rsidR="00E16F22" w:rsidRPr="00AD1F5F" w:rsidRDefault="004D7A8F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2563</w:t>
            </w:r>
          </w:p>
        </w:tc>
      </w:tr>
      <w:tr w:rsidR="00E16F22" w:rsidRPr="00AD1F5F" w14:paraId="0E7C78E1" w14:textId="77777777" w:rsidTr="008260A5">
        <w:trPr>
          <w:tblHeader/>
        </w:trPr>
        <w:tc>
          <w:tcPr>
            <w:tcW w:w="4842" w:type="dxa"/>
            <w:shd w:val="clear" w:color="auto" w:fill="auto"/>
          </w:tcPr>
          <w:p w14:paraId="03A65882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1F9E1446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AD75A5" w:rsidRPr="00AD1F5F" w14:paraId="074A69D5" w14:textId="77777777" w:rsidTr="008260A5">
        <w:tc>
          <w:tcPr>
            <w:tcW w:w="4842" w:type="dxa"/>
            <w:shd w:val="clear" w:color="auto" w:fill="auto"/>
            <w:hideMark/>
          </w:tcPr>
          <w:p w14:paraId="58361319" w14:textId="77777777" w:rsidR="00AD75A5" w:rsidRPr="00AD1F5F" w:rsidRDefault="00AD75A5" w:rsidP="00826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2D878B3D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3F55EE1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745AEA9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CE7385" w:rsidRPr="00AD1F5F" w14:paraId="5008E351" w14:textId="77777777" w:rsidTr="008260A5">
        <w:tc>
          <w:tcPr>
            <w:tcW w:w="4842" w:type="dxa"/>
            <w:shd w:val="clear" w:color="auto" w:fill="auto"/>
            <w:hideMark/>
          </w:tcPr>
          <w:p w14:paraId="4CCABB16" w14:textId="77777777" w:rsidR="00CE7385" w:rsidRPr="00AD1F5F" w:rsidRDefault="00CE7385" w:rsidP="00826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8295D" w14:textId="5068A3AD" w:rsidR="00CE7385" w:rsidRPr="00AD1F5F" w:rsidRDefault="00426EC2" w:rsidP="008260A5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26EC2">
              <w:rPr>
                <w:rFonts w:ascii="Angsana New" w:hAnsi="Angsana New"/>
                <w:sz w:val="30"/>
                <w:szCs w:val="30"/>
                <w:lang w:val="en-US" w:eastAsia="en-GB"/>
              </w:rPr>
              <w:t>(896,276)</w:t>
            </w:r>
          </w:p>
        </w:tc>
        <w:tc>
          <w:tcPr>
            <w:tcW w:w="270" w:type="dxa"/>
            <w:shd w:val="clear" w:color="auto" w:fill="auto"/>
          </w:tcPr>
          <w:p w14:paraId="54D79D9D" w14:textId="77777777" w:rsidR="00CE7385" w:rsidRPr="00AD1F5F" w:rsidRDefault="00CE7385" w:rsidP="00CE738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C67F27" w14:textId="58D19BE3" w:rsidR="00CE7385" w:rsidRPr="00AD1F5F" w:rsidRDefault="00CE7385" w:rsidP="008260A5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Pr="00AD1F5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297</w:t>
            </w:r>
            <w:r w:rsidRPr="00AD1F5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734</w:t>
            </w:r>
            <w:r w:rsidRPr="00AD1F5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E80E79" w:rsidRPr="00AD1F5F" w14:paraId="0EE95600" w14:textId="77777777" w:rsidTr="008260A5">
        <w:tc>
          <w:tcPr>
            <w:tcW w:w="4842" w:type="dxa"/>
            <w:shd w:val="clear" w:color="auto" w:fill="auto"/>
          </w:tcPr>
          <w:p w14:paraId="5CD7F8AE" w14:textId="25CFB68B" w:rsidR="00E80E79" w:rsidRPr="00E80E79" w:rsidRDefault="00E80E79" w:rsidP="00826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C0E57" w14:textId="3BC5339D" w:rsidR="00E80E79" w:rsidRPr="00426EC2" w:rsidRDefault="00426EC2" w:rsidP="008260A5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26EC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(896,276)</w:t>
            </w:r>
          </w:p>
        </w:tc>
        <w:tc>
          <w:tcPr>
            <w:tcW w:w="270" w:type="dxa"/>
            <w:shd w:val="clear" w:color="auto" w:fill="auto"/>
          </w:tcPr>
          <w:p w14:paraId="206F055C" w14:textId="77777777" w:rsidR="00E80E79" w:rsidRPr="00AD1F5F" w:rsidRDefault="00E80E79" w:rsidP="00CE738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2D6786" w14:textId="61823E3C" w:rsidR="00E80E79" w:rsidRPr="00E80E79" w:rsidRDefault="00E80E79" w:rsidP="008260A5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80E7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Pr="00E80E7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E80E7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E80E7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297</w:t>
            </w:r>
            <w:r w:rsidRPr="00E80E7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E80E7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734</w:t>
            </w:r>
            <w:r w:rsidRPr="00E80E7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CE7385" w:rsidRPr="00AD1F5F" w14:paraId="4EF401CC" w14:textId="77777777" w:rsidTr="008260A5">
        <w:tc>
          <w:tcPr>
            <w:tcW w:w="4842" w:type="dxa"/>
            <w:shd w:val="clear" w:color="auto" w:fill="auto"/>
            <w:hideMark/>
          </w:tcPr>
          <w:p w14:paraId="000586DA" w14:textId="77777777" w:rsidR="00CE7385" w:rsidRPr="00AD1F5F" w:rsidRDefault="00CE7385" w:rsidP="00826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064D" w14:textId="3341FFB7" w:rsidR="00CE7385" w:rsidRPr="00AD1F5F" w:rsidRDefault="007F208E" w:rsidP="008260A5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252,200</w:t>
            </w:r>
          </w:p>
        </w:tc>
        <w:tc>
          <w:tcPr>
            <w:tcW w:w="270" w:type="dxa"/>
            <w:shd w:val="clear" w:color="auto" w:fill="auto"/>
          </w:tcPr>
          <w:p w14:paraId="47E59F26" w14:textId="77777777" w:rsidR="00CE7385" w:rsidRPr="00AD1F5F" w:rsidRDefault="00CE7385" w:rsidP="00CE738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76113" w14:textId="6DE24C32" w:rsidR="00CE7385" w:rsidRPr="00AD1F5F" w:rsidRDefault="007F208E" w:rsidP="008260A5">
            <w:pPr>
              <w:pStyle w:val="block"/>
              <w:tabs>
                <w:tab w:val="decimal" w:pos="1426"/>
              </w:tabs>
              <w:spacing w:after="0" w:line="240" w:lineRule="atLeast"/>
              <w:ind w:left="0"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537,800</w:t>
            </w:r>
          </w:p>
        </w:tc>
      </w:tr>
      <w:tr w:rsidR="00CE7385" w:rsidRPr="00AD1F5F" w14:paraId="761BE4A6" w14:textId="77777777" w:rsidTr="008260A5">
        <w:tc>
          <w:tcPr>
            <w:tcW w:w="4842" w:type="dxa"/>
            <w:shd w:val="clear" w:color="auto" w:fill="auto"/>
          </w:tcPr>
          <w:p w14:paraId="01F5DE88" w14:textId="743E05F2" w:rsidR="00CE7385" w:rsidRPr="00AD1F5F" w:rsidRDefault="00E80E79" w:rsidP="00826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 w:eastAsia="en-GB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6BEB4" w14:textId="777BBB9A" w:rsidR="00CE7385" w:rsidRPr="00AD1F5F" w:rsidRDefault="008E2F81" w:rsidP="008260A5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8E2F8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7F208E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644,076</w:t>
            </w:r>
            <w:r w:rsidRPr="008E2F8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AEDB2F" w14:textId="77777777" w:rsidR="00CE7385" w:rsidRPr="00AD1F5F" w:rsidRDefault="00CE7385" w:rsidP="00CE738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B51C0" w14:textId="46337A80" w:rsidR="00CE7385" w:rsidRPr="00AD1F5F" w:rsidRDefault="00CE7385" w:rsidP="008260A5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7F208E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759,934</w:t>
            </w: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4E36185A" w14:textId="77777777" w:rsidR="009B52D3" w:rsidRDefault="009B52D3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A9783DD" w14:textId="0C511E6C" w:rsidR="00611B3C" w:rsidRPr="0016516A" w:rsidRDefault="00611B3C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50C24">
        <w:rPr>
          <w:rFonts w:ascii="Angsana New" w:hAnsi="Angsana New" w:hint="cs"/>
          <w:i/>
          <w:iCs/>
          <w:sz w:val="30"/>
          <w:szCs w:val="30"/>
          <w:cs/>
        </w:rPr>
        <w:t xml:space="preserve">สัญญาแลกเปลี่ยนอัตราดอกเบี้ย </w:t>
      </w:r>
    </w:p>
    <w:p w14:paraId="3CF73D04" w14:textId="77777777" w:rsidR="00104AA2" w:rsidRDefault="00104AA2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21AAB830" w14:textId="56595AA5" w:rsidR="00611B3C" w:rsidRPr="0016516A" w:rsidRDefault="00E16F22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16516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611B3C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กลุ่มบริษัทเข้าทำสัญญาแลกเปลี่ยนอัตราดอกเบี้ยสำหรับเงินกู้ยืมระยะยาวจำนวน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660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 ล้าน</w:t>
      </w:r>
      <w:r w:rsidR="00543AA3" w:rsidRPr="0016516A">
        <w:rPr>
          <w:rFonts w:ascii="Angsana New" w:hAnsi="Angsana New" w:hint="cs"/>
          <w:sz w:val="30"/>
          <w:szCs w:val="30"/>
          <w:cs/>
        </w:rPr>
        <w:t>บาท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675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เพื่อแลกอัตราดอกเบี้ยลอยตัวที่ร้อยละ 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THBFIX </w:t>
      </w:r>
      <w:r w:rsidR="009968F8" w:rsidRPr="0016516A">
        <w:rPr>
          <w:rFonts w:ascii="Angsana New" w:hAnsi="Angsana New" w:hint="cs"/>
          <w:sz w:val="30"/>
          <w:szCs w:val="30"/>
          <w:cs/>
        </w:rPr>
        <w:t>บวกอัตราคงที่</w:t>
      </w:r>
      <w:r w:rsidR="00611B3C" w:rsidRPr="0016516A">
        <w:rPr>
          <w:rFonts w:ascii="Angsana New" w:hAnsi="Angsana New"/>
          <w:sz w:val="30"/>
          <w:szCs w:val="30"/>
          <w:cs/>
        </w:rPr>
        <w:t>ต่อปีกับอัตราดอกเบี้ยคงที่</w:t>
      </w:r>
      <w:r w:rsidRPr="0016516A">
        <w:rPr>
          <w:rFonts w:ascii="Angsana New" w:hAnsi="Angsana New" w:hint="cs"/>
          <w:sz w:val="30"/>
          <w:szCs w:val="30"/>
          <w:cs/>
        </w:rPr>
        <w:t xml:space="preserve">ที่ร้อยละ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4</w:t>
      </w:r>
      <w:r w:rsidRPr="0016516A">
        <w:rPr>
          <w:rFonts w:ascii="Angsana New" w:hAnsi="Angsana New"/>
          <w:sz w:val="30"/>
          <w:szCs w:val="30"/>
          <w:lang w:bidi="th-TH"/>
        </w:rPr>
        <w:t xml:space="preserve"> -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5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586989" w:rsidRPr="0016516A">
        <w:rPr>
          <w:rFonts w:ascii="Angsana New" w:hAnsi="Angsana New"/>
          <w:sz w:val="30"/>
          <w:szCs w:val="30"/>
          <w:cs/>
        </w:rPr>
        <w:t>ต่อปี</w:t>
      </w:r>
      <w:r w:rsidR="00586989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>โดยมีการแลกเปลี่ยนกันทุก</w:t>
      </w:r>
      <w:r w:rsidR="009968F8" w:rsidRPr="0016516A">
        <w:rPr>
          <w:rFonts w:ascii="Angsana New" w:hAnsi="Angsana New" w:hint="cs"/>
          <w:sz w:val="30"/>
          <w:szCs w:val="30"/>
          <w:cs/>
        </w:rPr>
        <w:t>ๆ</w:t>
      </w:r>
      <w:r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>เดือนเริ่มจาก</w:t>
      </w:r>
      <w:r w:rsidR="009968F8" w:rsidRPr="0016516A">
        <w:rPr>
          <w:rFonts w:ascii="Angsana New" w:hAnsi="Angsana New" w:hint="cs"/>
          <w:sz w:val="30"/>
          <w:szCs w:val="30"/>
          <w:cs/>
        </w:rPr>
        <w:t>วันที่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17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31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2566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>และจาก</w:t>
      </w:r>
      <w:r w:rsidRPr="0016516A">
        <w:rPr>
          <w:rFonts w:ascii="Angsana New" w:hAnsi="Angsana New" w:hint="cs"/>
          <w:sz w:val="30"/>
          <w:szCs w:val="30"/>
          <w:cs/>
        </w:rPr>
        <w:t>วันที่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29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28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2565</w:t>
      </w:r>
      <w:r w:rsidR="00586989" w:rsidRPr="0016516A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D68C981" w14:textId="77777777" w:rsidR="00AB174C" w:rsidRPr="00104AA2" w:rsidRDefault="00AB174C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355203C" w14:textId="177D30C9" w:rsidR="00511E25" w:rsidRPr="0016516A" w:rsidRDefault="00511E25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16A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48899B2" w14:textId="77777777" w:rsidR="00104AA2" w:rsidRDefault="00104AA2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C25E3C" w14:textId="60FA3310" w:rsidR="00511E25" w:rsidRPr="0016516A" w:rsidRDefault="00511E25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6516A">
        <w:rPr>
          <w:rFonts w:ascii="Angsana New" w:hAnsi="Angsana New" w:hint="cs"/>
          <w:sz w:val="30"/>
          <w:szCs w:val="30"/>
          <w:cs/>
          <w:lang w:bidi="th-TH"/>
        </w:rPr>
        <w:t xml:space="preserve">การเปลี่ยนแปลงของอัตราดอกเบี้ยที่ </w:t>
      </w:r>
      <w:r w:rsidR="004D7A8F" w:rsidRPr="0016516A">
        <w:rPr>
          <w:rFonts w:ascii="Angsana New" w:hAnsi="Angsana New" w:hint="cs"/>
          <w:sz w:val="30"/>
          <w:szCs w:val="30"/>
          <w:lang w:bidi="th-TH"/>
        </w:rPr>
        <w:t>1</w:t>
      </w:r>
      <w:r w:rsidRPr="0016516A">
        <w:rPr>
          <w:rFonts w:ascii="Angsana New" w:hAnsi="Angsana New" w:hint="cs"/>
          <w:sz w:val="30"/>
          <w:szCs w:val="30"/>
          <w:lang w:bidi="th-TH"/>
        </w:rPr>
        <w:t xml:space="preserve">% 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 xml:space="preserve">ซึ่งเป็นไปได้อย่างสมเหตุสมผล ณ วันที่รายงาน </w:t>
      </w:r>
      <w:r w:rsidR="00104AA2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2A605BB" w14:textId="112CB404" w:rsidR="004A379B" w:rsidRDefault="004A379B" w:rsidP="00511E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853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16516A" w:rsidRPr="00AD1F5F" w14:paraId="6AA8D6B1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07C64B76" w14:textId="7985D748" w:rsidR="0016516A" w:rsidRPr="00ED4AF1" w:rsidRDefault="0016516A" w:rsidP="009176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5D499368" w14:textId="5DCAC1C3" w:rsidR="0016516A" w:rsidRPr="00AD1F5F" w:rsidRDefault="0016516A" w:rsidP="009176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6516A" w:rsidRPr="00AD1F5F" w14:paraId="20BFAD1D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026B5281" w14:textId="77777777" w:rsidR="0016516A" w:rsidRPr="00ED4AF1" w:rsidRDefault="0016516A" w:rsidP="001651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A41434D" w14:textId="6107C707" w:rsidR="0016516A" w:rsidRPr="00AD1F5F" w:rsidRDefault="0016516A" w:rsidP="001651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ผลกระทบต่อกำไรหรือขาดทุน</w:t>
            </w:r>
          </w:p>
        </w:tc>
        <w:tc>
          <w:tcPr>
            <w:tcW w:w="1710" w:type="dxa"/>
            <w:shd w:val="clear" w:color="auto" w:fill="auto"/>
          </w:tcPr>
          <w:p w14:paraId="64BFDC9A" w14:textId="714F49E1" w:rsidR="0016516A" w:rsidRPr="0016516A" w:rsidRDefault="0016516A" w:rsidP="00146A1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500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  <w:shd w:val="clear" w:color="auto" w:fill="auto"/>
          </w:tcPr>
          <w:p w14:paraId="2F7EF4E9" w14:textId="77777777" w:rsidR="0016516A" w:rsidRPr="0016516A" w:rsidRDefault="0016516A" w:rsidP="001651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48656E0" w14:textId="625EB0F3" w:rsidR="0016516A" w:rsidRPr="0016516A" w:rsidRDefault="0016516A" w:rsidP="001651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16516A" w:rsidRPr="00AD1F5F" w14:paraId="6DF3CC4A" w14:textId="77777777" w:rsidTr="008260A5">
        <w:trPr>
          <w:tblHeader/>
        </w:trPr>
        <w:tc>
          <w:tcPr>
            <w:tcW w:w="4842" w:type="dxa"/>
            <w:shd w:val="clear" w:color="auto" w:fill="auto"/>
          </w:tcPr>
          <w:p w14:paraId="7460EDED" w14:textId="77777777" w:rsidR="0016516A" w:rsidRPr="00AD1F5F" w:rsidRDefault="0016516A" w:rsidP="009176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594865F" w14:textId="77777777" w:rsidR="0016516A" w:rsidRPr="00AD1F5F" w:rsidRDefault="0016516A" w:rsidP="009176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6516A" w:rsidRPr="00AD1F5F" w14:paraId="75BE8868" w14:textId="77777777" w:rsidTr="008260A5">
        <w:tc>
          <w:tcPr>
            <w:tcW w:w="4842" w:type="dxa"/>
            <w:shd w:val="clear" w:color="auto" w:fill="auto"/>
            <w:hideMark/>
          </w:tcPr>
          <w:p w14:paraId="3CF134A9" w14:textId="034FF3F1" w:rsidR="0016516A" w:rsidRPr="00AD1F5F" w:rsidRDefault="0016516A" w:rsidP="009176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0C7E01F4" w14:textId="77777777" w:rsidR="0016516A" w:rsidRPr="00AD1F5F" w:rsidRDefault="0016516A" w:rsidP="00917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91D96DA" w14:textId="77777777" w:rsidR="0016516A" w:rsidRPr="00AD1F5F" w:rsidRDefault="0016516A" w:rsidP="00917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F30FF49" w14:textId="77777777" w:rsidR="0016516A" w:rsidRPr="00AD1F5F" w:rsidRDefault="0016516A" w:rsidP="00917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6516A" w:rsidRPr="00AD1F5F" w14:paraId="7FDF1B13" w14:textId="77777777" w:rsidTr="008260A5">
        <w:tc>
          <w:tcPr>
            <w:tcW w:w="4842" w:type="dxa"/>
            <w:shd w:val="clear" w:color="auto" w:fill="auto"/>
          </w:tcPr>
          <w:p w14:paraId="047925D1" w14:textId="3EAEA62E" w:rsidR="0016516A" w:rsidRPr="0016516A" w:rsidRDefault="0016516A" w:rsidP="001651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36AC6D56" w14:textId="172D77F4" w:rsidR="0016516A" w:rsidRPr="00AD1F5F" w:rsidRDefault="009A39BE" w:rsidP="00917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7F208E">
              <w:rPr>
                <w:rFonts w:ascii="Angsana New" w:hAnsi="Angsana New"/>
                <w:sz w:val="30"/>
                <w:szCs w:val="30"/>
                <w:lang w:val="en-US" w:eastAsia="en-GB"/>
              </w:rPr>
              <w:t>6,441</w:t>
            </w: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EB4EBE" w14:textId="77777777" w:rsidR="0016516A" w:rsidRPr="00AD1F5F" w:rsidRDefault="0016516A" w:rsidP="00917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13881F9" w14:textId="3966F111" w:rsidR="0016516A" w:rsidRPr="00AD1F5F" w:rsidRDefault="007F208E" w:rsidP="00866A7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6,441</w:t>
            </w:r>
          </w:p>
        </w:tc>
      </w:tr>
      <w:tr w:rsidR="0016516A" w:rsidRPr="00AD1F5F" w14:paraId="2D45254D" w14:textId="77777777" w:rsidTr="008260A5">
        <w:tc>
          <w:tcPr>
            <w:tcW w:w="4842" w:type="dxa"/>
            <w:shd w:val="clear" w:color="auto" w:fill="auto"/>
          </w:tcPr>
          <w:p w14:paraId="1BF65C5D" w14:textId="278F66A1" w:rsidR="0016516A" w:rsidRPr="00E80E79" w:rsidRDefault="0016516A" w:rsidP="009176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21E66" w14:textId="77777777" w:rsidR="0016516A" w:rsidRPr="00AD1F5F" w:rsidRDefault="0016516A" w:rsidP="00917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4950BE4" w14:textId="77777777" w:rsidR="0016516A" w:rsidRPr="00AD1F5F" w:rsidRDefault="0016516A" w:rsidP="00917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605B1" w14:textId="2D4E152F" w:rsidR="0016516A" w:rsidRPr="00E80E79" w:rsidRDefault="0016516A" w:rsidP="009176E2">
            <w:pPr>
              <w:pStyle w:val="block"/>
              <w:tabs>
                <w:tab w:val="decimal" w:pos="1155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6516A" w:rsidRPr="00AD1F5F" w14:paraId="71DB9830" w14:textId="77777777" w:rsidTr="008260A5">
        <w:tc>
          <w:tcPr>
            <w:tcW w:w="4842" w:type="dxa"/>
            <w:shd w:val="clear" w:color="auto" w:fill="auto"/>
          </w:tcPr>
          <w:p w14:paraId="50B4D82F" w14:textId="117FA8F1" w:rsidR="0016516A" w:rsidRPr="00AD1F5F" w:rsidRDefault="0016516A" w:rsidP="001651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65B6A" w14:textId="77777777" w:rsidR="0016516A" w:rsidRPr="00AD1F5F" w:rsidRDefault="0016516A" w:rsidP="001651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E7DD143" w14:textId="77777777" w:rsidR="0016516A" w:rsidRPr="00AD1F5F" w:rsidRDefault="0016516A" w:rsidP="001651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1FCC9" w14:textId="436102AC" w:rsidR="0016516A" w:rsidRPr="00AD1F5F" w:rsidRDefault="0016516A" w:rsidP="0016516A">
            <w:pPr>
              <w:pStyle w:val="block"/>
              <w:tabs>
                <w:tab w:val="decimal" w:pos="1155"/>
              </w:tabs>
              <w:spacing w:after="0" w:line="240" w:lineRule="atLeast"/>
              <w:ind w:left="0"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BF49EA" w:rsidRPr="00AD1F5F" w14:paraId="5A3AD244" w14:textId="77777777" w:rsidTr="008260A5">
        <w:tc>
          <w:tcPr>
            <w:tcW w:w="4842" w:type="dxa"/>
            <w:shd w:val="clear" w:color="auto" w:fill="auto"/>
          </w:tcPr>
          <w:p w14:paraId="56CF9BF5" w14:textId="7ECDBBAE" w:rsidR="00BF49EA" w:rsidRPr="00AD1F5F" w:rsidRDefault="00BF49EA" w:rsidP="00BF49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59EE29D" w14:textId="734BE810" w:rsidR="00BF49EA" w:rsidRPr="00D0433E" w:rsidRDefault="00BF49EA" w:rsidP="00866A7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D0433E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7F208E">
              <w:rPr>
                <w:rFonts w:ascii="Angsana New" w:hAnsi="Angsana New"/>
                <w:sz w:val="30"/>
                <w:szCs w:val="30"/>
                <w:lang w:val="en-US" w:eastAsia="en-GB"/>
              </w:rPr>
              <w:t>7,599</w:t>
            </w:r>
            <w:r w:rsidRPr="00D0433E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688E5A" w14:textId="77777777" w:rsidR="00BF49EA" w:rsidRPr="00AD1F5F" w:rsidRDefault="00BF49EA" w:rsidP="00BF49E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52A1380" w14:textId="2F5FB8E6" w:rsidR="00BF49EA" w:rsidRPr="00AD1F5F" w:rsidRDefault="007F208E" w:rsidP="00866A74">
            <w:pPr>
              <w:pStyle w:val="block"/>
              <w:tabs>
                <w:tab w:val="decimal" w:pos="1130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7,599</w:t>
            </w:r>
          </w:p>
        </w:tc>
      </w:tr>
    </w:tbl>
    <w:p w14:paraId="78099422" w14:textId="28F2E97E" w:rsidR="00511E25" w:rsidRDefault="00511E25" w:rsidP="0016516A">
      <w:pPr>
        <w:tabs>
          <w:tab w:val="clear" w:pos="907"/>
          <w:tab w:val="left" w:pos="108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5DFFA60E" w14:textId="0F75A2FA" w:rsidR="00913400" w:rsidRPr="008F2A17" w:rsidRDefault="0030371F" w:rsidP="00ED4AF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hanging="630"/>
        <w:rPr>
          <w:rFonts w:ascii="Angsana New" w:hAnsi="Angsana New"/>
          <w:b/>
          <w:bCs/>
          <w:sz w:val="30"/>
          <w:szCs w:val="30"/>
          <w:lang w:val="th-TH"/>
        </w:rPr>
      </w:pPr>
      <w:r w:rsidRPr="008F2A17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33923CA8" w14:textId="77777777" w:rsidR="00B53374" w:rsidRPr="004A379B" w:rsidRDefault="00B53374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07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938"/>
        <w:gridCol w:w="1082"/>
        <w:gridCol w:w="278"/>
        <w:gridCol w:w="1072"/>
        <w:gridCol w:w="278"/>
        <w:gridCol w:w="1085"/>
        <w:gridCol w:w="278"/>
        <w:gridCol w:w="1062"/>
      </w:tblGrid>
      <w:tr w:rsidR="00B53374" w:rsidRPr="008F2A17" w14:paraId="32C136E6" w14:textId="77777777" w:rsidTr="007F6F1D">
        <w:trPr>
          <w:tblHeader/>
        </w:trPr>
        <w:tc>
          <w:tcPr>
            <w:tcW w:w="2171" w:type="pct"/>
            <w:shd w:val="clear" w:color="auto" w:fill="auto"/>
          </w:tcPr>
          <w:p w14:paraId="0C2DBD25" w14:textId="77777777" w:rsidR="00B53374" w:rsidRPr="008F2A17" w:rsidRDefault="00B53374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51BDEC30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  <w:shd w:val="clear" w:color="auto" w:fill="auto"/>
          </w:tcPr>
          <w:p w14:paraId="7E1ACCAB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652AB727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3374" w:rsidRPr="008F2A17" w14:paraId="4915ED68" w14:textId="77777777" w:rsidTr="007F6F1D">
        <w:trPr>
          <w:trHeight w:val="344"/>
          <w:tblHeader/>
        </w:trPr>
        <w:tc>
          <w:tcPr>
            <w:tcW w:w="2171" w:type="pct"/>
            <w:shd w:val="clear" w:color="auto" w:fill="auto"/>
          </w:tcPr>
          <w:p w14:paraId="3963E654" w14:textId="77777777" w:rsidR="00B53374" w:rsidRPr="008F2A17" w:rsidRDefault="00B53374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4887F703" w14:textId="4212AE2A" w:rsidR="00B53374" w:rsidRPr="008F2A17" w:rsidRDefault="004D7A8F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231C0768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554E80B" w14:textId="481C034D" w:rsidR="00B53374" w:rsidRPr="008F2A17" w:rsidRDefault="004D7A8F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25569782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5FF21D5" w14:textId="1CFA77B3" w:rsidR="00B53374" w:rsidRPr="008F2A17" w:rsidRDefault="004D7A8F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27C1A66C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1A3FFF" w14:textId="4C662691" w:rsidR="00B53374" w:rsidRPr="008F2A17" w:rsidRDefault="004D7A8F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3374" w:rsidRPr="008F2A17" w14:paraId="443AEC8F" w14:textId="77777777" w:rsidTr="007F6F1D">
        <w:trPr>
          <w:tblHeader/>
        </w:trPr>
        <w:tc>
          <w:tcPr>
            <w:tcW w:w="2171" w:type="pct"/>
            <w:shd w:val="clear" w:color="auto" w:fill="auto"/>
            <w:vAlign w:val="center"/>
          </w:tcPr>
          <w:p w14:paraId="69418B77" w14:textId="77777777" w:rsidR="00B53374" w:rsidRPr="008F2A17" w:rsidRDefault="00B53374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  <w:shd w:val="clear" w:color="auto" w:fill="auto"/>
          </w:tcPr>
          <w:p w14:paraId="12904886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F2A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F2A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3374" w:rsidRPr="008F2A17" w14:paraId="1BFF0164" w14:textId="77777777" w:rsidTr="007F6F1D">
        <w:tc>
          <w:tcPr>
            <w:tcW w:w="2171" w:type="pct"/>
            <w:shd w:val="clear" w:color="auto" w:fill="auto"/>
          </w:tcPr>
          <w:p w14:paraId="2392066A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8F2A17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340CC988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699C22A5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5EA15A5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04D1E87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998F4BD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BF1CC62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63A7749" w14:textId="77777777" w:rsidR="00B53374" w:rsidRPr="008F2A17" w:rsidRDefault="00B53374" w:rsidP="00F4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53B" w:rsidRPr="008F2A17" w14:paraId="14453D67" w14:textId="77777777" w:rsidTr="007F6F1D">
        <w:tc>
          <w:tcPr>
            <w:tcW w:w="2171" w:type="pct"/>
            <w:shd w:val="clear" w:color="auto" w:fill="auto"/>
          </w:tcPr>
          <w:p w14:paraId="20E512F3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596" w:type="pct"/>
            <w:shd w:val="clear" w:color="auto" w:fill="auto"/>
          </w:tcPr>
          <w:p w14:paraId="0F14C1E8" w14:textId="4B5C3B3C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234,393</w:t>
            </w:r>
          </w:p>
        </w:tc>
        <w:tc>
          <w:tcPr>
            <w:tcW w:w="153" w:type="pct"/>
            <w:shd w:val="clear" w:color="auto" w:fill="auto"/>
          </w:tcPr>
          <w:p w14:paraId="2A5F9BA7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0E31C40" w14:textId="587CF88A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34</w:t>
            </w:r>
            <w:r w:rsidRPr="004A180F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53" w:type="pct"/>
            <w:shd w:val="clear" w:color="auto" w:fill="auto"/>
          </w:tcPr>
          <w:p w14:paraId="13BFA123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995860B" w14:textId="73D549A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234,393</w:t>
            </w:r>
          </w:p>
        </w:tc>
        <w:tc>
          <w:tcPr>
            <w:tcW w:w="153" w:type="pct"/>
            <w:shd w:val="clear" w:color="auto" w:fill="auto"/>
          </w:tcPr>
          <w:p w14:paraId="38443507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BB33000" w14:textId="36086079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34</w:t>
            </w:r>
            <w:r w:rsidRPr="004A180F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50353B" w:rsidRPr="008F2A17" w14:paraId="63C173BC" w14:textId="77777777" w:rsidTr="007F6F1D">
        <w:tc>
          <w:tcPr>
            <w:tcW w:w="2171" w:type="pct"/>
            <w:shd w:val="clear" w:color="auto" w:fill="auto"/>
          </w:tcPr>
          <w:p w14:paraId="3F51643F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อาคารและอุปกรณ์อื่น</w:t>
            </w:r>
          </w:p>
        </w:tc>
        <w:tc>
          <w:tcPr>
            <w:tcW w:w="596" w:type="pct"/>
            <w:shd w:val="clear" w:color="auto" w:fill="auto"/>
          </w:tcPr>
          <w:p w14:paraId="307F97D5" w14:textId="2C594849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8,854</w:t>
            </w:r>
          </w:p>
        </w:tc>
        <w:tc>
          <w:tcPr>
            <w:tcW w:w="153" w:type="pct"/>
            <w:shd w:val="clear" w:color="auto" w:fill="auto"/>
          </w:tcPr>
          <w:p w14:paraId="29F0A324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FAF70FA" w14:textId="0F37FBE9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12</w:t>
            </w:r>
            <w:r w:rsidRPr="004A180F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53" w:type="pct"/>
            <w:shd w:val="clear" w:color="auto" w:fill="auto"/>
          </w:tcPr>
          <w:p w14:paraId="588DD294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D4549A" w14:textId="587792C3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8,854</w:t>
            </w:r>
          </w:p>
        </w:tc>
        <w:tc>
          <w:tcPr>
            <w:tcW w:w="153" w:type="pct"/>
            <w:shd w:val="clear" w:color="auto" w:fill="auto"/>
          </w:tcPr>
          <w:p w14:paraId="13BE73CF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C6D9A34" w14:textId="1A87BF41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50353B" w:rsidRPr="008F2A17" w14:paraId="08FB2DB9" w14:textId="77777777" w:rsidTr="007F6F1D">
        <w:tc>
          <w:tcPr>
            <w:tcW w:w="2171" w:type="pct"/>
            <w:shd w:val="clear" w:color="auto" w:fill="auto"/>
          </w:tcPr>
          <w:p w14:paraId="0F81F201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72DC9C3" w14:textId="7836EA0A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  <w:tc>
          <w:tcPr>
            <w:tcW w:w="153" w:type="pct"/>
            <w:shd w:val="clear" w:color="auto" w:fill="auto"/>
          </w:tcPr>
          <w:p w14:paraId="02A1F691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A7CB90C" w14:textId="4AD42AC3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</w:t>
            </w:r>
            <w:r w:rsidRPr="004A180F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046</w:t>
            </w:r>
          </w:p>
        </w:tc>
        <w:tc>
          <w:tcPr>
            <w:tcW w:w="153" w:type="pct"/>
            <w:shd w:val="clear" w:color="auto" w:fill="auto"/>
          </w:tcPr>
          <w:p w14:paraId="3DD3C6D2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07F3F62" w14:textId="7E462FDB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  <w:tc>
          <w:tcPr>
            <w:tcW w:w="153" w:type="pct"/>
            <w:shd w:val="clear" w:color="auto" w:fill="auto"/>
          </w:tcPr>
          <w:p w14:paraId="2CAF44F4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AF520E1" w14:textId="73955327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</w:t>
            </w:r>
            <w:r w:rsidRPr="004A180F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046</w:t>
            </w:r>
          </w:p>
        </w:tc>
      </w:tr>
      <w:tr w:rsidR="0050353B" w:rsidRPr="008F2A17" w14:paraId="7E4F0BDF" w14:textId="77777777" w:rsidTr="007F6F1D">
        <w:tc>
          <w:tcPr>
            <w:tcW w:w="2171" w:type="pct"/>
            <w:shd w:val="clear" w:color="auto" w:fill="auto"/>
          </w:tcPr>
          <w:p w14:paraId="2715C310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900C7" w14:textId="6DBD7372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245,006</w:t>
            </w:r>
          </w:p>
        </w:tc>
        <w:tc>
          <w:tcPr>
            <w:tcW w:w="153" w:type="pct"/>
            <w:shd w:val="clear" w:color="auto" w:fill="auto"/>
          </w:tcPr>
          <w:p w14:paraId="6DCF7C1A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8D8EC" w14:textId="5558BF3B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4A18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153" w:type="pct"/>
            <w:shd w:val="clear" w:color="auto" w:fill="auto"/>
          </w:tcPr>
          <w:p w14:paraId="5906A9BA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A3629" w14:textId="65A6EFC6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245,006</w:t>
            </w:r>
          </w:p>
        </w:tc>
        <w:tc>
          <w:tcPr>
            <w:tcW w:w="153" w:type="pct"/>
            <w:shd w:val="clear" w:color="auto" w:fill="auto"/>
          </w:tcPr>
          <w:p w14:paraId="6FECAAD1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211BA" w14:textId="36DDA5D7" w:rsidR="0050353B" w:rsidRPr="00447C9B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4A18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</w:tr>
      <w:tr w:rsidR="0011042A" w:rsidRPr="008F2A17" w14:paraId="576A2F42" w14:textId="77777777" w:rsidTr="007F6F1D">
        <w:tc>
          <w:tcPr>
            <w:tcW w:w="2171" w:type="pct"/>
            <w:shd w:val="clear" w:color="auto" w:fill="auto"/>
          </w:tcPr>
          <w:p w14:paraId="39875B27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18C0CBCD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75728C7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25C421B4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704DADD6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6F12D477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406DBE75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4D3077A1" w14:textId="77777777" w:rsidR="0011042A" w:rsidRPr="0050353B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11042A" w:rsidRPr="008F2A17" w14:paraId="486138FB" w14:textId="77777777" w:rsidTr="007F6F1D">
        <w:tc>
          <w:tcPr>
            <w:tcW w:w="2171" w:type="pct"/>
            <w:shd w:val="clear" w:color="auto" w:fill="auto"/>
          </w:tcPr>
          <w:p w14:paraId="1FA3D3AA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596" w:type="pct"/>
            <w:shd w:val="clear" w:color="auto" w:fill="auto"/>
          </w:tcPr>
          <w:p w14:paraId="6AFBEEAE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0085D1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1A7F76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7498B837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1E01AD5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2D7212CE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C482FDF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0353B" w:rsidRPr="008F2A17" w14:paraId="4FF09640" w14:textId="77777777" w:rsidTr="007F6F1D">
        <w:tc>
          <w:tcPr>
            <w:tcW w:w="2171" w:type="pct"/>
            <w:shd w:val="clear" w:color="auto" w:fill="auto"/>
          </w:tcPr>
          <w:p w14:paraId="54D3CD26" w14:textId="1B3364E3" w:rsidR="0050353B" w:rsidRPr="008B5F31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</w:rPr>
              <w:t>1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6" w:type="pct"/>
            <w:shd w:val="clear" w:color="auto" w:fill="auto"/>
          </w:tcPr>
          <w:p w14:paraId="5C720E15" w14:textId="7AE7D0C4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8,292</w:t>
            </w:r>
          </w:p>
        </w:tc>
        <w:tc>
          <w:tcPr>
            <w:tcW w:w="153" w:type="pct"/>
            <w:shd w:val="clear" w:color="auto" w:fill="auto"/>
          </w:tcPr>
          <w:p w14:paraId="1E932F52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F8B21A7" w14:textId="6063BAA5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6</w:t>
            </w:r>
            <w:r w:rsidRPr="00EE5B06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153" w:type="pct"/>
            <w:shd w:val="clear" w:color="auto" w:fill="auto"/>
          </w:tcPr>
          <w:p w14:paraId="6796B45F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B927CE7" w14:textId="61BBDCC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8,292</w:t>
            </w:r>
          </w:p>
        </w:tc>
        <w:tc>
          <w:tcPr>
            <w:tcW w:w="153" w:type="pct"/>
            <w:shd w:val="clear" w:color="auto" w:fill="auto"/>
          </w:tcPr>
          <w:p w14:paraId="5DCE5BF8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0AB1FD2" w14:textId="0A1CC35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6</w:t>
            </w:r>
            <w:r w:rsidRPr="00EE5B06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50353B" w:rsidRPr="008F2A17" w14:paraId="37B8A6E9" w14:textId="77777777" w:rsidTr="007F6F1D">
        <w:tc>
          <w:tcPr>
            <w:tcW w:w="2171" w:type="pct"/>
            <w:shd w:val="clear" w:color="auto" w:fill="auto"/>
          </w:tcPr>
          <w:p w14:paraId="5BC102B8" w14:textId="1F092F08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</w:t>
            </w:r>
            <w:r w:rsidRPr="008F2A1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6" w:type="pct"/>
            <w:shd w:val="clear" w:color="auto" w:fill="auto"/>
          </w:tcPr>
          <w:p w14:paraId="16923526" w14:textId="2A40E01F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16,700</w:t>
            </w:r>
          </w:p>
        </w:tc>
        <w:tc>
          <w:tcPr>
            <w:tcW w:w="153" w:type="pct"/>
            <w:shd w:val="clear" w:color="auto" w:fill="auto"/>
          </w:tcPr>
          <w:p w14:paraId="020DA04A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FCAF42C" w14:textId="1EACB2B1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21</w:t>
            </w:r>
            <w:r w:rsidRPr="00EE5B06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53" w:type="pct"/>
            <w:shd w:val="clear" w:color="auto" w:fill="auto"/>
          </w:tcPr>
          <w:p w14:paraId="08062C28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FD8C1C9" w14:textId="7F11A2FE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16,700</w:t>
            </w:r>
          </w:p>
        </w:tc>
        <w:tc>
          <w:tcPr>
            <w:tcW w:w="153" w:type="pct"/>
            <w:shd w:val="clear" w:color="auto" w:fill="auto"/>
          </w:tcPr>
          <w:p w14:paraId="698F3241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87D9BB" w14:textId="2F9FA6EC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21</w:t>
            </w:r>
            <w:r w:rsidRPr="00EE5B06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50353B" w:rsidRPr="008F2A17" w14:paraId="0C73CC33" w14:textId="77777777" w:rsidTr="007F6F1D">
        <w:tc>
          <w:tcPr>
            <w:tcW w:w="2171" w:type="pct"/>
            <w:shd w:val="clear" w:color="auto" w:fill="auto"/>
          </w:tcPr>
          <w:p w14:paraId="41E81987" w14:textId="0FCFF7F9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6" w:type="pct"/>
            <w:shd w:val="clear" w:color="auto" w:fill="auto"/>
          </w:tcPr>
          <w:p w14:paraId="00282491" w14:textId="15E2D4EA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79,761</w:t>
            </w:r>
          </w:p>
        </w:tc>
        <w:tc>
          <w:tcPr>
            <w:tcW w:w="153" w:type="pct"/>
            <w:shd w:val="clear" w:color="auto" w:fill="auto"/>
          </w:tcPr>
          <w:p w14:paraId="1F0F7DF5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05FEB16" w14:textId="796CF7EF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53" w:type="pct"/>
            <w:shd w:val="clear" w:color="auto" w:fill="auto"/>
          </w:tcPr>
          <w:p w14:paraId="6ACA6D00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2C49A2C" w14:textId="62A6EF45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79,761</w:t>
            </w:r>
          </w:p>
        </w:tc>
        <w:tc>
          <w:tcPr>
            <w:tcW w:w="153" w:type="pct"/>
            <w:shd w:val="clear" w:color="auto" w:fill="auto"/>
          </w:tcPr>
          <w:p w14:paraId="7B5B8FE1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2AB9B5C" w14:textId="49E45AE1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50353B" w:rsidRPr="008F2A17" w14:paraId="63D461E0" w14:textId="77777777" w:rsidTr="007F6F1D">
        <w:tc>
          <w:tcPr>
            <w:tcW w:w="2171" w:type="pct"/>
            <w:shd w:val="clear" w:color="auto" w:fill="auto"/>
          </w:tcPr>
          <w:p w14:paraId="516D87B6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C3103" w14:textId="3A0ECBB5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b/>
                <w:bCs/>
                <w:sz w:val="30"/>
                <w:szCs w:val="30"/>
              </w:rPr>
              <w:t>104,753</w:t>
            </w:r>
          </w:p>
        </w:tc>
        <w:tc>
          <w:tcPr>
            <w:tcW w:w="153" w:type="pct"/>
            <w:shd w:val="clear" w:color="auto" w:fill="auto"/>
          </w:tcPr>
          <w:p w14:paraId="72F14430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1C845" w14:textId="26B1E688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53" w:type="pct"/>
            <w:shd w:val="clear" w:color="auto" w:fill="auto"/>
          </w:tcPr>
          <w:p w14:paraId="06FCC906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A95F" w14:textId="393613CA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b/>
                <w:bCs/>
                <w:sz w:val="30"/>
                <w:szCs w:val="30"/>
              </w:rPr>
              <w:t>104,753</w:t>
            </w:r>
          </w:p>
        </w:tc>
        <w:tc>
          <w:tcPr>
            <w:tcW w:w="153" w:type="pct"/>
            <w:shd w:val="clear" w:color="auto" w:fill="auto"/>
          </w:tcPr>
          <w:p w14:paraId="09467237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4D24" w14:textId="361BB66F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957</w:t>
            </w:r>
          </w:p>
        </w:tc>
      </w:tr>
      <w:tr w:rsidR="0011042A" w:rsidRPr="00B76062" w14:paraId="09151B9D" w14:textId="77777777" w:rsidTr="007F6F1D">
        <w:tc>
          <w:tcPr>
            <w:tcW w:w="2171" w:type="pct"/>
            <w:shd w:val="clear" w:color="auto" w:fill="auto"/>
          </w:tcPr>
          <w:p w14:paraId="65BBBBB2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6E1C7606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4E8C6A1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118F179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4F46069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E23717E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0C5A97B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A03A671" w14:textId="77777777" w:rsidR="0011042A" w:rsidRPr="00B76062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1042A" w:rsidRPr="008F2A17" w14:paraId="60E533F4" w14:textId="77777777" w:rsidTr="007F6F1D">
        <w:tc>
          <w:tcPr>
            <w:tcW w:w="2171" w:type="pct"/>
            <w:shd w:val="clear" w:color="auto" w:fill="auto"/>
          </w:tcPr>
          <w:p w14:paraId="09D1125B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6" w:type="pct"/>
            <w:shd w:val="clear" w:color="auto" w:fill="auto"/>
          </w:tcPr>
          <w:p w14:paraId="34B9E901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B2C8AD4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6D6BB16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06D40D31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00ACE3F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0996F845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FBF1713" w14:textId="77777777" w:rsidR="0011042A" w:rsidRPr="008F2A17" w:rsidRDefault="0011042A" w:rsidP="00110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0353B" w:rsidRPr="008F2A17" w14:paraId="78781723" w14:textId="77777777" w:rsidTr="007F6F1D">
        <w:tc>
          <w:tcPr>
            <w:tcW w:w="2171" w:type="pct"/>
            <w:shd w:val="clear" w:color="auto" w:fill="auto"/>
          </w:tcPr>
          <w:p w14:paraId="540701D0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96" w:type="pct"/>
            <w:shd w:val="clear" w:color="auto" w:fill="auto"/>
          </w:tcPr>
          <w:p w14:paraId="2BDD712A" w14:textId="57271241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778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53" w:type="pct"/>
            <w:shd w:val="clear" w:color="auto" w:fill="auto"/>
          </w:tcPr>
          <w:p w14:paraId="694B219C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2555736" w14:textId="6D490F3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53" w:type="pct"/>
            <w:shd w:val="clear" w:color="auto" w:fill="auto"/>
          </w:tcPr>
          <w:p w14:paraId="1EFF578F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4CED17B" w14:textId="35D758C2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778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53" w:type="pct"/>
            <w:shd w:val="clear" w:color="auto" w:fill="auto"/>
          </w:tcPr>
          <w:p w14:paraId="4D4745EE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252AB08" w14:textId="05BD48DD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50353B" w:rsidRPr="008F2A17" w14:paraId="582D1F32" w14:textId="77777777" w:rsidTr="007F6F1D">
        <w:tc>
          <w:tcPr>
            <w:tcW w:w="2171" w:type="pct"/>
            <w:shd w:val="clear" w:color="auto" w:fill="auto"/>
          </w:tcPr>
          <w:p w14:paraId="321C93A0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5" w:right="-131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96" w:type="pct"/>
            <w:shd w:val="clear" w:color="auto" w:fill="auto"/>
          </w:tcPr>
          <w:p w14:paraId="0D5828FC" w14:textId="10F41BB0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40,951</w:t>
            </w:r>
          </w:p>
        </w:tc>
        <w:tc>
          <w:tcPr>
            <w:tcW w:w="153" w:type="pct"/>
            <w:shd w:val="clear" w:color="auto" w:fill="auto"/>
          </w:tcPr>
          <w:p w14:paraId="0A290672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2E8EE0C" w14:textId="0C885A84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39</w:t>
            </w:r>
            <w:r w:rsidRPr="00EE5B06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53" w:type="pct"/>
            <w:shd w:val="clear" w:color="auto" w:fill="auto"/>
          </w:tcPr>
          <w:p w14:paraId="1D0129C3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0ABEACA" w14:textId="2174E272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40,951</w:t>
            </w:r>
          </w:p>
        </w:tc>
        <w:tc>
          <w:tcPr>
            <w:tcW w:w="153" w:type="pct"/>
            <w:shd w:val="clear" w:color="auto" w:fill="auto"/>
          </w:tcPr>
          <w:p w14:paraId="6E5B3620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C38554C" w14:textId="70C37A16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39</w:t>
            </w:r>
            <w:r w:rsidRPr="004A180F">
              <w:rPr>
                <w:rFonts w:ascii="Angsana New" w:hAnsi="Angsana New"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50353B" w:rsidRPr="008F2A17" w14:paraId="33A24EF4" w14:textId="77777777" w:rsidTr="007F6F1D">
        <w:tc>
          <w:tcPr>
            <w:tcW w:w="2171" w:type="pct"/>
            <w:shd w:val="clear" w:color="auto" w:fill="auto"/>
          </w:tcPr>
          <w:p w14:paraId="5612B228" w14:textId="77777777" w:rsidR="0050353B" w:rsidRPr="008F2A17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97F13" w14:textId="5CF1B85A" w:rsidR="0050353B" w:rsidRPr="006B5A98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63E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,442</w:t>
            </w:r>
          </w:p>
        </w:tc>
        <w:tc>
          <w:tcPr>
            <w:tcW w:w="153" w:type="pct"/>
            <w:shd w:val="clear" w:color="auto" w:fill="auto"/>
          </w:tcPr>
          <w:p w14:paraId="6C9CCDDF" w14:textId="77777777" w:rsidR="0050353B" w:rsidRPr="006B5A98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D946" w14:textId="3793F98C" w:rsidR="0050353B" w:rsidRPr="006B5A98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6B5A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153" w:type="pct"/>
            <w:shd w:val="clear" w:color="auto" w:fill="auto"/>
          </w:tcPr>
          <w:p w14:paraId="5AA6369C" w14:textId="77777777" w:rsidR="0050353B" w:rsidRPr="006B5A98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9D2E4" w14:textId="127156F2" w:rsidR="0050353B" w:rsidRPr="006B5A98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63E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,442</w:t>
            </w:r>
          </w:p>
        </w:tc>
        <w:tc>
          <w:tcPr>
            <w:tcW w:w="153" w:type="pct"/>
            <w:shd w:val="clear" w:color="auto" w:fill="auto"/>
          </w:tcPr>
          <w:p w14:paraId="036C54F7" w14:textId="77777777" w:rsidR="0050353B" w:rsidRPr="006B5A98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43CED" w14:textId="224ACDD0" w:rsidR="0050353B" w:rsidRPr="006B5A98" w:rsidRDefault="0050353B" w:rsidP="00503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6B5A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</w:tr>
    </w:tbl>
    <w:p w14:paraId="74BBAE0B" w14:textId="77777777" w:rsidR="00E02AC7" w:rsidRPr="00B76062" w:rsidRDefault="00E02AC7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0B692AB" w14:textId="3E2EA7CB" w:rsidR="00DD2DBD" w:rsidRDefault="00DD2DBD" w:rsidP="00DD2DBD">
      <w:pPr>
        <w:pStyle w:val="block"/>
        <w:spacing w:after="0" w:line="240" w:lineRule="auto"/>
        <w:ind w:left="36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ณ วันที่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31 </w:t>
      </w:r>
      <w:r w:rsidRPr="00DD2DBD">
        <w:rPr>
          <w:rFonts w:ascii="Angsana New" w:eastAsia="MS Mincho" w:hAnsi="Angsana New" w:hint="cs"/>
          <w:sz w:val="30"/>
          <w:szCs w:val="30"/>
          <w:cs/>
          <w:lang w:val="en-US" w:bidi="th-TH"/>
        </w:rPr>
        <w:t>ธันวาคม</w:t>
      </w:r>
      <w:r w:rsidRPr="00DD2DBD">
        <w:rPr>
          <w:rFonts w:ascii="Angsana New" w:eastAsia="MS Mincho" w:hAnsi="Angsana New"/>
          <w:sz w:val="30"/>
          <w:szCs w:val="30"/>
          <w:cs/>
          <w:lang w:val="en-US" w:bidi="th-TH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2564 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บริษัทมีวงเงิน</w:t>
      </w:r>
      <w:r w:rsidRPr="00DD2DBD">
        <w:rPr>
          <w:rFonts w:ascii="Angsana New" w:eastAsia="MS Mincho" w:hAnsi="Angsana New" w:hint="cs"/>
          <w:sz w:val="30"/>
          <w:szCs w:val="30"/>
          <w:cs/>
          <w:lang w:val="en-US"/>
        </w:rPr>
        <w:t>สินเชื่อ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ซึ่งยังมิได้เบิกใช้</w:t>
      </w:r>
      <w:r w:rsidRPr="00DD2DBD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นอกเหนือจากวงเงินกู้ยืม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 xml:space="preserve">เป็นจำนวนรวม </w:t>
      </w:r>
      <w:r w:rsidR="0050353B">
        <w:rPr>
          <w:rFonts w:ascii="Angsana New" w:eastAsia="MS Mincho" w:hAnsi="Angsana New"/>
          <w:sz w:val="30"/>
          <w:szCs w:val="30"/>
          <w:lang w:val="en-US"/>
        </w:rPr>
        <w:t>128.05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 xml:space="preserve">ล้านบาท 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(31 </w:t>
      </w:r>
      <w:r w:rsidRPr="00DD2DBD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2563: 129.25 </w:t>
      </w:r>
      <w:r w:rsidRPr="00DD2DBD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>ล้านบาท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>)</w:t>
      </w:r>
    </w:p>
    <w:p w14:paraId="21F16C52" w14:textId="77777777" w:rsidR="00DD2DBD" w:rsidRPr="00B76062" w:rsidRDefault="00DD2DBD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F10E02B" w14:textId="67256DC7" w:rsidR="00C50C0A" w:rsidRPr="008F2A17" w:rsidRDefault="00C50C0A" w:rsidP="00DD2DBD">
      <w:pPr>
        <w:pStyle w:val="block"/>
        <w:spacing w:after="0" w:line="240" w:lineRule="auto"/>
        <w:ind w:left="36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F2A17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2574BB59" w14:textId="77777777" w:rsidR="00C50C0A" w:rsidRPr="00B76062" w:rsidRDefault="00C50C0A" w:rsidP="00DD2DBD">
      <w:pPr>
        <w:pStyle w:val="block"/>
        <w:spacing w:after="0" w:line="120" w:lineRule="atLeast"/>
        <w:ind w:left="36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A440420" w14:textId="162DDBE8" w:rsidR="00C50C0A" w:rsidRDefault="00C50C0A" w:rsidP="00DD2DBD">
      <w:pPr>
        <w:pStyle w:val="block"/>
        <w:spacing w:after="0" w:line="240" w:lineRule="auto"/>
        <w:ind w:left="36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8F2A17">
        <w:rPr>
          <w:rFonts w:ascii="Angsana New" w:hAnsi="Angsana New"/>
          <w:sz w:val="30"/>
          <w:szCs w:val="30"/>
          <w:cs/>
          <w:lang w:bidi="th-TH"/>
        </w:rPr>
        <w:t>ณ</w:t>
      </w:r>
      <w:r w:rsidRPr="008F2A17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8F2A17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8F2A17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4D7A8F">
        <w:rPr>
          <w:rFonts w:ascii="Angsana New" w:hAnsi="Angsana New"/>
          <w:sz w:val="30"/>
          <w:szCs w:val="30"/>
          <w:lang w:val="en-US" w:bidi="th-TH"/>
        </w:rPr>
        <w:t>31</w:t>
      </w:r>
      <w:r w:rsidR="00723232" w:rsidRPr="008F2A1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3232" w:rsidRPr="008F2A17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8F2A17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4D7A8F">
        <w:rPr>
          <w:rFonts w:ascii="Angsana New" w:hAnsi="Angsana New"/>
          <w:sz w:val="30"/>
          <w:szCs w:val="30"/>
          <w:lang w:val="en-US"/>
        </w:rPr>
        <w:t>25</w:t>
      </w:r>
      <w:r w:rsidR="004D7A8F" w:rsidRPr="004D7A8F">
        <w:rPr>
          <w:rFonts w:ascii="Angsana New" w:hAnsi="Angsana New" w:hint="cs"/>
          <w:sz w:val="30"/>
          <w:szCs w:val="30"/>
          <w:lang w:val="en-US"/>
        </w:rPr>
        <w:t>6</w:t>
      </w:r>
      <w:r w:rsidR="00DD2DBD">
        <w:rPr>
          <w:rFonts w:ascii="Angsana New" w:hAnsi="Angsana New"/>
          <w:sz w:val="30"/>
          <w:szCs w:val="30"/>
          <w:lang w:val="en-US" w:bidi="th-TH"/>
        </w:rPr>
        <w:t>4</w:t>
      </w:r>
      <w:r w:rsidRPr="008F2A17">
        <w:rPr>
          <w:rFonts w:ascii="Angsana New" w:hAnsi="Angsana New"/>
          <w:sz w:val="30"/>
          <w:szCs w:val="30"/>
          <w:lang w:bidi="th-TH"/>
        </w:rPr>
        <w:t xml:space="preserve"> </w:t>
      </w:r>
      <w:r w:rsidRPr="008F2A17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มีหนังสือค้ำประกัน</w:t>
      </w:r>
      <w:r w:rsidR="00097FEF" w:rsidRPr="008F2A17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</w:t>
      </w:r>
      <w:r w:rsidR="00925964" w:rsidRPr="008F2A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80A3C" w:rsidRPr="008F2A17">
        <w:rPr>
          <w:rFonts w:ascii="Angsana New" w:hAnsi="Angsana New"/>
          <w:sz w:val="30"/>
          <w:szCs w:val="30"/>
          <w:cs/>
          <w:lang w:bidi="th-TH"/>
        </w:rPr>
        <w:br/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การเช่าพื้นที่</w:t>
      </w:r>
      <w:r w:rsidR="00925964" w:rsidRPr="008F2A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097FEF" w:rsidRPr="008F2A17">
        <w:rPr>
          <w:rFonts w:ascii="Angsana New" w:hAnsi="Angsana New" w:hint="cs"/>
          <w:sz w:val="30"/>
          <w:szCs w:val="30"/>
          <w:cs/>
          <w:lang w:bidi="th-TH"/>
        </w:rPr>
        <w:t>สาธารณูปโภค</w:t>
      </w:r>
      <w:r w:rsidR="007A2317" w:rsidRPr="008F2A1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BE24EFA" w14:textId="77777777" w:rsidR="0050353B" w:rsidRPr="00B76062" w:rsidRDefault="0050353B" w:rsidP="00DD2DBD">
      <w:pPr>
        <w:pStyle w:val="block"/>
        <w:spacing w:after="0" w:line="240" w:lineRule="auto"/>
        <w:ind w:left="36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CDD2FE4" w14:textId="3CD11368" w:rsidR="00DD1892" w:rsidRPr="008F2A17" w:rsidRDefault="00DD1892" w:rsidP="00DD2DBD">
      <w:pPr>
        <w:pStyle w:val="block"/>
        <w:spacing w:after="0" w:line="240" w:lineRule="auto"/>
        <w:ind w:left="36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F2A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สัญญาบริการ</w:t>
      </w:r>
    </w:p>
    <w:p w14:paraId="5C831E42" w14:textId="21B1CC58" w:rsidR="00DD1892" w:rsidRPr="00B76062" w:rsidRDefault="00DD1892" w:rsidP="00DD2DBD">
      <w:pPr>
        <w:pStyle w:val="block"/>
        <w:spacing w:after="0" w:line="120" w:lineRule="atLeast"/>
        <w:ind w:left="36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D2CC16A" w14:textId="1296A7F2" w:rsidR="00DD1892" w:rsidRDefault="00DD1892" w:rsidP="00DD2DBD">
      <w:pPr>
        <w:pStyle w:val="block"/>
        <w:spacing w:after="0" w:line="240" w:lineRule="auto"/>
        <w:ind w:left="36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D5176B">
        <w:rPr>
          <w:rFonts w:ascii="Angsana New" w:hAnsi="Angsana New" w:hint="cs"/>
          <w:sz w:val="30"/>
          <w:szCs w:val="30"/>
          <w:cs/>
          <w:lang w:bidi="th-TH"/>
        </w:rPr>
        <w:t>บริษัทได้ทำสัญญา</w:t>
      </w:r>
      <w:r w:rsidR="001E6861" w:rsidRPr="00D5176B">
        <w:rPr>
          <w:rFonts w:ascii="Angsana New" w:hAnsi="Angsana New" w:hint="cs"/>
          <w:sz w:val="30"/>
          <w:szCs w:val="30"/>
          <w:cs/>
          <w:lang w:bidi="th-TH"/>
        </w:rPr>
        <w:t>บริการ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D5176B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 xml:space="preserve"> อายุของสัญญามีระยะเวลาตั้งแต่ </w:t>
      </w:r>
      <w:r w:rsidR="004D7A8F" w:rsidRPr="00D5176B">
        <w:rPr>
          <w:rFonts w:ascii="Angsana New" w:hAnsi="Angsana New"/>
          <w:sz w:val="30"/>
          <w:szCs w:val="30"/>
          <w:lang w:bidi="th-TH"/>
        </w:rPr>
        <w:t>1</w:t>
      </w:r>
      <w:r w:rsidRPr="00D5176B">
        <w:rPr>
          <w:rFonts w:ascii="Angsana New" w:hAnsi="Angsana New"/>
          <w:sz w:val="30"/>
          <w:szCs w:val="30"/>
          <w:lang w:bidi="th-TH"/>
        </w:rPr>
        <w:t xml:space="preserve"> 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 xml:space="preserve">ถึง </w:t>
      </w:r>
      <w:r w:rsidR="004D7A8F" w:rsidRPr="00D5176B">
        <w:rPr>
          <w:rFonts w:ascii="Angsana New" w:hAnsi="Angsana New"/>
          <w:sz w:val="30"/>
          <w:szCs w:val="30"/>
          <w:lang w:bidi="th-TH"/>
        </w:rPr>
        <w:t>30</w:t>
      </w:r>
      <w:r w:rsidRPr="00D5176B">
        <w:rPr>
          <w:rFonts w:ascii="Angsana New" w:hAnsi="Angsana New"/>
          <w:sz w:val="30"/>
          <w:szCs w:val="30"/>
          <w:lang w:bidi="th-TH"/>
        </w:rPr>
        <w:t xml:space="preserve"> 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>ปี</w:t>
      </w:r>
    </w:p>
    <w:p w14:paraId="000A76C7" w14:textId="0B3981DA" w:rsidR="00271CF5" w:rsidRPr="00D55686" w:rsidRDefault="00320D24" w:rsidP="00844AE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 w:firstLine="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844A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     </w:t>
      </w:r>
      <w:r w:rsidR="00271CF5" w:rsidRPr="00844AE8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2C7B7215" w14:textId="77777777" w:rsidR="00B83A79" w:rsidRPr="00FB3086" w:rsidRDefault="00B83A79" w:rsidP="00FB3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D4558B" w14:textId="06BB56D1" w:rsidR="00A1757C" w:rsidRPr="00D55686" w:rsidRDefault="00A1757C" w:rsidP="00844AE8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 w:hanging="63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D7A8F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4D7A8F" w:rsidRPr="004D7A8F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มาแล้วไม่น้อยกว่า </w:t>
      </w:r>
      <w:r w:rsidR="004D7A8F" w:rsidRPr="004D7A8F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="004D7A8F" w:rsidRPr="004D7A8F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="004D7A8F"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ในฐานะผู้รับใบอนุญาตที่ขอใช้โครงข่ายทราบล่วงหน้าอย่างน้อย </w:t>
      </w:r>
      <w:r w:rsidR="004D7A8F" w:rsidRPr="004D7A8F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ทราบด้วย ทั้งนี้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734C490F" w14:textId="09A99C97" w:rsidR="00055674" w:rsidRDefault="009B169F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ต่อมาในเดือนกรกฎาคม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9B0EEC" w:rsidRPr="00D55686">
        <w:rPr>
          <w:rFonts w:ascii="Angsana New" w:hAnsi="Angsana New"/>
          <w:sz w:val="30"/>
          <w:szCs w:val="30"/>
        </w:rPr>
        <w:br/>
      </w:r>
      <w:r w:rsidR="00A1757C"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="009B0EEC" w:rsidRPr="00D55686">
        <w:rPr>
          <w:rFonts w:ascii="Angsana New" w:hAnsi="Angsana New" w:hint="cs"/>
          <w:sz w:val="30"/>
          <w:szCs w:val="30"/>
          <w:cs/>
        </w:rPr>
        <w:t>แ</w:t>
      </w:r>
      <w:r w:rsidR="00A1757C" w:rsidRPr="00D55686">
        <w:rPr>
          <w:rFonts w:ascii="Angsana New" w:hAnsi="Angsana New" w:hint="cs"/>
          <w:sz w:val="30"/>
          <w:szCs w:val="30"/>
          <w:cs/>
        </w:rPr>
        <w:t>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ยืนยันการชำระค่าเช่าท่อร้อยสายเคเบิลใต้ดินภายในวันที่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15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ต่อไป โดยมิได้มีการปรับลดอัตราค่าเช่าท่อร้อยสายเคเบิลใต้ดินตามที่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ได้โต้แย้งไว้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="00A1757C"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4AE90487" w14:textId="77777777" w:rsidR="00055674" w:rsidRPr="00FF5C4C" w:rsidRDefault="00055674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5A51CE49" w14:textId="70B85E11" w:rsidR="009B169F" w:rsidRDefault="00A1757C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6BFDA8B6" w14:textId="77777777" w:rsidR="007F6F1D" w:rsidRPr="00055674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087406B6" w14:textId="77777777" w:rsidR="007F6F1D" w:rsidRDefault="00A1757C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เห็นว่ายัง</w:t>
      </w:r>
      <w:r w:rsidR="00936D85" w:rsidRPr="00D55686">
        <w:rPr>
          <w:rFonts w:ascii="Angsana New" w:hAnsi="Angsana New" w:hint="cs"/>
          <w:sz w:val="30"/>
          <w:szCs w:val="30"/>
          <w:cs/>
        </w:rPr>
        <w:t>คง</w:t>
      </w:r>
      <w:r w:rsidRPr="00D55686">
        <w:rPr>
          <w:rFonts w:ascii="Angsana New" w:hAnsi="Angsana New" w:hint="cs"/>
          <w:sz w:val="30"/>
          <w:szCs w:val="30"/>
          <w:cs/>
        </w:rPr>
        <w:t>มีความเห็นแตกต่างกันระหว่าง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กับผู้ประกอบกิจการโทรคมนาคมรายดังกล่าว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กรณีการโต้แย้งสิทธิในข้อสัญญาใช้ท่อร้อยสายเคเบิลใต้ดิน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ยังมีสิทธิที่จะ</w:t>
      </w:r>
      <w:r w:rsidR="00936D85" w:rsidRPr="00D55686">
        <w:rPr>
          <w:rFonts w:ascii="Angsana New" w:hAnsi="Angsana New" w:hint="cs"/>
          <w:sz w:val="30"/>
          <w:szCs w:val="30"/>
          <w:cs/>
        </w:rPr>
        <w:t>ร้อง</w:t>
      </w:r>
      <w:r w:rsidRPr="00D55686">
        <w:rPr>
          <w:rFonts w:ascii="Angsana New" w:hAnsi="Angsana New" w:hint="cs"/>
          <w:sz w:val="30"/>
          <w:szCs w:val="30"/>
          <w:cs/>
        </w:rPr>
        <w:t>ขอความเป็นธรรมไปยังกสทช.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2B9635DE" w14:textId="77777777" w:rsidR="007F6F1D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113030C" w14:textId="66321D2D" w:rsidR="00260519" w:rsidRDefault="00260519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844AE8">
        <w:rPr>
          <w:rFonts w:ascii="Angsana New" w:hAnsi="Angsana New" w:hint="cs"/>
          <w:sz w:val="30"/>
          <w:szCs w:val="30"/>
          <w:cs/>
        </w:rPr>
        <w:t xml:space="preserve"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844AE8">
        <w:rPr>
          <w:rFonts w:ascii="Angsana New" w:hAnsi="Angsana New" w:hint="cs"/>
          <w:sz w:val="30"/>
          <w:szCs w:val="30"/>
        </w:rPr>
        <w:t xml:space="preserve">39.2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844AE8">
        <w:rPr>
          <w:rFonts w:ascii="Angsana New" w:hAnsi="Angsana New" w:hint="cs"/>
          <w:sz w:val="30"/>
          <w:szCs w:val="30"/>
        </w:rPr>
        <w:t>7.5%</w:t>
      </w:r>
      <w:r w:rsidRPr="00844AE8">
        <w:rPr>
          <w:rFonts w:ascii="Angsana New" w:hAnsi="Angsana New" w:hint="cs"/>
          <w:sz w:val="30"/>
          <w:szCs w:val="30"/>
          <w:cs/>
        </w:rPr>
        <w:t xml:space="preserve"> ต่อปีของต้นเงิน </w:t>
      </w:r>
      <w:r w:rsidRPr="00844AE8">
        <w:rPr>
          <w:rFonts w:ascii="Angsana New" w:hAnsi="Angsana New" w:hint="cs"/>
          <w:sz w:val="30"/>
          <w:szCs w:val="30"/>
        </w:rPr>
        <w:t xml:space="preserve">36.8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844AE8">
        <w:rPr>
          <w:rFonts w:ascii="Angsana New" w:hAnsi="Angsana New" w:hint="cs"/>
          <w:sz w:val="30"/>
          <w:szCs w:val="30"/>
        </w:rPr>
        <w:t>24</w:t>
      </w:r>
      <w:r w:rsidRPr="00844AE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844AE8">
        <w:rPr>
          <w:rFonts w:ascii="Angsana New" w:hAnsi="Angsana New" w:hint="cs"/>
          <w:sz w:val="30"/>
          <w:szCs w:val="30"/>
        </w:rPr>
        <w:t>2556</w:t>
      </w:r>
      <w:r w:rsidRPr="00844AE8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อีกทั้งผู้ประกอบการโทรคมนาคมไม่ปฏิบัติตามข้อกำหนดของ กสทช. (ประกาศไอซี)</w:t>
      </w:r>
    </w:p>
    <w:p w14:paraId="6A8BC910" w14:textId="77777777" w:rsidR="007F6F1D" w:rsidRPr="00055674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7BEF3562" w14:textId="77777777" w:rsidR="007F6F1D" w:rsidRDefault="007F6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8EF051" w14:textId="22DFD981" w:rsidR="003438F1" w:rsidRDefault="00A1757C" w:rsidP="00FF5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ไปจนถึงวันที่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</w:t>
      </w:r>
      <w:r w:rsidR="00AA2A7F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ก็ตาม ผู้ประกอบกิจการโทรคมนาคมรายดังกล่าวไม่</w:t>
      </w:r>
      <w:r w:rsidR="00D44C7A" w:rsidRPr="00D55686">
        <w:rPr>
          <w:rFonts w:ascii="Angsana New" w:hAnsi="Angsana New" w:hint="cs"/>
          <w:sz w:val="30"/>
          <w:szCs w:val="30"/>
          <w:cs/>
        </w:rPr>
        <w:t>สามารถ</w:t>
      </w:r>
      <w:r w:rsidRPr="00D55686">
        <w:rPr>
          <w:rFonts w:ascii="Angsana New" w:hAnsi="Angsana New" w:hint="cs"/>
          <w:sz w:val="30"/>
          <w:szCs w:val="30"/>
          <w:cs/>
        </w:rPr>
        <w:t>ประนีประนอมตามที่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เสนอมา</w:t>
      </w:r>
      <w:r w:rsidR="00260917" w:rsidRPr="00D55686">
        <w:rPr>
          <w:rFonts w:ascii="Angsana New" w:hAnsi="Angsana New" w:hint="cs"/>
          <w:sz w:val="30"/>
          <w:szCs w:val="30"/>
          <w:cs/>
        </w:rPr>
        <w:t>ได้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เนื่องจากมีการฟ้องร้องคดีไปแล้ว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จึงดำเนินการเป็นสองแนวทาง</w:t>
      </w:r>
    </w:p>
    <w:p w14:paraId="00A7E8BB" w14:textId="77777777" w:rsidR="007F6F1D" w:rsidRPr="00FF5C4C" w:rsidRDefault="007F6F1D" w:rsidP="00FF5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  <w:cs/>
        </w:rPr>
      </w:pPr>
    </w:p>
    <w:p w14:paraId="7FA6367A" w14:textId="3085FD88" w:rsidR="009B169F" w:rsidRPr="00D55686" w:rsidRDefault="00A1757C" w:rsidP="0084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แนวทางแรกคือ </w:t>
      </w:r>
      <w:r w:rsidR="00D44C7A" w:rsidRPr="00D55686">
        <w:rPr>
          <w:rFonts w:ascii="Angsana New" w:hAnsi="Angsana New" w:hint="cs"/>
          <w:sz w:val="30"/>
          <w:szCs w:val="30"/>
          <w:cs/>
        </w:rPr>
        <w:t>การ</w:t>
      </w:r>
      <w:r w:rsidRPr="00D55686">
        <w:rPr>
          <w:rFonts w:ascii="Angsana New" w:hAnsi="Angsana New" w:hint="cs"/>
          <w:sz w:val="30"/>
          <w:szCs w:val="30"/>
          <w:cs/>
        </w:rPr>
        <w:t>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ให้สามารถใช้ท่อร้อยสายเคเบิลใต้ดินได้ต่อไป หลังจากนั้น </w:t>
      </w:r>
      <w:r w:rsidR="00D44C7A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จึงได้ดำเนินการในแนวทางที่สอง คือ ยื่นคำให้การ</w:t>
      </w:r>
      <w:r w:rsidR="00D44C7A" w:rsidRPr="00D55686">
        <w:rPr>
          <w:rFonts w:ascii="Angsana New" w:hAnsi="Angsana New" w:hint="cs"/>
          <w:sz w:val="30"/>
          <w:szCs w:val="30"/>
          <w:cs/>
        </w:rPr>
        <w:t>เพื่อ</w:t>
      </w:r>
      <w:r w:rsidRPr="00D55686">
        <w:rPr>
          <w:rFonts w:ascii="Angsana New" w:hAnsi="Angsana New" w:hint="cs"/>
          <w:sz w:val="30"/>
          <w:szCs w:val="30"/>
          <w:cs/>
        </w:rPr>
        <w:t>สู้คดีต่อศาลแพ่ง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ในศาลแพ่งอีกต่อไป</w:t>
      </w:r>
    </w:p>
    <w:p w14:paraId="2684EB78" w14:textId="77777777" w:rsidR="003438F1" w:rsidRPr="00260519" w:rsidRDefault="003438F1" w:rsidP="0026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3C82A6BD" w14:textId="218C2933" w:rsidR="00213205" w:rsidRPr="00055674" w:rsidRDefault="00E919EA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1757C" w:rsidRPr="00D55686">
        <w:rPr>
          <w:rFonts w:ascii="Angsana New" w:hAnsi="Angsana New" w:hint="cs"/>
          <w:sz w:val="30"/>
          <w:szCs w:val="30"/>
          <w:cs/>
        </w:rPr>
        <w:t>ต่อมาศาลปกครองกลางได้มีหมายแจ้งคำสั่งศาลลงวันที่</w:t>
      </w:r>
      <w:r w:rsidR="00A1757C"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26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ถึง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ว่าศาลปกครองกลางได้รับโอนคดีนี้มาจากศาลแพ่งแล้ว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พิจารณาแล้วไม่เห็นพ้องด้วยกับคำสั่งของศาลปกครองกลาง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จึงได้ยื่นคำร้องโต้แย้งคำสั่งศาลปกครองกลางเมื่อวันที่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13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แล้วมีคำสั่งเมื่อวันที่</w:t>
      </w:r>
      <w:r w:rsidR="00A1757C"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จะต้องรอให้ศาลปกครองกลางมีคำพิพากษาตัดสินคดีนี้เสียก่อน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จึงจะสามารถใช้สิทธิอุทธรณ์ได้ ซึ่งศาลปกครองกลางได้มีคำสั่งกำหนดให้วันที่</w:t>
      </w:r>
      <w:r w:rsidR="00A1757C"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30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B1564D" w:rsidRPr="00D55686">
        <w:rPr>
          <w:rFonts w:ascii="Angsana New" w:hAnsi="Angsana New" w:hint="cs"/>
          <w:sz w:val="30"/>
          <w:szCs w:val="30"/>
          <w:cs/>
        </w:rPr>
        <w:t>มีนาคม</w:t>
      </w:r>
      <w:r w:rsidR="00A1757C"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2561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18C27091" w14:textId="77777777" w:rsidR="007F6F1D" w:rsidRPr="007F6F1D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4"/>
          <w:szCs w:val="24"/>
        </w:rPr>
      </w:pPr>
    </w:p>
    <w:p w14:paraId="681842A7" w14:textId="76653095" w:rsidR="00213205" w:rsidRDefault="00A1757C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31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ชำระค่าเช่าแก่ผู้ประกอบกิจการโทรคมนาคมรายดังกล่าวตามอัตราขั้นต่ำตามที่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อ้างอิง พร้อมทั้งดอกเบี้ยในอัตราร้อยละ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="004D7A8F" w:rsidRPr="004D7A8F">
        <w:rPr>
          <w:rFonts w:ascii="Angsana New" w:hAnsi="Angsana New" w:hint="cs"/>
          <w:sz w:val="30"/>
          <w:szCs w:val="30"/>
        </w:rPr>
        <w:t>16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</w:p>
    <w:p w14:paraId="2305B007" w14:textId="77777777" w:rsidR="007F6F1D" w:rsidRPr="007F6F1D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4"/>
          <w:szCs w:val="24"/>
        </w:rPr>
      </w:pPr>
    </w:p>
    <w:p w14:paraId="797DF82C" w14:textId="2C3EC599" w:rsidR="00213205" w:rsidRDefault="00A1757C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ได้ทำการยื่นคำแก้อุทธรณ์ต่อศาลปกครองกลางแล้วเมื่อวันที่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โดยขณะนี้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อยู่ระหว่างรอผลการตัดสินพิพากษาจากศาลปกครองสูงสุด</w:t>
      </w:r>
    </w:p>
    <w:p w14:paraId="7F2F5C3D" w14:textId="77777777" w:rsidR="007F6F1D" w:rsidRPr="007F6F1D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4"/>
          <w:szCs w:val="24"/>
        </w:rPr>
      </w:pPr>
    </w:p>
    <w:p w14:paraId="42525AC2" w14:textId="56F2924F" w:rsidR="00213205" w:rsidRDefault="00A1757C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</w:t>
      </w:r>
      <w:r w:rsidR="00F80A3C" w:rsidRPr="00943DC1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ได้บันทึกค่าเช่าท่อสำหรับเดือนสิงหาคม </w:t>
      </w:r>
      <w:r w:rsidR="004D7A8F" w:rsidRPr="00943DC1">
        <w:rPr>
          <w:rFonts w:ascii="Angsana New" w:hAnsi="Angsana New" w:hint="cs"/>
          <w:spacing w:val="-4"/>
          <w:sz w:val="30"/>
          <w:szCs w:val="30"/>
        </w:rPr>
        <w:t>2562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4D7A8F" w:rsidRPr="00943DC1">
        <w:rPr>
          <w:rFonts w:ascii="Angsana New" w:hAnsi="Angsana New"/>
          <w:spacing w:val="-4"/>
          <w:sz w:val="30"/>
          <w:szCs w:val="30"/>
        </w:rPr>
        <w:t>31</w:t>
      </w:r>
      <w:r w:rsidR="00B53374"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="00B53374" w:rsidRPr="00943DC1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B63104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D7A8F" w:rsidRPr="00943DC1">
        <w:rPr>
          <w:rFonts w:ascii="Angsana New" w:hAnsi="Angsana New" w:hint="cs"/>
          <w:spacing w:val="-4"/>
          <w:sz w:val="30"/>
          <w:szCs w:val="30"/>
        </w:rPr>
        <w:t>256</w:t>
      </w:r>
      <w:r w:rsidR="00943DC1" w:rsidRPr="00943DC1">
        <w:rPr>
          <w:rFonts w:ascii="Angsana New" w:hAnsi="Angsana New"/>
          <w:spacing w:val="-4"/>
          <w:sz w:val="30"/>
          <w:szCs w:val="30"/>
        </w:rPr>
        <w:t>4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943DC1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943DC1" w:rsidRPr="00943DC1">
        <w:rPr>
          <w:rFonts w:ascii="Angsana New" w:hAnsi="Angsana New"/>
          <w:spacing w:val="-4"/>
          <w:sz w:val="30"/>
          <w:szCs w:val="30"/>
        </w:rPr>
        <w:t>0.</w:t>
      </w:r>
      <w:r w:rsidR="0050353B">
        <w:rPr>
          <w:rFonts w:ascii="Angsana New" w:hAnsi="Angsana New"/>
          <w:spacing w:val="-4"/>
          <w:sz w:val="30"/>
          <w:szCs w:val="30"/>
        </w:rPr>
        <w:t>2</w:t>
      </w:r>
      <w:r w:rsidR="00943DC1"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="00943DC1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943DC1" w:rsidRPr="00943DC1">
        <w:rPr>
          <w:rFonts w:ascii="Angsana New" w:hAnsi="Angsana New"/>
          <w:spacing w:val="-4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2E3CE2C" w14:textId="77777777" w:rsidR="007F6F1D" w:rsidRPr="007F6F1D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C709FF6" w14:textId="706EAA0F" w:rsidR="00A1757C" w:rsidRDefault="00A1757C" w:rsidP="00943DC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 w:hanging="63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ได้รับความเสียหาย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จึงดำเนินการฟ้องร้องกับผู้รับจ้างเมื่อวันที่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D7A8F" w:rsidRPr="004D7A8F">
        <w:rPr>
          <w:rFonts w:ascii="Angsana New" w:hAnsi="Angsana New" w:hint="cs"/>
          <w:sz w:val="30"/>
          <w:szCs w:val="30"/>
        </w:rPr>
        <w:t>2560</w:t>
      </w:r>
    </w:p>
    <w:p w14:paraId="5DC8CDE1" w14:textId="429F43A5" w:rsidR="00E919EA" w:rsidRDefault="00A1757C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ศาลชั้นต้นได้มีคำพิพากษายกฟ้องโดยให้เหตุผลว่า ไม่พบปัญหาตามที่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ต้องชำระเงินพร้อมดอกเบี้ยอัตราร้อยละ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ล้านบาทนับแต่วันที่ </w:t>
      </w:r>
      <w:r w:rsidR="004D7A8F"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D7A8F"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เป็นต้นไปจนกว่าจะชำระแล้วเสร็จเพื่อเป็นการชำระเงินคืนตามหลักประกันที่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ได้รับจากผู้รับจ้าง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เห็นว่ายังมีข้อเท็จจริงอื่นซึ่งสามารถพิสูจน์ได้ว่าการก่อสร้างของผู้รับจ้างมีความบกพร่องจริง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จึงยื่นอุทธรณ์ต่อศาลชั้นต้น 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D7A8F" w:rsidRPr="004D7A8F">
        <w:rPr>
          <w:rFonts w:ascii="Angsana New" w:hAnsi="Angsana New" w:hint="cs"/>
          <w:sz w:val="30"/>
          <w:szCs w:val="30"/>
        </w:rPr>
        <w:t>2563</w:t>
      </w:r>
      <w:r w:rsidR="001B6D8A">
        <w:rPr>
          <w:rFonts w:ascii="Angsana New" w:hAnsi="Angsana New"/>
          <w:sz w:val="30"/>
          <w:szCs w:val="30"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20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มกราคม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2564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ศาลอุทธรณ์พิพากษายืนตามคำพิพากษาของศาลชั้นต้น</w:t>
      </w:r>
    </w:p>
    <w:p w14:paraId="72F2DBA4" w14:textId="77777777" w:rsidR="007F6F1D" w:rsidRPr="00055674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  <w:cs/>
        </w:rPr>
      </w:pPr>
    </w:p>
    <w:p w14:paraId="77E3BFE4" w14:textId="07E1D431" w:rsidR="005D1744" w:rsidRDefault="00943DC1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โดยเมื่อวันที่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9 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ยื่นขออนุญาตฎีกาพร้อมคำฎีกา โดยศาลชั้นต้น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Pr="00CB6983">
        <w:rPr>
          <w:rFonts w:ascii="Angsana New" w:hAnsi="Angsana New"/>
          <w:sz w:val="30"/>
          <w:szCs w:val="30"/>
          <w:cs/>
        </w:rPr>
        <w:t xml:space="preserve">) </w:t>
      </w:r>
      <w:r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ได้ส่งคำร้องอนุญาตฎีกาพร้อมคำฎีกาดังกล่าวต่อศาลฎีกาแล้ว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="005D1744" w:rsidRPr="005D1744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="005D1744">
        <w:rPr>
          <w:rFonts w:ascii="Angsana New" w:hAnsi="Angsana New"/>
          <w:sz w:val="30"/>
          <w:szCs w:val="30"/>
        </w:rPr>
        <w:t xml:space="preserve"> 20 </w:t>
      </w:r>
      <w:r w:rsidR="005D1744" w:rsidRPr="005D1744">
        <w:rPr>
          <w:rFonts w:ascii="Angsana New" w:hAnsi="Angsana New" w:hint="cs"/>
          <w:sz w:val="30"/>
          <w:szCs w:val="30"/>
          <w:cs/>
        </w:rPr>
        <w:t>มกราคม</w:t>
      </w:r>
      <w:r w:rsidR="005D1744">
        <w:rPr>
          <w:rFonts w:ascii="Angsana New" w:hAnsi="Angsana New"/>
          <w:sz w:val="30"/>
          <w:szCs w:val="30"/>
        </w:rPr>
        <w:t xml:space="preserve"> 2565 </w:t>
      </w:r>
      <w:r w:rsidR="005D1744" w:rsidRPr="005D1744">
        <w:rPr>
          <w:rFonts w:ascii="Angsana New" w:hAnsi="Angsana New" w:hint="cs"/>
          <w:sz w:val="30"/>
          <w:szCs w:val="30"/>
          <w:cs/>
        </w:rPr>
        <w:t>ศาลฎีกาได้มีคำสั่งรับฎีกา</w:t>
      </w:r>
      <w:r w:rsidR="007D1433">
        <w:rPr>
          <w:rFonts w:ascii="Angsana New" w:hAnsi="Angsana New"/>
          <w:sz w:val="30"/>
          <w:szCs w:val="30"/>
        </w:rPr>
        <w:t xml:space="preserve"> </w:t>
      </w:r>
      <w:r w:rsidR="005D1744" w:rsidRPr="005D1744">
        <w:rPr>
          <w:rFonts w:ascii="Angsana New" w:hAnsi="Angsana New" w:hint="cs"/>
          <w:sz w:val="30"/>
          <w:szCs w:val="30"/>
          <w:cs/>
        </w:rPr>
        <w:t>โดยศาลฎีกาให้เหตุผลว่าฎีกาของบริษัทเป็นฎีกาในปัญหาสำคัญที่ศาลฎีกาควรวินิจฉัยคดีคุ้มครองผู้บริโภค</w:t>
      </w:r>
    </w:p>
    <w:p w14:paraId="407830E6" w14:textId="77777777" w:rsidR="005D1744" w:rsidRDefault="005D1744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3734B334" w14:textId="5DF8B3E8" w:rsidR="00943DC1" w:rsidRDefault="00943DC1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B6983">
        <w:rPr>
          <w:rFonts w:ascii="Angsana New" w:hAnsi="Angsana New"/>
          <w:sz w:val="30"/>
          <w:szCs w:val="30"/>
        </w:rPr>
        <w:t>3</w:t>
      </w:r>
      <w:r w:rsidR="00E919EA">
        <w:rPr>
          <w:rFonts w:ascii="Angsana New" w:hAnsi="Angsana New"/>
          <w:sz w:val="30"/>
          <w:szCs w:val="30"/>
        </w:rPr>
        <w:t>1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="00E919EA">
        <w:rPr>
          <w:rFonts w:ascii="Angsana New" w:hAnsi="Angsana New" w:hint="cs"/>
          <w:sz w:val="30"/>
          <w:szCs w:val="30"/>
          <w:cs/>
        </w:rPr>
        <w:t>ธันวาคม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</w:rPr>
        <w:t>2564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บริษัทได้บันทึก</w:t>
      </w:r>
      <w:r w:rsidRPr="00CB6983">
        <w:rPr>
          <w:rFonts w:ascii="Angsana New" w:hAnsi="Angsana New" w:hint="cs"/>
          <w:sz w:val="30"/>
          <w:szCs w:val="30"/>
          <w:cs/>
        </w:rPr>
        <w:t>ค่าใช้จ่ายจำนวนหนึ่ง</w:t>
      </w:r>
      <w:r w:rsidRPr="00CB6983">
        <w:rPr>
          <w:rFonts w:ascii="Angsana New" w:hAnsi="Angsana New"/>
          <w:sz w:val="30"/>
          <w:szCs w:val="30"/>
          <w:cs/>
        </w:rPr>
        <w:t>แล้วในงบการเงิน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ตามคำพิพากษาของศาลอุทธรณ์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7D8CFDFD" w14:textId="77777777" w:rsidR="007F6F1D" w:rsidRPr="00055674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  <w:cs/>
        </w:rPr>
      </w:pPr>
    </w:p>
    <w:p w14:paraId="2351DD0F" w14:textId="73258D72" w:rsidR="003438F1" w:rsidRDefault="00943DC1" w:rsidP="00943DC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 w:hanging="63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บริษัทได้มีข้อพิพาทกับสำนักงานคณะกรรมการกิจการกระจายเสียง กิจการโทรทัศน์และกิจการโทรคมนาคมแ</w:t>
      </w:r>
      <w:r w:rsidRPr="00260519">
        <w:rPr>
          <w:rFonts w:ascii="Angsana New" w:hAnsi="Angsana New"/>
          <w:sz w:val="30"/>
          <w:szCs w:val="30"/>
          <w:cs/>
          <w:lang w:val="th-TH"/>
        </w:rPr>
        <w:t>ห่</w:t>
      </w:r>
      <w:r w:rsidRPr="00CB6983">
        <w:rPr>
          <w:rFonts w:ascii="Angsana New" w:hAnsi="Angsana New"/>
          <w:sz w:val="30"/>
          <w:szCs w:val="30"/>
          <w:cs/>
        </w:rPr>
        <w:t xml:space="preserve">งชาติ (กสทช) เกี่ยวกับการจัดสรรรายได้จากการประกอบกิจการโทรคมนาคมตั้งแต่ </w:t>
      </w:r>
      <w:r w:rsidRPr="00CB6983">
        <w:rPr>
          <w:rFonts w:ascii="Angsana New" w:hAnsi="Angsana New"/>
          <w:sz w:val="30"/>
          <w:szCs w:val="30"/>
        </w:rPr>
        <w:t>1</w:t>
      </w:r>
      <w:r w:rsidRPr="00CB6983">
        <w:rPr>
          <w:rFonts w:ascii="Angsana New" w:hAnsi="Angsana New"/>
          <w:sz w:val="30"/>
          <w:szCs w:val="30"/>
          <w:cs/>
        </w:rPr>
        <w:t xml:space="preserve"> มกราคม </w:t>
      </w:r>
      <w:r w:rsidRPr="00CB6983">
        <w:rPr>
          <w:rFonts w:ascii="Angsana New" w:hAnsi="Angsana New"/>
          <w:sz w:val="30"/>
          <w:szCs w:val="30"/>
        </w:rPr>
        <w:t>2554</w:t>
      </w:r>
      <w:r w:rsidRPr="00CB698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B6983">
        <w:rPr>
          <w:rFonts w:ascii="Angsana New" w:hAnsi="Angsana New"/>
          <w:sz w:val="30"/>
          <w:szCs w:val="30"/>
        </w:rPr>
        <w:t>30</w:t>
      </w:r>
      <w:r w:rsidRPr="00CB6983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B6983">
        <w:rPr>
          <w:rFonts w:ascii="Angsana New" w:hAnsi="Angsana New" w:hint="cs"/>
          <w:sz w:val="30"/>
          <w:szCs w:val="30"/>
        </w:rPr>
        <w:t>3</w:t>
      </w:r>
      <w:r w:rsidRPr="00CB6983">
        <w:rPr>
          <w:rFonts w:ascii="Angsana New" w:hAnsi="Angsana New"/>
          <w:sz w:val="30"/>
          <w:szCs w:val="30"/>
        </w:rPr>
        <w:t>0</w:t>
      </w:r>
      <w:r w:rsidRPr="00CB6983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CB6983">
        <w:rPr>
          <w:rFonts w:ascii="Angsana New" w:hAnsi="Angsana New" w:hint="cs"/>
          <w:sz w:val="30"/>
          <w:szCs w:val="30"/>
        </w:rPr>
        <w:t>2564</w:t>
      </w:r>
      <w:r w:rsidRPr="00CB6983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ศาลปกครองสูงสุดได้พิพากษาให้บริษัทชนะคดีความโดยการเพิกถอนมติคณะกรรมการกิจการโทรคมนาคม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กทค</w:t>
      </w:r>
      <w:r w:rsidRPr="00CB6983">
        <w:rPr>
          <w:rFonts w:ascii="Angsana New" w:hAnsi="Angsana New"/>
          <w:sz w:val="30"/>
          <w:szCs w:val="30"/>
          <w:cs/>
        </w:rPr>
        <w:t>.) (</w:t>
      </w:r>
      <w:r w:rsidRPr="00CB6983">
        <w:rPr>
          <w:rFonts w:ascii="Angsana New" w:hAnsi="Angsana New" w:hint="cs"/>
          <w:sz w:val="30"/>
          <w:szCs w:val="30"/>
          <w:cs/>
        </w:rPr>
        <w:t>ปัจจุบันคือ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กสทช</w:t>
      </w:r>
      <w:r w:rsidRPr="00CB6983">
        <w:rPr>
          <w:rFonts w:ascii="Angsana New" w:hAnsi="Angsana New"/>
          <w:sz w:val="30"/>
          <w:szCs w:val="30"/>
          <w:cs/>
        </w:rPr>
        <w:t xml:space="preserve">.) </w:t>
      </w:r>
      <w:r w:rsidRPr="00CB6983">
        <w:rPr>
          <w:rFonts w:ascii="Angsana New" w:hAnsi="Angsana New" w:hint="cs"/>
          <w:sz w:val="30"/>
          <w:szCs w:val="30"/>
          <w:cs/>
        </w:rPr>
        <w:t>ที่เห็นชอบให้บริษัทเป็นผู้มีภาระหน้าที่ในการจัดสรรรายได้จากการประกอบกิจการตั้งแต่วันที่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1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มกราคม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2554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ถึงวันที่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30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พฤษภาคม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2555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เพื่อเป็นค่าใช้จ่ายในการจัดให้มีบริการโทรคมนาคมพื้นฐานอย่างทั่วถึงและบริการเพื่อสังคม (</w:t>
      </w:r>
      <w:r w:rsidRPr="00CB6983">
        <w:rPr>
          <w:rFonts w:ascii="Angsana New" w:hAnsi="Angsana New"/>
          <w:sz w:val="30"/>
          <w:szCs w:val="30"/>
        </w:rPr>
        <w:t>USO)</w:t>
      </w:r>
      <w:r w:rsidRPr="00CB6983">
        <w:rPr>
          <w:rFonts w:ascii="Angsana New" w:hAnsi="Angsana New" w:hint="cs"/>
          <w:sz w:val="30"/>
          <w:szCs w:val="30"/>
          <w:cs/>
        </w:rPr>
        <w:t xml:space="preserve"> และเมื่อวันที่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21 </w:t>
      </w:r>
      <w:r w:rsidRPr="00CB6983">
        <w:rPr>
          <w:rFonts w:ascii="Angsana New" w:hAnsi="Angsana New" w:hint="cs"/>
          <w:sz w:val="30"/>
          <w:szCs w:val="30"/>
          <w:cs/>
        </w:rPr>
        <w:t>กันยายน</w:t>
      </w:r>
      <w:r w:rsidRPr="00CB6983">
        <w:rPr>
          <w:rFonts w:ascii="Angsana New" w:hAnsi="Angsana New"/>
          <w:sz w:val="30"/>
          <w:szCs w:val="30"/>
        </w:rPr>
        <w:t xml:space="preserve"> 2564 </w:t>
      </w:r>
      <w:r w:rsidRPr="00CB6983">
        <w:rPr>
          <w:rFonts w:ascii="Angsana New" w:hAnsi="Angsana New" w:hint="cs"/>
          <w:sz w:val="30"/>
          <w:szCs w:val="30"/>
          <w:cs/>
        </w:rPr>
        <w:t>กสทช</w:t>
      </w:r>
      <w:r w:rsidRPr="00CB6983">
        <w:rPr>
          <w:rFonts w:ascii="Angsana New" w:hAnsi="Angsana New"/>
          <w:sz w:val="30"/>
          <w:szCs w:val="30"/>
          <w:cs/>
        </w:rPr>
        <w:t xml:space="preserve">. </w:t>
      </w:r>
      <w:r w:rsidRPr="00CB6983">
        <w:rPr>
          <w:rFonts w:ascii="Angsana New" w:hAnsi="Angsana New" w:hint="cs"/>
          <w:sz w:val="30"/>
          <w:szCs w:val="30"/>
          <w:cs/>
        </w:rPr>
        <w:t>ได้มีหนังสืออย่างเป็นทางการถึงบริษัท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เพื่อแจ้งความยินยอมที่จะปฏิบัติตามคำพิพากษาของศาลปกครองสูงสุดซึ่งถือเป็นที่สิ้นสุดตามกฎหมาย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ส่งผลให้มติของ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กสทช</w:t>
      </w:r>
      <w:r w:rsidRPr="00CB6983">
        <w:rPr>
          <w:rFonts w:ascii="Angsana New" w:hAnsi="Angsana New"/>
          <w:sz w:val="30"/>
          <w:szCs w:val="30"/>
          <w:cs/>
        </w:rPr>
        <w:t xml:space="preserve">. </w:t>
      </w:r>
      <w:r w:rsidRPr="00CB6983">
        <w:rPr>
          <w:rFonts w:ascii="Angsana New" w:hAnsi="Angsana New" w:hint="cs"/>
          <w:sz w:val="30"/>
          <w:szCs w:val="30"/>
          <w:cs/>
        </w:rPr>
        <w:t>ที่เรียกเก็บค่า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 xml:space="preserve">USO </w:t>
      </w:r>
      <w:r w:rsidRPr="00CB6983">
        <w:rPr>
          <w:rFonts w:ascii="Angsana New" w:hAnsi="Angsana New" w:hint="cs"/>
          <w:sz w:val="30"/>
          <w:szCs w:val="30"/>
          <w:cs/>
        </w:rPr>
        <w:t>ในปีที่เป็นข้อพิพาทไม่มีผลบังคับใช้มาแต่ต้น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ดังนั้น กสทช</w:t>
      </w:r>
      <w:r w:rsidRPr="00CB6983">
        <w:rPr>
          <w:rFonts w:ascii="Angsana New" w:hAnsi="Angsana New"/>
          <w:sz w:val="30"/>
          <w:szCs w:val="30"/>
          <w:cs/>
        </w:rPr>
        <w:t xml:space="preserve">. </w:t>
      </w:r>
      <w:r w:rsidRPr="00CB6983">
        <w:rPr>
          <w:rFonts w:ascii="Angsana New" w:hAnsi="Angsana New" w:hint="cs"/>
          <w:sz w:val="30"/>
          <w:szCs w:val="30"/>
          <w:cs/>
        </w:rPr>
        <w:t>จึงได้เพิกถอนคำสั่งทางปกครองที่เกี่ยวข้องทั้งหมด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ซึ่งทำให้ภาระผูกพันของบริษัทในการชำระค่า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 xml:space="preserve">USO </w:t>
      </w:r>
      <w:r w:rsidRPr="00CB6983">
        <w:rPr>
          <w:rFonts w:ascii="Angsana New" w:hAnsi="Angsana New" w:hint="cs"/>
          <w:sz w:val="30"/>
          <w:szCs w:val="30"/>
          <w:cs/>
        </w:rPr>
        <w:t>ในปีที่เป็นข้อพิพาทสิ้นสุดลงและบริษัทไม่มีหน้าที่ที่ต้องชำระค่า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 xml:space="preserve">USO </w:t>
      </w:r>
      <w:r w:rsidRPr="00CB6983">
        <w:rPr>
          <w:rFonts w:ascii="Angsana New" w:hAnsi="Angsana New" w:hint="cs"/>
          <w:sz w:val="30"/>
          <w:szCs w:val="30"/>
          <w:cs/>
        </w:rPr>
        <w:t>ดังกล่าวให้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กสทช</w:t>
      </w:r>
      <w:r w:rsidRPr="00CB6983">
        <w:rPr>
          <w:rFonts w:ascii="Angsana New" w:hAnsi="Angsana New"/>
          <w:sz w:val="30"/>
          <w:szCs w:val="30"/>
          <w:cs/>
        </w:rPr>
        <w:t xml:space="preserve">. </w:t>
      </w:r>
      <w:r w:rsidRPr="00CB6983">
        <w:rPr>
          <w:rFonts w:ascii="Angsana New" w:hAnsi="Angsana New" w:hint="cs"/>
          <w:sz w:val="30"/>
          <w:szCs w:val="30"/>
          <w:cs/>
        </w:rPr>
        <w:t>อีกต่อไป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โดย</w:t>
      </w:r>
      <w:r w:rsidR="007D1433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CB698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B6983">
        <w:rPr>
          <w:rFonts w:ascii="Angsana New" w:hAnsi="Angsana New"/>
          <w:sz w:val="30"/>
          <w:szCs w:val="30"/>
        </w:rPr>
        <w:t>3</w:t>
      </w:r>
      <w:r w:rsidR="007D1433">
        <w:rPr>
          <w:rFonts w:ascii="Angsana New" w:hAnsi="Angsana New"/>
          <w:sz w:val="30"/>
          <w:szCs w:val="30"/>
        </w:rPr>
        <w:t>1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="007D1433">
        <w:rPr>
          <w:rFonts w:ascii="Angsana New" w:hAnsi="Angsana New" w:hint="cs"/>
          <w:sz w:val="30"/>
          <w:szCs w:val="30"/>
          <w:cs/>
        </w:rPr>
        <w:t>ธันวาคม</w:t>
      </w:r>
      <w:r w:rsidRPr="00CB6983">
        <w:rPr>
          <w:rFonts w:ascii="Angsana New" w:hAnsi="Angsana New"/>
          <w:sz w:val="30"/>
          <w:szCs w:val="30"/>
        </w:rPr>
        <w:t xml:space="preserve"> 2564 </w:t>
      </w:r>
      <w:r w:rsidRPr="00CB6983">
        <w:rPr>
          <w:rFonts w:ascii="Angsana New" w:hAnsi="Angsana New" w:hint="cs"/>
          <w:sz w:val="30"/>
          <w:szCs w:val="30"/>
          <w:cs/>
        </w:rPr>
        <w:t>ฝ่ายบริหารของบริษัทได้บันทึกกลับรายการค่าใช้จ่ายค้างจ่ายจำนวน</w:t>
      </w:r>
      <w:r w:rsidRPr="00CB6983">
        <w:rPr>
          <w:rFonts w:ascii="Angsana New" w:hAnsi="Angsana New"/>
          <w:sz w:val="30"/>
          <w:szCs w:val="30"/>
        </w:rPr>
        <w:t xml:space="preserve"> 39.7 </w:t>
      </w:r>
      <w:r w:rsidRPr="00CB6983">
        <w:rPr>
          <w:rFonts w:ascii="Angsana New" w:hAnsi="Angsana New" w:hint="cs"/>
          <w:sz w:val="30"/>
          <w:szCs w:val="30"/>
          <w:cs/>
        </w:rPr>
        <w:t>ล้านบาท</w:t>
      </w:r>
      <w:r w:rsidR="00E13C8F">
        <w:rPr>
          <w:rFonts w:ascii="Angsana New" w:hAnsi="Angsana New" w:hint="cs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แล้วในงบการเงิน</w:t>
      </w:r>
    </w:p>
    <w:p w14:paraId="0D289A26" w14:textId="77777777" w:rsidR="00943DC1" w:rsidRPr="00943DC1" w:rsidRDefault="00943DC1" w:rsidP="009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2"/>
          <w:szCs w:val="22"/>
        </w:rPr>
      </w:pPr>
    </w:p>
    <w:p w14:paraId="1141B890" w14:textId="41F05420" w:rsidR="00B53374" w:rsidRDefault="00E919EA" w:rsidP="00844AE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 w:firstLine="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844A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     </w:t>
      </w:r>
      <w:r w:rsidR="00B5337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  <w:r w:rsidR="00B53374"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21522975" w14:textId="77777777" w:rsidR="00B53374" w:rsidRPr="00E919EA" w:rsidRDefault="00B53374" w:rsidP="00FB3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0D295F" w14:textId="13C47147" w:rsidR="00270591" w:rsidRPr="00260519" w:rsidRDefault="00270591" w:rsidP="0026051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360"/>
        <w:jc w:val="both"/>
        <w:rPr>
          <w:rFonts w:ascii="Angsana New" w:hAnsi="Angsana New" w:cs="Angsana New"/>
          <w:sz w:val="30"/>
          <w:szCs w:val="30"/>
        </w:rPr>
      </w:pPr>
      <w:r w:rsidRPr="00260519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8F" w:rsidRPr="00260519">
        <w:rPr>
          <w:rFonts w:ascii="Angsana New" w:hAnsi="Angsana New" w:cs="Angsana New"/>
          <w:sz w:val="30"/>
          <w:szCs w:val="30"/>
        </w:rPr>
        <w:t>2</w:t>
      </w:r>
      <w:r w:rsidR="0066626B" w:rsidRPr="00260519">
        <w:rPr>
          <w:rFonts w:ascii="Angsana New" w:hAnsi="Angsana New" w:cs="Angsana New"/>
          <w:sz w:val="30"/>
          <w:szCs w:val="30"/>
        </w:rPr>
        <w:t>3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8F" w:rsidRPr="00260519">
        <w:rPr>
          <w:rFonts w:ascii="Angsana New" w:hAnsi="Angsana New" w:cs="Angsana New"/>
          <w:sz w:val="30"/>
          <w:szCs w:val="30"/>
        </w:rPr>
        <w:t>256</w:t>
      </w:r>
      <w:r w:rsidR="0066626B" w:rsidRPr="00260519">
        <w:rPr>
          <w:rFonts w:ascii="Angsana New" w:hAnsi="Angsana New" w:cs="Angsana New"/>
          <w:sz w:val="30"/>
          <w:szCs w:val="30"/>
        </w:rPr>
        <w:t>5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ที่ประชุมคณะกรรมการบริษัทได้มีมติเห็นชอบให้เสนอต่อที่ประชุมสามัญประจำปี</w:t>
      </w:r>
      <w:r w:rsidR="0026051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260519">
        <w:rPr>
          <w:rFonts w:ascii="Angsana New" w:hAnsi="Angsana New" w:cs="Angsana New" w:hint="cs"/>
          <w:sz w:val="30"/>
          <w:szCs w:val="30"/>
          <w:cs/>
        </w:rPr>
        <w:t>ผู้ถือหุ้นซึ่งจะจัดขึ้นในเดือนเมษายน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8F" w:rsidRPr="00260519">
        <w:rPr>
          <w:rFonts w:ascii="Angsana New" w:hAnsi="Angsana New" w:cs="Angsana New"/>
          <w:sz w:val="30"/>
          <w:szCs w:val="30"/>
        </w:rPr>
        <w:t>256</w:t>
      </w:r>
      <w:r w:rsidR="0066626B" w:rsidRPr="00260519">
        <w:rPr>
          <w:rFonts w:ascii="Angsana New" w:hAnsi="Angsana New" w:cs="Angsana New"/>
          <w:sz w:val="30"/>
          <w:szCs w:val="30"/>
        </w:rPr>
        <w:t>5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เพื่อขออนุมัติการจ่ายเงินปันผลจากผลการดำเนินงานของปี</w:t>
      </w:r>
      <w:r w:rsidRPr="00260519">
        <w:rPr>
          <w:rFonts w:ascii="Angsana New" w:hAnsi="Angsana New" w:cs="Angsana New"/>
          <w:sz w:val="30"/>
          <w:szCs w:val="30"/>
        </w:rPr>
        <w:t xml:space="preserve"> </w:t>
      </w:r>
      <w:r w:rsidR="004D7A8F" w:rsidRPr="00260519">
        <w:rPr>
          <w:rFonts w:ascii="Angsana New" w:hAnsi="Angsana New" w:cs="Angsana New"/>
          <w:sz w:val="30"/>
          <w:szCs w:val="30"/>
        </w:rPr>
        <w:t>256</w:t>
      </w:r>
      <w:r w:rsidR="0066626B" w:rsidRPr="00260519">
        <w:rPr>
          <w:rFonts w:ascii="Angsana New" w:hAnsi="Angsana New" w:cs="Angsana New"/>
          <w:sz w:val="30"/>
          <w:szCs w:val="30"/>
        </w:rPr>
        <w:t>4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ให้แก่ผู้ถือหุ้นสามัญในอัตราหุ้นล</w:t>
      </w:r>
      <w:r w:rsidR="007F6F1D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147FCC">
        <w:rPr>
          <w:rFonts w:ascii="Angsana New" w:hAnsi="Angsana New" w:cs="Angsana New"/>
          <w:sz w:val="30"/>
          <w:szCs w:val="30"/>
          <w:lang w:val="en-US"/>
        </w:rPr>
        <w:t>0.075</w:t>
      </w:r>
      <w:r w:rsidR="007D14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บาท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="00E919EA" w:rsidRPr="00260519">
        <w:rPr>
          <w:rFonts w:ascii="Angsana New" w:hAnsi="Angsana New" w:cs="Angsana New"/>
          <w:sz w:val="30"/>
          <w:szCs w:val="30"/>
        </w:rPr>
        <w:t>433,654,887</w:t>
      </w:r>
      <w:r w:rsidR="0066626B" w:rsidRPr="00260519">
        <w:rPr>
          <w:rFonts w:ascii="Angsana New" w:hAnsi="Angsana New" w:cs="Angsana New"/>
          <w:sz w:val="30"/>
          <w:szCs w:val="30"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รวมเป็นเงิ</w:t>
      </w:r>
      <w:r w:rsidR="004D4943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147FCC">
        <w:rPr>
          <w:rFonts w:ascii="Angsana New" w:hAnsi="Angsana New" w:cs="Angsana New" w:hint="cs"/>
          <w:sz w:val="30"/>
          <w:szCs w:val="30"/>
          <w:cs/>
        </w:rPr>
        <w:t>32.5</w:t>
      </w:r>
      <w:r w:rsidR="004D4943" w:rsidRPr="004D4943">
        <w:rPr>
          <w:rFonts w:ascii="Angsana New" w:hAnsi="Angsana New" w:cs="Angsana New"/>
          <w:sz w:val="30"/>
          <w:szCs w:val="30"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F9005F" w14:textId="77777777" w:rsidR="00270591" w:rsidRPr="00260519" w:rsidRDefault="00270591" w:rsidP="00260519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7A9014B3" w14:textId="0A71446F" w:rsidR="00270591" w:rsidRPr="00260519" w:rsidRDefault="00270591" w:rsidP="004D1FF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260519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การจ่ายเงินปันผลดังกล่าวอาจเปลี่ยนแปลงได้ขึ้นอยู่กับการอนุมัติจากที่ประชุมสามัญประจำปีผู้ถื</w:t>
      </w:r>
      <w:r w:rsidR="00260519">
        <w:rPr>
          <w:rFonts w:ascii="Angsana New" w:hAnsi="Angsana New" w:cs="Angsana New" w:hint="cs"/>
          <w:sz w:val="30"/>
          <w:szCs w:val="30"/>
          <w:cs/>
        </w:rPr>
        <w:t>อ</w:t>
      </w:r>
      <w:r w:rsidRPr="00260519">
        <w:rPr>
          <w:rFonts w:ascii="Angsana New" w:hAnsi="Angsana New" w:cs="Angsana New" w:hint="cs"/>
          <w:sz w:val="30"/>
          <w:szCs w:val="30"/>
          <w:cs/>
        </w:rPr>
        <w:t>หุ้นซึ่งจะจัดขึ้นในเดือนเมษายน</w:t>
      </w:r>
      <w:r w:rsidRPr="00260519">
        <w:rPr>
          <w:rFonts w:ascii="Angsana New" w:hAnsi="Angsana New" w:cs="Angsana New"/>
          <w:sz w:val="30"/>
          <w:szCs w:val="30"/>
        </w:rPr>
        <w:t xml:space="preserve"> </w:t>
      </w:r>
      <w:r w:rsidR="004D7A8F" w:rsidRPr="00260519">
        <w:rPr>
          <w:rFonts w:ascii="Angsana New" w:hAnsi="Angsana New" w:cs="Angsana New"/>
          <w:sz w:val="30"/>
          <w:szCs w:val="30"/>
        </w:rPr>
        <w:t>25</w:t>
      </w:r>
      <w:r w:rsidR="0066626B" w:rsidRPr="00260519">
        <w:rPr>
          <w:rFonts w:ascii="Angsana New" w:hAnsi="Angsana New" w:cs="Angsana New"/>
          <w:sz w:val="30"/>
          <w:szCs w:val="30"/>
        </w:rPr>
        <w:t>65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260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519">
        <w:rPr>
          <w:rFonts w:ascii="Angsana New" w:hAnsi="Angsana New" w:cs="Angsana New" w:hint="cs"/>
          <w:sz w:val="30"/>
          <w:szCs w:val="30"/>
          <w:cs/>
        </w:rPr>
        <w:t>การจ่ายเงินปันผลนี้จะจ่ายและบันทึกบัญชีภายหลังจากได้รับ</w:t>
      </w:r>
      <w:r w:rsidR="00E919EA" w:rsidRPr="00260519">
        <w:rPr>
          <w:rFonts w:ascii="Angsana New" w:hAnsi="Angsana New" w:cs="Angsana New" w:hint="cs"/>
          <w:sz w:val="30"/>
          <w:szCs w:val="30"/>
          <w:cs/>
        </w:rPr>
        <w:t>ก</w:t>
      </w:r>
      <w:r w:rsidRPr="00260519">
        <w:rPr>
          <w:rFonts w:ascii="Angsana New" w:hAnsi="Angsana New" w:cs="Angsana New" w:hint="cs"/>
          <w:sz w:val="30"/>
          <w:szCs w:val="30"/>
          <w:cs/>
        </w:rPr>
        <w:t>ารอนุมัติจากที่ประชุมสามัญประจำปีผู้ถือหุ้นของบริษัท</w:t>
      </w:r>
    </w:p>
    <w:sectPr w:rsidR="00270591" w:rsidRPr="00260519" w:rsidSect="00CF799B">
      <w:headerReference w:type="default" r:id="rId28"/>
      <w:pgSz w:w="11909" w:h="16834" w:code="9"/>
      <w:pgMar w:top="1440" w:right="1152" w:bottom="576" w:left="1440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CBA05" w14:textId="77777777" w:rsidR="00351AFD" w:rsidRDefault="00351AFD" w:rsidP="00900EE2">
      <w:r>
        <w:separator/>
      </w:r>
    </w:p>
  </w:endnote>
  <w:endnote w:type="continuationSeparator" w:id="0">
    <w:p w14:paraId="64E330D7" w14:textId="77777777" w:rsidR="00351AFD" w:rsidRDefault="00351AF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4F77" w14:textId="77777777" w:rsidR="00157F68" w:rsidRDefault="00157F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B2C59" w14:textId="77777777" w:rsidR="008F21AD" w:rsidRPr="001C120C" w:rsidRDefault="008F21AD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9CDD" w14:textId="77777777" w:rsidR="00157F68" w:rsidRDefault="00157F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F50B" w14:textId="3BC593EB" w:rsidR="008F21AD" w:rsidRPr="00BF0F91" w:rsidRDefault="008F21A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4</w:t>
    </w:r>
    <w:r w:rsidR="00C6763D">
      <w:rPr>
        <w:rFonts w:ascii="Angsana New" w:hAnsi="Angsana New"/>
        <w:sz w:val="30"/>
        <w:szCs w:val="30"/>
        <w:lang w:val="en-US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2F4B" w14:textId="77777777" w:rsidR="008F21AD" w:rsidRPr="00BF0F91" w:rsidRDefault="008F21AD">
    <w:pPr>
      <w:pStyle w:val="Footer"/>
      <w:jc w:val="center"/>
      <w:rPr>
        <w:rFonts w:ascii="Angsana New" w:hAnsi="Angsana New"/>
        <w:sz w:val="30"/>
        <w:szCs w:val="30"/>
      </w:rPr>
    </w:pPr>
    <w:r w:rsidRPr="00BF0F91">
      <w:rPr>
        <w:rFonts w:ascii="Angsana New" w:hAnsi="Angsana New"/>
        <w:sz w:val="30"/>
        <w:szCs w:val="30"/>
      </w:rPr>
      <w:fldChar w:fldCharType="begin"/>
    </w:r>
    <w:r w:rsidRPr="00BF0F91">
      <w:rPr>
        <w:rFonts w:ascii="Angsana New" w:hAnsi="Angsana New"/>
        <w:sz w:val="30"/>
        <w:szCs w:val="30"/>
      </w:rPr>
      <w:instrText xml:space="preserve"> PAGE   \* MERGEFORMAT </w:instrText>
    </w:r>
    <w:r w:rsidRPr="00BF0F91">
      <w:rPr>
        <w:rFonts w:ascii="Angsana New" w:hAnsi="Angsana New"/>
        <w:sz w:val="30"/>
        <w:szCs w:val="30"/>
      </w:rPr>
      <w:fldChar w:fldCharType="separate"/>
    </w:r>
    <w:r w:rsidRPr="00BF0F91">
      <w:rPr>
        <w:rFonts w:ascii="Angsana New" w:hAnsi="Angsana New"/>
        <w:noProof/>
        <w:sz w:val="30"/>
        <w:szCs w:val="30"/>
      </w:rPr>
      <w:t>2</w:t>
    </w:r>
    <w:r w:rsidRPr="00BF0F9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9B868" w14:textId="77777777" w:rsidR="00351AFD" w:rsidRDefault="00351AFD" w:rsidP="00900EE2">
      <w:r>
        <w:separator/>
      </w:r>
    </w:p>
  </w:footnote>
  <w:footnote w:type="continuationSeparator" w:id="0">
    <w:p w14:paraId="5BB2C342" w14:textId="77777777" w:rsidR="00351AFD" w:rsidRDefault="00351AF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4526" w14:textId="77777777" w:rsidR="00157F68" w:rsidRDefault="00157F6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BB20F" w14:textId="77777777" w:rsidR="008F21AD" w:rsidRDefault="008F21AD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3C8DE" w14:textId="77777777" w:rsidR="008F21AD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58DBBD9" w14:textId="77777777" w:rsidR="008F21AD" w:rsidRPr="00A73B2E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270"/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96C4D72" w14:textId="484BD73E" w:rsidR="008F21AD" w:rsidRPr="0002526B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270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sz w:val="32"/>
        <w:szCs w:val="32"/>
        <w:cs/>
        <w:lang w:val="en-US"/>
      </w:rPr>
      <w:t xml:space="preserve"> </w:t>
    </w:r>
    <w:r w:rsidRPr="00B15652">
      <w:rPr>
        <w:rFonts w:ascii="Angsana New" w:hAnsi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</w:p>
  <w:p w14:paraId="5AE3F18B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2F59" w14:textId="77777777" w:rsidR="008F21AD" w:rsidRDefault="008F21AD" w:rsidP="0061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6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9D6617" w14:textId="77777777" w:rsidR="008F21AD" w:rsidRPr="00A73B2E" w:rsidRDefault="008F21AD" w:rsidP="0061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6"/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D624476" w14:textId="3A5FB0CF" w:rsidR="008F21AD" w:rsidRPr="0002526B" w:rsidRDefault="008F21AD" w:rsidP="0061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6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sz w:val="32"/>
        <w:szCs w:val="32"/>
        <w:cs/>
        <w:lang w:val="en-US"/>
      </w:rPr>
      <w:t xml:space="preserve"> </w:t>
    </w:r>
    <w:r w:rsidRPr="00B15652">
      <w:rPr>
        <w:rFonts w:ascii="Angsana New" w:hAnsi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</w:p>
  <w:p w14:paraId="3DE96757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5C81" w14:textId="77777777" w:rsidR="008F21AD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5A6D38" w14:textId="77777777" w:rsidR="008F21AD" w:rsidRPr="000F064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  <w:cs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1CEB91" w14:textId="34548AE6" w:rsidR="008F21AD" w:rsidRPr="000F064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0F064E">
      <w:rPr>
        <w:rFonts w:ascii="Angsana New" w:hAnsi="Angsana New" w:hint="cs"/>
        <w:b/>
        <w:bCs/>
        <w:sz w:val="32"/>
        <w:szCs w:val="32"/>
        <w:cs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0F064E">
      <w:rPr>
        <w:rFonts w:ascii="Angsana New" w:hAnsi="Angsana New"/>
        <w:b/>
        <w:bCs/>
        <w:sz w:val="32"/>
        <w:szCs w:val="32"/>
      </w:rPr>
      <w:t xml:space="preserve">31 </w:t>
    </w:r>
    <w:r w:rsidRPr="000F064E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064E">
      <w:rPr>
        <w:rFonts w:ascii="Angsana New" w:hAnsi="Angsana New" w:hint="cs"/>
        <w:b/>
        <w:bCs/>
        <w:sz w:val="32"/>
        <w:szCs w:val="32"/>
      </w:rPr>
      <w:t>256</w:t>
    </w:r>
    <w:r w:rsidRPr="000F064E">
      <w:rPr>
        <w:rFonts w:ascii="Angsana New" w:hAnsi="Angsana New"/>
        <w:b/>
        <w:bCs/>
        <w:sz w:val="32"/>
        <w:szCs w:val="32"/>
      </w:rPr>
      <w:t>4</w:t>
    </w:r>
  </w:p>
  <w:p w14:paraId="3585D492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6ED0" w14:textId="77777777" w:rsidR="008F21AD" w:rsidRPr="0002526B" w:rsidRDefault="008F21AD" w:rsidP="00B571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7280750" w14:textId="77777777" w:rsidR="008F21AD" w:rsidRPr="0002526B" w:rsidRDefault="008F21AD" w:rsidP="00B57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AD7B87" w14:textId="30305361" w:rsidR="008F21AD" w:rsidRPr="0002526B" w:rsidRDefault="008F21AD" w:rsidP="00B5719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</w:p>
  <w:p w14:paraId="7B68C06F" w14:textId="77777777" w:rsidR="008F21AD" w:rsidRPr="00B57193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EF9A" w14:textId="77777777" w:rsidR="00157F68" w:rsidRDefault="00157F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8551A" w14:textId="77777777" w:rsidR="008F21AD" w:rsidRDefault="008F21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927E" w14:textId="77777777" w:rsidR="008F21AD" w:rsidRPr="004253C9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7ACDA1CB" w14:textId="77777777" w:rsidR="008F21AD" w:rsidRPr="00A73B2E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</w:p>
  <w:p w14:paraId="3DC4E786" w14:textId="3EDFB0D5" w:rsidR="008F21AD" w:rsidRPr="00B15652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EC429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สำหรับปีสิ้นสุด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วันที่ </w:t>
    </w:r>
    <w:r w:rsidRPr="004458AC">
      <w:rPr>
        <w:rFonts w:ascii="Angsana New" w:hAnsi="Angsana New"/>
        <w:sz w:val="32"/>
        <w:szCs w:val="32"/>
        <w:lang w:val="en-US"/>
      </w:rPr>
      <w:t xml:space="preserve">31 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4458AC">
      <w:rPr>
        <w:rFonts w:ascii="Angsana New" w:hAnsi="Angsana New" w:hint="cs"/>
        <w:sz w:val="32"/>
        <w:szCs w:val="32"/>
        <w:lang w:val="en-US"/>
      </w:rPr>
      <w:t>256</w:t>
    </w:r>
    <w:r w:rsidRPr="004458AC">
      <w:rPr>
        <w:rFonts w:ascii="Angsana New" w:hAnsi="Angsana New"/>
        <w:sz w:val="32"/>
        <w:szCs w:val="32"/>
        <w:lang w:val="en-US"/>
      </w:rP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FEBF" w14:textId="77777777" w:rsidR="008F21AD" w:rsidRDefault="008F21A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3F18" w14:textId="77777777" w:rsidR="008F21AD" w:rsidRPr="0002526B" w:rsidRDefault="008F21AD" w:rsidP="00B571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6BF52E4B" w14:textId="77777777" w:rsidR="008F21AD" w:rsidRPr="0002526B" w:rsidRDefault="008F21AD" w:rsidP="00B57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FDEFE3" w14:textId="505F1776" w:rsidR="008F21AD" w:rsidRPr="0002526B" w:rsidRDefault="008F21AD" w:rsidP="00B5719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</w:p>
  <w:p w14:paraId="23E89CA0" w14:textId="77777777" w:rsidR="008F21AD" w:rsidRPr="00B15652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3F8A" w14:textId="77777777" w:rsidR="008F21AD" w:rsidRDefault="008F21A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8E3B" w14:textId="77777777" w:rsidR="008F21AD" w:rsidRPr="004253C9" w:rsidRDefault="008F21AD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52D75C07" w14:textId="77777777" w:rsidR="008F21AD" w:rsidRPr="002B5C74" w:rsidRDefault="008F21AD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2B5C74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</w:p>
  <w:p w14:paraId="2AF25648" w14:textId="2591A970" w:rsidR="008F21AD" w:rsidRPr="002B5C74" w:rsidRDefault="008F21AD" w:rsidP="00B1565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2B5C7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ปี</w:t>
    </w:r>
    <w:r w:rsidRPr="002B5C7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สิ้นสุดวันที่ </w:t>
    </w:r>
    <w:r w:rsidRPr="002B5C74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2B5C74">
      <w:rPr>
        <w:rFonts w:ascii="Angsana New" w:hAnsi="Angsana New"/>
        <w:sz w:val="32"/>
        <w:szCs w:val="32"/>
        <w:lang w:val="en-US"/>
      </w:rPr>
      <w:t xml:space="preserve">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2B5C74">
      <w:rPr>
        <w:rFonts w:ascii="Angsana New" w:hAnsi="Angsana New" w:hint="cs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4</w:t>
    </w:r>
  </w:p>
  <w:p w14:paraId="2DE4C48D" w14:textId="77777777" w:rsidR="008F21AD" w:rsidRPr="00B15652" w:rsidRDefault="008F21AD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2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3"/>
  </w:num>
  <w:num w:numId="13">
    <w:abstractNumId w:val="36"/>
  </w:num>
  <w:num w:numId="14">
    <w:abstractNumId w:val="25"/>
  </w:num>
  <w:num w:numId="15">
    <w:abstractNumId w:val="29"/>
  </w:num>
  <w:num w:numId="16">
    <w:abstractNumId w:val="39"/>
  </w:num>
  <w:num w:numId="17">
    <w:abstractNumId w:val="19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6"/>
  </w:num>
  <w:num w:numId="21">
    <w:abstractNumId w:val="20"/>
  </w:num>
  <w:num w:numId="22">
    <w:abstractNumId w:val="14"/>
  </w:num>
  <w:num w:numId="23">
    <w:abstractNumId w:val="10"/>
  </w:num>
  <w:num w:numId="24">
    <w:abstractNumId w:val="34"/>
  </w:num>
  <w:num w:numId="25">
    <w:abstractNumId w:val="16"/>
  </w:num>
  <w:num w:numId="26">
    <w:abstractNumId w:val="38"/>
  </w:num>
  <w:num w:numId="27">
    <w:abstractNumId w:val="17"/>
  </w:num>
  <w:num w:numId="28">
    <w:abstractNumId w:val="30"/>
  </w:num>
  <w:num w:numId="29">
    <w:abstractNumId w:val="44"/>
  </w:num>
  <w:num w:numId="30">
    <w:abstractNumId w:val="15"/>
  </w:num>
  <w:num w:numId="31">
    <w:abstractNumId w:val="37"/>
  </w:num>
  <w:num w:numId="32">
    <w:abstractNumId w:val="24"/>
  </w:num>
  <w:num w:numId="33">
    <w:abstractNumId w:val="27"/>
  </w:num>
  <w:num w:numId="34">
    <w:abstractNumId w:val="43"/>
  </w:num>
  <w:num w:numId="35">
    <w:abstractNumId w:val="22"/>
  </w:num>
  <w:num w:numId="36">
    <w:abstractNumId w:val="40"/>
  </w:num>
  <w:num w:numId="37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31"/>
  </w:num>
  <w:num w:numId="40">
    <w:abstractNumId w:val="41"/>
  </w:num>
  <w:num w:numId="41">
    <w:abstractNumId w:val="21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10"/>
  </w:num>
  <w:num w:numId="45">
    <w:abstractNumId w:val="13"/>
  </w:num>
  <w:num w:numId="46">
    <w:abstractNumId w:val="12"/>
  </w:num>
  <w:num w:numId="47">
    <w:abstractNumId w:val="33"/>
  </w:num>
  <w:num w:numId="48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AAE"/>
    <w:rsid w:val="00000D7A"/>
    <w:rsid w:val="00000DA9"/>
    <w:rsid w:val="0000113A"/>
    <w:rsid w:val="000013E3"/>
    <w:rsid w:val="00001549"/>
    <w:rsid w:val="0000155D"/>
    <w:rsid w:val="00001A22"/>
    <w:rsid w:val="00001F9D"/>
    <w:rsid w:val="00002377"/>
    <w:rsid w:val="0000245D"/>
    <w:rsid w:val="00002620"/>
    <w:rsid w:val="0000291C"/>
    <w:rsid w:val="00002B1F"/>
    <w:rsid w:val="00002E24"/>
    <w:rsid w:val="00003420"/>
    <w:rsid w:val="000036F9"/>
    <w:rsid w:val="00003990"/>
    <w:rsid w:val="00003A8F"/>
    <w:rsid w:val="00003D90"/>
    <w:rsid w:val="0000420A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EA5"/>
    <w:rsid w:val="00006838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16B5"/>
    <w:rsid w:val="000518DA"/>
    <w:rsid w:val="00051920"/>
    <w:rsid w:val="0005196C"/>
    <w:rsid w:val="00051994"/>
    <w:rsid w:val="00051BDE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3DE"/>
    <w:rsid w:val="000606AF"/>
    <w:rsid w:val="000611EA"/>
    <w:rsid w:val="00061355"/>
    <w:rsid w:val="0006158D"/>
    <w:rsid w:val="000618CA"/>
    <w:rsid w:val="00061E63"/>
    <w:rsid w:val="00062127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D24"/>
    <w:rsid w:val="00082D5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12CF"/>
    <w:rsid w:val="0009140D"/>
    <w:rsid w:val="00091495"/>
    <w:rsid w:val="00091751"/>
    <w:rsid w:val="00091879"/>
    <w:rsid w:val="000919FC"/>
    <w:rsid w:val="00091A5B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B7"/>
    <w:rsid w:val="000A7566"/>
    <w:rsid w:val="000A794B"/>
    <w:rsid w:val="000A7961"/>
    <w:rsid w:val="000A7C7D"/>
    <w:rsid w:val="000A7D6E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64"/>
    <w:rsid w:val="000B64BB"/>
    <w:rsid w:val="000B68B2"/>
    <w:rsid w:val="000B6B51"/>
    <w:rsid w:val="000B6E36"/>
    <w:rsid w:val="000B71B2"/>
    <w:rsid w:val="000B746C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D4"/>
    <w:rsid w:val="000C3BA8"/>
    <w:rsid w:val="000C4506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BA4"/>
    <w:rsid w:val="000E2E17"/>
    <w:rsid w:val="000E2E46"/>
    <w:rsid w:val="000E3355"/>
    <w:rsid w:val="000E3625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64E"/>
    <w:rsid w:val="000F06C7"/>
    <w:rsid w:val="000F0C71"/>
    <w:rsid w:val="000F10E5"/>
    <w:rsid w:val="000F1208"/>
    <w:rsid w:val="000F12BE"/>
    <w:rsid w:val="000F1A4E"/>
    <w:rsid w:val="000F1F5D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5D4"/>
    <w:rsid w:val="000F7B90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C6"/>
    <w:rsid w:val="0010280E"/>
    <w:rsid w:val="00103548"/>
    <w:rsid w:val="0010393A"/>
    <w:rsid w:val="00103C3B"/>
    <w:rsid w:val="00103D0D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61A"/>
    <w:rsid w:val="00107774"/>
    <w:rsid w:val="0010796A"/>
    <w:rsid w:val="00107AEB"/>
    <w:rsid w:val="00107EF3"/>
    <w:rsid w:val="00107FC8"/>
    <w:rsid w:val="001102E4"/>
    <w:rsid w:val="00110357"/>
    <w:rsid w:val="0011042A"/>
    <w:rsid w:val="0011042C"/>
    <w:rsid w:val="00110589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9CD"/>
    <w:rsid w:val="00126B0C"/>
    <w:rsid w:val="00126C38"/>
    <w:rsid w:val="00126CBE"/>
    <w:rsid w:val="0012774C"/>
    <w:rsid w:val="00127B2C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CB"/>
    <w:rsid w:val="0013464F"/>
    <w:rsid w:val="0013471C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86"/>
    <w:rsid w:val="00147FCC"/>
    <w:rsid w:val="0015026A"/>
    <w:rsid w:val="00150370"/>
    <w:rsid w:val="001505C2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CBE"/>
    <w:rsid w:val="00154D99"/>
    <w:rsid w:val="00154EEF"/>
    <w:rsid w:val="00154F49"/>
    <w:rsid w:val="00155347"/>
    <w:rsid w:val="00155554"/>
    <w:rsid w:val="00155906"/>
    <w:rsid w:val="00155A52"/>
    <w:rsid w:val="00155AD9"/>
    <w:rsid w:val="00155CA6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57F68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67F6B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871"/>
    <w:rsid w:val="00185DFD"/>
    <w:rsid w:val="00186A0E"/>
    <w:rsid w:val="00186B8B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A"/>
    <w:rsid w:val="00192D1C"/>
    <w:rsid w:val="00192F3A"/>
    <w:rsid w:val="00192F42"/>
    <w:rsid w:val="00192F8F"/>
    <w:rsid w:val="00193303"/>
    <w:rsid w:val="001933D9"/>
    <w:rsid w:val="00193420"/>
    <w:rsid w:val="00193C7B"/>
    <w:rsid w:val="00193F97"/>
    <w:rsid w:val="001947FC"/>
    <w:rsid w:val="00194845"/>
    <w:rsid w:val="0019489D"/>
    <w:rsid w:val="0019498E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5CD"/>
    <w:rsid w:val="00197685"/>
    <w:rsid w:val="00197A5C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D31"/>
    <w:rsid w:val="001B03ED"/>
    <w:rsid w:val="001B0491"/>
    <w:rsid w:val="001B0716"/>
    <w:rsid w:val="001B08FF"/>
    <w:rsid w:val="001B0974"/>
    <w:rsid w:val="001B097C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E69"/>
    <w:rsid w:val="001B308F"/>
    <w:rsid w:val="001B313F"/>
    <w:rsid w:val="001B344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D7"/>
    <w:rsid w:val="001B56F9"/>
    <w:rsid w:val="001B5752"/>
    <w:rsid w:val="001B5CAC"/>
    <w:rsid w:val="001B6170"/>
    <w:rsid w:val="001B6542"/>
    <w:rsid w:val="001B687C"/>
    <w:rsid w:val="001B6D8A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05A"/>
    <w:rsid w:val="001C2499"/>
    <w:rsid w:val="001C2541"/>
    <w:rsid w:val="001C258D"/>
    <w:rsid w:val="001C270B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B13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EE6"/>
    <w:rsid w:val="001E4B4F"/>
    <w:rsid w:val="001E4B62"/>
    <w:rsid w:val="001E4D30"/>
    <w:rsid w:val="001E4EAF"/>
    <w:rsid w:val="001E4F4E"/>
    <w:rsid w:val="001E506F"/>
    <w:rsid w:val="001E538C"/>
    <w:rsid w:val="001E59DC"/>
    <w:rsid w:val="001E59EB"/>
    <w:rsid w:val="001E5BAE"/>
    <w:rsid w:val="001E5BDA"/>
    <w:rsid w:val="001E5D9B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804"/>
    <w:rsid w:val="00204914"/>
    <w:rsid w:val="0020496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FF"/>
    <w:rsid w:val="0021515B"/>
    <w:rsid w:val="00215567"/>
    <w:rsid w:val="002156C8"/>
    <w:rsid w:val="002157EB"/>
    <w:rsid w:val="00215ADE"/>
    <w:rsid w:val="00215B79"/>
    <w:rsid w:val="00215C32"/>
    <w:rsid w:val="00215DF7"/>
    <w:rsid w:val="002160D3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2D66"/>
    <w:rsid w:val="002232C9"/>
    <w:rsid w:val="00223BE0"/>
    <w:rsid w:val="00223CE6"/>
    <w:rsid w:val="00223F02"/>
    <w:rsid w:val="00223F08"/>
    <w:rsid w:val="0022416A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8B0"/>
    <w:rsid w:val="00230A79"/>
    <w:rsid w:val="00230AA3"/>
    <w:rsid w:val="00230F67"/>
    <w:rsid w:val="0023132C"/>
    <w:rsid w:val="002317FB"/>
    <w:rsid w:val="00231919"/>
    <w:rsid w:val="002319F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595"/>
    <w:rsid w:val="002335B1"/>
    <w:rsid w:val="002335FE"/>
    <w:rsid w:val="002337C3"/>
    <w:rsid w:val="00233806"/>
    <w:rsid w:val="002339F3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8D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390E"/>
    <w:rsid w:val="00243E02"/>
    <w:rsid w:val="00243E96"/>
    <w:rsid w:val="002440AC"/>
    <w:rsid w:val="00244291"/>
    <w:rsid w:val="0024435E"/>
    <w:rsid w:val="0024447B"/>
    <w:rsid w:val="0024491F"/>
    <w:rsid w:val="00244A4C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E41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313C"/>
    <w:rsid w:val="00253238"/>
    <w:rsid w:val="00253677"/>
    <w:rsid w:val="00253761"/>
    <w:rsid w:val="00253B32"/>
    <w:rsid w:val="00253BA5"/>
    <w:rsid w:val="002541D5"/>
    <w:rsid w:val="00254669"/>
    <w:rsid w:val="00254785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2816"/>
    <w:rsid w:val="00262A58"/>
    <w:rsid w:val="002636E0"/>
    <w:rsid w:val="00263C1E"/>
    <w:rsid w:val="00263F48"/>
    <w:rsid w:val="00264297"/>
    <w:rsid w:val="00264A04"/>
    <w:rsid w:val="00264A4B"/>
    <w:rsid w:val="00264CF9"/>
    <w:rsid w:val="00264DA4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701CC"/>
    <w:rsid w:val="00270301"/>
    <w:rsid w:val="00270591"/>
    <w:rsid w:val="00270820"/>
    <w:rsid w:val="00270CA7"/>
    <w:rsid w:val="002710F7"/>
    <w:rsid w:val="00271948"/>
    <w:rsid w:val="002719AF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B67"/>
    <w:rsid w:val="00283BF2"/>
    <w:rsid w:val="00283D49"/>
    <w:rsid w:val="00284099"/>
    <w:rsid w:val="002842ED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30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A59"/>
    <w:rsid w:val="002A3B27"/>
    <w:rsid w:val="002A424B"/>
    <w:rsid w:val="002A43A8"/>
    <w:rsid w:val="002A4B37"/>
    <w:rsid w:val="002A4ED6"/>
    <w:rsid w:val="002A5046"/>
    <w:rsid w:val="002A5145"/>
    <w:rsid w:val="002A5365"/>
    <w:rsid w:val="002A589D"/>
    <w:rsid w:val="002A58CA"/>
    <w:rsid w:val="002A5A93"/>
    <w:rsid w:val="002A5F0B"/>
    <w:rsid w:val="002A6581"/>
    <w:rsid w:val="002A6649"/>
    <w:rsid w:val="002A6ADD"/>
    <w:rsid w:val="002A6AEA"/>
    <w:rsid w:val="002A6C19"/>
    <w:rsid w:val="002A6CBB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864"/>
    <w:rsid w:val="002C090D"/>
    <w:rsid w:val="002C0B87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B2F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C98"/>
    <w:rsid w:val="002D5D70"/>
    <w:rsid w:val="002D6084"/>
    <w:rsid w:val="002D65FE"/>
    <w:rsid w:val="002D6847"/>
    <w:rsid w:val="002D6FBF"/>
    <w:rsid w:val="002D74F5"/>
    <w:rsid w:val="002D77ED"/>
    <w:rsid w:val="002D7B97"/>
    <w:rsid w:val="002D7D64"/>
    <w:rsid w:val="002D7E53"/>
    <w:rsid w:val="002E0697"/>
    <w:rsid w:val="002E0889"/>
    <w:rsid w:val="002E08F6"/>
    <w:rsid w:val="002E0A61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AF8"/>
    <w:rsid w:val="00307DA4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42"/>
    <w:rsid w:val="00314D9F"/>
    <w:rsid w:val="00314E0A"/>
    <w:rsid w:val="0031560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FE3"/>
    <w:rsid w:val="00317110"/>
    <w:rsid w:val="003171B5"/>
    <w:rsid w:val="003176BE"/>
    <w:rsid w:val="00317946"/>
    <w:rsid w:val="00317BED"/>
    <w:rsid w:val="00320189"/>
    <w:rsid w:val="003202C4"/>
    <w:rsid w:val="003204A9"/>
    <w:rsid w:val="0032050F"/>
    <w:rsid w:val="00320D24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7F"/>
    <w:rsid w:val="00330CF2"/>
    <w:rsid w:val="00330E82"/>
    <w:rsid w:val="00331292"/>
    <w:rsid w:val="003313A8"/>
    <w:rsid w:val="0033196D"/>
    <w:rsid w:val="00331AEF"/>
    <w:rsid w:val="00331E29"/>
    <w:rsid w:val="0033265B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4BE"/>
    <w:rsid w:val="00351770"/>
    <w:rsid w:val="00351AFD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BF0"/>
    <w:rsid w:val="003A1C59"/>
    <w:rsid w:val="003A1DC1"/>
    <w:rsid w:val="003A219B"/>
    <w:rsid w:val="003A223E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5132"/>
    <w:rsid w:val="003C53B8"/>
    <w:rsid w:val="003C6178"/>
    <w:rsid w:val="003C630D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573"/>
    <w:rsid w:val="003F1713"/>
    <w:rsid w:val="003F1F94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F8"/>
    <w:rsid w:val="003F457C"/>
    <w:rsid w:val="003F48DA"/>
    <w:rsid w:val="003F4BE7"/>
    <w:rsid w:val="003F4D90"/>
    <w:rsid w:val="003F4E96"/>
    <w:rsid w:val="003F4EE6"/>
    <w:rsid w:val="003F4F48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4F67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E06"/>
    <w:rsid w:val="00436E3E"/>
    <w:rsid w:val="00437075"/>
    <w:rsid w:val="0043709E"/>
    <w:rsid w:val="004370E4"/>
    <w:rsid w:val="004373D1"/>
    <w:rsid w:val="004373E8"/>
    <w:rsid w:val="00437568"/>
    <w:rsid w:val="004379E9"/>
    <w:rsid w:val="00437A1E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C9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498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CCB"/>
    <w:rsid w:val="00461D9B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B22"/>
    <w:rsid w:val="00463D92"/>
    <w:rsid w:val="00463DC0"/>
    <w:rsid w:val="00464BF6"/>
    <w:rsid w:val="00464C36"/>
    <w:rsid w:val="00464EB4"/>
    <w:rsid w:val="00464FF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E46"/>
    <w:rsid w:val="00473EF4"/>
    <w:rsid w:val="00474029"/>
    <w:rsid w:val="00474069"/>
    <w:rsid w:val="00474107"/>
    <w:rsid w:val="0047477B"/>
    <w:rsid w:val="00474881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12C"/>
    <w:rsid w:val="00476423"/>
    <w:rsid w:val="00476A60"/>
    <w:rsid w:val="00476D31"/>
    <w:rsid w:val="00476E1C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AA4"/>
    <w:rsid w:val="00493B16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B0D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832"/>
    <w:rsid w:val="004A790F"/>
    <w:rsid w:val="004A7989"/>
    <w:rsid w:val="004A7A0B"/>
    <w:rsid w:val="004A7B61"/>
    <w:rsid w:val="004B02B5"/>
    <w:rsid w:val="004B0308"/>
    <w:rsid w:val="004B0459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AA4"/>
    <w:rsid w:val="004B3E82"/>
    <w:rsid w:val="004B405E"/>
    <w:rsid w:val="004B4068"/>
    <w:rsid w:val="004B4828"/>
    <w:rsid w:val="004B4892"/>
    <w:rsid w:val="004B4A96"/>
    <w:rsid w:val="004B4D23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B7"/>
    <w:rsid w:val="004C3A24"/>
    <w:rsid w:val="004C4B1E"/>
    <w:rsid w:val="004C4B45"/>
    <w:rsid w:val="004C4E09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4943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8F"/>
    <w:rsid w:val="004D7AAE"/>
    <w:rsid w:val="004D7BE1"/>
    <w:rsid w:val="004D7EBF"/>
    <w:rsid w:val="004E0683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3F13"/>
    <w:rsid w:val="004E4257"/>
    <w:rsid w:val="004E468D"/>
    <w:rsid w:val="004E4726"/>
    <w:rsid w:val="004E4894"/>
    <w:rsid w:val="004E499A"/>
    <w:rsid w:val="004E55EE"/>
    <w:rsid w:val="004E58EE"/>
    <w:rsid w:val="004E58F5"/>
    <w:rsid w:val="004E5A7D"/>
    <w:rsid w:val="004E5D6A"/>
    <w:rsid w:val="004E5ECE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11E3"/>
    <w:rsid w:val="005013F4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E10"/>
    <w:rsid w:val="00546EF2"/>
    <w:rsid w:val="00546FA6"/>
    <w:rsid w:val="00547398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B2F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2E42"/>
    <w:rsid w:val="005730A6"/>
    <w:rsid w:val="0057322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C19"/>
    <w:rsid w:val="00584D23"/>
    <w:rsid w:val="00584FF8"/>
    <w:rsid w:val="0058518B"/>
    <w:rsid w:val="0058554A"/>
    <w:rsid w:val="005855F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FA"/>
    <w:rsid w:val="00596421"/>
    <w:rsid w:val="005966F4"/>
    <w:rsid w:val="00596A2B"/>
    <w:rsid w:val="00596CC5"/>
    <w:rsid w:val="00596DBF"/>
    <w:rsid w:val="00596F39"/>
    <w:rsid w:val="00597032"/>
    <w:rsid w:val="00597547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2A4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F16"/>
    <w:rsid w:val="005A7386"/>
    <w:rsid w:val="005A741D"/>
    <w:rsid w:val="005A7593"/>
    <w:rsid w:val="005A76B5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AF1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C9"/>
    <w:rsid w:val="005D2956"/>
    <w:rsid w:val="005D2969"/>
    <w:rsid w:val="005D2D75"/>
    <w:rsid w:val="005D2F2A"/>
    <w:rsid w:val="005D3B48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4E8"/>
    <w:rsid w:val="005E45E6"/>
    <w:rsid w:val="005E4943"/>
    <w:rsid w:val="005E4964"/>
    <w:rsid w:val="005E4A74"/>
    <w:rsid w:val="005E4B27"/>
    <w:rsid w:val="005E4B33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CD4"/>
    <w:rsid w:val="005F1FB6"/>
    <w:rsid w:val="005F2426"/>
    <w:rsid w:val="005F28B2"/>
    <w:rsid w:val="005F29D1"/>
    <w:rsid w:val="005F2B42"/>
    <w:rsid w:val="005F2EEF"/>
    <w:rsid w:val="005F2F61"/>
    <w:rsid w:val="005F30F9"/>
    <w:rsid w:val="005F3250"/>
    <w:rsid w:val="005F3BA7"/>
    <w:rsid w:val="005F4000"/>
    <w:rsid w:val="005F44FD"/>
    <w:rsid w:val="005F4736"/>
    <w:rsid w:val="005F4940"/>
    <w:rsid w:val="005F497A"/>
    <w:rsid w:val="005F49A1"/>
    <w:rsid w:val="005F4D03"/>
    <w:rsid w:val="005F52B8"/>
    <w:rsid w:val="005F5419"/>
    <w:rsid w:val="005F564A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852"/>
    <w:rsid w:val="00606B96"/>
    <w:rsid w:val="00607107"/>
    <w:rsid w:val="00607699"/>
    <w:rsid w:val="006076BA"/>
    <w:rsid w:val="00610609"/>
    <w:rsid w:val="0061077C"/>
    <w:rsid w:val="00610807"/>
    <w:rsid w:val="00610A03"/>
    <w:rsid w:val="00610E64"/>
    <w:rsid w:val="00610F7C"/>
    <w:rsid w:val="00610F93"/>
    <w:rsid w:val="006111C6"/>
    <w:rsid w:val="006116A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7295"/>
    <w:rsid w:val="006172F4"/>
    <w:rsid w:val="006179D4"/>
    <w:rsid w:val="00617C75"/>
    <w:rsid w:val="00617E1B"/>
    <w:rsid w:val="006203E0"/>
    <w:rsid w:val="00620463"/>
    <w:rsid w:val="0062059D"/>
    <w:rsid w:val="00620D75"/>
    <w:rsid w:val="00621446"/>
    <w:rsid w:val="00621AC3"/>
    <w:rsid w:val="00622339"/>
    <w:rsid w:val="0062236F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32"/>
    <w:rsid w:val="00624CB1"/>
    <w:rsid w:val="00624D5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E40"/>
    <w:rsid w:val="006524DA"/>
    <w:rsid w:val="006528C9"/>
    <w:rsid w:val="00652A8F"/>
    <w:rsid w:val="00652AFD"/>
    <w:rsid w:val="00652C4F"/>
    <w:rsid w:val="00652D89"/>
    <w:rsid w:val="00652F93"/>
    <w:rsid w:val="00653379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DB"/>
    <w:rsid w:val="006676BA"/>
    <w:rsid w:val="00667777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D19"/>
    <w:rsid w:val="00683E4C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662"/>
    <w:rsid w:val="00696A15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75D9"/>
    <w:rsid w:val="006B0150"/>
    <w:rsid w:val="006B0197"/>
    <w:rsid w:val="006B0403"/>
    <w:rsid w:val="006B0BFC"/>
    <w:rsid w:val="006B0E00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310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67B"/>
    <w:rsid w:val="006B7B1C"/>
    <w:rsid w:val="006B7F9D"/>
    <w:rsid w:val="006C000A"/>
    <w:rsid w:val="006C01C4"/>
    <w:rsid w:val="006C0294"/>
    <w:rsid w:val="006C04BD"/>
    <w:rsid w:val="006C0512"/>
    <w:rsid w:val="006C0A49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114D"/>
    <w:rsid w:val="006D13B7"/>
    <w:rsid w:val="006D14E5"/>
    <w:rsid w:val="006D1843"/>
    <w:rsid w:val="006D1A7D"/>
    <w:rsid w:val="006D1D3A"/>
    <w:rsid w:val="006D1D6A"/>
    <w:rsid w:val="006D1D84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399"/>
    <w:rsid w:val="006D33E6"/>
    <w:rsid w:val="006D37C1"/>
    <w:rsid w:val="006D3F26"/>
    <w:rsid w:val="006D4305"/>
    <w:rsid w:val="006D4430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D15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04E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08A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69A"/>
    <w:rsid w:val="00704840"/>
    <w:rsid w:val="007049D5"/>
    <w:rsid w:val="00704A71"/>
    <w:rsid w:val="00704AD5"/>
    <w:rsid w:val="00704B0D"/>
    <w:rsid w:val="00704D65"/>
    <w:rsid w:val="0070511F"/>
    <w:rsid w:val="00705384"/>
    <w:rsid w:val="00705397"/>
    <w:rsid w:val="00705CA8"/>
    <w:rsid w:val="00705D33"/>
    <w:rsid w:val="00705ECD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44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232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5271"/>
    <w:rsid w:val="007552D3"/>
    <w:rsid w:val="00755577"/>
    <w:rsid w:val="0075570B"/>
    <w:rsid w:val="00755742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554B"/>
    <w:rsid w:val="00765ACD"/>
    <w:rsid w:val="00765E5D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2D"/>
    <w:rsid w:val="00773F74"/>
    <w:rsid w:val="00773F77"/>
    <w:rsid w:val="007741A5"/>
    <w:rsid w:val="007741EF"/>
    <w:rsid w:val="007748C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3"/>
    <w:rsid w:val="007914D3"/>
    <w:rsid w:val="00791634"/>
    <w:rsid w:val="00791DC2"/>
    <w:rsid w:val="007921C1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1FB8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A9"/>
    <w:rsid w:val="007D5165"/>
    <w:rsid w:val="007D51D1"/>
    <w:rsid w:val="007D5278"/>
    <w:rsid w:val="007D5DBF"/>
    <w:rsid w:val="007D5F4A"/>
    <w:rsid w:val="007D60F2"/>
    <w:rsid w:val="007D6466"/>
    <w:rsid w:val="007D6600"/>
    <w:rsid w:val="007D676B"/>
    <w:rsid w:val="007D6906"/>
    <w:rsid w:val="007D69A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F010C"/>
    <w:rsid w:val="007F07BB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08E"/>
    <w:rsid w:val="007F20B6"/>
    <w:rsid w:val="007F211A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6F1D"/>
    <w:rsid w:val="007F7451"/>
    <w:rsid w:val="007F77ED"/>
    <w:rsid w:val="007F7878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07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802"/>
    <w:rsid w:val="00811943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A99"/>
    <w:rsid w:val="00826ACB"/>
    <w:rsid w:val="00826E43"/>
    <w:rsid w:val="00827E1B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F3E"/>
    <w:rsid w:val="00837741"/>
    <w:rsid w:val="0083788B"/>
    <w:rsid w:val="00837AEF"/>
    <w:rsid w:val="00837EA0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73B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A9"/>
    <w:rsid w:val="00866819"/>
    <w:rsid w:val="00866931"/>
    <w:rsid w:val="00866A74"/>
    <w:rsid w:val="00866CC7"/>
    <w:rsid w:val="00866D1E"/>
    <w:rsid w:val="00866D6E"/>
    <w:rsid w:val="00866FC5"/>
    <w:rsid w:val="00867070"/>
    <w:rsid w:val="008672E3"/>
    <w:rsid w:val="0086749D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14B"/>
    <w:rsid w:val="008815A2"/>
    <w:rsid w:val="008815F0"/>
    <w:rsid w:val="008817E9"/>
    <w:rsid w:val="00881E2E"/>
    <w:rsid w:val="008821A2"/>
    <w:rsid w:val="00882B85"/>
    <w:rsid w:val="00882E2B"/>
    <w:rsid w:val="00882FAF"/>
    <w:rsid w:val="00883190"/>
    <w:rsid w:val="0088376E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83D"/>
    <w:rsid w:val="00885908"/>
    <w:rsid w:val="00885AC4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0E"/>
    <w:rsid w:val="008A4E46"/>
    <w:rsid w:val="008A525F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A13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E4C"/>
    <w:rsid w:val="008B1ED5"/>
    <w:rsid w:val="008B24C3"/>
    <w:rsid w:val="008B2968"/>
    <w:rsid w:val="008B31C0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4B"/>
    <w:rsid w:val="008C1484"/>
    <w:rsid w:val="008C191D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3BA7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8FE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F"/>
    <w:rsid w:val="008E233A"/>
    <w:rsid w:val="008E243C"/>
    <w:rsid w:val="008E276A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CBA"/>
    <w:rsid w:val="00904D40"/>
    <w:rsid w:val="00904E48"/>
    <w:rsid w:val="00904E94"/>
    <w:rsid w:val="00905727"/>
    <w:rsid w:val="0090583E"/>
    <w:rsid w:val="009058EC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2132"/>
    <w:rsid w:val="00912160"/>
    <w:rsid w:val="0091236C"/>
    <w:rsid w:val="009126EF"/>
    <w:rsid w:val="0091278F"/>
    <w:rsid w:val="00912A27"/>
    <w:rsid w:val="00912A2B"/>
    <w:rsid w:val="00912A69"/>
    <w:rsid w:val="00912B98"/>
    <w:rsid w:val="00912B99"/>
    <w:rsid w:val="00912BB1"/>
    <w:rsid w:val="00912FD6"/>
    <w:rsid w:val="009130E6"/>
    <w:rsid w:val="009132A8"/>
    <w:rsid w:val="00913400"/>
    <w:rsid w:val="0091343B"/>
    <w:rsid w:val="00913697"/>
    <w:rsid w:val="009138EA"/>
    <w:rsid w:val="00913DB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5012E"/>
    <w:rsid w:val="009502A0"/>
    <w:rsid w:val="00950697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BF5"/>
    <w:rsid w:val="009533D5"/>
    <w:rsid w:val="009536CC"/>
    <w:rsid w:val="0095375A"/>
    <w:rsid w:val="00953812"/>
    <w:rsid w:val="00953887"/>
    <w:rsid w:val="00953CC5"/>
    <w:rsid w:val="00953FC5"/>
    <w:rsid w:val="00954536"/>
    <w:rsid w:val="009548B6"/>
    <w:rsid w:val="0095495F"/>
    <w:rsid w:val="00954E23"/>
    <w:rsid w:val="00954F09"/>
    <w:rsid w:val="00954F24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B1"/>
    <w:rsid w:val="0096069A"/>
    <w:rsid w:val="00960810"/>
    <w:rsid w:val="00960826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14E"/>
    <w:rsid w:val="00984294"/>
    <w:rsid w:val="00984841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228A"/>
    <w:rsid w:val="0099293E"/>
    <w:rsid w:val="00992A47"/>
    <w:rsid w:val="00992A7D"/>
    <w:rsid w:val="00992FCE"/>
    <w:rsid w:val="009931FA"/>
    <w:rsid w:val="009932CA"/>
    <w:rsid w:val="0099351C"/>
    <w:rsid w:val="0099367F"/>
    <w:rsid w:val="00993A39"/>
    <w:rsid w:val="00993CFC"/>
    <w:rsid w:val="00993DD6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7355"/>
    <w:rsid w:val="009A7471"/>
    <w:rsid w:val="009A756E"/>
    <w:rsid w:val="009A76EC"/>
    <w:rsid w:val="009A7A5A"/>
    <w:rsid w:val="009A7CE8"/>
    <w:rsid w:val="009A7EE9"/>
    <w:rsid w:val="009A7F9F"/>
    <w:rsid w:val="009B02F9"/>
    <w:rsid w:val="009B0540"/>
    <w:rsid w:val="009B061B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6AF"/>
    <w:rsid w:val="009D58BD"/>
    <w:rsid w:val="009D5AC6"/>
    <w:rsid w:val="009D5B52"/>
    <w:rsid w:val="009D64A7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74F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6717"/>
    <w:rsid w:val="009E698F"/>
    <w:rsid w:val="009E6B41"/>
    <w:rsid w:val="009E6B61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438"/>
    <w:rsid w:val="00A14841"/>
    <w:rsid w:val="00A14861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85"/>
    <w:rsid w:val="00A3148C"/>
    <w:rsid w:val="00A3149C"/>
    <w:rsid w:val="00A314D2"/>
    <w:rsid w:val="00A314D9"/>
    <w:rsid w:val="00A315B2"/>
    <w:rsid w:val="00A31EDE"/>
    <w:rsid w:val="00A3266A"/>
    <w:rsid w:val="00A32916"/>
    <w:rsid w:val="00A32F32"/>
    <w:rsid w:val="00A32F4C"/>
    <w:rsid w:val="00A32FF5"/>
    <w:rsid w:val="00A33024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65A"/>
    <w:rsid w:val="00A43BB3"/>
    <w:rsid w:val="00A43D81"/>
    <w:rsid w:val="00A44105"/>
    <w:rsid w:val="00A444AD"/>
    <w:rsid w:val="00A446C0"/>
    <w:rsid w:val="00A449C8"/>
    <w:rsid w:val="00A450DC"/>
    <w:rsid w:val="00A45732"/>
    <w:rsid w:val="00A45AED"/>
    <w:rsid w:val="00A45B63"/>
    <w:rsid w:val="00A45C0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3C73"/>
    <w:rsid w:val="00A5441C"/>
    <w:rsid w:val="00A54768"/>
    <w:rsid w:val="00A549A9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F3E"/>
    <w:rsid w:val="00A575E4"/>
    <w:rsid w:val="00A57635"/>
    <w:rsid w:val="00A57AF1"/>
    <w:rsid w:val="00A57C75"/>
    <w:rsid w:val="00A57CF9"/>
    <w:rsid w:val="00A602F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DFA"/>
    <w:rsid w:val="00A6326F"/>
    <w:rsid w:val="00A6348C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4ED"/>
    <w:rsid w:val="00A7076B"/>
    <w:rsid w:val="00A70801"/>
    <w:rsid w:val="00A7082A"/>
    <w:rsid w:val="00A7086C"/>
    <w:rsid w:val="00A708A1"/>
    <w:rsid w:val="00A70BF5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D82"/>
    <w:rsid w:val="00A72445"/>
    <w:rsid w:val="00A725C5"/>
    <w:rsid w:val="00A72800"/>
    <w:rsid w:val="00A728E0"/>
    <w:rsid w:val="00A72B10"/>
    <w:rsid w:val="00A73246"/>
    <w:rsid w:val="00A73361"/>
    <w:rsid w:val="00A733B7"/>
    <w:rsid w:val="00A733C0"/>
    <w:rsid w:val="00A733C2"/>
    <w:rsid w:val="00A7376A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C6D"/>
    <w:rsid w:val="00A75DD4"/>
    <w:rsid w:val="00A761A9"/>
    <w:rsid w:val="00A76456"/>
    <w:rsid w:val="00A765FC"/>
    <w:rsid w:val="00A76841"/>
    <w:rsid w:val="00A76E0F"/>
    <w:rsid w:val="00A775B3"/>
    <w:rsid w:val="00A77A28"/>
    <w:rsid w:val="00A77FA3"/>
    <w:rsid w:val="00A805CA"/>
    <w:rsid w:val="00A807BC"/>
    <w:rsid w:val="00A808EB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75F8"/>
    <w:rsid w:val="00A87803"/>
    <w:rsid w:val="00A878CB"/>
    <w:rsid w:val="00A87B03"/>
    <w:rsid w:val="00A87BC7"/>
    <w:rsid w:val="00A87C4F"/>
    <w:rsid w:val="00A87E94"/>
    <w:rsid w:val="00A87ED2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799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E3C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2553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2E4"/>
    <w:rsid w:val="00B0534D"/>
    <w:rsid w:val="00B05553"/>
    <w:rsid w:val="00B0559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9C3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348"/>
    <w:rsid w:val="00B1564D"/>
    <w:rsid w:val="00B15652"/>
    <w:rsid w:val="00B15776"/>
    <w:rsid w:val="00B158E3"/>
    <w:rsid w:val="00B15B12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BA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BC4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C4F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24DC"/>
    <w:rsid w:val="00B62901"/>
    <w:rsid w:val="00B62C0E"/>
    <w:rsid w:val="00B62DB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A2"/>
    <w:rsid w:val="00B806EA"/>
    <w:rsid w:val="00B80C4E"/>
    <w:rsid w:val="00B81147"/>
    <w:rsid w:val="00B81254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04E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3E8"/>
    <w:rsid w:val="00BA14A0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7EA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47C"/>
    <w:rsid w:val="00BA67B2"/>
    <w:rsid w:val="00BA6841"/>
    <w:rsid w:val="00BA6B7F"/>
    <w:rsid w:val="00BA6C47"/>
    <w:rsid w:val="00BA6D38"/>
    <w:rsid w:val="00BA6DC2"/>
    <w:rsid w:val="00BA6EA1"/>
    <w:rsid w:val="00BA6F69"/>
    <w:rsid w:val="00BA6FA9"/>
    <w:rsid w:val="00BA7241"/>
    <w:rsid w:val="00BA788B"/>
    <w:rsid w:val="00BA78FF"/>
    <w:rsid w:val="00BB01A2"/>
    <w:rsid w:val="00BB058C"/>
    <w:rsid w:val="00BB065B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85"/>
    <w:rsid w:val="00BC168A"/>
    <w:rsid w:val="00BC16FD"/>
    <w:rsid w:val="00BC181D"/>
    <w:rsid w:val="00BC18FA"/>
    <w:rsid w:val="00BC2081"/>
    <w:rsid w:val="00BC239C"/>
    <w:rsid w:val="00BC2453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5E2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771"/>
    <w:rsid w:val="00BD3A4B"/>
    <w:rsid w:val="00BD3C60"/>
    <w:rsid w:val="00BD3E84"/>
    <w:rsid w:val="00BD424C"/>
    <w:rsid w:val="00BD4B2D"/>
    <w:rsid w:val="00BD4E82"/>
    <w:rsid w:val="00BD5130"/>
    <w:rsid w:val="00BD54F6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E9F"/>
    <w:rsid w:val="00C13F4E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B63"/>
    <w:rsid w:val="00C17DBC"/>
    <w:rsid w:val="00C17F8E"/>
    <w:rsid w:val="00C203D4"/>
    <w:rsid w:val="00C2066C"/>
    <w:rsid w:val="00C2082B"/>
    <w:rsid w:val="00C209E0"/>
    <w:rsid w:val="00C20A8D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CC1"/>
    <w:rsid w:val="00C22D93"/>
    <w:rsid w:val="00C22EE4"/>
    <w:rsid w:val="00C236D7"/>
    <w:rsid w:val="00C239DE"/>
    <w:rsid w:val="00C23DB7"/>
    <w:rsid w:val="00C23DF6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97A"/>
    <w:rsid w:val="00C32102"/>
    <w:rsid w:val="00C32ECA"/>
    <w:rsid w:val="00C32F54"/>
    <w:rsid w:val="00C33168"/>
    <w:rsid w:val="00C33343"/>
    <w:rsid w:val="00C3338B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90A"/>
    <w:rsid w:val="00C47EC3"/>
    <w:rsid w:val="00C47EF2"/>
    <w:rsid w:val="00C500D8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6F8"/>
    <w:rsid w:val="00C548C9"/>
    <w:rsid w:val="00C54CCB"/>
    <w:rsid w:val="00C54E19"/>
    <w:rsid w:val="00C55233"/>
    <w:rsid w:val="00C5537D"/>
    <w:rsid w:val="00C55E65"/>
    <w:rsid w:val="00C56029"/>
    <w:rsid w:val="00C562FA"/>
    <w:rsid w:val="00C563C1"/>
    <w:rsid w:val="00C56D89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6E93"/>
    <w:rsid w:val="00C6709C"/>
    <w:rsid w:val="00C67142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15E"/>
    <w:rsid w:val="00C7731B"/>
    <w:rsid w:val="00C7737C"/>
    <w:rsid w:val="00C77431"/>
    <w:rsid w:val="00C77BDA"/>
    <w:rsid w:val="00C77D31"/>
    <w:rsid w:val="00C77DEF"/>
    <w:rsid w:val="00C77E20"/>
    <w:rsid w:val="00C801C2"/>
    <w:rsid w:val="00C80574"/>
    <w:rsid w:val="00C806A1"/>
    <w:rsid w:val="00C8077A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DE0"/>
    <w:rsid w:val="00C85260"/>
    <w:rsid w:val="00C85A29"/>
    <w:rsid w:val="00C86A72"/>
    <w:rsid w:val="00C86AD6"/>
    <w:rsid w:val="00C86D1D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0B7"/>
    <w:rsid w:val="00C934EE"/>
    <w:rsid w:val="00C936EB"/>
    <w:rsid w:val="00C93A18"/>
    <w:rsid w:val="00C93D92"/>
    <w:rsid w:val="00C946B3"/>
    <w:rsid w:val="00C94793"/>
    <w:rsid w:val="00C94A8A"/>
    <w:rsid w:val="00C94A9F"/>
    <w:rsid w:val="00C951BA"/>
    <w:rsid w:val="00C951FB"/>
    <w:rsid w:val="00C9524D"/>
    <w:rsid w:val="00C953BB"/>
    <w:rsid w:val="00C9575D"/>
    <w:rsid w:val="00C95925"/>
    <w:rsid w:val="00C95BAA"/>
    <w:rsid w:val="00C95D1F"/>
    <w:rsid w:val="00C95EF1"/>
    <w:rsid w:val="00C96226"/>
    <w:rsid w:val="00C96716"/>
    <w:rsid w:val="00C9694D"/>
    <w:rsid w:val="00C96FCA"/>
    <w:rsid w:val="00C971A5"/>
    <w:rsid w:val="00C97446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14FB"/>
    <w:rsid w:val="00CB15B0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D0228"/>
    <w:rsid w:val="00CD02AA"/>
    <w:rsid w:val="00CD02D7"/>
    <w:rsid w:val="00CD044A"/>
    <w:rsid w:val="00CD0580"/>
    <w:rsid w:val="00CD0CE9"/>
    <w:rsid w:val="00CD14C1"/>
    <w:rsid w:val="00CD183D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10A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ACA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385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CA3"/>
    <w:rsid w:val="00CF66EC"/>
    <w:rsid w:val="00CF68F6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FD3"/>
    <w:rsid w:val="00D040E1"/>
    <w:rsid w:val="00D0433E"/>
    <w:rsid w:val="00D048EF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CB5"/>
    <w:rsid w:val="00D33F94"/>
    <w:rsid w:val="00D344D3"/>
    <w:rsid w:val="00D34717"/>
    <w:rsid w:val="00D34C22"/>
    <w:rsid w:val="00D34ECB"/>
    <w:rsid w:val="00D35021"/>
    <w:rsid w:val="00D35178"/>
    <w:rsid w:val="00D351B0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B78"/>
    <w:rsid w:val="00D37CE3"/>
    <w:rsid w:val="00D37EA0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805"/>
    <w:rsid w:val="00D448BE"/>
    <w:rsid w:val="00D448FE"/>
    <w:rsid w:val="00D44C7A"/>
    <w:rsid w:val="00D44DE0"/>
    <w:rsid w:val="00D45D7A"/>
    <w:rsid w:val="00D45FDC"/>
    <w:rsid w:val="00D46057"/>
    <w:rsid w:val="00D463D7"/>
    <w:rsid w:val="00D4644B"/>
    <w:rsid w:val="00D4764F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1B6"/>
    <w:rsid w:val="00D55202"/>
    <w:rsid w:val="00D55271"/>
    <w:rsid w:val="00D55686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EE0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C8F"/>
    <w:rsid w:val="00D71F13"/>
    <w:rsid w:val="00D71F4E"/>
    <w:rsid w:val="00D723FB"/>
    <w:rsid w:val="00D7243D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81"/>
    <w:rsid w:val="00DA6B81"/>
    <w:rsid w:val="00DA6BE0"/>
    <w:rsid w:val="00DA6C54"/>
    <w:rsid w:val="00DA6F05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568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2D38"/>
    <w:rsid w:val="00DC3289"/>
    <w:rsid w:val="00DC355F"/>
    <w:rsid w:val="00DC36C1"/>
    <w:rsid w:val="00DC39B7"/>
    <w:rsid w:val="00DC3B8A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6316"/>
    <w:rsid w:val="00DC668D"/>
    <w:rsid w:val="00DC6A4E"/>
    <w:rsid w:val="00DC6B39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98"/>
    <w:rsid w:val="00DD07E1"/>
    <w:rsid w:val="00DD082C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DBD"/>
    <w:rsid w:val="00DD2E3A"/>
    <w:rsid w:val="00DD3056"/>
    <w:rsid w:val="00DD306C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50"/>
    <w:rsid w:val="00DD775A"/>
    <w:rsid w:val="00DD7A86"/>
    <w:rsid w:val="00DD7A8C"/>
    <w:rsid w:val="00DD7B1E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3BA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2B6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AA4"/>
    <w:rsid w:val="00E02AC7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9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3C8F"/>
    <w:rsid w:val="00E1406E"/>
    <w:rsid w:val="00E14093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2029C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901"/>
    <w:rsid w:val="00E349D5"/>
    <w:rsid w:val="00E35005"/>
    <w:rsid w:val="00E358FE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C19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C2A"/>
    <w:rsid w:val="00E84C33"/>
    <w:rsid w:val="00E84C86"/>
    <w:rsid w:val="00E84E1E"/>
    <w:rsid w:val="00E85095"/>
    <w:rsid w:val="00E85181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296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7217"/>
    <w:rsid w:val="00EC7300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7ED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304DE"/>
    <w:rsid w:val="00F305D1"/>
    <w:rsid w:val="00F30962"/>
    <w:rsid w:val="00F30C88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450E"/>
    <w:rsid w:val="00F347BA"/>
    <w:rsid w:val="00F3485C"/>
    <w:rsid w:val="00F348C7"/>
    <w:rsid w:val="00F34E05"/>
    <w:rsid w:val="00F34FE2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403"/>
    <w:rsid w:val="00F36882"/>
    <w:rsid w:val="00F36A85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CC1"/>
    <w:rsid w:val="00F64D81"/>
    <w:rsid w:val="00F65040"/>
    <w:rsid w:val="00F650BF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46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50"/>
    <w:rsid w:val="00FD1FB2"/>
    <w:rsid w:val="00FD2181"/>
    <w:rsid w:val="00FD2245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E04"/>
    <w:rsid w:val="00FE7F37"/>
    <w:rsid w:val="00FF042B"/>
    <w:rsid w:val="00FF044D"/>
    <w:rsid w:val="00FF0483"/>
    <w:rsid w:val="00FF05EF"/>
    <w:rsid w:val="00FF074A"/>
    <w:rsid w:val="00FF08A1"/>
    <w:rsid w:val="00FF0CBD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060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60" w:right="387"/>
      <w:jc w:val="thaiDistribute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90600D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13357</Words>
  <Characters>76138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89317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2022-02-21T03:24:00Z</cp:lastPrinted>
  <dcterms:created xsi:type="dcterms:W3CDTF">2022-02-23T13:12:00Z</dcterms:created>
  <dcterms:modified xsi:type="dcterms:W3CDTF">2022-02-23T13:12:00Z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