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88671" w14:textId="77777777" w:rsidR="00117B13" w:rsidRPr="00E50A6D" w:rsidRDefault="00117B13" w:rsidP="00D44F84">
      <w:pP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50A6D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8D23CA" w:rsidRPr="00E50A6D">
        <w:rPr>
          <w:rFonts w:ascii="Angsana New" w:hAnsi="Angsana New" w:hint="cs"/>
          <w:b/>
          <w:bCs/>
          <w:sz w:val="32"/>
          <w:szCs w:val="32"/>
          <w:cs/>
        </w:rPr>
        <w:t>คัมเวล คอร์ปอเรชั่น</w:t>
      </w:r>
      <w:r w:rsidRPr="00E50A6D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4A20ED" w:rsidRPr="00E50A6D">
        <w:rPr>
          <w:rFonts w:ascii="Angsana New" w:hAnsi="Angsana New"/>
          <w:b/>
          <w:bCs/>
          <w:sz w:val="32"/>
          <w:szCs w:val="32"/>
        </w:rPr>
        <w:t xml:space="preserve"> </w:t>
      </w:r>
      <w:r w:rsidR="003B1163" w:rsidRPr="00E50A6D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</w:t>
      </w:r>
      <w:r w:rsidR="004A20ED" w:rsidRPr="00E50A6D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29BA70F9" w14:textId="77777777" w:rsidR="00117B13" w:rsidRPr="00E50A6D" w:rsidRDefault="00117B13" w:rsidP="00D44F84">
      <w:pP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50A6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708CC4B7" w14:textId="77777777" w:rsidR="00117B13" w:rsidRPr="00E50A6D" w:rsidRDefault="00457D84" w:rsidP="00D44F84">
      <w:pPr>
        <w:pBdr>
          <w:bottom w:val="single" w:sz="4" w:space="1" w:color="auto"/>
        </w:pBd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E50A6D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สำหรับปีสิ้นสุดวันที่</w:t>
      </w:r>
      <w:r w:rsidR="00117B13" w:rsidRPr="00E50A6D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</w:t>
      </w:r>
      <w:r w:rsidR="00117B13" w:rsidRPr="00E50A6D">
        <w:rPr>
          <w:rFonts w:ascii="Angsana New" w:hAnsi="Angsana New"/>
          <w:b/>
          <w:bCs/>
          <w:sz w:val="32"/>
          <w:szCs w:val="32"/>
          <w:lang w:val="en-US"/>
        </w:rPr>
        <w:t xml:space="preserve">31 </w:t>
      </w:r>
      <w:r w:rsidRPr="00E50A6D">
        <w:rPr>
          <w:rFonts w:ascii="Angsana New" w:hAnsi="Angsana New" w:hint="cs"/>
          <w:b/>
          <w:bCs/>
          <w:sz w:val="32"/>
          <w:szCs w:val="32"/>
          <w:cs/>
          <w:lang w:val="en-US"/>
        </w:rPr>
        <w:t>ธันวาคม</w:t>
      </w:r>
      <w:r w:rsidR="00117B13" w:rsidRPr="00E50A6D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</w:t>
      </w:r>
      <w:r w:rsidR="00117B13" w:rsidRPr="00E50A6D">
        <w:rPr>
          <w:rFonts w:ascii="Angsana New" w:hAnsi="Angsana New"/>
          <w:b/>
          <w:bCs/>
          <w:sz w:val="32"/>
          <w:szCs w:val="32"/>
          <w:lang w:val="en-US"/>
        </w:rPr>
        <w:t>25</w:t>
      </w:r>
      <w:r w:rsidR="008D23CA" w:rsidRPr="00E50A6D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613B00">
        <w:rPr>
          <w:rFonts w:ascii="Angsana New" w:hAnsi="Angsana New"/>
          <w:b/>
          <w:bCs/>
          <w:sz w:val="32"/>
          <w:szCs w:val="32"/>
          <w:lang w:val="en-US"/>
        </w:rPr>
        <w:t>4</w:t>
      </w:r>
    </w:p>
    <w:p w14:paraId="63638C86" w14:textId="77777777" w:rsidR="004A5132" w:rsidRPr="00E50A6D" w:rsidRDefault="0029555F" w:rsidP="00125688">
      <w:pPr>
        <w:numPr>
          <w:ilvl w:val="0"/>
          <w:numId w:val="3"/>
        </w:numPr>
        <w:tabs>
          <w:tab w:val="left" w:pos="513"/>
          <w:tab w:val="decimal" w:pos="7920"/>
        </w:tabs>
        <w:spacing w:before="12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E50A6D">
        <w:rPr>
          <w:rFonts w:ascii="Angsana New" w:hAnsi="Angsana New" w:hint="cs"/>
          <w:b/>
          <w:bCs/>
          <w:sz w:val="30"/>
          <w:szCs w:val="30"/>
          <w:cs/>
        </w:rPr>
        <w:t>ข้อมูล</w:t>
      </w:r>
      <w:r w:rsidR="004A5132" w:rsidRPr="00E50A6D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14:paraId="7D12EE2E" w14:textId="77777777" w:rsidR="007172E2" w:rsidRPr="00E50A6D" w:rsidRDefault="004A5132" w:rsidP="00C80326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 xml:space="preserve">บริษัท </w:t>
      </w:r>
      <w:r w:rsidR="00993283" w:rsidRPr="00E50A6D">
        <w:rPr>
          <w:rFonts w:ascii="Angsana New" w:hAnsi="Angsana New" w:hint="cs"/>
          <w:sz w:val="30"/>
          <w:szCs w:val="30"/>
          <w:cs/>
        </w:rPr>
        <w:t>คัมเวล คอร์ปอเรชั่น</w:t>
      </w:r>
      <w:r w:rsidRPr="00E50A6D">
        <w:rPr>
          <w:rFonts w:ascii="Angsana New" w:hAnsi="Angsana New"/>
          <w:sz w:val="30"/>
          <w:szCs w:val="30"/>
          <w:cs/>
        </w:rPr>
        <w:t xml:space="preserve"> จำกัด</w:t>
      </w:r>
      <w:r w:rsidR="001840A9"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="003B1163" w:rsidRPr="00E50A6D">
        <w:rPr>
          <w:rFonts w:ascii="Angsana New" w:hAnsi="Angsana New"/>
          <w:sz w:val="30"/>
          <w:szCs w:val="30"/>
          <w:cs/>
        </w:rPr>
        <w:t xml:space="preserve">(มหาชน) </w:t>
      </w:r>
      <w:r w:rsidR="00117B13" w:rsidRPr="00E50A6D">
        <w:rPr>
          <w:rFonts w:ascii="Angsana New" w:hAnsi="Angsana New" w:hint="cs"/>
          <w:sz w:val="30"/>
          <w:szCs w:val="30"/>
          <w:cs/>
        </w:rPr>
        <w:t>(</w:t>
      </w:r>
      <w:r w:rsidR="007172E2" w:rsidRPr="00E50A6D">
        <w:rPr>
          <w:rFonts w:ascii="Angsana New" w:hAnsi="Angsana New"/>
          <w:sz w:val="30"/>
          <w:szCs w:val="30"/>
        </w:rPr>
        <w:t>“</w:t>
      </w:r>
      <w:r w:rsidR="007172E2" w:rsidRPr="00E50A6D">
        <w:rPr>
          <w:rFonts w:ascii="Angsana New" w:hAnsi="Angsana New"/>
          <w:sz w:val="30"/>
          <w:szCs w:val="30"/>
          <w:cs/>
        </w:rPr>
        <w:t>บริษัท</w:t>
      </w:r>
      <w:r w:rsidR="00117B13" w:rsidRPr="00E50A6D">
        <w:rPr>
          <w:rFonts w:ascii="Angsana New" w:hAnsi="Angsana New" w:hint="cs"/>
          <w:sz w:val="30"/>
          <w:szCs w:val="30"/>
          <w:cs/>
        </w:rPr>
        <w:t>ฯ</w:t>
      </w:r>
      <w:r w:rsidR="007172E2" w:rsidRPr="00E50A6D">
        <w:rPr>
          <w:rFonts w:ascii="Angsana New" w:hAnsi="Angsana New"/>
          <w:sz w:val="30"/>
          <w:szCs w:val="30"/>
        </w:rPr>
        <w:t>”</w:t>
      </w:r>
      <w:r w:rsidR="00117B13" w:rsidRPr="00E50A6D">
        <w:rPr>
          <w:rFonts w:ascii="Angsana New" w:hAnsi="Angsana New" w:hint="cs"/>
          <w:sz w:val="30"/>
          <w:szCs w:val="30"/>
          <w:cs/>
        </w:rPr>
        <w:t>)</w:t>
      </w:r>
      <w:r w:rsidR="00EC1120"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="007172E2" w:rsidRPr="00E50A6D">
        <w:rPr>
          <w:rFonts w:ascii="Angsana New" w:hAnsi="Angsana New"/>
          <w:sz w:val="30"/>
          <w:szCs w:val="30"/>
          <w:cs/>
        </w:rPr>
        <w:t>เป็นนิต</w:t>
      </w:r>
      <w:r w:rsidR="00242B1F" w:rsidRPr="00E50A6D">
        <w:rPr>
          <w:rFonts w:ascii="Angsana New" w:hAnsi="Angsana New"/>
          <w:sz w:val="30"/>
          <w:szCs w:val="30"/>
          <w:cs/>
        </w:rPr>
        <w:t>ิบุคคลที่</w:t>
      </w:r>
      <w:r w:rsidR="00993283" w:rsidRPr="00E50A6D">
        <w:rPr>
          <w:rFonts w:ascii="Angsana New" w:hAnsi="Angsana New" w:hint="cs"/>
          <w:sz w:val="30"/>
          <w:szCs w:val="30"/>
          <w:cs/>
        </w:rPr>
        <w:t>จดทะเบียนและ</w:t>
      </w:r>
      <w:r w:rsidR="00242B1F" w:rsidRPr="00E50A6D">
        <w:rPr>
          <w:rFonts w:ascii="Angsana New" w:hAnsi="Angsana New"/>
          <w:sz w:val="30"/>
          <w:szCs w:val="30"/>
          <w:cs/>
        </w:rPr>
        <w:t>จัดตั้งขึ้นในประเทศไทย</w:t>
      </w:r>
      <w:r w:rsidR="007172E2" w:rsidRPr="00E50A6D">
        <w:rPr>
          <w:rFonts w:ascii="Angsana New" w:hAnsi="Angsana New"/>
          <w:sz w:val="30"/>
          <w:szCs w:val="30"/>
          <w:cs/>
        </w:rPr>
        <w:t xml:space="preserve"> </w:t>
      </w:r>
      <w:r w:rsidR="00993283" w:rsidRPr="00E50A6D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743B63"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="00993283" w:rsidRPr="00E50A6D">
        <w:rPr>
          <w:rFonts w:ascii="Angsana New" w:hAnsi="Angsana New"/>
          <w:sz w:val="30"/>
          <w:szCs w:val="30"/>
          <w:lang w:val="en-US"/>
        </w:rPr>
        <w:t xml:space="preserve">7 </w:t>
      </w:r>
      <w:r w:rsidR="00993283" w:rsidRPr="00E50A6D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="00993283" w:rsidRPr="00E50A6D">
        <w:rPr>
          <w:rFonts w:ascii="Angsana New" w:hAnsi="Angsana New"/>
          <w:sz w:val="30"/>
          <w:szCs w:val="30"/>
          <w:lang w:val="en-US"/>
        </w:rPr>
        <w:t xml:space="preserve">2542 </w:t>
      </w:r>
      <w:r w:rsidR="007172E2" w:rsidRPr="00E50A6D">
        <w:rPr>
          <w:rFonts w:ascii="Angsana New" w:hAnsi="Angsana New"/>
          <w:sz w:val="30"/>
          <w:szCs w:val="30"/>
          <w:cs/>
        </w:rPr>
        <w:t>และ</w:t>
      </w:r>
      <w:r w:rsidR="00BE498E" w:rsidRPr="00E50A6D">
        <w:rPr>
          <w:rFonts w:ascii="Angsana New" w:hAnsi="Angsana New" w:hint="cs"/>
          <w:sz w:val="30"/>
          <w:szCs w:val="30"/>
          <w:cs/>
        </w:rPr>
        <w:t>มีสำนักงานใหญ่</w:t>
      </w:r>
      <w:r w:rsidR="00582AF9" w:rsidRPr="00E50A6D">
        <w:rPr>
          <w:rFonts w:ascii="Angsana New" w:hAnsi="Angsana New" w:hint="cs"/>
          <w:sz w:val="30"/>
          <w:szCs w:val="30"/>
          <w:cs/>
        </w:rPr>
        <w:t xml:space="preserve">  </w:t>
      </w:r>
      <w:r w:rsidR="007172E2" w:rsidRPr="00E50A6D">
        <w:rPr>
          <w:rFonts w:ascii="Angsana New" w:hAnsi="Angsana New"/>
          <w:sz w:val="30"/>
          <w:szCs w:val="30"/>
          <w:cs/>
        </w:rPr>
        <w:t>จดทะเบียนตั้งอยู่เลขที่</w:t>
      </w:r>
      <w:r w:rsidR="00117B13" w:rsidRPr="00E50A6D">
        <w:rPr>
          <w:rFonts w:ascii="Angsana New" w:hAnsi="Angsana New"/>
          <w:sz w:val="30"/>
          <w:szCs w:val="30"/>
          <w:lang w:val="en-US"/>
        </w:rPr>
        <w:t xml:space="preserve"> 100/3</w:t>
      </w:r>
      <w:r w:rsidR="00404440"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="00743B63"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="00A55B2E" w:rsidRPr="00E50A6D">
        <w:rPr>
          <w:rFonts w:ascii="Angsana New" w:hAnsi="Angsana New" w:hint="cs"/>
          <w:sz w:val="30"/>
          <w:szCs w:val="30"/>
          <w:cs/>
        </w:rPr>
        <w:t xml:space="preserve">ถนนเทศบาลสงเคราะห์ </w:t>
      </w:r>
      <w:r w:rsidR="003B1163" w:rsidRPr="00E50A6D">
        <w:rPr>
          <w:rFonts w:ascii="Angsana New" w:hAnsi="Angsana New"/>
          <w:sz w:val="30"/>
          <w:szCs w:val="30"/>
          <w:cs/>
        </w:rPr>
        <w:br/>
      </w:r>
      <w:r w:rsidR="00A55B2E" w:rsidRPr="00E50A6D">
        <w:rPr>
          <w:rFonts w:ascii="Angsana New" w:hAnsi="Angsana New" w:hint="cs"/>
          <w:sz w:val="30"/>
          <w:szCs w:val="30"/>
          <w:cs/>
        </w:rPr>
        <w:t>แขวงลาดยาว</w:t>
      </w:r>
      <w:r w:rsidR="003B1163"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="00117B13" w:rsidRPr="00E50A6D">
        <w:rPr>
          <w:rFonts w:ascii="Angsana New" w:hAnsi="Angsana New" w:hint="cs"/>
          <w:sz w:val="30"/>
          <w:szCs w:val="30"/>
          <w:cs/>
        </w:rPr>
        <w:t>เขตจตุจักร จังหวัดกรุงเทพมหานคร</w:t>
      </w:r>
    </w:p>
    <w:p w14:paraId="5A48646E" w14:textId="77777777" w:rsidR="007172E2" w:rsidRPr="00E50A6D" w:rsidRDefault="00117B13" w:rsidP="00C80326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บริษัทฯ  มีสถานประกอบการ</w:t>
      </w:r>
      <w:r w:rsidRPr="00E50A6D">
        <w:rPr>
          <w:rFonts w:ascii="Angsana New" w:hAnsi="Angsana New" w:hint="cs"/>
          <w:sz w:val="30"/>
          <w:szCs w:val="30"/>
          <w:cs/>
        </w:rPr>
        <w:t xml:space="preserve"> (โรงงาน) ตั้งอยู่เลขที่ </w:t>
      </w:r>
      <w:r w:rsidRPr="00E50A6D">
        <w:rPr>
          <w:rFonts w:ascii="Angsana New" w:hAnsi="Angsana New"/>
          <w:sz w:val="30"/>
          <w:szCs w:val="30"/>
        </w:rPr>
        <w:t xml:space="preserve">26/2 </w:t>
      </w:r>
      <w:r w:rsidRPr="00E50A6D">
        <w:rPr>
          <w:rFonts w:ascii="Angsana New" w:hAnsi="Angsana New" w:hint="cs"/>
          <w:sz w:val="30"/>
          <w:szCs w:val="30"/>
          <w:cs/>
        </w:rPr>
        <w:t xml:space="preserve">หมู่ </w:t>
      </w:r>
      <w:r w:rsidRPr="00E50A6D">
        <w:rPr>
          <w:rFonts w:ascii="Angsana New" w:hAnsi="Angsana New"/>
          <w:sz w:val="30"/>
          <w:szCs w:val="30"/>
        </w:rPr>
        <w:t xml:space="preserve">10 </w:t>
      </w:r>
      <w:r w:rsidRPr="00E50A6D">
        <w:rPr>
          <w:rFonts w:ascii="Angsana New" w:hAnsi="Angsana New" w:hint="cs"/>
          <w:sz w:val="30"/>
          <w:szCs w:val="30"/>
          <w:cs/>
        </w:rPr>
        <w:t>ตำบลบางเลน อำเภอบางใหญ่ จังหวัดนนทบุรี</w:t>
      </w:r>
    </w:p>
    <w:p w14:paraId="2641A468" w14:textId="77777777" w:rsidR="00A55B2E" w:rsidRPr="00E50A6D" w:rsidRDefault="003B1163" w:rsidP="00C80326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E50A6D">
        <w:rPr>
          <w:rFonts w:ascii="Angsana New" w:hAnsi="Angsana New"/>
          <w:sz w:val="30"/>
          <w:szCs w:val="30"/>
          <w:cs/>
        </w:rPr>
        <w:t xml:space="preserve">บริษัทฯ ได้แปรสภาพจากบริษัทจำกัดเป็นบริษัทมหาชนจำกัด ตามกฎหมายว่าด้วยบริษัทมหาชนจำกัด โดยบริษัทจดทะเบียนการแปรสภาพบริษัทและได้เปลี่ยนชื่อจากเดิม “บริษัท คัมเวล คอร์ปอเรชั่น จำกัด” เป็น “บริษัท คัมเวล คอร์ปอเรชั่น จำกัด (มหาชน)” กับกรมพัฒนาธุรกิจการค้า  กระทรวงพาณิชย์ แล้วเมื่อวันที่ </w:t>
      </w:r>
      <w:r w:rsidRPr="00E50A6D">
        <w:rPr>
          <w:rFonts w:ascii="Angsana New" w:hAnsi="Angsana New"/>
          <w:sz w:val="30"/>
          <w:szCs w:val="30"/>
        </w:rPr>
        <w:t>14</w:t>
      </w:r>
      <w:r w:rsidRPr="00E50A6D">
        <w:rPr>
          <w:rFonts w:ascii="Angsana New" w:hAnsi="Angsana New"/>
          <w:sz w:val="30"/>
          <w:szCs w:val="30"/>
          <w:cs/>
        </w:rPr>
        <w:t xml:space="preserve"> มีนาคม </w:t>
      </w:r>
      <w:r w:rsidRPr="00E50A6D">
        <w:rPr>
          <w:rFonts w:ascii="Angsana New" w:hAnsi="Angsana New"/>
          <w:sz w:val="30"/>
          <w:szCs w:val="30"/>
        </w:rPr>
        <w:t>2562</w:t>
      </w:r>
    </w:p>
    <w:p w14:paraId="3F4CF875" w14:textId="77777777" w:rsidR="0029555F" w:rsidRPr="00E50A6D" w:rsidRDefault="0029555F" w:rsidP="00C80326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Pr="00E50A6D">
        <w:rPr>
          <w:rFonts w:ascii="Angsana New" w:hAnsi="Angsana New" w:hint="cs"/>
          <w:sz w:val="30"/>
          <w:szCs w:val="30"/>
          <w:cs/>
        </w:rPr>
        <w:t xml:space="preserve"> การผลิต และจำหน่าย</w:t>
      </w:r>
      <w:r w:rsidR="006623FA" w:rsidRPr="00E50A6D">
        <w:rPr>
          <w:rFonts w:ascii="Angsana New" w:hAnsi="Angsana New" w:hint="cs"/>
          <w:sz w:val="30"/>
          <w:szCs w:val="30"/>
          <w:cs/>
        </w:rPr>
        <w:t>อุปกรณ์ไฟฟ้า กราไฟต์</w:t>
      </w:r>
      <w:r w:rsidR="00117B13" w:rsidRPr="00E50A6D">
        <w:rPr>
          <w:rFonts w:ascii="Angsana New" w:hAnsi="Angsana New" w:hint="cs"/>
          <w:sz w:val="30"/>
          <w:szCs w:val="30"/>
          <w:cs/>
        </w:rPr>
        <w:t>โมลด์ ผงเชื่อมสายล่อฟ้าและสายดิน</w:t>
      </w:r>
    </w:p>
    <w:p w14:paraId="06E46FB5" w14:textId="77777777" w:rsidR="00117B13" w:rsidRPr="00E50A6D" w:rsidRDefault="00117B13" w:rsidP="00C80326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E50A6D">
        <w:rPr>
          <w:rFonts w:ascii="Angsana New" w:hAnsi="Angsana New"/>
          <w:sz w:val="30"/>
          <w:szCs w:val="30"/>
          <w:cs/>
        </w:rPr>
        <w:t xml:space="preserve">ผู้ถือหุ้นรายใหญ่ในระหว่างปีได้แก่ </w:t>
      </w:r>
      <w:r w:rsidR="006601AD" w:rsidRPr="00E50A6D">
        <w:rPr>
          <w:rFonts w:ascii="Angsana New" w:hAnsi="Angsana New" w:hint="cs"/>
          <w:sz w:val="30"/>
          <w:szCs w:val="30"/>
          <w:cs/>
        </w:rPr>
        <w:t>นายบุญศักดิ์  เกียรติจรูญเลิศ</w:t>
      </w:r>
      <w:r w:rsidRPr="00E50A6D">
        <w:rPr>
          <w:rFonts w:ascii="Angsana New" w:hAnsi="Angsana New"/>
          <w:sz w:val="30"/>
          <w:szCs w:val="30"/>
          <w:cs/>
        </w:rPr>
        <w:t xml:space="preserve"> (ถือหุ้นร้อยละ </w:t>
      </w:r>
      <w:r w:rsidR="0011272A" w:rsidRPr="00E50A6D">
        <w:rPr>
          <w:rFonts w:ascii="Angsana New" w:hAnsi="Angsana New"/>
          <w:sz w:val="30"/>
          <w:szCs w:val="30"/>
        </w:rPr>
        <w:t>54.39</w:t>
      </w:r>
      <w:r w:rsidRPr="00E50A6D">
        <w:rPr>
          <w:rFonts w:ascii="Angsana New" w:hAnsi="Angsana New"/>
          <w:sz w:val="30"/>
          <w:szCs w:val="30"/>
          <w:cs/>
        </w:rPr>
        <w:t xml:space="preserve">) </w:t>
      </w:r>
    </w:p>
    <w:p w14:paraId="049E2602" w14:textId="77777777" w:rsidR="004A5132" w:rsidRPr="00E50A6D" w:rsidRDefault="00DA6614" w:rsidP="00D44F84">
      <w:pPr>
        <w:numPr>
          <w:ilvl w:val="0"/>
          <w:numId w:val="3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 w:hint="cs"/>
          <w:b/>
          <w:bCs/>
          <w:sz w:val="30"/>
          <w:szCs w:val="30"/>
          <w:cs/>
        </w:rPr>
        <w:t>หลัก</w:t>
      </w:r>
      <w:r w:rsidR="00697B8B" w:rsidRPr="00E50A6D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4224D77E" w14:textId="77777777" w:rsidR="00697937" w:rsidRPr="00EE7C5F" w:rsidRDefault="008803CA" w:rsidP="00881C8F">
      <w:pPr>
        <w:numPr>
          <w:ilvl w:val="0"/>
          <w:numId w:val="4"/>
        </w:numPr>
        <w:spacing w:line="240" w:lineRule="atLeast"/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8803CA">
        <w:rPr>
          <w:rFonts w:ascii="Angsana New" w:hAnsi="Angsana New"/>
          <w:sz w:val="30"/>
          <w:szCs w:val="30"/>
          <w:cs/>
        </w:rPr>
        <w:t>ง</w:t>
      </w:r>
      <w:r w:rsidRPr="00EE7C5F">
        <w:rPr>
          <w:rFonts w:ascii="Angsana New" w:hAnsi="Angsana New"/>
          <w:sz w:val="30"/>
          <w:szCs w:val="30"/>
          <w:cs/>
        </w:rPr>
        <w:t xml:space="preserve">บการเงินนี้จัดทำขึ้นตามมาตรฐานการรายงานทางการเงินที่กำหนดในพระราชบัญญัติวิชาชีพบัญชีพ.ศ. </w:t>
      </w:r>
      <w:r w:rsidRPr="00EE7C5F">
        <w:rPr>
          <w:rFonts w:ascii="Angsana New" w:hAnsi="Angsana New"/>
          <w:sz w:val="30"/>
          <w:szCs w:val="30"/>
        </w:rPr>
        <w:t>2547</w:t>
      </w:r>
      <w:r w:rsidRPr="00EE7C5F">
        <w:rPr>
          <w:rFonts w:ascii="Angsana New" w:hAnsi="Angsana New"/>
          <w:sz w:val="30"/>
          <w:szCs w:val="30"/>
          <w:cs/>
        </w:rPr>
        <w:t xml:space="preserve"> โดย</w:t>
      </w:r>
      <w:r w:rsidRPr="00EE7C5F">
        <w:rPr>
          <w:rFonts w:ascii="Angsana New" w:hAnsi="Angsana New" w:hint="cs"/>
          <w:sz w:val="30"/>
          <w:szCs w:val="30"/>
          <w:cs/>
        </w:rPr>
        <w:t>แ</w:t>
      </w:r>
      <w:r w:rsidRPr="00EE7C5F">
        <w:rPr>
          <w:rFonts w:ascii="Angsana New" w:hAnsi="Angsana New"/>
          <w:sz w:val="30"/>
          <w:szCs w:val="30"/>
          <w:cs/>
        </w:rPr>
        <w:t>สดงรายการในงบการเงินตามข้อกำหนดในประกาศกรมพัฒนาธุรกิจการค้า</w:t>
      </w:r>
      <w:r w:rsidRPr="00EE7C5F">
        <w:rPr>
          <w:rFonts w:ascii="Angsana New" w:hAnsi="Angsana New" w:hint="cs"/>
          <w:sz w:val="30"/>
          <w:szCs w:val="30"/>
          <w:cs/>
        </w:rPr>
        <w:t xml:space="preserve"> </w:t>
      </w:r>
      <w:r w:rsidRPr="00EE7C5F">
        <w:rPr>
          <w:rFonts w:ascii="Angsana New" w:hAnsi="Angsana New"/>
          <w:sz w:val="30"/>
          <w:szCs w:val="30"/>
          <w:cs/>
        </w:rPr>
        <w:t xml:space="preserve">ออกตามความในพระราชบัญญัติการบัญชี พ.ศ. </w:t>
      </w:r>
      <w:r w:rsidRPr="00EE7C5F">
        <w:rPr>
          <w:rFonts w:ascii="Angsana New" w:hAnsi="Angsana New"/>
          <w:sz w:val="30"/>
          <w:szCs w:val="30"/>
        </w:rPr>
        <w:t>2543</w:t>
      </w:r>
    </w:p>
    <w:p w14:paraId="1A6BE287" w14:textId="77777777" w:rsidR="005C7615" w:rsidRPr="00F10CFD" w:rsidRDefault="005C7615" w:rsidP="00881C8F">
      <w:pPr>
        <w:spacing w:line="240" w:lineRule="atLeast"/>
        <w:ind w:left="993"/>
        <w:jc w:val="thaiDistribute"/>
        <w:rPr>
          <w:rFonts w:ascii="Angsana New" w:hAnsi="Angsana New"/>
          <w:sz w:val="30"/>
          <w:szCs w:val="30"/>
          <w:lang w:val="en-US"/>
        </w:rPr>
      </w:pPr>
      <w:r w:rsidRPr="00EE7C5F">
        <w:rPr>
          <w:rFonts w:ascii="Angsana New" w:hAnsi="Angsana New"/>
          <w:sz w:val="30"/>
          <w:szCs w:val="30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ที่เกี่ยวข้อง</w:t>
      </w:r>
    </w:p>
    <w:p w14:paraId="37DE2225" w14:textId="77777777" w:rsidR="007228A9" w:rsidRPr="00EE7C5F" w:rsidRDefault="007228A9" w:rsidP="00881C8F">
      <w:pPr>
        <w:spacing w:line="240" w:lineRule="atLeast"/>
        <w:ind w:left="993"/>
        <w:jc w:val="thaiDistribute"/>
        <w:rPr>
          <w:rFonts w:ascii="Angsana New" w:hAnsi="Angsana New"/>
          <w:sz w:val="30"/>
          <w:szCs w:val="30"/>
        </w:rPr>
      </w:pPr>
      <w:r w:rsidRPr="00EE7C5F">
        <w:rPr>
          <w:rFonts w:ascii="Angsana New" w:hAnsi="Angsana New"/>
          <w:sz w:val="30"/>
          <w:szCs w:val="30"/>
          <w:cs/>
        </w:rPr>
        <w:t>งบการเงินฉบับภาษาไทยเป็นงบการเงินฉบับที่</w:t>
      </w:r>
      <w:r w:rsidR="00B71155">
        <w:rPr>
          <w:rFonts w:ascii="Angsana New" w:hAnsi="Angsana New" w:hint="cs"/>
          <w:sz w:val="30"/>
          <w:szCs w:val="30"/>
          <w:cs/>
        </w:rPr>
        <w:t>กลุ่ม</w:t>
      </w:r>
      <w:r w:rsidRPr="00EE7C5F">
        <w:rPr>
          <w:rFonts w:ascii="Angsana New" w:hAnsi="Angsana New"/>
          <w:sz w:val="30"/>
          <w:szCs w:val="30"/>
          <w:cs/>
        </w:rPr>
        <w:t>บริษัทฯ ใช้เป็นทางการตามกฎหมาย งบการเงินฉบับภาษาอังกฤษแปลจากงบการเงินฉบับภาษาไทยนี้</w:t>
      </w:r>
    </w:p>
    <w:p w14:paraId="5FD0BBC2" w14:textId="77777777" w:rsidR="007228A9" w:rsidRPr="00DE46BC" w:rsidRDefault="0044592B" w:rsidP="00881C8F">
      <w:pPr>
        <w:spacing w:line="240" w:lineRule="atLeast"/>
        <w:ind w:left="993"/>
        <w:jc w:val="thaiDistribute"/>
        <w:rPr>
          <w:rFonts w:ascii="Angsana New" w:hAnsi="Angsana New"/>
          <w:sz w:val="30"/>
          <w:szCs w:val="30"/>
        </w:rPr>
      </w:pPr>
      <w:r w:rsidRPr="00DE46BC">
        <w:rPr>
          <w:rFonts w:ascii="Angsana New" w:hAnsi="Angsana New" w:hint="cs"/>
          <w:sz w:val="30"/>
          <w:szCs w:val="30"/>
          <w:cs/>
        </w:rPr>
        <w:t>งบการเงินนี้จัดทำและแสดงหน่วยเงินตราเป็นเงินบาท ซึ่งเป็นสกุลเงินที่ใช้ในการดำเนินงานของ</w:t>
      </w:r>
      <w:r w:rsidR="0070020D">
        <w:rPr>
          <w:rFonts w:ascii="Angsana New" w:hAnsi="Angsana New" w:hint="cs"/>
          <w:sz w:val="30"/>
          <w:szCs w:val="30"/>
          <w:cs/>
        </w:rPr>
        <w:t>กลุ่ม</w:t>
      </w:r>
      <w:r w:rsidRPr="00DE46BC">
        <w:rPr>
          <w:rFonts w:ascii="Angsana New" w:hAnsi="Angsana New" w:hint="cs"/>
          <w:sz w:val="30"/>
          <w:szCs w:val="30"/>
          <w:cs/>
        </w:rPr>
        <w:t>บริษัท</w:t>
      </w:r>
    </w:p>
    <w:p w14:paraId="65BFE4E8" w14:textId="77777777" w:rsidR="00442B4C" w:rsidRPr="00DE46BC" w:rsidRDefault="00442B4C" w:rsidP="00E933C8">
      <w:pPr>
        <w:numPr>
          <w:ilvl w:val="0"/>
          <w:numId w:val="29"/>
        </w:numPr>
        <w:spacing w:line="240" w:lineRule="atLeast"/>
        <w:ind w:left="993" w:hanging="426"/>
        <w:rPr>
          <w:rFonts w:ascii="Angsana New" w:hAnsi="Angsana New"/>
          <w:sz w:val="30"/>
          <w:szCs w:val="30"/>
        </w:rPr>
      </w:pPr>
      <w:r w:rsidRPr="00DE46BC">
        <w:rPr>
          <w:rFonts w:ascii="Angsana New" w:hAnsi="Angsana New" w:hint="cs"/>
          <w:sz w:val="30"/>
          <w:szCs w:val="30"/>
          <w:cs/>
        </w:rPr>
        <w:t>การ</w:t>
      </w:r>
      <w:r w:rsidR="005E7D4D" w:rsidRPr="00DE46BC">
        <w:rPr>
          <w:rFonts w:ascii="Angsana New" w:hAnsi="Angsana New" w:hint="cs"/>
          <w:sz w:val="30"/>
          <w:szCs w:val="30"/>
          <w:cs/>
        </w:rPr>
        <w:t>รับโอนกิจการทั้งหมดของบริษัทย่อย</w:t>
      </w:r>
    </w:p>
    <w:p w14:paraId="0DBD738C" w14:textId="77777777" w:rsidR="00442B4C" w:rsidRDefault="005E7D4D" w:rsidP="00743B63">
      <w:pPr>
        <w:spacing w:line="240" w:lineRule="atLeast"/>
        <w:ind w:left="993"/>
        <w:jc w:val="thaiDistribute"/>
        <w:rPr>
          <w:rFonts w:ascii="Angsana New" w:hAnsi="Angsana New"/>
          <w:sz w:val="30"/>
          <w:szCs w:val="30"/>
        </w:rPr>
      </w:pPr>
      <w:r w:rsidRPr="00F10CFD">
        <w:rPr>
          <w:rFonts w:ascii="Angsana New" w:hAnsi="Angsana New"/>
          <w:spacing w:val="-4"/>
          <w:sz w:val="30"/>
          <w:szCs w:val="30"/>
          <w:cs/>
        </w:rPr>
        <w:t>ที่ประชุม</w:t>
      </w:r>
      <w:r w:rsidRPr="00F10CFD">
        <w:rPr>
          <w:rFonts w:ascii="Angsana New" w:hAnsi="Angsana New" w:hint="cs"/>
          <w:spacing w:val="-4"/>
          <w:sz w:val="30"/>
          <w:szCs w:val="30"/>
          <w:cs/>
        </w:rPr>
        <w:t>สามัญ</w:t>
      </w:r>
      <w:r w:rsidRPr="00F10CFD">
        <w:rPr>
          <w:rFonts w:ascii="Angsana New" w:hAnsi="Angsana New"/>
          <w:spacing w:val="-4"/>
          <w:sz w:val="30"/>
          <w:szCs w:val="30"/>
          <w:cs/>
        </w:rPr>
        <w:t>ผู้ถือหุ้น</w:t>
      </w:r>
      <w:r w:rsidRPr="00F10CFD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F10CFD">
        <w:rPr>
          <w:rFonts w:ascii="Angsana New" w:hAnsi="Angsana New"/>
          <w:spacing w:val="-4"/>
          <w:sz w:val="30"/>
          <w:szCs w:val="30"/>
          <w:cs/>
        </w:rPr>
        <w:t xml:space="preserve">ครั้งที่ </w:t>
      </w:r>
      <w:r w:rsidRPr="00F10CFD">
        <w:rPr>
          <w:rFonts w:ascii="Angsana New" w:hAnsi="Angsana New"/>
          <w:spacing w:val="-4"/>
          <w:sz w:val="30"/>
          <w:szCs w:val="30"/>
        </w:rPr>
        <w:t>1/2563</w:t>
      </w:r>
      <w:r w:rsidRPr="00F10CFD">
        <w:rPr>
          <w:rFonts w:ascii="Angsana New" w:hAnsi="Angsana New" w:hint="cs"/>
          <w:spacing w:val="-4"/>
          <w:sz w:val="30"/>
          <w:szCs w:val="30"/>
          <w:cs/>
        </w:rPr>
        <w:t xml:space="preserve"> เมื่อวันที่ </w:t>
      </w:r>
      <w:r w:rsidRPr="00F10CFD">
        <w:rPr>
          <w:rFonts w:ascii="Angsana New" w:hAnsi="Angsana New"/>
          <w:spacing w:val="-4"/>
          <w:sz w:val="30"/>
          <w:szCs w:val="30"/>
          <w:lang w:val="en-US"/>
        </w:rPr>
        <w:t xml:space="preserve">4 </w:t>
      </w:r>
      <w:r w:rsidRPr="00F10CFD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สิงหาคม </w:t>
      </w:r>
      <w:r w:rsidRPr="00F10CFD">
        <w:rPr>
          <w:rFonts w:ascii="Angsana New" w:hAnsi="Angsana New"/>
          <w:spacing w:val="-4"/>
          <w:sz w:val="30"/>
          <w:szCs w:val="30"/>
          <w:lang w:val="en-US"/>
        </w:rPr>
        <w:t xml:space="preserve">2563 </w:t>
      </w:r>
      <w:r w:rsidRPr="00F10CFD">
        <w:rPr>
          <w:rFonts w:ascii="Angsana New" w:hAnsi="Angsana New"/>
          <w:spacing w:val="-4"/>
          <w:sz w:val="30"/>
          <w:szCs w:val="30"/>
          <w:cs/>
        </w:rPr>
        <w:t xml:space="preserve">ของบริษัทฯ ได้มีมติอนุมัติให้มีการรับโอนกิจการทั้งหมดของบริษัท คัมเวล จำกัด (บริษัทย่อย) บริษัทฯได้เข้าทำสัญญาการรับโอนกิจการทั้งหมดเมื่อวันที่ </w:t>
      </w:r>
      <w:r w:rsidRPr="00F10CFD">
        <w:rPr>
          <w:rFonts w:ascii="Angsana New" w:hAnsi="Angsana New"/>
          <w:spacing w:val="-4"/>
          <w:sz w:val="30"/>
          <w:szCs w:val="30"/>
        </w:rPr>
        <w:t>30</w:t>
      </w:r>
      <w:r w:rsidRPr="00F10CFD">
        <w:rPr>
          <w:rFonts w:ascii="Angsana New" w:hAnsi="Angsana New"/>
          <w:spacing w:val="-4"/>
          <w:sz w:val="30"/>
          <w:szCs w:val="30"/>
          <w:cs/>
        </w:rPr>
        <w:t xml:space="preserve"> กันยายน </w:t>
      </w:r>
      <w:r w:rsidRPr="00F10CFD">
        <w:rPr>
          <w:rFonts w:ascii="Angsana New" w:hAnsi="Angsana New"/>
          <w:spacing w:val="-4"/>
          <w:sz w:val="30"/>
          <w:szCs w:val="30"/>
        </w:rPr>
        <w:t>2563</w:t>
      </w:r>
      <w:r w:rsidRPr="00F10CFD">
        <w:rPr>
          <w:rFonts w:ascii="Angsana New" w:hAnsi="Angsana New"/>
          <w:spacing w:val="-4"/>
          <w:sz w:val="30"/>
          <w:szCs w:val="30"/>
          <w:cs/>
        </w:rPr>
        <w:t xml:space="preserve"> ทั้งนี้การรับโอนกิจการดังกล่าวเป็นการรับโอนสินทรัพย์ รวมทั้งลูกจ้าง และภาระหนี้สินทั้งหมดที่มีอยู่ ณ วันที่ </w:t>
      </w:r>
      <w:r w:rsidRPr="00F10CFD">
        <w:rPr>
          <w:rFonts w:ascii="Angsana New" w:hAnsi="Angsana New"/>
          <w:spacing w:val="-4"/>
          <w:sz w:val="30"/>
          <w:szCs w:val="30"/>
        </w:rPr>
        <w:t xml:space="preserve">30 </w:t>
      </w:r>
      <w:r w:rsidRPr="00F10CFD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Pr="00F10CFD">
        <w:rPr>
          <w:rFonts w:ascii="Angsana New" w:hAnsi="Angsana New"/>
          <w:spacing w:val="-4"/>
          <w:sz w:val="30"/>
          <w:szCs w:val="30"/>
        </w:rPr>
        <w:t xml:space="preserve"> 2563 </w:t>
      </w:r>
      <w:r w:rsidRPr="00F10CFD">
        <w:rPr>
          <w:rFonts w:ascii="Angsana New" w:hAnsi="Angsana New"/>
          <w:spacing w:val="-4"/>
          <w:sz w:val="30"/>
          <w:szCs w:val="30"/>
          <w:cs/>
        </w:rPr>
        <w:t xml:space="preserve">โดยบริษัทย่อยได้หยุดดำเนินกิจการทั้งหมดและดำเนินการจดทะเบียนเลิกบริษัทกับกระทรวงพาณิชย์แล้ว </w:t>
      </w:r>
      <w:r w:rsidRPr="00F10CFD">
        <w:rPr>
          <w:rFonts w:ascii="Angsana New" w:hAnsi="Angsana New" w:hint="cs"/>
          <w:spacing w:val="-4"/>
          <w:sz w:val="30"/>
          <w:szCs w:val="30"/>
          <w:cs/>
        </w:rPr>
        <w:t xml:space="preserve">เมื่อวันที่ </w:t>
      </w:r>
      <w:r w:rsidRPr="00F10CFD">
        <w:rPr>
          <w:rFonts w:ascii="Angsana New" w:hAnsi="Angsana New"/>
          <w:spacing w:val="-4"/>
          <w:sz w:val="30"/>
          <w:szCs w:val="30"/>
          <w:lang w:val="en-US"/>
        </w:rPr>
        <w:t xml:space="preserve">30 </w:t>
      </w:r>
      <w:r w:rsidRPr="00F10CFD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กันยายน </w:t>
      </w:r>
      <w:r w:rsidRPr="00F10CFD">
        <w:rPr>
          <w:rFonts w:ascii="Angsana New" w:hAnsi="Angsana New"/>
          <w:spacing w:val="-4"/>
          <w:sz w:val="30"/>
          <w:szCs w:val="30"/>
          <w:lang w:val="en-US"/>
        </w:rPr>
        <w:t xml:space="preserve">2563 </w:t>
      </w:r>
      <w:r w:rsidRPr="00F10CFD">
        <w:rPr>
          <w:rFonts w:ascii="Angsana New" w:hAnsi="Angsana New"/>
          <w:spacing w:val="-4"/>
          <w:sz w:val="30"/>
          <w:szCs w:val="30"/>
          <w:cs/>
        </w:rPr>
        <w:t>และสืบเนื่องจากมติการโอนกิจการดังกล่าวบริษัทฯจึงได้ดำเนินการทำหนังสือแจ้งต่อกรมสรรพากรเพื่อขอรับสิทธิประโยชน์ทางภาษีในการโอนกิจการ ซึ่งบริษัทฯได้รับหนังสือแจ้งการได้รับสิทธิประโยชน์ดังกล่าวแล้ว</w:t>
      </w:r>
    </w:p>
    <w:p w14:paraId="38067E7A" w14:textId="77777777" w:rsidR="00F10CFD" w:rsidRPr="00F10CFD" w:rsidRDefault="00F10CFD" w:rsidP="00743B63">
      <w:pPr>
        <w:spacing w:line="240" w:lineRule="atLeast"/>
        <w:ind w:left="993"/>
        <w:jc w:val="thaiDistribute"/>
        <w:rPr>
          <w:rFonts w:ascii="Angsana New" w:hAnsi="Angsana New"/>
          <w:sz w:val="30"/>
          <w:szCs w:val="30"/>
        </w:rPr>
      </w:pPr>
    </w:p>
    <w:p w14:paraId="6C2EE622" w14:textId="77777777" w:rsidR="00881C8F" w:rsidRPr="00E50A6D" w:rsidRDefault="00881C8F" w:rsidP="00743B63">
      <w:pPr>
        <w:spacing w:line="240" w:lineRule="atLeast"/>
        <w:ind w:left="993"/>
        <w:jc w:val="thaiDistribute"/>
        <w:rPr>
          <w:rFonts w:ascii="Angsana New" w:hAnsi="Angsana New"/>
          <w:sz w:val="30"/>
          <w:szCs w:val="30"/>
        </w:rPr>
      </w:pPr>
    </w:p>
    <w:p w14:paraId="5E3FA20F" w14:textId="77777777" w:rsidR="00442B4C" w:rsidRPr="00E50A6D" w:rsidRDefault="00442B4C" w:rsidP="00352FE1">
      <w:pPr>
        <w:numPr>
          <w:ilvl w:val="0"/>
          <w:numId w:val="12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 w:hint="cs"/>
          <w:b/>
          <w:bCs/>
          <w:sz w:val="30"/>
          <w:szCs w:val="30"/>
          <w:cs/>
        </w:rPr>
        <w:lastRenderedPageBreak/>
        <w:t>หลัก</w:t>
      </w:r>
      <w:r w:rsidRPr="00E50A6D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4A38EF18" w14:textId="77777777" w:rsidR="00C80326" w:rsidRPr="00E50A6D" w:rsidRDefault="00C80326" w:rsidP="00E933C8">
      <w:pPr>
        <w:numPr>
          <w:ilvl w:val="0"/>
          <w:numId w:val="29"/>
        </w:numPr>
        <w:spacing w:line="240" w:lineRule="atLeast"/>
        <w:ind w:left="1080" w:hanging="540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เกณฑ์ในการจัดทำงบการเงินรวม</w:t>
      </w:r>
    </w:p>
    <w:p w14:paraId="053936CD" w14:textId="77777777" w:rsidR="000A229D" w:rsidRPr="00E50A6D" w:rsidRDefault="000A229D" w:rsidP="00352FE1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</w:t>
      </w:r>
      <w:r w:rsidRPr="00E50A6D">
        <w:rPr>
          <w:rFonts w:ascii="Angsana New" w:hAnsi="Angsana New" w:hint="cs"/>
          <w:sz w:val="30"/>
          <w:szCs w:val="30"/>
          <w:cs/>
        </w:rPr>
        <w:t xml:space="preserve"> คัมเวล คอร์ปอเรชั่น</w:t>
      </w:r>
      <w:r w:rsidRPr="00E50A6D">
        <w:rPr>
          <w:rFonts w:ascii="Angsana New" w:hAnsi="Angsana New"/>
          <w:sz w:val="30"/>
          <w:szCs w:val="30"/>
          <w:cs/>
        </w:rPr>
        <w:t xml:space="preserve"> จำกัด</w:t>
      </w:r>
      <w:r w:rsidR="003B1163"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="003B1163" w:rsidRPr="00E50A6D">
        <w:rPr>
          <w:rFonts w:ascii="Angsana New" w:hAnsi="Angsana New"/>
          <w:sz w:val="30"/>
          <w:szCs w:val="30"/>
          <w:cs/>
        </w:rPr>
        <w:t xml:space="preserve">(มหาชน) </w:t>
      </w:r>
      <w:r w:rsidRPr="00E50A6D">
        <w:rPr>
          <w:rFonts w:ascii="Angsana New" w:hAnsi="Angsana New"/>
          <w:sz w:val="30"/>
          <w:szCs w:val="30"/>
          <w:cs/>
        </w:rPr>
        <w:t xml:space="preserve"> (ซึ่งต่อไปนี้เรียกว่า “บริษัทฯ”)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เป็นบริษัทใหญ่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และงบการเงินบริษัทย่อยซึ่ง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 xml:space="preserve">บริษัท </w:t>
      </w:r>
      <w:r w:rsidRPr="00E50A6D">
        <w:rPr>
          <w:rFonts w:ascii="Angsana New" w:hAnsi="Angsana New" w:hint="cs"/>
          <w:sz w:val="30"/>
          <w:szCs w:val="30"/>
          <w:cs/>
        </w:rPr>
        <w:t>คัมเวล คอร์ปอเรชั่น</w:t>
      </w:r>
      <w:r w:rsidRPr="00E50A6D">
        <w:rPr>
          <w:rFonts w:ascii="Angsana New" w:hAnsi="Angsana New"/>
          <w:sz w:val="30"/>
          <w:szCs w:val="30"/>
          <w:cs/>
        </w:rPr>
        <w:t xml:space="preserve"> จำกัด</w:t>
      </w:r>
      <w:r w:rsidR="003B1163" w:rsidRPr="00E50A6D">
        <w:rPr>
          <w:rFonts w:ascii="Angsana New" w:hAnsi="Angsana New"/>
          <w:sz w:val="30"/>
          <w:szCs w:val="30"/>
          <w:cs/>
        </w:rPr>
        <w:t xml:space="preserve">(มหาชน) </w:t>
      </w:r>
      <w:r w:rsidRPr="00E50A6D">
        <w:rPr>
          <w:rFonts w:ascii="Angsana New" w:hAnsi="Angsana New"/>
          <w:sz w:val="30"/>
          <w:szCs w:val="30"/>
          <w:cs/>
        </w:rPr>
        <w:t>เข้าถือหุ้นหรือมีอำนาจควบคุมอย่างเป็นสาระสำคัญในบริษัทย่อย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(ซึ่งต่อไปนี้</w:t>
      </w:r>
      <w:r w:rsidR="00125688" w:rsidRPr="00E50A6D">
        <w:rPr>
          <w:rFonts w:ascii="Angsana New" w:hAnsi="Angsana New" w:hint="cs"/>
          <w:sz w:val="30"/>
          <w:szCs w:val="30"/>
          <w:cs/>
        </w:rPr>
        <w:t xml:space="preserve">บริษัทและบริษัทย่อย </w:t>
      </w:r>
      <w:r w:rsidRPr="00E50A6D">
        <w:rPr>
          <w:rFonts w:ascii="Angsana New" w:hAnsi="Angsana New"/>
          <w:sz w:val="30"/>
          <w:szCs w:val="30"/>
          <w:cs/>
        </w:rPr>
        <w:t>รวมเรียกว่า “กลุ่มบริษัท”)</w:t>
      </w:r>
      <w:r w:rsidRPr="00E50A6D">
        <w:rPr>
          <w:rFonts w:ascii="Angsana New" w:hAnsi="Angsana New" w:hint="cs"/>
          <w:sz w:val="30"/>
          <w:szCs w:val="30"/>
          <w:cs/>
        </w:rPr>
        <w:t xml:space="preserve"> มี</w:t>
      </w:r>
      <w:r w:rsidRPr="00E50A6D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8640" w:type="dxa"/>
        <w:tblInd w:w="1170" w:type="dxa"/>
        <w:tblLook w:val="04A0" w:firstRow="1" w:lastRow="0" w:firstColumn="1" w:lastColumn="0" w:noHBand="0" w:noVBand="1"/>
      </w:tblPr>
      <w:tblGrid>
        <w:gridCol w:w="2790"/>
        <w:gridCol w:w="990"/>
        <w:gridCol w:w="1062"/>
        <w:gridCol w:w="270"/>
        <w:gridCol w:w="990"/>
        <w:gridCol w:w="2538"/>
      </w:tblGrid>
      <w:tr w:rsidR="000A229D" w:rsidRPr="00E50A6D" w14:paraId="21F6E1D3" w14:textId="77777777" w:rsidTr="00A32DA5">
        <w:tc>
          <w:tcPr>
            <w:tcW w:w="2790" w:type="dxa"/>
            <w:shd w:val="clear" w:color="auto" w:fill="auto"/>
          </w:tcPr>
          <w:p w14:paraId="7EF80A18" w14:textId="77777777" w:rsidR="000A229D" w:rsidRPr="00E50A6D" w:rsidRDefault="000A229D" w:rsidP="00652FF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bookmarkStart w:id="0" w:name="_Hlk4516789"/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0CA840B2" w14:textId="77777777" w:rsidR="000A229D" w:rsidRPr="00E50A6D" w:rsidRDefault="000A229D" w:rsidP="00652FF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2322" w:type="dxa"/>
            <w:gridSpan w:val="3"/>
            <w:shd w:val="clear" w:color="auto" w:fill="auto"/>
          </w:tcPr>
          <w:p w14:paraId="2DC69773" w14:textId="77777777" w:rsidR="000A229D" w:rsidRPr="00E50A6D" w:rsidRDefault="000A229D" w:rsidP="00652FFD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50A6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สัดส่วนการลงทุน (</w:t>
            </w:r>
            <w:r w:rsidRPr="00E50A6D">
              <w:rPr>
                <w:rFonts w:ascii="Angsana New" w:hAnsi="Angsana New"/>
                <w:sz w:val="24"/>
                <w:szCs w:val="24"/>
                <w:lang w:val="en-US"/>
              </w:rPr>
              <w:t>%)</w:t>
            </w:r>
          </w:p>
        </w:tc>
        <w:tc>
          <w:tcPr>
            <w:tcW w:w="2538" w:type="dxa"/>
            <w:shd w:val="clear" w:color="auto" w:fill="auto"/>
          </w:tcPr>
          <w:p w14:paraId="36ACE5C1" w14:textId="77777777" w:rsidR="000A229D" w:rsidRPr="00E50A6D" w:rsidRDefault="000A229D" w:rsidP="00652FF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ประเภทธุรกิจ</w:t>
            </w:r>
          </w:p>
        </w:tc>
      </w:tr>
      <w:tr w:rsidR="000A229D" w:rsidRPr="00E50A6D" w14:paraId="38233F1B" w14:textId="77777777" w:rsidTr="00A32DA5">
        <w:tc>
          <w:tcPr>
            <w:tcW w:w="2790" w:type="dxa"/>
            <w:shd w:val="clear" w:color="auto" w:fill="auto"/>
          </w:tcPr>
          <w:p w14:paraId="174224C9" w14:textId="77777777" w:rsidR="000A229D" w:rsidRPr="00E50A6D" w:rsidRDefault="000A229D" w:rsidP="00652FFD">
            <w:pPr>
              <w:pBdr>
                <w:bottom w:val="single" w:sz="4" w:space="1" w:color="auto"/>
              </w:pBd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F89F149" w14:textId="77777777" w:rsidR="000A229D" w:rsidRPr="00E50A6D" w:rsidRDefault="000A229D" w:rsidP="00652FFD">
            <w:pPr>
              <w:pBdr>
                <w:bottom w:val="single" w:sz="4" w:space="1" w:color="auto"/>
              </w:pBd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14:paraId="49FA552F" w14:textId="77777777" w:rsidR="000A229D" w:rsidRPr="00E50A6D" w:rsidRDefault="008A2CC5" w:rsidP="00652F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50A6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256</w:t>
            </w:r>
            <w:r w:rsidR="00642258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3A2D9D9" w14:textId="77777777" w:rsidR="000A229D" w:rsidRPr="00E50A6D" w:rsidRDefault="000A229D" w:rsidP="00652FF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98C1148" w14:textId="77777777" w:rsidR="000A229D" w:rsidRPr="00E50A6D" w:rsidRDefault="008A2CC5" w:rsidP="00652F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50A6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256</w:t>
            </w:r>
            <w:r w:rsidR="00642258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2538" w:type="dxa"/>
            <w:shd w:val="clear" w:color="auto" w:fill="auto"/>
          </w:tcPr>
          <w:p w14:paraId="4D7FBA84" w14:textId="77777777" w:rsidR="000A229D" w:rsidRPr="00E50A6D" w:rsidRDefault="000A229D" w:rsidP="00652FFD">
            <w:pPr>
              <w:pBdr>
                <w:bottom w:val="single" w:sz="4" w:space="1" w:color="auto"/>
              </w:pBd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A229D" w:rsidRPr="00E50A6D" w14:paraId="0090F152" w14:textId="77777777" w:rsidTr="00DE46BC">
        <w:tc>
          <w:tcPr>
            <w:tcW w:w="2790" w:type="dxa"/>
            <w:shd w:val="clear" w:color="auto" w:fill="auto"/>
          </w:tcPr>
          <w:p w14:paraId="3B38D0E4" w14:textId="77777777" w:rsidR="000A229D" w:rsidRPr="00E50A6D" w:rsidRDefault="000A229D" w:rsidP="008A2CC5">
            <w:pPr>
              <w:ind w:left="248" w:hanging="248"/>
              <w:rPr>
                <w:rFonts w:ascii="Angsana New" w:hAnsi="Angsana New"/>
                <w:sz w:val="24"/>
                <w:szCs w:val="24"/>
              </w:rPr>
            </w:pPr>
            <w:r w:rsidRPr="00E50A6D">
              <w:rPr>
                <w:rFonts w:ascii="Angsana New" w:hAnsi="Angsana New"/>
                <w:sz w:val="24"/>
                <w:szCs w:val="24"/>
                <w:cs/>
              </w:rPr>
              <w:t>บริษัท คัมเวล จำกัด</w:t>
            </w:r>
            <w:r w:rsidR="00A32DA5" w:rsidRPr="00E50A6D">
              <w:rPr>
                <w:rFonts w:ascii="Angsana New" w:hAnsi="Angsana New" w:hint="cs"/>
                <w:sz w:val="24"/>
                <w:szCs w:val="24"/>
                <w:cs/>
              </w:rPr>
              <w:t xml:space="preserve"> (</w:t>
            </w:r>
            <w:r w:rsidR="0051016A" w:rsidRPr="00E50A6D">
              <w:rPr>
                <w:rFonts w:ascii="Angsana New" w:hAnsi="Angsana New" w:hint="cs"/>
                <w:sz w:val="24"/>
                <w:szCs w:val="24"/>
                <w:cs/>
              </w:rPr>
              <w:t>จดทะเบียน</w:t>
            </w:r>
            <w:r w:rsidR="00A32DA5" w:rsidRPr="00E50A6D">
              <w:rPr>
                <w:rFonts w:ascii="Angsana New" w:hAnsi="Angsana New" w:hint="cs"/>
                <w:sz w:val="24"/>
                <w:szCs w:val="24"/>
                <w:cs/>
              </w:rPr>
              <w:t>เลิกกิจการวันที่ 30</w:t>
            </w:r>
            <w:r w:rsidR="008A2CC5" w:rsidRPr="00E50A6D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A32DA5" w:rsidRPr="00E50A6D">
              <w:rPr>
                <w:rFonts w:ascii="Angsana New" w:hAnsi="Angsana New" w:hint="cs"/>
                <w:sz w:val="24"/>
                <w:szCs w:val="24"/>
                <w:cs/>
              </w:rPr>
              <w:t>ก.ย. 63)</w:t>
            </w:r>
          </w:p>
        </w:tc>
        <w:tc>
          <w:tcPr>
            <w:tcW w:w="990" w:type="dxa"/>
            <w:shd w:val="clear" w:color="auto" w:fill="auto"/>
          </w:tcPr>
          <w:p w14:paraId="0DB28BC1" w14:textId="77777777" w:rsidR="000A229D" w:rsidRPr="00E50A6D" w:rsidRDefault="000A229D" w:rsidP="000A229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50A6D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062" w:type="dxa"/>
            <w:shd w:val="clear" w:color="auto" w:fill="auto"/>
          </w:tcPr>
          <w:p w14:paraId="15A82530" w14:textId="77777777" w:rsidR="000A229D" w:rsidRPr="00DE46BC" w:rsidRDefault="00642258" w:rsidP="00652FFD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A74D25" w14:textId="77777777" w:rsidR="000A229D" w:rsidRPr="00E50A6D" w:rsidRDefault="000A229D" w:rsidP="00652FF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34772D0" w14:textId="77777777" w:rsidR="000A229D" w:rsidRPr="00E50A6D" w:rsidRDefault="00951D10" w:rsidP="00652FF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50A6D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538" w:type="dxa"/>
            <w:shd w:val="clear" w:color="auto" w:fill="auto"/>
          </w:tcPr>
          <w:p w14:paraId="070C5E79" w14:textId="77777777" w:rsidR="000A229D" w:rsidRPr="00E50A6D" w:rsidRDefault="000A229D" w:rsidP="000A229D">
            <w:pPr>
              <w:ind w:left="162" w:right="-34" w:hanging="162"/>
              <w:rPr>
                <w:rFonts w:ascii="Angsana New" w:hAnsi="Angsana New"/>
                <w:sz w:val="24"/>
                <w:szCs w:val="24"/>
              </w:rPr>
            </w:pPr>
            <w:r w:rsidRPr="00E50A6D">
              <w:rPr>
                <w:rFonts w:ascii="Angsana New" w:hAnsi="Angsana New"/>
                <w:sz w:val="24"/>
                <w:szCs w:val="24"/>
                <w:cs/>
              </w:rPr>
              <w:t>ผลิตและจัดจำหน่ายแม่พิมพ์</w:t>
            </w:r>
            <w:r w:rsidR="0032463A" w:rsidRPr="00E50A6D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50A6D">
              <w:rPr>
                <w:rFonts w:ascii="Angsana New" w:hAnsi="Angsana New"/>
                <w:sz w:val="24"/>
                <w:szCs w:val="24"/>
                <w:cs/>
              </w:rPr>
              <w:t>กราไฟต์</w:t>
            </w:r>
          </w:p>
        </w:tc>
      </w:tr>
      <w:tr w:rsidR="000A229D" w:rsidRPr="00E50A6D" w14:paraId="0966F580" w14:textId="77777777" w:rsidTr="00A32DA5">
        <w:tc>
          <w:tcPr>
            <w:tcW w:w="2790" w:type="dxa"/>
            <w:shd w:val="clear" w:color="auto" w:fill="auto"/>
          </w:tcPr>
          <w:p w14:paraId="53869474" w14:textId="77777777" w:rsidR="000A229D" w:rsidRPr="00E50A6D" w:rsidRDefault="000A229D" w:rsidP="000A229D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E50A6D">
              <w:rPr>
                <w:rFonts w:ascii="Angsana New" w:hAnsi="Angsana New"/>
                <w:sz w:val="24"/>
                <w:szCs w:val="24"/>
                <w:cs/>
              </w:rPr>
              <w:t xml:space="preserve">บริษัท คัมเวล </w:t>
            </w:r>
            <w:r w:rsidR="0032463A" w:rsidRPr="00E50A6D">
              <w:rPr>
                <w:rFonts w:ascii="Angsana New" w:hAnsi="Angsana New" w:hint="cs"/>
                <w:sz w:val="24"/>
                <w:szCs w:val="24"/>
                <w:cs/>
              </w:rPr>
              <w:t xml:space="preserve">- </w:t>
            </w:r>
            <w:r w:rsidRPr="00E50A6D">
              <w:rPr>
                <w:rFonts w:ascii="Angsana New" w:hAnsi="Angsana New"/>
                <w:sz w:val="24"/>
                <w:szCs w:val="24"/>
                <w:cs/>
              </w:rPr>
              <w:t>นาวแคสท์ จำกัด</w:t>
            </w:r>
          </w:p>
        </w:tc>
        <w:tc>
          <w:tcPr>
            <w:tcW w:w="990" w:type="dxa"/>
            <w:shd w:val="clear" w:color="auto" w:fill="auto"/>
          </w:tcPr>
          <w:p w14:paraId="6CFA12C9" w14:textId="77777777" w:rsidR="000A229D" w:rsidRPr="00E50A6D" w:rsidRDefault="000A229D" w:rsidP="000A229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50A6D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062" w:type="dxa"/>
            <w:shd w:val="clear" w:color="auto" w:fill="auto"/>
          </w:tcPr>
          <w:p w14:paraId="50AF9CDC" w14:textId="77777777" w:rsidR="000A229D" w:rsidRPr="00E50A6D" w:rsidRDefault="00652FFD" w:rsidP="00652FFD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50A6D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7C2176DD" w14:textId="77777777" w:rsidR="000A229D" w:rsidRPr="00E50A6D" w:rsidRDefault="000A229D" w:rsidP="00652FF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AD9FF69" w14:textId="77777777" w:rsidR="000A229D" w:rsidRPr="00E50A6D" w:rsidRDefault="00951D10" w:rsidP="00652FF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50A6D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538" w:type="dxa"/>
            <w:shd w:val="clear" w:color="auto" w:fill="auto"/>
          </w:tcPr>
          <w:p w14:paraId="08283431" w14:textId="77777777" w:rsidR="000A229D" w:rsidRPr="00E50A6D" w:rsidRDefault="003B1163" w:rsidP="000A229D">
            <w:pPr>
              <w:ind w:left="162" w:right="-34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E50A6D">
              <w:rPr>
                <w:rFonts w:ascii="Angsana New" w:hAnsi="Angsana New"/>
                <w:sz w:val="24"/>
                <w:szCs w:val="24"/>
                <w:cs/>
              </w:rPr>
              <w:t>ให้เช่าเสาสัญญาณแจ้งข้อมูลฟ้าผ่า</w:t>
            </w:r>
          </w:p>
        </w:tc>
      </w:tr>
    </w:tbl>
    <w:bookmarkEnd w:id="0"/>
    <w:p w14:paraId="4DE4DDBB" w14:textId="77777777" w:rsidR="00976169" w:rsidRPr="00E50A6D" w:rsidRDefault="00976169" w:rsidP="00F25DBD">
      <w:pPr>
        <w:spacing w:before="120"/>
        <w:ind w:left="1440" w:firstLine="7"/>
        <w:rPr>
          <w:rFonts w:ascii="Angsana New" w:hAnsi="Angsana New"/>
          <w:sz w:val="30"/>
          <w:szCs w:val="30"/>
          <w:u w:val="single"/>
        </w:rPr>
      </w:pPr>
      <w:r w:rsidRPr="00E50A6D">
        <w:rPr>
          <w:rFonts w:ascii="Angsana New" w:hAnsi="Angsana New"/>
          <w:sz w:val="30"/>
          <w:szCs w:val="30"/>
          <w:u w:val="single"/>
          <w:cs/>
        </w:rPr>
        <w:t>การสูญเสียความควบคุม</w:t>
      </w:r>
    </w:p>
    <w:p w14:paraId="601B2B8B" w14:textId="77777777" w:rsidR="00976169" w:rsidRPr="005111B5" w:rsidRDefault="00976169" w:rsidP="000A229D">
      <w:pPr>
        <w:tabs>
          <w:tab w:val="left" w:pos="1350"/>
        </w:tabs>
        <w:spacing w:line="240" w:lineRule="atLeast"/>
        <w:ind w:left="14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E50A6D">
        <w:rPr>
          <w:rFonts w:ascii="Angsana New" w:hAnsi="Angsana New"/>
          <w:sz w:val="30"/>
          <w:szCs w:val="30"/>
          <w:cs/>
        </w:rPr>
        <w:t>เมื่อบริษัทสูญเสียการควบคุมในบริษัทย่อย 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</w:t>
      </w:r>
      <w:r w:rsidR="0032463A" w:rsidRPr="00E50A6D">
        <w:rPr>
          <w:rFonts w:ascii="Angsana New" w:hAnsi="Angsana New" w:hint="cs"/>
          <w:sz w:val="30"/>
          <w:szCs w:val="30"/>
          <w:cs/>
        </w:rPr>
        <w:t>ผู้ถือหุ้น</w:t>
      </w:r>
      <w:r w:rsidRPr="00E50A6D">
        <w:rPr>
          <w:rFonts w:ascii="Angsana New" w:hAnsi="Angsana New"/>
          <w:sz w:val="30"/>
          <w:szCs w:val="30"/>
          <w:cs/>
        </w:rPr>
        <w:t>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0D6260D2" w14:textId="77777777" w:rsidR="00976169" w:rsidRPr="00E50A6D" w:rsidRDefault="00976169" w:rsidP="00352FE1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144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กลุ่มบริษัทจะถือว่ามีการควบคุมกิจการที่เข้าไปลงทุนหรือ</w:t>
      </w:r>
      <w:r w:rsidR="0032463A" w:rsidRPr="00E50A6D">
        <w:rPr>
          <w:rFonts w:ascii="Angsana New" w:hAnsi="Angsana New" w:hint="cs"/>
          <w:sz w:val="30"/>
          <w:szCs w:val="30"/>
          <w:cs/>
        </w:rPr>
        <w:t>กลุ่ม</w:t>
      </w:r>
      <w:r w:rsidRPr="00E50A6D">
        <w:rPr>
          <w:rFonts w:ascii="Angsana New" w:hAnsi="Angsana New"/>
          <w:sz w:val="30"/>
          <w:szCs w:val="30"/>
          <w:cs/>
        </w:rPr>
        <w:t>บริษัทย่อยได้ หากกลุ่มบริษัทมีสิทธิได้รับหรือมีส่วนได้เสียในผลตอบแทนของกิจการที่เข้าไปลงทุน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12290C4B" w14:textId="77777777" w:rsidR="00976169" w:rsidRPr="00E50A6D" w:rsidRDefault="00976169" w:rsidP="00352FE1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144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บริษัทฯนำงบการเงินของบริษัทย่อยมารวมในการจัดทำงบการเงินรวมตั้งแต่วันที่กลุ่มบริษัทมีอำนาจในการควบคุมบริษัทย่อยจนถึงวันที่กลุ่มบริษัทสิ้นสุดการควบคุมบริษัทย่อยนั้น</w:t>
      </w:r>
    </w:p>
    <w:p w14:paraId="4BC94EF8" w14:textId="77777777" w:rsidR="00976169" w:rsidRPr="00E50A6D" w:rsidRDefault="00976169" w:rsidP="00352FE1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144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  <w:r w:rsidRPr="00E50A6D">
        <w:rPr>
          <w:rFonts w:ascii="Angsana New" w:hAnsi="Angsana New" w:hint="cs"/>
          <w:sz w:val="30"/>
          <w:szCs w:val="30"/>
          <w:cs/>
        </w:rPr>
        <w:t>ฯ</w:t>
      </w:r>
    </w:p>
    <w:p w14:paraId="04E76301" w14:textId="77777777" w:rsidR="00903BC7" w:rsidRPr="00E50A6D" w:rsidRDefault="00976169" w:rsidP="00352FE1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144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ยอดคงค้างระหว่างบริษัทฯ</w:t>
      </w:r>
      <w:r w:rsidR="0032463A"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และ</w:t>
      </w:r>
      <w:r w:rsidR="0032463A" w:rsidRPr="00E50A6D">
        <w:rPr>
          <w:rFonts w:ascii="Angsana New" w:hAnsi="Angsana New" w:hint="cs"/>
          <w:sz w:val="30"/>
          <w:szCs w:val="30"/>
          <w:cs/>
        </w:rPr>
        <w:t>กลุ่ม</w:t>
      </w:r>
      <w:r w:rsidRPr="00E50A6D">
        <w:rPr>
          <w:rFonts w:ascii="Angsana New" w:hAnsi="Angsana New"/>
          <w:sz w:val="30"/>
          <w:szCs w:val="30"/>
          <w:cs/>
        </w:rPr>
        <w:t>บริษัท รายการค้าระหว่างกันที่มีสาระสำคัญได้ถูกตัดออกจาก</w:t>
      </w:r>
      <w:r w:rsidR="00124C02" w:rsidRPr="00E50A6D">
        <w:rPr>
          <w:rFonts w:ascii="Angsana New" w:hAnsi="Angsana New"/>
          <w:sz w:val="30"/>
          <w:szCs w:val="30"/>
          <w:cs/>
        </w:rPr>
        <w:br/>
      </w:r>
      <w:r w:rsidRPr="00E50A6D">
        <w:rPr>
          <w:rFonts w:ascii="Angsana New" w:hAnsi="Angsana New"/>
          <w:sz w:val="30"/>
          <w:szCs w:val="30"/>
          <w:cs/>
        </w:rPr>
        <w:t>งบการเงินรวมนี้แล้ว</w:t>
      </w:r>
    </w:p>
    <w:p w14:paraId="3BCDC7D9" w14:textId="77777777" w:rsidR="004B1A57" w:rsidRPr="00E50A6D" w:rsidRDefault="00125688" w:rsidP="00352FE1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144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ส่วนได้เสียที่ไม่มีอำนาจควบคุม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="00976169" w:rsidRPr="00E50A6D">
        <w:rPr>
          <w:rFonts w:ascii="Angsana New" w:hAnsi="Angsana New"/>
          <w:sz w:val="30"/>
          <w:szCs w:val="30"/>
          <w:cs/>
        </w:rPr>
        <w:t>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 และส่วนของผู้ถือหุ้นในงบแสดงฐานะการเงินรวม</w:t>
      </w:r>
    </w:p>
    <w:p w14:paraId="6078A94B" w14:textId="77777777" w:rsidR="004A1C64" w:rsidRPr="00E50A6D" w:rsidRDefault="004A1C64" w:rsidP="00E933C8">
      <w:pPr>
        <w:numPr>
          <w:ilvl w:val="0"/>
          <w:numId w:val="29"/>
        </w:numPr>
        <w:spacing w:before="120" w:line="240" w:lineRule="atLeas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บริษัทฯจัดทำงบการเงินเฉพาะกิจการโดยแสดงเงินลงทุนในบริษัทย่อย การร่วมค้าและบริษัทร่วม (ถ้ามี)</w:t>
      </w:r>
      <w:r w:rsidRPr="00E50A6D">
        <w:rPr>
          <w:rFonts w:ascii="Angsana New" w:hAnsi="Angsana New"/>
          <w:sz w:val="30"/>
          <w:szCs w:val="30"/>
          <w:cs/>
        </w:rPr>
        <w:br/>
        <w:t>ตามวิธีราคาทุน</w:t>
      </w:r>
    </w:p>
    <w:p w14:paraId="10039DCE" w14:textId="77777777" w:rsidR="009A65B6" w:rsidRPr="00E50A6D" w:rsidRDefault="009A65B6" w:rsidP="009A65B6">
      <w:pPr>
        <w:spacing w:before="120" w:line="240" w:lineRule="atLeast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75C9AF77" w14:textId="77777777" w:rsidR="009A65B6" w:rsidRPr="00E50A6D" w:rsidRDefault="009A65B6" w:rsidP="009A65B6">
      <w:pPr>
        <w:spacing w:before="120" w:line="240" w:lineRule="atLeast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555D5AF2" w14:textId="77777777" w:rsidR="007B6E87" w:rsidRPr="00E50A6D" w:rsidRDefault="007B6E87" w:rsidP="009A65B6">
      <w:pPr>
        <w:spacing w:before="120" w:line="240" w:lineRule="atLeast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7976D359" w14:textId="77777777" w:rsidR="00A404C4" w:rsidRPr="00E50A6D" w:rsidRDefault="004B1A57" w:rsidP="00352FE1">
      <w:pPr>
        <w:numPr>
          <w:ilvl w:val="0"/>
          <w:numId w:val="5"/>
        </w:numPr>
        <w:tabs>
          <w:tab w:val="left" w:pos="513"/>
          <w:tab w:val="decimal" w:pos="7920"/>
        </w:tabs>
        <w:spacing w:before="12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eastAsia="Arial Unicode MS" w:hAnsi="Angsana New"/>
          <w:b/>
          <w:bCs/>
          <w:sz w:val="30"/>
          <w:szCs w:val="30"/>
          <w:cs/>
        </w:rPr>
        <w:lastRenderedPageBreak/>
        <w:t>มาตรฐานการ</w:t>
      </w:r>
      <w:r w:rsidRPr="00E50A6D">
        <w:rPr>
          <w:rFonts w:ascii="Angsana New" w:eastAsia="Arial Unicode MS" w:hAnsi="Angsana New" w:hint="cs"/>
          <w:b/>
          <w:bCs/>
          <w:sz w:val="30"/>
          <w:szCs w:val="30"/>
          <w:cs/>
        </w:rPr>
        <w:t>รายงานทางการเงิน</w:t>
      </w:r>
      <w:r w:rsidRPr="00E50A6D">
        <w:rPr>
          <w:rFonts w:ascii="Angsana New" w:eastAsia="Arial Unicode MS" w:hAnsi="Angsana New"/>
          <w:b/>
          <w:bCs/>
          <w:sz w:val="30"/>
          <w:szCs w:val="30"/>
          <w:cs/>
        </w:rPr>
        <w:t>ใหม่</w:t>
      </w:r>
    </w:p>
    <w:p w14:paraId="5E96EA93" w14:textId="77777777" w:rsidR="00E84960" w:rsidRPr="00E50A6D" w:rsidRDefault="00E84960" w:rsidP="00E84960">
      <w:pPr>
        <w:pStyle w:val="ListParagraph"/>
        <w:tabs>
          <w:tab w:val="clear" w:pos="680"/>
          <w:tab w:val="left" w:pos="540"/>
        </w:tabs>
        <w:spacing w:before="120" w:after="40"/>
        <w:ind w:hanging="180"/>
        <w:jc w:val="thaiDistribute"/>
        <w:outlineLvl w:val="0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E50A6D">
        <w:rPr>
          <w:rFonts w:ascii="Angsana New" w:hAnsi="Angsana New" w:hint="cs"/>
          <w:b/>
          <w:bCs/>
          <w:sz w:val="30"/>
          <w:szCs w:val="30"/>
          <w:cs/>
        </w:rPr>
        <w:t>ก.</w:t>
      </w:r>
      <w:r w:rsidRPr="00E50A6D">
        <w:rPr>
          <w:rFonts w:ascii="Angsana New" w:hAnsi="Angsana New"/>
          <w:sz w:val="30"/>
          <w:szCs w:val="30"/>
        </w:rPr>
        <w:tab/>
      </w:r>
      <w:r w:rsidRPr="00E50A6D">
        <w:rPr>
          <w:rFonts w:ascii="Angsana New" w:hAnsi="Angsana New"/>
          <w:sz w:val="30"/>
          <w:szCs w:val="30"/>
        </w:rPr>
        <w:tab/>
      </w:r>
      <w:r w:rsidRPr="00E50A6D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</w:t>
      </w:r>
      <w:r w:rsidR="005E7D4D" w:rsidRPr="00E50A6D">
        <w:rPr>
          <w:rFonts w:ascii="Angsana New" w:hAnsi="Angsana New" w:hint="cs"/>
          <w:b/>
          <w:bCs/>
          <w:sz w:val="30"/>
          <w:szCs w:val="30"/>
          <w:cs/>
        </w:rPr>
        <w:t>ใหม่</w:t>
      </w:r>
      <w:r w:rsidRPr="00E50A6D">
        <w:rPr>
          <w:rFonts w:ascii="Angsana New" w:hAnsi="Angsana New"/>
          <w:b/>
          <w:bCs/>
          <w:sz w:val="30"/>
          <w:szCs w:val="30"/>
          <w:cs/>
        </w:rPr>
        <w:t>ที่เริ่มมีผลบังคับใช้ในปีปัจจุบัน</w:t>
      </w:r>
    </w:p>
    <w:p w14:paraId="5EB2034F" w14:textId="77777777" w:rsidR="008D7435" w:rsidRDefault="00642258" w:rsidP="008D7435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  <w:cs/>
        </w:rPr>
      </w:pPr>
      <w:r w:rsidRPr="00642258">
        <w:rPr>
          <w:rFonts w:ascii="Angsana New" w:hAnsi="Angsana New"/>
          <w:sz w:val="30"/>
          <w:szCs w:val="30"/>
          <w:cs/>
        </w:rPr>
        <w:t>ในระหว่าง</w:t>
      </w:r>
      <w:r w:rsidR="00A51B60" w:rsidRPr="00A51B60">
        <w:rPr>
          <w:rFonts w:ascii="Angsana New" w:hAnsi="Angsana New"/>
          <w:sz w:val="30"/>
          <w:szCs w:val="30"/>
          <w:cs/>
        </w:rPr>
        <w:t>ปี</w:t>
      </w:r>
      <w:r w:rsidRPr="00642258">
        <w:rPr>
          <w:rFonts w:ascii="Angsana New" w:hAnsi="Angsana New"/>
          <w:sz w:val="30"/>
          <w:szCs w:val="30"/>
          <w:cs/>
        </w:rPr>
        <w:t xml:space="preserve">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1 มกราคม 2564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6E35DBD7" w14:textId="77777777" w:rsidR="00642258" w:rsidRPr="00E50A6D" w:rsidRDefault="00642258" w:rsidP="008D7435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8C7F6C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233FC7C2" w14:textId="77777777" w:rsidR="009A65B6" w:rsidRPr="00E50A6D" w:rsidRDefault="009A65B6" w:rsidP="00A92AEA">
      <w:pPr>
        <w:spacing w:before="120" w:after="40"/>
        <w:ind w:left="900" w:hanging="360"/>
        <w:jc w:val="thaiDistribute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>ข.</w:t>
      </w:r>
      <w:r w:rsidRPr="00E50A6D">
        <w:rPr>
          <w:rFonts w:ascii="Angsana New" w:hAnsi="Angsana New"/>
          <w:b/>
          <w:bCs/>
          <w:sz w:val="30"/>
          <w:szCs w:val="30"/>
        </w:rPr>
        <w:tab/>
      </w:r>
      <w:r w:rsidR="00642258" w:rsidRPr="00642258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1 มกราคม 2565</w:t>
      </w:r>
    </w:p>
    <w:p w14:paraId="60DF32AB" w14:textId="77777777" w:rsidR="005C30DC" w:rsidRPr="005C30DC" w:rsidRDefault="00642258" w:rsidP="005C30DC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642258">
        <w:rPr>
          <w:rFonts w:ascii="Angsana New" w:hAnsi="Angsana New"/>
          <w:sz w:val="30"/>
          <w:szCs w:val="30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1 มกราคม 2565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6DA7B81D" w14:textId="77777777" w:rsidR="00642258" w:rsidRDefault="00311C00" w:rsidP="000B44C5">
      <w:pPr>
        <w:spacing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311C00">
        <w:rPr>
          <w:rFonts w:ascii="Angsana New" w:hAnsi="Angsana New"/>
          <w:sz w:val="30"/>
          <w:szCs w:val="30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564F2340" w14:textId="77777777" w:rsidR="00EF55CD" w:rsidRPr="00E50A6D" w:rsidRDefault="00EF55CD" w:rsidP="008C33B7">
      <w:pPr>
        <w:pStyle w:val="ListParagraph"/>
        <w:tabs>
          <w:tab w:val="clear" w:pos="68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35082BB0" w14:textId="77777777" w:rsidR="003D5688" w:rsidRPr="00E50A6D" w:rsidRDefault="003D5688" w:rsidP="00F07EEF">
      <w:pPr>
        <w:numPr>
          <w:ilvl w:val="0"/>
          <w:numId w:val="5"/>
        </w:numPr>
        <w:tabs>
          <w:tab w:val="left" w:pos="567"/>
          <w:tab w:val="decimal" w:pos="7920"/>
        </w:tabs>
        <w:spacing w:line="240" w:lineRule="atLeast"/>
        <w:ind w:hanging="720"/>
        <w:jc w:val="both"/>
        <w:rPr>
          <w:rFonts w:ascii="Angsana New" w:eastAsia="Arial Unicode MS" w:hAnsi="Angsana New"/>
          <w:b/>
          <w:bCs/>
          <w:sz w:val="30"/>
          <w:szCs w:val="30"/>
        </w:rPr>
      </w:pPr>
      <w:r w:rsidRPr="00E50A6D">
        <w:rPr>
          <w:rFonts w:ascii="Angsana New" w:eastAsia="Arial Unicode MS" w:hAnsi="Angsana New" w:hint="cs"/>
          <w:b/>
          <w:bCs/>
          <w:sz w:val="30"/>
          <w:szCs w:val="30"/>
          <w:cs/>
        </w:rPr>
        <w:t>สรุปนโยบาย</w:t>
      </w:r>
      <w:r w:rsidR="00AD22E0">
        <w:rPr>
          <w:rFonts w:ascii="Angsana New" w:eastAsia="Arial Unicode MS" w:hAnsi="Angsana New" w:hint="cs"/>
          <w:b/>
          <w:bCs/>
          <w:sz w:val="30"/>
          <w:szCs w:val="30"/>
          <w:cs/>
        </w:rPr>
        <w:t>การ</w:t>
      </w:r>
      <w:r w:rsidRPr="00E50A6D">
        <w:rPr>
          <w:rFonts w:ascii="Angsana New" w:eastAsia="Arial Unicode MS" w:hAnsi="Angsana New" w:hint="cs"/>
          <w:b/>
          <w:bCs/>
          <w:sz w:val="30"/>
          <w:szCs w:val="30"/>
          <w:cs/>
        </w:rPr>
        <w:t>บัญชีที่สำคัญ</w:t>
      </w:r>
    </w:p>
    <w:p w14:paraId="1580C5D3" w14:textId="77777777" w:rsidR="000C077C" w:rsidRPr="00E50A6D" w:rsidRDefault="000C077C" w:rsidP="000C077C">
      <w:pPr>
        <w:ind w:left="990" w:hanging="423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 w:hint="cs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0831DCB0" w14:textId="77777777" w:rsidR="00D2747C" w:rsidRPr="00E50A6D" w:rsidRDefault="00D2747C" w:rsidP="00352FE1">
      <w:pPr>
        <w:numPr>
          <w:ilvl w:val="0"/>
          <w:numId w:val="6"/>
        </w:numPr>
        <w:ind w:left="990" w:hanging="423"/>
        <w:jc w:val="thaiDistribute"/>
        <w:rPr>
          <w:rFonts w:ascii="Angsana New" w:hAnsi="Angsana New"/>
          <w:sz w:val="30"/>
          <w:szCs w:val="30"/>
          <w:cs/>
        </w:rPr>
      </w:pPr>
      <w:r w:rsidRPr="00E50A6D">
        <w:rPr>
          <w:rFonts w:ascii="Angsana New" w:hAnsi="Angsana New" w:hint="cs"/>
          <w:sz w:val="30"/>
          <w:szCs w:val="30"/>
          <w:cs/>
        </w:rPr>
        <w:t>การรับรู้รายได้และค่าใช้จ่าย</w:t>
      </w:r>
    </w:p>
    <w:p w14:paraId="7BEC05C7" w14:textId="77777777" w:rsidR="00D2747C" w:rsidRPr="00E50A6D" w:rsidRDefault="00D2747C" w:rsidP="00D2747C">
      <w:pPr>
        <w:spacing w:line="240" w:lineRule="auto"/>
        <w:ind w:left="990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E50A6D">
        <w:rPr>
          <w:rFonts w:ascii="Angsana New" w:hAnsi="Angsana New"/>
          <w:i/>
          <w:iCs/>
          <w:sz w:val="30"/>
          <w:szCs w:val="30"/>
          <w:u w:val="single"/>
          <w:cs/>
        </w:rPr>
        <w:t>การขายสินค้า</w:t>
      </w:r>
    </w:p>
    <w:p w14:paraId="28A6AC30" w14:textId="77777777" w:rsidR="003B1163" w:rsidRPr="00E50A6D" w:rsidRDefault="001120C6" w:rsidP="009D49D8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  <w:r w:rsidRPr="00E50A6D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E50A6D">
        <w:rPr>
          <w:rFonts w:ascii="Angsana New" w:hAnsi="Angsana New"/>
          <w:sz w:val="30"/>
          <w:szCs w:val="30"/>
          <w:cs/>
        </w:rPr>
        <w:t>รายได้จะรับรู้ด้วยจำนวนเงินที่สะท้อนถึงสิ่งตอบแทนที่กลุ่มบริษัท 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ภาษีมูลค่าเพิ่มและแสดงสุทธิจากส่วนลดการค้าและส่วนลดตามปริมาณ</w:t>
      </w:r>
    </w:p>
    <w:p w14:paraId="1D2881E2" w14:textId="77777777" w:rsidR="003B1163" w:rsidRPr="00E50A6D" w:rsidRDefault="003B1163" w:rsidP="008C33B7">
      <w:pPr>
        <w:spacing w:before="120" w:line="240" w:lineRule="auto"/>
        <w:ind w:left="990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E50A6D">
        <w:rPr>
          <w:rFonts w:ascii="Angsana New" w:hAnsi="Angsana New" w:hint="cs"/>
          <w:i/>
          <w:iCs/>
          <w:sz w:val="30"/>
          <w:szCs w:val="30"/>
          <w:u w:val="single"/>
          <w:cs/>
        </w:rPr>
        <w:t>การให้บริการ</w:t>
      </w:r>
    </w:p>
    <w:p w14:paraId="360B89C7" w14:textId="77777777" w:rsidR="00D2747C" w:rsidRDefault="00D2747C" w:rsidP="003B1163">
      <w:pPr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 w:hint="cs"/>
          <w:sz w:val="30"/>
          <w:szCs w:val="30"/>
          <w:cs/>
        </w:rPr>
        <w:t>รายได้จากการให้บริการรับรู้เมื่อมีการให้บริการ</w:t>
      </w:r>
      <w:r w:rsidR="009D49D8" w:rsidRPr="00E50A6D">
        <w:rPr>
          <w:rFonts w:ascii="Angsana New" w:hAnsi="Angsana New" w:hint="cs"/>
          <w:sz w:val="30"/>
          <w:szCs w:val="30"/>
          <w:cs/>
        </w:rPr>
        <w:t>แล้วเสร็จ</w:t>
      </w:r>
      <w:r w:rsidRPr="00E50A6D">
        <w:rPr>
          <w:rFonts w:ascii="Angsana New" w:hAnsi="Angsana New" w:hint="cs"/>
          <w:sz w:val="30"/>
          <w:szCs w:val="30"/>
          <w:cs/>
        </w:rPr>
        <w:t xml:space="preserve">  </w:t>
      </w:r>
    </w:p>
    <w:p w14:paraId="73B1667D" w14:textId="77777777" w:rsidR="008C33B7" w:rsidRDefault="008C33B7" w:rsidP="003B1163">
      <w:pPr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77B5C962" w14:textId="77777777" w:rsidR="008C33B7" w:rsidRPr="00E50A6D" w:rsidRDefault="008C33B7" w:rsidP="008C33B7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</w:t>
      </w:r>
      <w:r w:rsidRPr="00E50A6D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13FBBE19" w14:textId="77777777" w:rsidR="004A34BC" w:rsidRPr="00E538A1" w:rsidRDefault="004A34BC" w:rsidP="004A34BC">
      <w:pPr>
        <w:spacing w:line="240" w:lineRule="auto"/>
        <w:ind w:left="990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E538A1">
        <w:rPr>
          <w:rFonts w:ascii="Angsana New" w:hAnsi="Angsana New" w:hint="cs"/>
          <w:i/>
          <w:iCs/>
          <w:sz w:val="30"/>
          <w:szCs w:val="30"/>
          <w:u w:val="single"/>
          <w:cs/>
        </w:rPr>
        <w:t>รายได้จากสัญญา</w:t>
      </w:r>
      <w:r w:rsidR="00433A30" w:rsidRPr="00E538A1">
        <w:rPr>
          <w:rFonts w:ascii="Angsana New" w:hAnsi="Angsana New" w:hint="cs"/>
          <w:i/>
          <w:iCs/>
          <w:sz w:val="30"/>
          <w:szCs w:val="30"/>
          <w:u w:val="single"/>
          <w:cs/>
        </w:rPr>
        <w:t>โครงการ</w:t>
      </w:r>
      <w:r w:rsidRPr="00E538A1">
        <w:rPr>
          <w:rFonts w:ascii="Angsana New" w:hAnsi="Angsana New" w:hint="cs"/>
          <w:i/>
          <w:iCs/>
          <w:sz w:val="30"/>
          <w:szCs w:val="30"/>
          <w:u w:val="single"/>
          <w:cs/>
        </w:rPr>
        <w:t>ก่อสร้าง</w:t>
      </w:r>
    </w:p>
    <w:p w14:paraId="3BB8848C" w14:textId="77777777" w:rsidR="004215C4" w:rsidRPr="00E538A1" w:rsidRDefault="004215C4" w:rsidP="008C33B7">
      <w:pPr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E538A1">
        <w:rPr>
          <w:rFonts w:ascii="Angsana New" w:hAnsi="Angsana New"/>
          <w:sz w:val="30"/>
          <w:szCs w:val="30"/>
          <w:cs/>
        </w:rPr>
        <w:t>กลุ่มบริษัทพิจารณาว่าสัญญา</w:t>
      </w:r>
      <w:r w:rsidR="006830B4" w:rsidRPr="00E538A1">
        <w:rPr>
          <w:rFonts w:ascii="Angsana New" w:hAnsi="Angsana New" w:hint="cs"/>
          <w:sz w:val="30"/>
          <w:szCs w:val="30"/>
          <w:cs/>
        </w:rPr>
        <w:t>โครงการก่อสร้าง</w:t>
      </w:r>
      <w:r w:rsidRPr="00E538A1">
        <w:rPr>
          <w:rFonts w:ascii="Angsana New" w:hAnsi="Angsana New"/>
          <w:sz w:val="30"/>
          <w:szCs w:val="30"/>
          <w:cs/>
        </w:rPr>
        <w:t>โดยส่วนใหญ่มีภาระที่ต้องปฏิบัติภาระเดียว กลุ่มบริษัทรับรู้รายได้จากการก่อสร้างตลอดช่วงเวลาที่ก่อสร้าง โดยใช้วิธีปัจจัยนำเข้าในการวัดขั้นความสำเร็จของงาน ซึ่งคำนวณโดยการเปรียบเทียบต้นทุนงานก่อสร้างที่เกิดขึ้นแล้วจนถึงวันสิ้นงวดกับต้นทุนงานก่อสร้างทั้งหมดที่คาดว่าจะใช้ในการก่อสร้างตามสัญญา</w:t>
      </w:r>
    </w:p>
    <w:p w14:paraId="30C1C2EE" w14:textId="77777777" w:rsidR="005A3908" w:rsidRPr="004215C4" w:rsidRDefault="008C33B7" w:rsidP="008C33B7">
      <w:pPr>
        <w:spacing w:before="12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E538A1">
        <w:rPr>
          <w:rFonts w:ascii="Angsana New" w:hAnsi="Angsana New"/>
          <w:sz w:val="30"/>
          <w:szCs w:val="30"/>
          <w:cs/>
        </w:rPr>
        <w:t>เมื่อมูลค่าและความสำเร็จของงานตามสัญญาไม่สามารถวัดได้อย่างสมเหตุสมผล รายได้จะรับรู้ได้ตามต้นทุนที่เกิดขึ้นจริงที่คาดว่าจะได้รับคืนเท่านั้น</w:t>
      </w:r>
    </w:p>
    <w:p w14:paraId="145FF6A9" w14:textId="77777777" w:rsidR="00D2747C" w:rsidRPr="00E50A6D" w:rsidRDefault="00D2747C" w:rsidP="008C33B7">
      <w:pPr>
        <w:spacing w:before="120" w:line="240" w:lineRule="auto"/>
        <w:ind w:left="990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E50A6D">
        <w:rPr>
          <w:rFonts w:ascii="Angsana New" w:hAnsi="Angsana New"/>
          <w:i/>
          <w:iCs/>
          <w:sz w:val="30"/>
          <w:szCs w:val="30"/>
          <w:u w:val="single"/>
          <w:cs/>
        </w:rPr>
        <w:t>รายได้อื่น</w:t>
      </w:r>
      <w:r w:rsidRPr="00E50A6D">
        <w:rPr>
          <w:rFonts w:ascii="Angsana New" w:hAnsi="Angsana New" w:hint="cs"/>
          <w:i/>
          <w:iCs/>
          <w:sz w:val="30"/>
          <w:szCs w:val="30"/>
          <w:u w:val="single"/>
          <w:cs/>
        </w:rPr>
        <w:t>และค่าใช้จ่ายอื่น</w:t>
      </w:r>
    </w:p>
    <w:p w14:paraId="40866ED6" w14:textId="77777777" w:rsidR="00D2747C" w:rsidRPr="00E50A6D" w:rsidRDefault="00D2747C" w:rsidP="00D2747C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รายได้อื่น</w:t>
      </w:r>
      <w:r w:rsidRPr="00E50A6D">
        <w:rPr>
          <w:rFonts w:ascii="Angsana New" w:hAnsi="Angsana New" w:hint="cs"/>
          <w:sz w:val="30"/>
          <w:szCs w:val="30"/>
          <w:cs/>
        </w:rPr>
        <w:t xml:space="preserve">และค่าใช้จ่ายอื่น </w:t>
      </w:r>
      <w:r w:rsidRPr="00E50A6D">
        <w:rPr>
          <w:rFonts w:ascii="Angsana New" w:hAnsi="Angsana New"/>
          <w:sz w:val="30"/>
          <w:szCs w:val="30"/>
          <w:cs/>
        </w:rPr>
        <w:t>บันทึกในกำไร</w:t>
      </w:r>
      <w:r w:rsidRPr="00E50A6D">
        <w:rPr>
          <w:rFonts w:ascii="Angsana New" w:hAnsi="Angsana New" w:hint="cs"/>
          <w:sz w:val="30"/>
          <w:szCs w:val="30"/>
          <w:cs/>
        </w:rPr>
        <w:t>หรือ</w:t>
      </w:r>
      <w:r w:rsidRPr="00E50A6D">
        <w:rPr>
          <w:rFonts w:ascii="Angsana New" w:hAnsi="Angsana New"/>
          <w:sz w:val="30"/>
          <w:szCs w:val="30"/>
          <w:cs/>
        </w:rPr>
        <w:t>ขาดทุนตามเกณฑ์คงค้าง</w:t>
      </w:r>
    </w:p>
    <w:p w14:paraId="0056DF7D" w14:textId="77777777" w:rsidR="00D2747C" w:rsidRPr="00E50A6D" w:rsidRDefault="00D2747C" w:rsidP="00352FE1">
      <w:pPr>
        <w:numPr>
          <w:ilvl w:val="0"/>
          <w:numId w:val="6"/>
        </w:numPr>
        <w:ind w:left="990" w:hanging="450"/>
        <w:jc w:val="thaiDistribute"/>
        <w:rPr>
          <w:rFonts w:ascii="Angsana New" w:hAnsi="Angsana New"/>
          <w:sz w:val="30"/>
          <w:szCs w:val="30"/>
          <w:cs/>
        </w:rPr>
      </w:pPr>
      <w:r w:rsidRPr="00E50A6D">
        <w:rPr>
          <w:rFonts w:ascii="Angsana New" w:hAnsi="Angsana New"/>
          <w:sz w:val="30"/>
          <w:szCs w:val="30"/>
          <w:cs/>
        </w:rPr>
        <w:t>เงินตราต่างประเทศ</w:t>
      </w:r>
    </w:p>
    <w:p w14:paraId="1FC8666D" w14:textId="77777777" w:rsidR="00D2747C" w:rsidRPr="00E50A6D" w:rsidRDefault="00D2747C" w:rsidP="00D2747C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 w:hint="cs"/>
          <w:sz w:val="30"/>
          <w:szCs w:val="30"/>
          <w:cs/>
        </w:rPr>
        <w:t>รา</w:t>
      </w:r>
      <w:r w:rsidRPr="00E50A6D">
        <w:rPr>
          <w:rFonts w:ascii="Angsana New" w:hAnsi="Angsana New"/>
          <w:sz w:val="30"/>
          <w:szCs w:val="30"/>
          <w:cs/>
        </w:rPr>
        <w:t>ยการบัญชีที่เป็นเงินตราต่างประเทศ</w:t>
      </w:r>
    </w:p>
    <w:p w14:paraId="660E16EC" w14:textId="77777777" w:rsidR="00D2747C" w:rsidRPr="00E50A6D" w:rsidRDefault="00D2747C" w:rsidP="00367F8D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 โดยใช้อัตราแลกเปลี่ยน ณ วันที่เกิดรายการ</w:t>
      </w:r>
    </w:p>
    <w:p w14:paraId="45925438" w14:textId="77777777" w:rsidR="00D2747C" w:rsidRPr="00E50A6D" w:rsidRDefault="00D2747C" w:rsidP="00367F8D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</w:t>
      </w:r>
      <w:r w:rsidRPr="00E50A6D">
        <w:rPr>
          <w:rFonts w:ascii="Angsana New" w:hAnsi="Angsana New" w:hint="cs"/>
          <w:sz w:val="30"/>
          <w:szCs w:val="30"/>
          <w:cs/>
        </w:rPr>
        <w:t>ในงบแสดงฐานะการเงิน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แปลงค่าเป็น</w:t>
      </w:r>
      <w:r w:rsidRPr="00E50A6D">
        <w:rPr>
          <w:rFonts w:ascii="Angsana New" w:hAnsi="Angsana New" w:hint="cs"/>
          <w:sz w:val="30"/>
          <w:szCs w:val="30"/>
          <w:cs/>
        </w:rPr>
        <w:t>สกุลเงินที่ใช้ในการดำเนินงาน</w:t>
      </w:r>
      <w:r w:rsidRPr="00E50A6D">
        <w:rPr>
          <w:rFonts w:ascii="Angsana New" w:hAnsi="Angsana New"/>
          <w:sz w:val="30"/>
          <w:szCs w:val="30"/>
          <w:cs/>
        </w:rPr>
        <w:t>โดยใช้อัตราแลกเปลี่ยน ณ วันนั้น</w:t>
      </w:r>
    </w:p>
    <w:p w14:paraId="19B5C52F" w14:textId="77777777" w:rsidR="00D2747C" w:rsidRPr="00E50A6D" w:rsidRDefault="00D2747C" w:rsidP="00D2747C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E50A6D">
        <w:rPr>
          <w:rFonts w:ascii="Angsana New" w:hAnsi="Angsana New" w:hint="cs"/>
          <w:sz w:val="30"/>
          <w:szCs w:val="30"/>
          <w:cs/>
        </w:rPr>
        <w:t>ซึ่ง</w:t>
      </w:r>
      <w:r w:rsidRPr="00E50A6D">
        <w:rPr>
          <w:rFonts w:ascii="Angsana New" w:hAnsi="Angsana New"/>
          <w:sz w:val="30"/>
          <w:szCs w:val="30"/>
          <w:cs/>
        </w:rPr>
        <w:t>บันทึกตามเกณฑ์ราคาทุนเดิม แปลงค่าเป็น</w:t>
      </w:r>
      <w:r w:rsidRPr="00E50A6D">
        <w:rPr>
          <w:rFonts w:ascii="Angsana New" w:hAnsi="Angsana New" w:hint="cs"/>
          <w:sz w:val="30"/>
          <w:szCs w:val="30"/>
          <w:cs/>
        </w:rPr>
        <w:t>สกุลเงินที่ใช้ในการดำเนินงาน</w:t>
      </w:r>
      <w:r w:rsidRPr="00E50A6D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</w:p>
    <w:p w14:paraId="6D5A5192" w14:textId="77777777" w:rsidR="00D2747C" w:rsidRPr="00E50A6D" w:rsidRDefault="00D2747C" w:rsidP="00D2747C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14:paraId="3CF84267" w14:textId="77777777" w:rsidR="00D2747C" w:rsidRPr="00E50A6D" w:rsidRDefault="00D2747C" w:rsidP="00352FE1">
      <w:pPr>
        <w:numPr>
          <w:ilvl w:val="0"/>
          <w:numId w:val="6"/>
        </w:numPr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เงินสดและ</w:t>
      </w:r>
      <w:r w:rsidRPr="00E50A6D">
        <w:rPr>
          <w:rFonts w:ascii="Angsana New" w:hAnsi="Angsana New" w:hint="cs"/>
          <w:sz w:val="30"/>
          <w:szCs w:val="30"/>
          <w:cs/>
        </w:rPr>
        <w:t>รายการเทียบเท่าเงินสด</w:t>
      </w:r>
    </w:p>
    <w:p w14:paraId="1B1846B5" w14:textId="77777777" w:rsidR="00D2747C" w:rsidRDefault="00D2747C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เงินสดและรายการเทียบเท่าเงินสดประกอบด้วย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 w:hint="cs"/>
          <w:sz w:val="30"/>
          <w:szCs w:val="30"/>
          <w:cs/>
        </w:rPr>
        <w:t>ยอดเงินสด ยอดเงินฝากธนาคารประเภทเผื่อเรียก เงินลงทุนระยะสั้นที่มีสภาพคล่องสูง</w:t>
      </w:r>
      <w:r w:rsidR="00A651E7" w:rsidRPr="00E50A6D">
        <w:rPr>
          <w:rFonts w:ascii="Angsana New" w:hAnsi="Angsana New" w:hint="cs"/>
          <w:sz w:val="30"/>
          <w:szCs w:val="30"/>
          <w:cs/>
        </w:rPr>
        <w:t xml:space="preserve">ที่มีระยะเวลาไม่เกิน </w:t>
      </w:r>
      <w:r w:rsidR="00A651E7" w:rsidRPr="00E50A6D">
        <w:rPr>
          <w:rFonts w:ascii="Angsana New" w:hAnsi="Angsana New"/>
          <w:sz w:val="30"/>
          <w:szCs w:val="30"/>
          <w:lang w:val="en-US"/>
        </w:rPr>
        <w:t xml:space="preserve">3 </w:t>
      </w:r>
      <w:r w:rsidR="00A651E7" w:rsidRPr="00E50A6D">
        <w:rPr>
          <w:rFonts w:ascii="Angsana New" w:hAnsi="Angsana New" w:hint="cs"/>
          <w:sz w:val="30"/>
          <w:szCs w:val="30"/>
          <w:cs/>
          <w:lang w:val="en-US"/>
        </w:rPr>
        <w:t>เดือน โดยไม่ติดภาระค้ำประกัน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 w:hint="cs"/>
          <w:sz w:val="30"/>
          <w:szCs w:val="30"/>
          <w:cs/>
        </w:rPr>
        <w:t>และ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0D5D46B4" w14:textId="77777777" w:rsidR="00F10862" w:rsidRDefault="00F10862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4E6E1CAA" w14:textId="77777777" w:rsidR="00517890" w:rsidRDefault="00517890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714E8537" w14:textId="77777777" w:rsidR="00517890" w:rsidRDefault="00517890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6C59788D" w14:textId="77777777" w:rsidR="00F10862" w:rsidRDefault="00F10862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3F72B6E1" w14:textId="77777777" w:rsidR="00F10862" w:rsidRDefault="00F10862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2EDEA0BE" w14:textId="77777777" w:rsidR="00F10862" w:rsidRPr="00E50A6D" w:rsidRDefault="00F10862" w:rsidP="00F10862">
      <w:pPr>
        <w:numPr>
          <w:ilvl w:val="0"/>
          <w:numId w:val="9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</w:t>
      </w:r>
      <w:r w:rsidRPr="00E50A6D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2DC96C0C" w14:textId="77777777" w:rsidR="00D2747C" w:rsidRPr="00E50A6D" w:rsidRDefault="00D2747C" w:rsidP="00352FE1">
      <w:pPr>
        <w:numPr>
          <w:ilvl w:val="0"/>
          <w:numId w:val="6"/>
        </w:numPr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สินค้าคงเหลือ</w:t>
      </w:r>
    </w:p>
    <w:p w14:paraId="2342C5BA" w14:textId="77777777" w:rsidR="00D2747C" w:rsidRPr="00E50A6D" w:rsidRDefault="00D2747C" w:rsidP="00F10862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สินค้าคงเหลือแสดงในราคาทุนหรือมูลค่าสุทธิที่จะได้รับ แล้วแต่ราคาใดจะต่ำกว่า</w:t>
      </w:r>
    </w:p>
    <w:p w14:paraId="53A84158" w14:textId="77777777" w:rsidR="00D2747C" w:rsidRPr="00E50A6D" w:rsidRDefault="00D2747C" w:rsidP="00F10862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ต้นทุนของสินค้าคำนวณโดยใช้วิธีเข้าก่อนออกก่อน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ต้นทุนสินค้าประกอบด้วยต้นทุน</w:t>
      </w:r>
      <w:r w:rsidRPr="00E50A6D">
        <w:rPr>
          <w:rFonts w:ascii="Angsana New" w:hAnsi="Angsana New" w:hint="cs"/>
          <w:sz w:val="30"/>
          <w:szCs w:val="30"/>
          <w:cs/>
        </w:rPr>
        <w:t xml:space="preserve">ที่ซื้อ ต้นทุนในการดัดแปลงหรือต้นทุนอื่น </w:t>
      </w:r>
      <w:r w:rsidRPr="00E50A6D">
        <w:rPr>
          <w:rFonts w:ascii="Angsana New" w:hAnsi="Angsana New"/>
          <w:sz w:val="30"/>
          <w:szCs w:val="30"/>
          <w:cs/>
        </w:rPr>
        <w:t>เพื่อให้สินค้าอยู่ในสถานที่และสภาพปัจจุบัน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ในกรณีของสินค้าสำเร็จรูป และสินค้าระหว่างผลิตที่ผลิตเอง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  <w:r w:rsidRPr="00E50A6D">
        <w:rPr>
          <w:rFonts w:ascii="Angsana New" w:hAnsi="Angsana New" w:hint="cs"/>
          <w:sz w:val="30"/>
          <w:szCs w:val="30"/>
          <w:cs/>
        </w:rPr>
        <w:t>คำนวณโดยการใช้ต้นทุนมาตรฐานซึ่งได้รับการปรับปรุงให้ใกล้เคียงกับราคาทุนถัวเฉลี่ย</w:t>
      </w:r>
    </w:p>
    <w:p w14:paraId="78DF9F76" w14:textId="77777777" w:rsidR="00743B63" w:rsidRPr="00E50A6D" w:rsidRDefault="00D2747C" w:rsidP="009C3E14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 w:hint="cs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14:paraId="35F5718C" w14:textId="77777777" w:rsidR="00AA2361" w:rsidRPr="00E50A6D" w:rsidRDefault="00AA2361" w:rsidP="00352FE1">
      <w:pPr>
        <w:numPr>
          <w:ilvl w:val="0"/>
          <w:numId w:val="6"/>
        </w:numPr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14:paraId="2411CF1E" w14:textId="77777777" w:rsidR="00AA2361" w:rsidRPr="00E50A6D" w:rsidRDefault="00AA2361" w:rsidP="00AA2361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บริษัทย่อย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หมายถึง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บริษัทที่บริษัท</w:t>
      </w:r>
      <w:r w:rsidRPr="00E50A6D">
        <w:rPr>
          <w:rFonts w:ascii="Angsana New" w:hAnsi="Angsana New" w:hint="cs"/>
          <w:sz w:val="30"/>
          <w:szCs w:val="30"/>
          <w:cs/>
        </w:rPr>
        <w:t xml:space="preserve">ฯ </w:t>
      </w:r>
      <w:r w:rsidRPr="00E50A6D">
        <w:rPr>
          <w:rFonts w:ascii="Angsana New" w:hAnsi="Angsana New"/>
          <w:sz w:val="30"/>
          <w:szCs w:val="30"/>
          <w:cs/>
        </w:rPr>
        <w:t>มีสิทธิออกเสียงทั้งทางตรง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และทางอ้อมมากกว่ากึ่งหนึ่งของสิทธิในการออกเสียงทั้งหมด หรือมีอำนาจในการควบคุมนโยบายการเงิน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และการดำเนินงานของบริษัทย่อย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บริษัทย่อยดังกล่าวได้ถูกนำมารวมในการจัดทำงบการเงิน</w:t>
      </w:r>
      <w:r w:rsidR="00236C92" w:rsidRPr="00E50A6D">
        <w:rPr>
          <w:rFonts w:ascii="Angsana New" w:hAnsi="Angsana New" w:hint="cs"/>
          <w:sz w:val="30"/>
          <w:szCs w:val="30"/>
          <w:cs/>
        </w:rPr>
        <w:t>รวม</w:t>
      </w:r>
      <w:r w:rsidRPr="00E50A6D">
        <w:rPr>
          <w:rFonts w:ascii="Angsana New" w:hAnsi="Angsana New"/>
          <w:sz w:val="30"/>
          <w:szCs w:val="30"/>
          <w:cs/>
        </w:rPr>
        <w:t xml:space="preserve"> โดยเริ่มตั้งแต่วันที่บริษัทใหญ่มีอำนาจควบคุมจนถึงวันที่บริษัทย่อยดังกล่าวได้</w:t>
      </w:r>
      <w:r w:rsidR="004E2B29" w:rsidRPr="00E50A6D">
        <w:rPr>
          <w:rFonts w:ascii="Angsana New" w:hAnsi="Angsana New" w:hint="cs"/>
          <w:sz w:val="30"/>
          <w:szCs w:val="30"/>
          <w:cs/>
        </w:rPr>
        <w:t>ถูก</w:t>
      </w:r>
      <w:r w:rsidRPr="00E50A6D">
        <w:rPr>
          <w:rFonts w:ascii="Angsana New" w:hAnsi="Angsana New"/>
          <w:sz w:val="30"/>
          <w:szCs w:val="30"/>
          <w:cs/>
        </w:rPr>
        <w:t>ขายออกไป รายการและยอดคงเหลือระหว่างกลุ่มบริษัท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ตลอดจนกำไรขาดทุนที่ยังไม่เกิดขึ้น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ได้ตัดออกจากงบการเงินรวมนี้แล้ว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นโยบายการบัญชีสำหรับบริษัทย่อยจะเปลี่ยนแปลงเพื่อใช้นโยบายบัญชีเดียวกับกลุ่มบริษัทในการจัดทำงบการเงินรวม เงินลงทุนในบริษัทย่อยแสดงในงบการเงินเฉพาะกิจการโดยใช้วิธีราคาทุนหักด้วยค่าเผื่อการด้อยค่า (ถ้ามี)</w:t>
      </w:r>
    </w:p>
    <w:p w14:paraId="5A4381C5" w14:textId="77777777" w:rsidR="00D2747C" w:rsidRPr="00E50A6D" w:rsidRDefault="00D2747C" w:rsidP="00352FE1">
      <w:pPr>
        <w:numPr>
          <w:ilvl w:val="0"/>
          <w:numId w:val="6"/>
        </w:numPr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 w:hint="cs"/>
          <w:sz w:val="30"/>
          <w:szCs w:val="30"/>
          <w:cs/>
        </w:rPr>
        <w:t>ที่ดิน อาคาร และอุปกรณ์</w:t>
      </w:r>
    </w:p>
    <w:p w14:paraId="6AD65488" w14:textId="77777777" w:rsidR="00D2747C" w:rsidRPr="00E50A6D" w:rsidRDefault="00D2747C" w:rsidP="00D2747C">
      <w:pPr>
        <w:ind w:left="990"/>
        <w:rPr>
          <w:rFonts w:ascii="Angsana New" w:hAnsi="Angsana New"/>
          <w:sz w:val="30"/>
          <w:szCs w:val="30"/>
          <w:u w:val="single"/>
        </w:rPr>
      </w:pPr>
      <w:r w:rsidRPr="00E50A6D">
        <w:rPr>
          <w:rFonts w:ascii="Angsana New" w:hAnsi="Angsana New" w:hint="cs"/>
          <w:sz w:val="30"/>
          <w:szCs w:val="30"/>
          <w:u w:val="single"/>
          <w:cs/>
        </w:rPr>
        <w:t>การรับรู้และการวัดมูลค่า</w:t>
      </w:r>
    </w:p>
    <w:p w14:paraId="3B75C9D0" w14:textId="77777777" w:rsidR="00D2747C" w:rsidRPr="00E50A6D" w:rsidRDefault="00D2747C" w:rsidP="009C3E14">
      <w:pPr>
        <w:spacing w:after="120"/>
        <w:ind w:left="990"/>
        <w:jc w:val="thaiDistribute"/>
        <w:rPr>
          <w:rFonts w:ascii="Angsana New" w:hAnsi="Angsana New"/>
          <w:sz w:val="30"/>
          <w:szCs w:val="30"/>
          <w:cs/>
        </w:rPr>
      </w:pPr>
      <w:r w:rsidRPr="00E50A6D">
        <w:rPr>
          <w:rFonts w:ascii="Angsana New" w:hAnsi="Angsana New" w:hint="cs"/>
          <w:sz w:val="30"/>
          <w:szCs w:val="30"/>
          <w:cs/>
        </w:rPr>
        <w:t>ที่ดิน อาคารและอุปกรณ์แสดงด้วยราคาทุนหักค่าเสื่อมราคาสะสม และขาดทุนจากการด้อยค่า (ถ้ามี)</w:t>
      </w:r>
    </w:p>
    <w:p w14:paraId="30CBF353" w14:textId="77777777" w:rsidR="00656F72" w:rsidRPr="00E50A6D" w:rsidRDefault="00D2747C" w:rsidP="009C3E14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ราคาทุน</w:t>
      </w:r>
      <w:r w:rsidRPr="00E50A6D">
        <w:rPr>
          <w:rFonts w:ascii="Angsana New" w:hAnsi="Angsana New" w:hint="cs"/>
          <w:sz w:val="30"/>
          <w:szCs w:val="30"/>
          <w:cs/>
        </w:rPr>
        <w:t>รวมถึง</w:t>
      </w:r>
      <w:r w:rsidRPr="00E50A6D">
        <w:rPr>
          <w:rFonts w:ascii="Angsana New" w:hAnsi="Angsana New"/>
          <w:sz w:val="30"/>
          <w:szCs w:val="30"/>
          <w:cs/>
        </w:rPr>
        <w:t>ต้นทุนทางตรง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ที่เกี่ยวข้องกับการ</w:t>
      </w:r>
      <w:r w:rsidRPr="00E50A6D">
        <w:rPr>
          <w:rFonts w:ascii="Angsana New" w:hAnsi="Angsana New" w:hint="cs"/>
          <w:sz w:val="30"/>
          <w:szCs w:val="30"/>
          <w:cs/>
        </w:rPr>
        <w:t>ได้มาของ</w:t>
      </w:r>
      <w:r w:rsidRPr="00E50A6D">
        <w:rPr>
          <w:rFonts w:ascii="Angsana New" w:hAnsi="Angsana New"/>
          <w:sz w:val="30"/>
          <w:szCs w:val="30"/>
          <w:cs/>
        </w:rPr>
        <w:t>สินทรัพย์</w:t>
      </w:r>
      <w:r w:rsidRPr="00E50A6D">
        <w:rPr>
          <w:rFonts w:ascii="Angsana New" w:hAnsi="Angsana New" w:hint="cs"/>
          <w:sz w:val="30"/>
          <w:szCs w:val="30"/>
          <w:cs/>
        </w:rPr>
        <w:t xml:space="preserve"> ต้นทุนของการก่อสร้างสินทรัพย์ที่กิจการก่อสร้างเอง รวมถึงต้นทุนของวัสดุ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 w:hint="cs"/>
          <w:sz w:val="30"/>
          <w:szCs w:val="30"/>
          <w:cs/>
        </w:rPr>
        <w:t xml:space="preserve"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</w:t>
      </w:r>
      <w:r w:rsidRPr="00E50A6D">
        <w:rPr>
          <w:rFonts w:ascii="Angsana New" w:hAnsi="Angsana New"/>
          <w:sz w:val="30"/>
          <w:szCs w:val="30"/>
          <w:cs/>
        </w:rPr>
        <w:t>ต้นทุนในการรื้อถอน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การขนย้าย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การบูรณะสถานที่</w:t>
      </w:r>
      <w:r w:rsidRPr="00E50A6D">
        <w:rPr>
          <w:rFonts w:ascii="Angsana New" w:hAnsi="Angsana New" w:hint="cs"/>
          <w:sz w:val="30"/>
          <w:szCs w:val="30"/>
          <w:cs/>
        </w:rPr>
        <w:t xml:space="preserve">ตั้งของสินทรัพย์และต้นทุนการกู้ยืม </w:t>
      </w:r>
    </w:p>
    <w:p w14:paraId="1B428AED" w14:textId="77777777" w:rsidR="00D2747C" w:rsidRPr="00E50A6D" w:rsidRDefault="00D2747C" w:rsidP="009C3E14">
      <w:pPr>
        <w:spacing w:after="120"/>
        <w:ind w:left="990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ส่วนประกอบของรายการที่ดิน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อาคาร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และอุปกรณ์แต่ละรายการ</w:t>
      </w:r>
      <w:r w:rsidRPr="00E50A6D">
        <w:rPr>
          <w:rFonts w:ascii="Angsana New" w:hAnsi="Angsana New" w:hint="cs"/>
          <w:sz w:val="30"/>
          <w:szCs w:val="30"/>
          <w:cs/>
        </w:rPr>
        <w:t>ที่</w:t>
      </w:r>
      <w:r w:rsidRPr="00E50A6D">
        <w:rPr>
          <w:rFonts w:ascii="Angsana New" w:hAnsi="Angsana New"/>
          <w:sz w:val="30"/>
          <w:szCs w:val="30"/>
          <w:cs/>
        </w:rPr>
        <w:t>มีอายุการให้ประโยชน์ไม่เท่ากัน</w:t>
      </w:r>
      <w:r w:rsidRPr="00E50A6D">
        <w:rPr>
          <w:rFonts w:ascii="Angsana New" w:hAnsi="Angsana New" w:hint="cs"/>
          <w:sz w:val="30"/>
          <w:szCs w:val="30"/>
          <w:cs/>
        </w:rPr>
        <w:t>ต้อง</w:t>
      </w:r>
      <w:r w:rsidRPr="00E50A6D">
        <w:rPr>
          <w:rFonts w:ascii="Angsana New" w:hAnsi="Angsana New"/>
          <w:sz w:val="30"/>
          <w:szCs w:val="30"/>
          <w:cs/>
        </w:rPr>
        <w:t>บันทึ</w:t>
      </w:r>
      <w:r w:rsidR="002D0B2F" w:rsidRPr="00E50A6D">
        <w:rPr>
          <w:rFonts w:ascii="Angsana New" w:hAnsi="Angsana New" w:hint="cs"/>
          <w:sz w:val="30"/>
          <w:szCs w:val="30"/>
          <w:cs/>
        </w:rPr>
        <w:t>ก</w:t>
      </w:r>
      <w:r w:rsidRPr="00E50A6D">
        <w:rPr>
          <w:rFonts w:ascii="Angsana New" w:hAnsi="Angsana New"/>
          <w:sz w:val="30"/>
          <w:szCs w:val="30"/>
          <w:cs/>
        </w:rPr>
        <w:t>แต่ละส่วน</w:t>
      </w:r>
      <w:r w:rsidRPr="00E50A6D">
        <w:rPr>
          <w:rFonts w:ascii="Angsana New" w:hAnsi="Angsana New" w:hint="cs"/>
          <w:sz w:val="30"/>
          <w:szCs w:val="30"/>
          <w:cs/>
        </w:rPr>
        <w:t>ประกอบ</w:t>
      </w:r>
      <w:r w:rsidRPr="00E50A6D">
        <w:rPr>
          <w:rFonts w:ascii="Angsana New" w:hAnsi="Angsana New"/>
          <w:sz w:val="30"/>
          <w:szCs w:val="30"/>
          <w:cs/>
        </w:rPr>
        <w:t>ที่มีนัยสำคัญแยกต่างหากจากกัน</w:t>
      </w:r>
      <w:r w:rsidRPr="00E50A6D">
        <w:rPr>
          <w:rFonts w:ascii="Angsana New" w:hAnsi="Angsana New"/>
          <w:sz w:val="30"/>
          <w:szCs w:val="30"/>
        </w:rPr>
        <w:t xml:space="preserve"> </w:t>
      </w:r>
    </w:p>
    <w:p w14:paraId="62D85C6B" w14:textId="77777777" w:rsidR="00D2747C" w:rsidRDefault="00D2747C" w:rsidP="009C3E14">
      <w:pPr>
        <w:spacing w:after="120"/>
        <w:ind w:left="990"/>
        <w:jc w:val="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 w:hint="cs"/>
          <w:sz w:val="30"/>
          <w:szCs w:val="3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โดยรับรู้สุทธิเป็นรายได้อื่นในกำไรหรือขาดทุน</w:t>
      </w:r>
    </w:p>
    <w:p w14:paraId="215E6929" w14:textId="77777777" w:rsidR="00F10862" w:rsidRDefault="00F10862" w:rsidP="009C3E14">
      <w:pPr>
        <w:spacing w:after="120"/>
        <w:ind w:left="990"/>
        <w:jc w:val="distribute"/>
        <w:rPr>
          <w:rFonts w:ascii="Angsana New" w:hAnsi="Angsana New"/>
          <w:sz w:val="30"/>
          <w:szCs w:val="30"/>
        </w:rPr>
      </w:pPr>
    </w:p>
    <w:p w14:paraId="3DF52023" w14:textId="77777777" w:rsidR="00F10862" w:rsidRPr="00E50A6D" w:rsidRDefault="00F10862" w:rsidP="009C3E14">
      <w:pPr>
        <w:spacing w:after="120"/>
        <w:ind w:left="990"/>
        <w:jc w:val="distribute"/>
        <w:rPr>
          <w:rFonts w:ascii="Angsana New" w:hAnsi="Angsana New"/>
          <w:sz w:val="30"/>
          <w:szCs w:val="30"/>
        </w:rPr>
      </w:pPr>
    </w:p>
    <w:p w14:paraId="7FDEBB2C" w14:textId="77777777" w:rsidR="00F10862" w:rsidRPr="00E50A6D" w:rsidRDefault="00F10862" w:rsidP="00F10862">
      <w:pPr>
        <w:numPr>
          <w:ilvl w:val="0"/>
          <w:numId w:val="10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</w:t>
      </w:r>
      <w:r w:rsidRPr="00E50A6D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1EBF8CBC" w14:textId="77777777" w:rsidR="00CD1E76" w:rsidRPr="00E50A6D" w:rsidRDefault="00CD1E76" w:rsidP="00CD1E76">
      <w:pPr>
        <w:ind w:left="990"/>
        <w:rPr>
          <w:rFonts w:ascii="Angsana New" w:hAnsi="Angsana New"/>
          <w:sz w:val="30"/>
          <w:szCs w:val="30"/>
          <w:u w:val="single"/>
        </w:rPr>
      </w:pPr>
      <w:r w:rsidRPr="00E50A6D">
        <w:rPr>
          <w:rFonts w:ascii="Angsana New" w:hAnsi="Angsana New" w:hint="cs"/>
          <w:sz w:val="30"/>
          <w:szCs w:val="30"/>
          <w:u w:val="single"/>
          <w:cs/>
        </w:rPr>
        <w:t>ต้นทุนที่เกิดขึ้นในภายหลัง</w:t>
      </w:r>
    </w:p>
    <w:p w14:paraId="3586C49D" w14:textId="77777777" w:rsidR="00CD1E76" w:rsidRPr="00E50A6D" w:rsidRDefault="00CD1E76" w:rsidP="00CD1E76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ต้นทุนในการเปลี่ยนแทนส่วนประกอบ</w:t>
      </w:r>
      <w:r w:rsidRPr="00E50A6D">
        <w:rPr>
          <w:rFonts w:ascii="Angsana New" w:hAnsi="Angsana New" w:hint="cs"/>
          <w:sz w:val="30"/>
          <w:szCs w:val="30"/>
          <w:cs/>
        </w:rPr>
        <w:t>จะรับรู้</w:t>
      </w:r>
      <w:r w:rsidRPr="00E50A6D">
        <w:rPr>
          <w:rFonts w:ascii="Angsana New" w:hAnsi="Angsana New"/>
          <w:sz w:val="30"/>
          <w:szCs w:val="30"/>
          <w:cs/>
        </w:rPr>
        <w:t>เป็นส่วนหนึ่งของมูลค่าตามบัญชีของรายการที่ดิน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อาคารและอุปกรณ์</w:t>
      </w:r>
      <w:r w:rsidRPr="00E50A6D">
        <w:rPr>
          <w:rFonts w:ascii="Angsana New" w:hAnsi="Angsana New" w:hint="cs"/>
          <w:sz w:val="30"/>
          <w:szCs w:val="30"/>
          <w:cs/>
        </w:rPr>
        <w:t xml:space="preserve"> ถ้า</w:t>
      </w:r>
      <w:r w:rsidRPr="00E50A6D">
        <w:rPr>
          <w:rFonts w:ascii="Angsana New" w:hAnsi="Angsana New"/>
          <w:sz w:val="30"/>
          <w:szCs w:val="30"/>
          <w:cs/>
        </w:rPr>
        <w:t>มีความเป็นไปได้ค่อนข้างแน่ที่</w:t>
      </w:r>
      <w:r w:rsidR="0032463A" w:rsidRPr="00E50A6D">
        <w:rPr>
          <w:rFonts w:ascii="Angsana New" w:hAnsi="Angsana New" w:hint="cs"/>
          <w:sz w:val="30"/>
          <w:szCs w:val="30"/>
          <w:cs/>
        </w:rPr>
        <w:t>กลุ่ม</w:t>
      </w:r>
      <w:r w:rsidRPr="00E50A6D">
        <w:rPr>
          <w:rFonts w:ascii="Angsana New" w:hAnsi="Angsana New" w:hint="cs"/>
          <w:sz w:val="30"/>
          <w:szCs w:val="30"/>
          <w:cs/>
        </w:rPr>
        <w:t>บริษัท</w:t>
      </w:r>
      <w:r w:rsidRPr="00E50A6D">
        <w:rPr>
          <w:rFonts w:ascii="Angsana New" w:hAnsi="Angsana New"/>
          <w:sz w:val="30"/>
          <w:szCs w:val="30"/>
          <w:cs/>
        </w:rPr>
        <w:t>จะได้รับประโยชน์เชิงเศรษฐกิจในอนาคตจากรายการนั้น</w:t>
      </w:r>
      <w:r w:rsidRPr="00E50A6D">
        <w:rPr>
          <w:rFonts w:ascii="Angsana New" w:hAnsi="Angsana New" w:hint="cs"/>
          <w:sz w:val="30"/>
          <w:szCs w:val="30"/>
          <w:cs/>
        </w:rPr>
        <w:t xml:space="preserve"> และสามารถ</w:t>
      </w:r>
      <w:r w:rsidRPr="00E50A6D">
        <w:rPr>
          <w:rFonts w:ascii="Angsana New" w:hAnsi="Angsana New"/>
          <w:sz w:val="30"/>
          <w:szCs w:val="30"/>
          <w:cs/>
        </w:rPr>
        <w:t>วัดมูลค่าต้นทุนของรายการนั้นได้อย่างน่าเชื่อถือ</w:t>
      </w:r>
      <w:r w:rsidRPr="00E50A6D">
        <w:rPr>
          <w:rFonts w:ascii="Angsana New" w:hAnsi="Angsana New" w:hint="cs"/>
          <w:sz w:val="30"/>
          <w:szCs w:val="30"/>
          <w:cs/>
        </w:rPr>
        <w:t xml:space="preserve">  ชิ้นส่วนที่ถูกเปลี่ยนแทนจะถูกตัดจำหน่ายตามมูลค่าตามบัญชี  </w:t>
      </w:r>
      <w:r w:rsidRPr="00E50A6D">
        <w:rPr>
          <w:rFonts w:ascii="Angsana New" w:hAnsi="Angsana New"/>
          <w:sz w:val="30"/>
          <w:szCs w:val="30"/>
          <w:cs/>
        </w:rPr>
        <w:t>ต้นทุนที่เกิดขึ้นในการซ่อมบ</w:t>
      </w:r>
      <w:r w:rsidRPr="00E50A6D">
        <w:rPr>
          <w:rFonts w:ascii="Angsana New" w:hAnsi="Angsana New" w:hint="cs"/>
          <w:sz w:val="30"/>
          <w:szCs w:val="30"/>
          <w:cs/>
        </w:rPr>
        <w:t>ำ</w:t>
      </w:r>
      <w:r w:rsidRPr="00E50A6D">
        <w:rPr>
          <w:rFonts w:ascii="Angsana New" w:hAnsi="Angsana New"/>
          <w:sz w:val="30"/>
          <w:szCs w:val="30"/>
          <w:cs/>
        </w:rPr>
        <w:t>รุงที่ดิน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อาคารและอุปกรณ์ที่เกิดขึ้นเป็นประจ</w:t>
      </w:r>
      <w:r w:rsidRPr="00E50A6D">
        <w:rPr>
          <w:rFonts w:ascii="Angsana New" w:hAnsi="Angsana New" w:hint="cs"/>
          <w:sz w:val="30"/>
          <w:szCs w:val="30"/>
          <w:cs/>
        </w:rPr>
        <w:t>ำจะรับรู้</w:t>
      </w:r>
      <w:r w:rsidRPr="00E50A6D">
        <w:rPr>
          <w:rFonts w:ascii="Angsana New" w:hAnsi="Angsana New"/>
          <w:sz w:val="30"/>
          <w:szCs w:val="30"/>
          <w:cs/>
        </w:rPr>
        <w:t>ในก</w:t>
      </w:r>
      <w:r w:rsidRPr="00E50A6D">
        <w:rPr>
          <w:rFonts w:ascii="Angsana New" w:hAnsi="Angsana New" w:hint="cs"/>
          <w:sz w:val="30"/>
          <w:szCs w:val="30"/>
          <w:cs/>
        </w:rPr>
        <w:t>ำ</w:t>
      </w:r>
      <w:r w:rsidRPr="00E50A6D">
        <w:rPr>
          <w:rFonts w:ascii="Angsana New" w:hAnsi="Angsana New"/>
          <w:sz w:val="30"/>
          <w:szCs w:val="30"/>
          <w:cs/>
        </w:rPr>
        <w:t>ไรหรือขาดทุนเมื่อเกิดขึ้</w:t>
      </w:r>
      <w:r w:rsidRPr="00E50A6D">
        <w:rPr>
          <w:rFonts w:ascii="Angsana New" w:hAnsi="Angsana New" w:hint="cs"/>
          <w:sz w:val="30"/>
          <w:szCs w:val="30"/>
          <w:cs/>
        </w:rPr>
        <w:t>น</w:t>
      </w:r>
    </w:p>
    <w:p w14:paraId="0E319D58" w14:textId="77777777" w:rsidR="00D2747C" w:rsidRPr="00E50A6D" w:rsidRDefault="00D2747C" w:rsidP="00D2747C">
      <w:pPr>
        <w:ind w:left="990"/>
        <w:rPr>
          <w:rFonts w:ascii="Angsana New" w:hAnsi="Angsana New"/>
          <w:sz w:val="30"/>
          <w:szCs w:val="30"/>
          <w:u w:val="single"/>
        </w:rPr>
      </w:pPr>
      <w:r w:rsidRPr="00E50A6D">
        <w:rPr>
          <w:rFonts w:ascii="Angsana New" w:hAnsi="Angsana New" w:hint="cs"/>
          <w:sz w:val="30"/>
          <w:szCs w:val="30"/>
          <w:u w:val="single"/>
          <w:cs/>
        </w:rPr>
        <w:t>ค่าเสื่อมราคา</w:t>
      </w:r>
    </w:p>
    <w:p w14:paraId="206DF86F" w14:textId="77777777" w:rsidR="00D2747C" w:rsidRPr="00E50A6D" w:rsidRDefault="00D2747C" w:rsidP="005676CF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 w:hint="cs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</w:t>
      </w:r>
      <w:r w:rsidRPr="00E50A6D">
        <w:rPr>
          <w:rFonts w:ascii="Angsana New" w:hAnsi="Angsana New"/>
          <w:sz w:val="30"/>
          <w:szCs w:val="30"/>
          <w:cs/>
        </w:rPr>
        <w:t>ทุนของสินทรัพย์</w:t>
      </w:r>
      <w:r w:rsidRPr="00E50A6D">
        <w:rPr>
          <w:rFonts w:ascii="Angsana New" w:hAnsi="Angsana New" w:hint="cs"/>
          <w:sz w:val="30"/>
          <w:szCs w:val="30"/>
          <w:cs/>
        </w:rPr>
        <w:t>หรือต้นทุนในการเปลี่ยนแทนอื่น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 w:hint="cs"/>
          <w:sz w:val="30"/>
          <w:szCs w:val="30"/>
          <w:cs/>
        </w:rPr>
        <w:t>หักด้วยมูลค่าคงเหลือของสินทรัพย์</w:t>
      </w:r>
    </w:p>
    <w:p w14:paraId="35E08E65" w14:textId="77777777" w:rsidR="00D2747C" w:rsidRPr="00E50A6D" w:rsidRDefault="00D2747C" w:rsidP="005676CF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</w:t>
      </w:r>
      <w:r w:rsidRPr="00E50A6D">
        <w:rPr>
          <w:rFonts w:ascii="Angsana New" w:hAnsi="Angsana New" w:hint="cs"/>
          <w:sz w:val="30"/>
          <w:szCs w:val="30"/>
          <w:cs/>
        </w:rPr>
        <w:t>หรือ</w:t>
      </w:r>
      <w:r w:rsidRPr="00E50A6D">
        <w:rPr>
          <w:rFonts w:ascii="Angsana New" w:hAnsi="Angsana New"/>
          <w:sz w:val="30"/>
          <w:szCs w:val="30"/>
          <w:cs/>
        </w:rPr>
        <w:t>ขาดทุน คำนวณโดยวิธีเส้นตรงตามเกณฑ์อายุการใช้งานโดยประมาณของ</w:t>
      </w:r>
      <w:r w:rsidRPr="00E50A6D">
        <w:rPr>
          <w:rFonts w:ascii="Angsana New" w:hAnsi="Angsana New" w:hint="cs"/>
          <w:sz w:val="30"/>
          <w:szCs w:val="30"/>
          <w:cs/>
        </w:rPr>
        <w:t>ส่วนประกอบของ</w:t>
      </w:r>
      <w:r w:rsidRPr="00E50A6D">
        <w:rPr>
          <w:rFonts w:ascii="Angsana New" w:hAnsi="Angsana New"/>
          <w:sz w:val="30"/>
          <w:szCs w:val="30"/>
          <w:cs/>
        </w:rPr>
        <w:t>สินทรัพย์แต่ละรายการ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ประมาณการอายุการใ</w:t>
      </w:r>
      <w:r w:rsidRPr="00E50A6D">
        <w:rPr>
          <w:rFonts w:ascii="Angsana New" w:hAnsi="Angsana New" w:hint="cs"/>
          <w:sz w:val="30"/>
          <w:szCs w:val="30"/>
          <w:cs/>
        </w:rPr>
        <w:t>ห้ประโยชน์</w:t>
      </w:r>
      <w:r w:rsidRPr="00E50A6D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tbl>
      <w:tblPr>
        <w:tblW w:w="7200" w:type="dxa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440"/>
      </w:tblGrid>
      <w:tr w:rsidR="00D2747C" w:rsidRPr="00E50A6D" w14:paraId="6FFAD0CF" w14:textId="77777777" w:rsidTr="00D2747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2C38AE4" w14:textId="77777777" w:rsidR="00D2747C" w:rsidRPr="00E50A6D" w:rsidRDefault="00D2747C" w:rsidP="00D2747C">
            <w:pPr>
              <w:pStyle w:val="a"/>
              <w:tabs>
                <w:tab w:val="clear" w:pos="1080"/>
                <w:tab w:val="left" w:pos="342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 w:hint="cs"/>
                <w:cs/>
              </w:rPr>
              <w:t>อาคารและส่วนปรับปรุง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40A45" w14:textId="77777777" w:rsidR="00D2747C" w:rsidRPr="00E50A6D" w:rsidRDefault="00D2747C" w:rsidP="00D2747C">
            <w:pPr>
              <w:spacing w:line="240" w:lineRule="atLeast"/>
              <w:ind w:left="-108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eastAsia="Cordia New" w:hAnsi="Angsana New"/>
                <w:sz w:val="30"/>
                <w:szCs w:val="30"/>
                <w:lang w:val="en-US"/>
              </w:rPr>
              <w:t>20</w:t>
            </w:r>
            <w:r w:rsidR="000349C2" w:rsidRPr="00E50A6D">
              <w:rPr>
                <w:rFonts w:ascii="Angsana New" w:eastAsia="Cordia New" w:hAnsi="Angsana New"/>
                <w:sz w:val="30"/>
                <w:szCs w:val="30"/>
                <w:lang w:val="en-US"/>
              </w:rPr>
              <w:t xml:space="preserve"> - 30</w:t>
            </w:r>
            <w:r w:rsidRPr="00E50A6D">
              <w:rPr>
                <w:rFonts w:ascii="Angsana New" w:eastAsia="Cordia New" w:hAnsi="Angsana New"/>
                <w:sz w:val="30"/>
                <w:szCs w:val="30"/>
                <w:lang w:val="en-US"/>
              </w:rPr>
              <w:t xml:space="preserve"> </w:t>
            </w:r>
            <w:r w:rsidRPr="00E50A6D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D2747C" w:rsidRPr="00E50A6D" w14:paraId="122BB0C3" w14:textId="77777777" w:rsidTr="00D2747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4297A95" w14:textId="77777777" w:rsidR="00D2747C" w:rsidRPr="00E50A6D" w:rsidRDefault="00D2747C" w:rsidP="00D2747C">
            <w:pPr>
              <w:pStyle w:val="a"/>
              <w:tabs>
                <w:tab w:val="clear" w:pos="1080"/>
                <w:tab w:val="left" w:pos="342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 w:hint="cs"/>
                <w:cs/>
              </w:rPr>
              <w:t>ระบบสาธารณูปโภค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05077" w14:textId="77777777" w:rsidR="00D2747C" w:rsidRPr="00E50A6D" w:rsidRDefault="00D2747C" w:rsidP="00D2747C">
            <w:pPr>
              <w:spacing w:line="240" w:lineRule="atLeast"/>
              <w:ind w:left="-108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eastAsia="Cordia New" w:hAnsi="Angsana New"/>
                <w:sz w:val="30"/>
                <w:szCs w:val="30"/>
                <w:lang w:val="en-US"/>
              </w:rPr>
              <w:t xml:space="preserve">10 </w:t>
            </w:r>
            <w:r w:rsidRPr="00E50A6D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D2747C" w:rsidRPr="00E50A6D" w14:paraId="3C343039" w14:textId="77777777" w:rsidTr="00D2747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128DFEA" w14:textId="77777777" w:rsidR="00D2747C" w:rsidRPr="00E50A6D" w:rsidRDefault="00D2747C" w:rsidP="00D2747C">
            <w:pPr>
              <w:pStyle w:val="a"/>
              <w:tabs>
                <w:tab w:val="clear" w:pos="1080"/>
                <w:tab w:val="left" w:pos="342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E50A6D">
              <w:rPr>
                <w:rFonts w:ascii="Angsana New" w:hAnsi="Angsana New" w:cs="Angsana New" w:hint="cs"/>
                <w:cs/>
              </w:rPr>
              <w:t>เครื่องจักรและอุปกรณ์โรงงาน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2DAE5" w14:textId="77777777" w:rsidR="00D2747C" w:rsidRPr="00E50A6D" w:rsidRDefault="00D2747C" w:rsidP="00D2747C">
            <w:pPr>
              <w:spacing w:line="240" w:lineRule="atLeast"/>
              <w:ind w:left="-108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eastAsia="Cordia New" w:hAnsi="Angsana New"/>
                <w:sz w:val="30"/>
                <w:szCs w:val="30"/>
                <w:lang w:val="en-US"/>
              </w:rPr>
              <w:t>5</w:t>
            </w:r>
            <w:r w:rsidRPr="00E50A6D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- </w:t>
            </w:r>
            <w:r w:rsidRPr="00E50A6D">
              <w:rPr>
                <w:rFonts w:ascii="Angsana New" w:eastAsia="Cordia New" w:hAnsi="Angsana New"/>
                <w:sz w:val="30"/>
                <w:szCs w:val="30"/>
                <w:lang w:val="en-US"/>
              </w:rPr>
              <w:t>10</w:t>
            </w:r>
            <w:r w:rsidRPr="00E50A6D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D2747C" w:rsidRPr="00E50A6D" w14:paraId="4535F381" w14:textId="77777777" w:rsidTr="00D2747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92ADAEA" w14:textId="77777777" w:rsidR="00D2747C" w:rsidRPr="00E50A6D" w:rsidRDefault="00D2747C" w:rsidP="00D2747C">
            <w:pPr>
              <w:pStyle w:val="a"/>
              <w:tabs>
                <w:tab w:val="clear" w:pos="1080"/>
                <w:tab w:val="left" w:pos="342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 w:hint="cs"/>
                <w:cs/>
              </w:rPr>
              <w:t>เครื่องใช้สำนักงาน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D258A" w14:textId="77777777" w:rsidR="00D2747C" w:rsidRPr="00E50A6D" w:rsidRDefault="00D2747C" w:rsidP="00D2747C">
            <w:pPr>
              <w:spacing w:line="240" w:lineRule="atLeast"/>
              <w:ind w:left="-108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eastAsia="Cordia New" w:hAnsi="Angsana New"/>
                <w:sz w:val="30"/>
                <w:szCs w:val="30"/>
                <w:lang w:val="en-US"/>
              </w:rPr>
              <w:t>3 - 5</w:t>
            </w:r>
            <w:r w:rsidRPr="00E50A6D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D2747C" w:rsidRPr="00E50A6D" w14:paraId="4B35C1A9" w14:textId="77777777" w:rsidTr="00D2747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1CB6392" w14:textId="77777777" w:rsidR="00D2747C" w:rsidRPr="00E50A6D" w:rsidRDefault="00D2747C" w:rsidP="00D2747C">
            <w:pPr>
              <w:pStyle w:val="a"/>
              <w:tabs>
                <w:tab w:val="clear" w:pos="1080"/>
                <w:tab w:val="left" w:pos="342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 w:hint="cs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7AB5C" w14:textId="77777777" w:rsidR="00D2747C" w:rsidRPr="00E50A6D" w:rsidRDefault="00D2747C" w:rsidP="00D2747C">
            <w:pPr>
              <w:spacing w:line="240" w:lineRule="atLeast"/>
              <w:ind w:left="-108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eastAsia="Cordia New" w:hAnsi="Angsana New"/>
                <w:sz w:val="30"/>
                <w:szCs w:val="30"/>
                <w:lang w:val="en-US"/>
              </w:rPr>
              <w:t>5</w:t>
            </w:r>
            <w:r w:rsidRPr="00E50A6D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</w:tbl>
    <w:p w14:paraId="6853570B" w14:textId="77777777" w:rsidR="00D2747C" w:rsidRPr="00E50A6D" w:rsidRDefault="005676CF" w:rsidP="005676CF">
      <w:pPr>
        <w:spacing w:before="120"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 w:hint="cs"/>
          <w:sz w:val="30"/>
          <w:szCs w:val="30"/>
          <w:cs/>
        </w:rPr>
        <w:t>กลุ่ม</w:t>
      </w:r>
      <w:r w:rsidR="00D2747C" w:rsidRPr="00E50A6D">
        <w:rPr>
          <w:rFonts w:ascii="Angsana New" w:hAnsi="Angsana New" w:hint="cs"/>
          <w:sz w:val="30"/>
          <w:szCs w:val="30"/>
          <w:cs/>
        </w:rPr>
        <w:t>บริษัทไม่คิดค่าเสื่อมราคาสำหรับที่ดินและสินทรัพย์ระหว่างก่อสร้าง</w:t>
      </w:r>
    </w:p>
    <w:p w14:paraId="603F3B5A" w14:textId="77777777" w:rsidR="00656F72" w:rsidRPr="00E50A6D" w:rsidRDefault="00D2747C" w:rsidP="00D462B2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 w:hint="cs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74D4DD49" w14:textId="77777777" w:rsidR="00AC3E19" w:rsidRPr="00E50A6D" w:rsidRDefault="00AC3E19" w:rsidP="00E933C8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990" w:hanging="450"/>
        <w:contextualSpacing w:val="0"/>
        <w:jc w:val="thaiDistribute"/>
        <w:rPr>
          <w:rFonts w:ascii="Angsana New" w:hAnsi="Angsana New"/>
          <w:vanish/>
          <w:sz w:val="30"/>
          <w:szCs w:val="30"/>
          <w:cs/>
          <w:lang w:val="en-GB"/>
        </w:rPr>
      </w:pPr>
    </w:p>
    <w:p w14:paraId="253A2172" w14:textId="77777777" w:rsidR="00D2747C" w:rsidRPr="00E50A6D" w:rsidRDefault="00D2747C" w:rsidP="00E933C8">
      <w:pPr>
        <w:numPr>
          <w:ilvl w:val="0"/>
          <w:numId w:val="46"/>
        </w:numPr>
        <w:ind w:left="990" w:hanging="450"/>
        <w:jc w:val="thaiDistribute"/>
        <w:rPr>
          <w:rFonts w:ascii="Angsana New" w:hAnsi="Angsana New"/>
          <w:sz w:val="30"/>
          <w:szCs w:val="30"/>
          <w:cs/>
        </w:rPr>
      </w:pPr>
      <w:r w:rsidRPr="00E50A6D">
        <w:rPr>
          <w:rFonts w:ascii="Angsana New" w:hAnsi="Angsana New" w:hint="cs"/>
          <w:sz w:val="30"/>
          <w:szCs w:val="30"/>
          <w:cs/>
        </w:rPr>
        <w:t>สินทรัพย์ไม่มีตัวตน</w:t>
      </w:r>
      <w:r w:rsidR="0032463A" w:rsidRPr="00E50A6D">
        <w:rPr>
          <w:rFonts w:ascii="Angsana New" w:hAnsi="Angsana New" w:hint="cs"/>
          <w:sz w:val="30"/>
          <w:szCs w:val="30"/>
          <w:cs/>
        </w:rPr>
        <w:t>อื่น</w:t>
      </w:r>
    </w:p>
    <w:p w14:paraId="4221E9DB" w14:textId="77777777" w:rsidR="00D2747C" w:rsidRPr="00E50A6D" w:rsidRDefault="00D2747C" w:rsidP="005815E7">
      <w:pPr>
        <w:spacing w:after="8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สินทรัพย์ไม่มีตัวตน</w:t>
      </w:r>
      <w:r w:rsidR="0032463A" w:rsidRPr="00E50A6D">
        <w:rPr>
          <w:rFonts w:ascii="Angsana New" w:hAnsi="Angsana New" w:hint="cs"/>
          <w:sz w:val="30"/>
          <w:szCs w:val="30"/>
          <w:cs/>
        </w:rPr>
        <w:t>อื่น</w:t>
      </w:r>
      <w:r w:rsidRPr="00E50A6D">
        <w:rPr>
          <w:rFonts w:ascii="Angsana New" w:hAnsi="Angsana New"/>
          <w:sz w:val="30"/>
          <w:szCs w:val="30"/>
          <w:cs/>
        </w:rPr>
        <w:t>ที่</w:t>
      </w:r>
      <w:r w:rsidR="005676CF" w:rsidRPr="00E50A6D">
        <w:rPr>
          <w:rFonts w:ascii="Angsana New" w:hAnsi="Angsana New" w:hint="cs"/>
          <w:sz w:val="30"/>
          <w:szCs w:val="30"/>
          <w:cs/>
        </w:rPr>
        <w:t>กลุ่ม</w:t>
      </w:r>
      <w:r w:rsidRPr="00E50A6D">
        <w:rPr>
          <w:rFonts w:ascii="Angsana New" w:hAnsi="Angsana New" w:hint="cs"/>
          <w:sz w:val="30"/>
          <w:szCs w:val="30"/>
          <w:cs/>
        </w:rPr>
        <w:t>บริษัท</w:t>
      </w:r>
      <w:r w:rsidRPr="00E50A6D">
        <w:rPr>
          <w:rFonts w:ascii="Angsana New" w:hAnsi="Angsana New"/>
          <w:sz w:val="30"/>
          <w:szCs w:val="30"/>
          <w:cs/>
        </w:rPr>
        <w:t>ซื้อมา</w:t>
      </w:r>
      <w:r w:rsidRPr="00E50A6D">
        <w:rPr>
          <w:rFonts w:ascii="Angsana New" w:hAnsi="Angsana New" w:hint="cs"/>
          <w:sz w:val="30"/>
          <w:szCs w:val="30"/>
          <w:cs/>
        </w:rPr>
        <w:t xml:space="preserve">และมีอายุการใช้งานจำกัด </w:t>
      </w:r>
      <w:r w:rsidRPr="00E50A6D">
        <w:rPr>
          <w:rFonts w:ascii="Angsana New" w:hAnsi="Angsana New"/>
          <w:sz w:val="30"/>
          <w:szCs w:val="30"/>
          <w:cs/>
        </w:rPr>
        <w:t>แสดงในราคาทุนหักค่าตัดจำหน่ายสะสมและ</w:t>
      </w:r>
      <w:r w:rsidRPr="00E50A6D">
        <w:rPr>
          <w:rFonts w:ascii="Angsana New" w:hAnsi="Angsana New" w:hint="cs"/>
          <w:sz w:val="30"/>
          <w:szCs w:val="30"/>
          <w:cs/>
        </w:rPr>
        <w:t>ผล</w:t>
      </w:r>
      <w:r w:rsidRPr="00E50A6D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E50A6D">
        <w:rPr>
          <w:rFonts w:ascii="Angsana New" w:hAnsi="Angsana New" w:hint="cs"/>
          <w:sz w:val="30"/>
          <w:szCs w:val="30"/>
          <w:cs/>
        </w:rPr>
        <w:t>สะสม (ถ้ามี)</w:t>
      </w:r>
    </w:p>
    <w:p w14:paraId="2A154F6D" w14:textId="77777777" w:rsidR="00D2747C" w:rsidRPr="00E50A6D" w:rsidRDefault="00D2747C" w:rsidP="005676CF">
      <w:pPr>
        <w:ind w:left="990"/>
        <w:jc w:val="thaiDistribute"/>
        <w:rPr>
          <w:rFonts w:ascii="Angsana New" w:hAnsi="Angsana New"/>
          <w:sz w:val="30"/>
          <w:szCs w:val="30"/>
          <w:u w:val="single"/>
        </w:rPr>
      </w:pPr>
      <w:r w:rsidRPr="00E50A6D">
        <w:rPr>
          <w:rFonts w:ascii="Angsana New" w:hAnsi="Angsana New" w:hint="cs"/>
          <w:sz w:val="30"/>
          <w:szCs w:val="30"/>
          <w:u w:val="single"/>
          <w:cs/>
        </w:rPr>
        <w:t>รายจ่ายภายหลังการรับรู้รายการ</w:t>
      </w:r>
    </w:p>
    <w:p w14:paraId="0E94CC69" w14:textId="77777777" w:rsidR="00D2747C" w:rsidRPr="00E50A6D" w:rsidRDefault="00D2747C" w:rsidP="005676CF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</w:t>
      </w:r>
      <w:r w:rsidRPr="00E50A6D">
        <w:rPr>
          <w:rFonts w:ascii="Angsana New" w:hAnsi="Angsana New"/>
          <w:sz w:val="30"/>
          <w:szCs w:val="30"/>
          <w:cs/>
        </w:rPr>
        <w:t>ก่อให้เกิดประโยชน์เชิงเศรษฐกิจในอนาคต</w:t>
      </w:r>
      <w:r w:rsidRPr="00E50A6D">
        <w:rPr>
          <w:rFonts w:ascii="Angsana New" w:hAnsi="Angsana New" w:hint="cs"/>
          <w:sz w:val="30"/>
          <w:szCs w:val="30"/>
          <w:cs/>
        </w:rPr>
        <w:t xml:space="preserve">  โดยรวมเป็นสินทรัพย์ที่</w:t>
      </w:r>
      <w:r w:rsidRPr="00E50A6D">
        <w:rPr>
          <w:rFonts w:ascii="Angsana New" w:hAnsi="Angsana New"/>
          <w:sz w:val="30"/>
          <w:szCs w:val="30"/>
          <w:cs/>
        </w:rPr>
        <w:t>สามารถระบุได้</w:t>
      </w:r>
      <w:r w:rsidRPr="00E50A6D">
        <w:rPr>
          <w:rFonts w:ascii="Angsana New" w:hAnsi="Angsana New" w:hint="cs"/>
          <w:sz w:val="30"/>
          <w:szCs w:val="30"/>
          <w:cs/>
        </w:rPr>
        <w:t>ที่เกี่ยวข้องนั้น  ค่าใช้จ่ายอื่นรับรู้</w:t>
      </w:r>
      <w:r w:rsidRPr="00E50A6D">
        <w:rPr>
          <w:rFonts w:ascii="Angsana New" w:hAnsi="Angsana New"/>
          <w:sz w:val="30"/>
          <w:szCs w:val="30"/>
          <w:cs/>
        </w:rPr>
        <w:t>ในกำไรหรือขาดทุนเมื่อเกิดขึ้น</w:t>
      </w:r>
    </w:p>
    <w:p w14:paraId="7D729A61" w14:textId="77777777" w:rsidR="00F10862" w:rsidRDefault="00F10862" w:rsidP="00CD1E76">
      <w:pPr>
        <w:ind w:left="990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30996AF5" w14:textId="77777777" w:rsidR="00F10862" w:rsidRDefault="00F10862" w:rsidP="00CD1E76">
      <w:pPr>
        <w:ind w:left="990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08A90C41" w14:textId="77777777" w:rsidR="00F10862" w:rsidRDefault="00F10862" w:rsidP="00CD1E76">
      <w:pPr>
        <w:ind w:left="990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5847C585" w14:textId="77777777" w:rsidR="005111B5" w:rsidRDefault="005111B5" w:rsidP="00CD1E76">
      <w:pPr>
        <w:ind w:left="990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54716A17" w14:textId="77777777" w:rsidR="00F10862" w:rsidRDefault="00F10862" w:rsidP="00CC0BEC">
      <w:pPr>
        <w:jc w:val="thaiDistribute"/>
        <w:rPr>
          <w:rFonts w:ascii="Angsana New" w:hAnsi="Angsana New"/>
          <w:sz w:val="30"/>
          <w:szCs w:val="30"/>
          <w:u w:val="single"/>
        </w:rPr>
      </w:pPr>
    </w:p>
    <w:p w14:paraId="1DFFC7FA" w14:textId="77777777" w:rsidR="00F10862" w:rsidRPr="00E50A6D" w:rsidRDefault="00F10862" w:rsidP="00F10862">
      <w:pPr>
        <w:numPr>
          <w:ilvl w:val="0"/>
          <w:numId w:val="42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</w:t>
      </w:r>
      <w:r w:rsidRPr="00E50A6D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78A79091" w14:textId="77777777" w:rsidR="00CD1E76" w:rsidRPr="00E50A6D" w:rsidRDefault="00CD1E76" w:rsidP="00CD1E76">
      <w:pPr>
        <w:ind w:left="990"/>
        <w:jc w:val="thaiDistribute"/>
        <w:rPr>
          <w:rFonts w:ascii="Angsana New" w:hAnsi="Angsana New"/>
          <w:sz w:val="30"/>
          <w:szCs w:val="30"/>
          <w:u w:val="single"/>
        </w:rPr>
      </w:pPr>
      <w:r w:rsidRPr="00E50A6D">
        <w:rPr>
          <w:rFonts w:ascii="Angsana New" w:hAnsi="Angsana New" w:hint="cs"/>
          <w:sz w:val="30"/>
          <w:szCs w:val="30"/>
          <w:u w:val="single"/>
          <w:cs/>
        </w:rPr>
        <w:t>ค่าตัดจำหน่าย</w:t>
      </w:r>
    </w:p>
    <w:p w14:paraId="4F620735" w14:textId="77777777" w:rsidR="00CD1E76" w:rsidRPr="00E50A6D" w:rsidRDefault="00CD1E76" w:rsidP="00CD1E76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 w:hint="cs"/>
          <w:sz w:val="30"/>
          <w:szCs w:val="30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14:paraId="7EBB51E5" w14:textId="77777777" w:rsidR="00CD1E76" w:rsidRPr="00E50A6D" w:rsidRDefault="00CD1E76" w:rsidP="00CD1E76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 w:hint="cs"/>
          <w:sz w:val="30"/>
          <w:szCs w:val="30"/>
          <w:cs/>
        </w:rPr>
        <w:t>ค่าตัดจำหน่ายรับรู้ในกำไรหรือขาดทุน</w:t>
      </w:r>
      <w:r w:rsidRPr="00E50A6D">
        <w:rPr>
          <w:rFonts w:ascii="Angsana New" w:hAnsi="Angsana New"/>
          <w:sz w:val="30"/>
          <w:szCs w:val="30"/>
          <w:cs/>
        </w:rPr>
        <w:t>โดยวิธีเส้นตรง</w:t>
      </w:r>
      <w:r w:rsidRPr="00E50A6D">
        <w:rPr>
          <w:rFonts w:ascii="Angsana New" w:hAnsi="Angsana New" w:hint="cs"/>
          <w:sz w:val="30"/>
          <w:szCs w:val="30"/>
          <w:cs/>
        </w:rPr>
        <w:t>ซึ่งโดยส่วนใหญ่จะสะท้อน</w:t>
      </w:r>
      <w:r w:rsidRPr="00E50A6D">
        <w:rPr>
          <w:rFonts w:ascii="Angsana New" w:hAnsi="Angsana New"/>
          <w:sz w:val="30"/>
          <w:szCs w:val="30"/>
          <w:cs/>
        </w:rPr>
        <w:t>รูปแบบที่คาดว่าจะได้รับประโยชน์</w:t>
      </w:r>
      <w:r w:rsidRPr="00E50A6D">
        <w:rPr>
          <w:rFonts w:ascii="Angsana New" w:hAnsi="Angsana New" w:hint="cs"/>
          <w:sz w:val="30"/>
          <w:szCs w:val="30"/>
          <w:cs/>
        </w:rPr>
        <w:t>เชิงเศรษฐกิจ</w:t>
      </w:r>
      <w:r w:rsidRPr="00E50A6D">
        <w:rPr>
          <w:rFonts w:ascii="Angsana New" w:hAnsi="Angsana New"/>
          <w:sz w:val="30"/>
          <w:szCs w:val="30"/>
          <w:cs/>
        </w:rPr>
        <w:t>ในอนาคตจากสินทรัพย์นั้นตาม</w:t>
      </w:r>
      <w:r w:rsidRPr="00E50A6D">
        <w:rPr>
          <w:rFonts w:ascii="Angsana New" w:hAnsi="Angsana New" w:hint="cs"/>
          <w:sz w:val="30"/>
          <w:szCs w:val="30"/>
          <w:cs/>
        </w:rPr>
        <w:t>ระยะเวลาที่คาดว่าจะได้รับประโยชน์จากสินทรัพย์ไม่มีตัวตน</w:t>
      </w:r>
      <w:r w:rsidR="0032463A" w:rsidRPr="00E50A6D">
        <w:rPr>
          <w:rFonts w:ascii="Angsana New" w:hAnsi="Angsana New" w:hint="cs"/>
          <w:sz w:val="30"/>
          <w:szCs w:val="30"/>
          <w:cs/>
        </w:rPr>
        <w:t>อื่น</w:t>
      </w:r>
      <w:r w:rsidRPr="00E50A6D">
        <w:rPr>
          <w:rFonts w:ascii="Angsana New" w:hAnsi="Angsana New" w:hint="cs"/>
          <w:sz w:val="30"/>
          <w:szCs w:val="30"/>
          <w:cs/>
        </w:rPr>
        <w:t xml:space="preserve">  โดยเริ่มตัดจำหน่ายสินทรัพย์ไม่มีตัวตน</w:t>
      </w:r>
      <w:r w:rsidR="0032463A" w:rsidRPr="00E50A6D">
        <w:rPr>
          <w:rFonts w:ascii="Angsana New" w:hAnsi="Angsana New" w:hint="cs"/>
          <w:sz w:val="30"/>
          <w:szCs w:val="30"/>
          <w:cs/>
        </w:rPr>
        <w:t>อื่น</w:t>
      </w:r>
      <w:r w:rsidRPr="00E50A6D">
        <w:rPr>
          <w:rFonts w:ascii="Angsana New" w:hAnsi="Angsana New" w:hint="cs"/>
          <w:sz w:val="30"/>
          <w:szCs w:val="30"/>
          <w:cs/>
        </w:rPr>
        <w:t>เมื่อสินทรัพย์นั้นพร้อมที่จะให้ประโยชน์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</w:t>
      </w:r>
      <w:r w:rsidRPr="00E50A6D">
        <w:rPr>
          <w:rFonts w:ascii="Angsana New" w:hAnsi="Angsana New" w:hint="cs"/>
          <w:sz w:val="30"/>
          <w:szCs w:val="30"/>
          <w:cs/>
        </w:rPr>
        <w:t>สำหรับปีปัจจุบันและปีเปรียบเทียบ</w:t>
      </w:r>
      <w:r w:rsidRPr="00E50A6D">
        <w:rPr>
          <w:rFonts w:ascii="Angsana New" w:hAnsi="Angsana New"/>
          <w:sz w:val="30"/>
          <w:szCs w:val="30"/>
          <w:cs/>
        </w:rPr>
        <w:t>แสดงได้ดังนี้</w:t>
      </w:r>
    </w:p>
    <w:tbl>
      <w:tblPr>
        <w:tblW w:w="0" w:type="auto"/>
        <w:tblInd w:w="1728" w:type="dxa"/>
        <w:tblLook w:val="01E0" w:firstRow="1" w:lastRow="1" w:firstColumn="1" w:lastColumn="1" w:noHBand="0" w:noVBand="0"/>
      </w:tblPr>
      <w:tblGrid>
        <w:gridCol w:w="4860"/>
        <w:gridCol w:w="1080"/>
        <w:gridCol w:w="1080"/>
      </w:tblGrid>
      <w:tr w:rsidR="00CD1E76" w:rsidRPr="00E50A6D" w14:paraId="6F49D747" w14:textId="77777777" w:rsidTr="0008687E">
        <w:tc>
          <w:tcPr>
            <w:tcW w:w="4860" w:type="dxa"/>
          </w:tcPr>
          <w:p w14:paraId="7341AFA1" w14:textId="77777777" w:rsidR="00CD1E76" w:rsidRPr="00E50A6D" w:rsidRDefault="00CD1E76" w:rsidP="0008687E">
            <w:pPr>
              <w:tabs>
                <w:tab w:val="left" w:pos="540"/>
              </w:tabs>
              <w:spacing w:line="240" w:lineRule="atLeast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080" w:type="dxa"/>
            <w:shd w:val="clear" w:color="auto" w:fill="auto"/>
          </w:tcPr>
          <w:p w14:paraId="39FBB3FE" w14:textId="77777777" w:rsidR="00CD1E76" w:rsidRPr="00E50A6D" w:rsidRDefault="00CD1E76" w:rsidP="0008687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</w:rPr>
              <w:t>3 - 5</w:t>
            </w:r>
          </w:p>
        </w:tc>
        <w:tc>
          <w:tcPr>
            <w:tcW w:w="1080" w:type="dxa"/>
          </w:tcPr>
          <w:p w14:paraId="0834DE89" w14:textId="77777777" w:rsidR="00CD1E76" w:rsidRPr="00E50A6D" w:rsidRDefault="00CD1E76" w:rsidP="0008687E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CD1E76" w:rsidRPr="00E50A6D" w14:paraId="615EF1D1" w14:textId="77777777" w:rsidTr="0008687E">
        <w:tc>
          <w:tcPr>
            <w:tcW w:w="4860" w:type="dxa"/>
          </w:tcPr>
          <w:p w14:paraId="7ED4B0C1" w14:textId="77777777" w:rsidR="00CD1E76" w:rsidRPr="00E50A6D" w:rsidRDefault="00CD1E76" w:rsidP="0008687E">
            <w:pPr>
              <w:tabs>
                <w:tab w:val="left" w:pos="540"/>
              </w:tabs>
              <w:spacing w:line="240" w:lineRule="atLeast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สิทธิ์ในการใช้โปรแกรมคอมพิวเตอร์</w:t>
            </w:r>
          </w:p>
        </w:tc>
        <w:tc>
          <w:tcPr>
            <w:tcW w:w="1080" w:type="dxa"/>
            <w:shd w:val="clear" w:color="auto" w:fill="auto"/>
          </w:tcPr>
          <w:p w14:paraId="408DE6F5" w14:textId="77777777" w:rsidR="00CD1E76" w:rsidRPr="00E50A6D" w:rsidRDefault="00CD1E76" w:rsidP="0008687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080" w:type="dxa"/>
          </w:tcPr>
          <w:p w14:paraId="1EE20ED0" w14:textId="77777777" w:rsidR="00CD1E76" w:rsidRPr="00E50A6D" w:rsidRDefault="00CD1E76" w:rsidP="0008687E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126FB7DE" w14:textId="77777777" w:rsidR="00CD1E76" w:rsidRPr="00E50A6D" w:rsidRDefault="00CD1E76" w:rsidP="005815E7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 w:hint="cs"/>
          <w:sz w:val="30"/>
          <w:szCs w:val="30"/>
          <w:cs/>
        </w:rPr>
        <w:t>วิธีการตัดจำหน่าย  ระยะเวลาที่คาดว่าจะได้รับประโยชน์ และ มูลค่าคงเหลือ จะได้รับการทบทวนทุกสิ้นรอบปีบัญชีและปรับปรุงตามความเหมาะสม</w:t>
      </w:r>
      <w:r w:rsidRPr="00E50A6D" w:rsidDel="00E44C55">
        <w:rPr>
          <w:rFonts w:ascii="Angsana New" w:hAnsi="Angsana New"/>
          <w:sz w:val="30"/>
          <w:szCs w:val="30"/>
        </w:rPr>
        <w:t xml:space="preserve"> </w:t>
      </w:r>
    </w:p>
    <w:p w14:paraId="62ED8A6D" w14:textId="77777777" w:rsidR="00D2747C" w:rsidRPr="00E50A6D" w:rsidRDefault="009C3E14" w:rsidP="00E933C8">
      <w:pPr>
        <w:numPr>
          <w:ilvl w:val="0"/>
          <w:numId w:val="46"/>
        </w:numPr>
        <w:ind w:left="990" w:hanging="450"/>
        <w:jc w:val="thaiDistribute"/>
        <w:rPr>
          <w:rFonts w:ascii="Angsana New" w:hAnsi="Angsana New"/>
          <w:sz w:val="30"/>
          <w:szCs w:val="30"/>
          <w:cs/>
        </w:rPr>
      </w:pPr>
      <w:r w:rsidRPr="00E50A6D">
        <w:rPr>
          <w:rFonts w:ascii="Angsana New" w:hAnsi="Angsana New"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4DE45C13" w14:textId="77777777" w:rsidR="00D2747C" w:rsidRPr="00E50A6D" w:rsidRDefault="009C3E14" w:rsidP="009C3E14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 สินทรัพย์สิทธิการใช้หรือสินทรัพย์ที่ไม่มีตัวตนอื่นของกลุ่มบริษัท หากมีข้อบ่งชี้ว่าสินทรัพย์ดังกล่าวอาจด้อยค่าและจะทำการประเมินการด้อยค่าของค่าความนิยมและสินทรัพย์ไม่มีตัวตนที่มีอายุการให้ประโยชน์ไม่ทราบแน่นอนเป็นรายปี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4CAD34FF" w14:textId="77777777" w:rsidR="009C3E14" w:rsidRPr="00E50A6D" w:rsidRDefault="009C3E14" w:rsidP="005815E7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กลุ่มบริษัทจะรับรู้รายการขาดทุนจากการด้อยค่าในงบกำไรขาดทุน</w:t>
      </w:r>
      <w:r w:rsidR="005815E7" w:rsidRPr="00E50A6D">
        <w:rPr>
          <w:rFonts w:ascii="Angsana New" w:hAnsi="Angsana New" w:hint="cs"/>
          <w:sz w:val="30"/>
          <w:szCs w:val="30"/>
          <w:cs/>
        </w:rPr>
        <w:t>เบ็ดเสร็จ</w:t>
      </w:r>
    </w:p>
    <w:p w14:paraId="2BD6EA49" w14:textId="77777777" w:rsidR="00656F72" w:rsidRDefault="009C3E14" w:rsidP="00DF4843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 xml:space="preserve">หากในการประเมินการด้อยค่าของสินทรัพย์ (ยกเว้นค่าความนิยม)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 </w:t>
      </w:r>
      <w:r w:rsidR="005815E7" w:rsidRPr="00E50A6D">
        <w:rPr>
          <w:rFonts w:ascii="Angsana New" w:hAnsi="Angsana New"/>
          <w:sz w:val="30"/>
          <w:szCs w:val="30"/>
          <w:cs/>
        </w:rPr>
        <w:br/>
      </w:r>
      <w:r w:rsidRPr="00E50A6D">
        <w:rPr>
          <w:rFonts w:ascii="Angsana New" w:hAnsi="Angsana New"/>
          <w:sz w:val="30"/>
          <w:szCs w:val="30"/>
          <w:cs/>
        </w:rPr>
        <w:t>งวดก่อน</w:t>
      </w:r>
      <w:r w:rsidR="005815E7"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ๆ กลุ่มบริษัทจะบันทึกกลับรายการผลขาดทุนจากการด้อยค่าของสินทรัพย์โดยรับรู้ไปยังงบกำไรขาดทุน</w:t>
      </w:r>
      <w:r w:rsidR="005815E7" w:rsidRPr="00E50A6D">
        <w:rPr>
          <w:rFonts w:ascii="Angsana New" w:hAnsi="Angsana New" w:hint="cs"/>
          <w:sz w:val="30"/>
          <w:szCs w:val="30"/>
          <w:cs/>
        </w:rPr>
        <w:t>เบ็ดเสร็จ</w:t>
      </w:r>
      <w:r w:rsidRPr="00E50A6D">
        <w:rPr>
          <w:rFonts w:ascii="Angsana New" w:hAnsi="Angsana New"/>
          <w:sz w:val="30"/>
          <w:szCs w:val="30"/>
          <w:cs/>
        </w:rPr>
        <w:t>ทันที</w:t>
      </w:r>
    </w:p>
    <w:p w14:paraId="6EE6CF94" w14:textId="77777777" w:rsidR="00CC0BEC" w:rsidRDefault="00CC0BEC" w:rsidP="00DF4843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27B65189" w14:textId="77777777" w:rsidR="00F10862" w:rsidRDefault="00F10862" w:rsidP="00DF4843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1862B67C" w14:textId="77777777" w:rsidR="00F10862" w:rsidRDefault="00F10862" w:rsidP="00DF4843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1DFF71FD" w14:textId="77777777" w:rsidR="00F10862" w:rsidRDefault="00F10862" w:rsidP="00DF4843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6BC4C090" w14:textId="77777777" w:rsidR="00656F72" w:rsidRPr="00E50A6D" w:rsidRDefault="00656F72" w:rsidP="00F10862">
      <w:pPr>
        <w:numPr>
          <w:ilvl w:val="0"/>
          <w:numId w:val="87"/>
        </w:numPr>
        <w:spacing w:line="240" w:lineRule="atLeast"/>
        <w:ind w:left="510" w:hanging="51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</w:t>
      </w:r>
      <w:r w:rsidRPr="00E50A6D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761C435A" w14:textId="77777777" w:rsidR="005676CF" w:rsidRPr="00E50A6D" w:rsidRDefault="005676CF" w:rsidP="00E933C8">
      <w:pPr>
        <w:numPr>
          <w:ilvl w:val="0"/>
          <w:numId w:val="47"/>
        </w:numPr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สัญญาเช่า</w:t>
      </w:r>
    </w:p>
    <w:p w14:paraId="3550DB64" w14:textId="77777777" w:rsidR="00656F72" w:rsidRPr="00E50A6D" w:rsidRDefault="00DF4843" w:rsidP="00D462B2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79FD635E" w14:textId="77777777" w:rsidR="00F54671" w:rsidRPr="00E50A6D" w:rsidRDefault="00F54671" w:rsidP="00E933C8">
      <w:pPr>
        <w:pStyle w:val="ListParagraph"/>
        <w:numPr>
          <w:ilvl w:val="2"/>
          <w:numId w:val="5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hanging="45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pacing w:val="-4"/>
          <w:sz w:val="30"/>
          <w:szCs w:val="30"/>
          <w:cs/>
        </w:rPr>
        <w:t>กลุ่มบริษัทในฐานะผู้เช่า</w:t>
      </w:r>
    </w:p>
    <w:p w14:paraId="08D9F767" w14:textId="77777777" w:rsidR="00F54671" w:rsidRPr="00CC0BEC" w:rsidRDefault="00F54671" w:rsidP="0030500A">
      <w:pPr>
        <w:tabs>
          <w:tab w:val="left" w:pos="960"/>
        </w:tabs>
        <w:overflowPunct w:val="0"/>
        <w:autoSpaceDE w:val="0"/>
        <w:autoSpaceDN w:val="0"/>
        <w:adjustRightInd w:val="0"/>
        <w:spacing w:before="120" w:after="120" w:line="400" w:lineRule="exact"/>
        <w:ind w:left="990" w:hanging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F57474">
        <w:rPr>
          <w:rFonts w:ascii="Angsana New" w:hAnsi="Angsana New"/>
          <w:color w:val="FF0000"/>
          <w:sz w:val="30"/>
          <w:szCs w:val="30"/>
        </w:rPr>
        <w:tab/>
      </w:r>
      <w:r w:rsidRPr="00CC0BEC">
        <w:rPr>
          <w:rFonts w:ascii="Angsana New" w:hAnsi="Angsana New"/>
          <w:sz w:val="30"/>
          <w:szCs w:val="30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2CF4CD69" w14:textId="77777777" w:rsidR="00F54671" w:rsidRPr="00E50A6D" w:rsidRDefault="00F54671" w:rsidP="0030500A">
      <w:pPr>
        <w:tabs>
          <w:tab w:val="left" w:pos="960"/>
        </w:tabs>
        <w:overflowPunct w:val="0"/>
        <w:autoSpaceDE w:val="0"/>
        <w:autoSpaceDN w:val="0"/>
        <w:adjustRightInd w:val="0"/>
        <w:spacing w:before="120" w:after="120" w:line="400" w:lineRule="exact"/>
        <w:ind w:left="1080" w:hanging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b/>
          <w:bCs/>
          <w:i/>
          <w:iCs/>
          <w:spacing w:val="-4"/>
          <w:sz w:val="30"/>
          <w:szCs w:val="30"/>
        </w:rPr>
        <w:tab/>
      </w:r>
      <w:r w:rsidRPr="00E50A6D"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  <w:t xml:space="preserve">สินทรัพย์สิทธิการใช้ </w:t>
      </w:r>
    </w:p>
    <w:p w14:paraId="46790851" w14:textId="77777777" w:rsidR="00F54671" w:rsidRPr="00E50A6D" w:rsidRDefault="00F54671" w:rsidP="0030500A">
      <w:pPr>
        <w:tabs>
          <w:tab w:val="left" w:pos="960"/>
        </w:tabs>
        <w:overflowPunct w:val="0"/>
        <w:autoSpaceDE w:val="0"/>
        <w:autoSpaceDN w:val="0"/>
        <w:adjustRightInd w:val="0"/>
        <w:spacing w:before="120" w:after="120" w:line="400" w:lineRule="exact"/>
        <w:ind w:left="990" w:hanging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</w:rPr>
        <w:tab/>
      </w:r>
      <w:r w:rsidRPr="00E50A6D">
        <w:rPr>
          <w:rFonts w:ascii="Angsana New" w:hAnsi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2C40D6BB" w14:textId="77777777" w:rsidR="00F54671" w:rsidRPr="00E50A6D" w:rsidRDefault="00F54671" w:rsidP="00F54671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0" w:type="auto"/>
        <w:tblInd w:w="918" w:type="dxa"/>
        <w:tblLayout w:type="fixed"/>
        <w:tblLook w:val="0000" w:firstRow="0" w:lastRow="0" w:firstColumn="0" w:lastColumn="0" w:noHBand="0" w:noVBand="0"/>
      </w:tblPr>
      <w:tblGrid>
        <w:gridCol w:w="5323"/>
        <w:gridCol w:w="1067"/>
        <w:gridCol w:w="1720"/>
      </w:tblGrid>
      <w:tr w:rsidR="0030500A" w:rsidRPr="00E50A6D" w14:paraId="022AA1A2" w14:textId="77777777" w:rsidTr="00752AE7">
        <w:tc>
          <w:tcPr>
            <w:tcW w:w="5323" w:type="dxa"/>
          </w:tcPr>
          <w:p w14:paraId="4E7A8C77" w14:textId="77777777" w:rsidR="0030500A" w:rsidRPr="00E50A6D" w:rsidRDefault="0030500A" w:rsidP="00752AE7">
            <w:pPr>
              <w:ind w:left="-40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50A6D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  <w:r w:rsidRPr="00E50A6D">
              <w:rPr>
                <w:rFonts w:ascii="Angsana New" w:hAnsi="Angsana New" w:hint="cs"/>
                <w:sz w:val="32"/>
                <w:szCs w:val="32"/>
                <w:cs/>
              </w:rPr>
              <w:t>และอาคาร</w:t>
            </w:r>
          </w:p>
        </w:tc>
        <w:tc>
          <w:tcPr>
            <w:tcW w:w="1067" w:type="dxa"/>
          </w:tcPr>
          <w:p w14:paraId="4E6B847A" w14:textId="77777777" w:rsidR="0030500A" w:rsidRPr="00E50A6D" w:rsidRDefault="0030500A" w:rsidP="000F674A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50A6D">
              <w:rPr>
                <w:rFonts w:ascii="Angsana New" w:hAnsi="Angsana New"/>
                <w:sz w:val="32"/>
                <w:szCs w:val="32"/>
              </w:rPr>
              <w:t xml:space="preserve">1 - </w:t>
            </w:r>
            <w:r w:rsidRPr="00E50A6D">
              <w:rPr>
                <w:rFonts w:ascii="Angsana New" w:hAnsi="Angsana New" w:hint="cs"/>
                <w:sz w:val="32"/>
                <w:szCs w:val="32"/>
                <w:cs/>
              </w:rPr>
              <w:t>15</w:t>
            </w:r>
          </w:p>
        </w:tc>
        <w:tc>
          <w:tcPr>
            <w:tcW w:w="1720" w:type="dxa"/>
          </w:tcPr>
          <w:p w14:paraId="0DC60E98" w14:textId="77777777" w:rsidR="0030500A" w:rsidRPr="00E50A6D" w:rsidRDefault="0030500A" w:rsidP="000F674A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50A6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30500A" w:rsidRPr="00E50A6D" w14:paraId="01FCA7B6" w14:textId="77777777" w:rsidTr="00752AE7">
        <w:tc>
          <w:tcPr>
            <w:tcW w:w="5323" w:type="dxa"/>
          </w:tcPr>
          <w:p w14:paraId="3887711C" w14:textId="77777777" w:rsidR="0030500A" w:rsidRPr="00E50A6D" w:rsidRDefault="0030500A" w:rsidP="00752AE7">
            <w:pPr>
              <w:ind w:left="-40" w:right="-43"/>
              <w:rPr>
                <w:rFonts w:ascii="Angsana New" w:hAnsi="Angsana New"/>
                <w:sz w:val="32"/>
                <w:szCs w:val="32"/>
              </w:rPr>
            </w:pPr>
            <w:r w:rsidRPr="00E50A6D">
              <w:rPr>
                <w:rFonts w:ascii="Angsana New" w:hAnsi="Angsana New" w:hint="cs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067" w:type="dxa"/>
          </w:tcPr>
          <w:p w14:paraId="3F0B0DED" w14:textId="77777777" w:rsidR="0030500A" w:rsidRPr="00E50A6D" w:rsidRDefault="0030500A" w:rsidP="000F674A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0A6D">
              <w:rPr>
                <w:rFonts w:ascii="Angsana New" w:hAnsi="Angsana New"/>
                <w:sz w:val="32"/>
                <w:szCs w:val="32"/>
              </w:rPr>
              <w:t xml:space="preserve">1 - </w:t>
            </w:r>
            <w:r w:rsidRPr="00E50A6D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720" w:type="dxa"/>
          </w:tcPr>
          <w:p w14:paraId="262203E8" w14:textId="77777777" w:rsidR="0030500A" w:rsidRPr="00E50A6D" w:rsidRDefault="0030500A" w:rsidP="000F674A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50A6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30500A" w:rsidRPr="00E50A6D" w14:paraId="68DF8740" w14:textId="77777777" w:rsidTr="00752AE7">
        <w:tc>
          <w:tcPr>
            <w:tcW w:w="5323" w:type="dxa"/>
          </w:tcPr>
          <w:p w14:paraId="54BAAF15" w14:textId="77777777" w:rsidR="0030500A" w:rsidRPr="00E50A6D" w:rsidRDefault="0030500A" w:rsidP="00752AE7">
            <w:pPr>
              <w:ind w:left="-40" w:right="-43"/>
              <w:rPr>
                <w:rFonts w:ascii="Angsana New" w:hAnsi="Angsana New"/>
                <w:sz w:val="32"/>
                <w:szCs w:val="32"/>
              </w:rPr>
            </w:pPr>
            <w:r w:rsidRPr="00E50A6D">
              <w:rPr>
                <w:rFonts w:ascii="Angsana New" w:hAnsi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067" w:type="dxa"/>
          </w:tcPr>
          <w:p w14:paraId="18DB9ACA" w14:textId="77777777" w:rsidR="0030500A" w:rsidRPr="00E50A6D" w:rsidRDefault="0030500A" w:rsidP="000F674A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0A6D">
              <w:rPr>
                <w:rFonts w:ascii="Angsana New" w:hAnsi="Angsana New"/>
                <w:sz w:val="32"/>
                <w:szCs w:val="32"/>
              </w:rPr>
              <w:t xml:space="preserve">1 - </w:t>
            </w:r>
            <w:r w:rsidRPr="00E50A6D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720" w:type="dxa"/>
          </w:tcPr>
          <w:p w14:paraId="3BCDFFEA" w14:textId="77777777" w:rsidR="0030500A" w:rsidRPr="00E50A6D" w:rsidRDefault="0030500A" w:rsidP="000F674A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50A6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62549AE2" w14:textId="77777777" w:rsidR="0030500A" w:rsidRPr="00E50A6D" w:rsidRDefault="00BC44EF" w:rsidP="00F54671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62C6BADF" w14:textId="77777777" w:rsidR="00BC44EF" w:rsidRDefault="00BC44EF" w:rsidP="00F54671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7CFBF6FE" w14:textId="77777777" w:rsidR="00CC0BEC" w:rsidRDefault="00CC0BEC" w:rsidP="00F54671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693F6362" w14:textId="77777777" w:rsidR="00CC0BEC" w:rsidRPr="00E50A6D" w:rsidRDefault="00CC0BEC" w:rsidP="00F54671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3FD4A335" w14:textId="77777777" w:rsidR="00BC44EF" w:rsidRPr="00E50A6D" w:rsidRDefault="00BC44EF" w:rsidP="00F54671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5B8604B7" w14:textId="77777777" w:rsidR="00BC44EF" w:rsidRPr="00E50A6D" w:rsidRDefault="00BC44EF" w:rsidP="00F54671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3F6FBFDD" w14:textId="77777777" w:rsidR="00BC44EF" w:rsidRPr="00E50A6D" w:rsidRDefault="00BC44EF" w:rsidP="00E933C8">
      <w:pPr>
        <w:numPr>
          <w:ilvl w:val="0"/>
          <w:numId w:val="52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</w:t>
      </w:r>
      <w:r w:rsidRPr="00E50A6D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3D2063E4" w14:textId="77777777" w:rsidR="00BC44EF" w:rsidRPr="00E50A6D" w:rsidRDefault="00BC44EF" w:rsidP="00E933C8">
      <w:pPr>
        <w:numPr>
          <w:ilvl w:val="0"/>
          <w:numId w:val="53"/>
        </w:numPr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สัญญาเช่า</w:t>
      </w:r>
      <w:r w:rsidR="00827048" w:rsidRPr="00E50A6D">
        <w:rPr>
          <w:rFonts w:ascii="Angsana New" w:hAnsi="Angsana New" w:hint="cs"/>
          <w:sz w:val="30"/>
          <w:szCs w:val="30"/>
          <w:cs/>
        </w:rPr>
        <w:t xml:space="preserve"> (ต่อ)</w:t>
      </w:r>
    </w:p>
    <w:p w14:paraId="1EA4FD2B" w14:textId="77777777" w:rsidR="00827048" w:rsidRPr="00E50A6D" w:rsidRDefault="00827048" w:rsidP="00E933C8">
      <w:pPr>
        <w:pStyle w:val="ListParagraph"/>
        <w:numPr>
          <w:ilvl w:val="2"/>
          <w:numId w:val="5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1440" w:hanging="45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pacing w:val="-4"/>
          <w:sz w:val="30"/>
          <w:szCs w:val="30"/>
          <w:cs/>
        </w:rPr>
        <w:t>กลุ่มบริษัทในฐานะผู้เช่า</w:t>
      </w:r>
      <w:r w:rsidRPr="00E50A6D">
        <w:rPr>
          <w:rFonts w:ascii="Angsana New" w:hAnsi="Angsana New" w:hint="cs"/>
          <w:spacing w:val="-4"/>
          <w:sz w:val="30"/>
          <w:szCs w:val="30"/>
          <w:cs/>
        </w:rPr>
        <w:t xml:space="preserve"> (ต่อ)</w:t>
      </w:r>
    </w:p>
    <w:p w14:paraId="3A911E35" w14:textId="77777777" w:rsidR="00BC44EF" w:rsidRPr="00E50A6D" w:rsidRDefault="00BC44EF" w:rsidP="00BC44EF">
      <w:pPr>
        <w:tabs>
          <w:tab w:val="left" w:pos="960"/>
        </w:tabs>
        <w:overflowPunct w:val="0"/>
        <w:autoSpaceDE w:val="0"/>
        <w:autoSpaceDN w:val="0"/>
        <w:adjustRightInd w:val="0"/>
        <w:spacing w:before="120" w:after="120" w:line="400" w:lineRule="exact"/>
        <w:ind w:left="1080" w:hanging="90"/>
        <w:jc w:val="thaiDistribute"/>
        <w:textAlignment w:val="baselin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  <w:r w:rsidRPr="00E50A6D"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  <w:t>หนี้สินตามสัญญาเช่า</w:t>
      </w:r>
    </w:p>
    <w:p w14:paraId="6C40AAF2" w14:textId="77777777" w:rsidR="00BC44EF" w:rsidRPr="00E50A6D" w:rsidRDefault="00BC44EF" w:rsidP="00827048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07EB0200" w14:textId="77777777" w:rsidR="00BC44EF" w:rsidRPr="00E50A6D" w:rsidRDefault="00BC44EF" w:rsidP="00827048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5DB865AF" w14:textId="77777777" w:rsidR="00BC44EF" w:rsidRPr="00E50A6D" w:rsidRDefault="00BC44EF" w:rsidP="00827048">
      <w:pPr>
        <w:spacing w:after="120"/>
        <w:ind w:left="9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50A6D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621C072" w14:textId="77777777" w:rsidR="00BC44EF" w:rsidRDefault="00BC44EF" w:rsidP="00827048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สัญญาเช่าที่มีอายุสัญญาเช่า 12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57E08F08" w14:textId="77777777" w:rsidR="0027521E" w:rsidRPr="0027521E" w:rsidRDefault="0027521E" w:rsidP="0027521E">
      <w:pPr>
        <w:pStyle w:val="ListParagraph"/>
        <w:numPr>
          <w:ilvl w:val="0"/>
          <w:numId w:val="5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5CDC19E5" w14:textId="77777777" w:rsidR="0027521E" w:rsidRPr="0027521E" w:rsidRDefault="0027521E" w:rsidP="0027521E">
      <w:pPr>
        <w:pStyle w:val="ListParagraph"/>
        <w:numPr>
          <w:ilvl w:val="2"/>
          <w:numId w:val="5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02DA46EE" w14:textId="77777777" w:rsidR="0027521E" w:rsidRPr="00E50A6D" w:rsidRDefault="0027521E" w:rsidP="0070020D">
      <w:pPr>
        <w:pStyle w:val="ListParagraph"/>
        <w:numPr>
          <w:ilvl w:val="2"/>
          <w:numId w:val="5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1474" w:hanging="481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กลุ่มบริษัทในฐานะผู้ให้เช่า</w:t>
      </w:r>
    </w:p>
    <w:p w14:paraId="0ADFB8AF" w14:textId="77777777" w:rsidR="0070020D" w:rsidRPr="0070020D" w:rsidRDefault="0070020D" w:rsidP="0070020D">
      <w:pPr>
        <w:pStyle w:val="ListParagraph"/>
        <w:spacing w:after="240"/>
        <w:ind w:left="993"/>
        <w:jc w:val="thaiDistribute"/>
        <w:rPr>
          <w:rFonts w:ascii="Angsana New" w:hAnsi="Angsana New"/>
          <w:sz w:val="10"/>
          <w:szCs w:val="10"/>
        </w:rPr>
      </w:pPr>
    </w:p>
    <w:p w14:paraId="43BCC919" w14:textId="77777777" w:rsidR="0027521E" w:rsidRPr="00E50A6D" w:rsidRDefault="0027521E" w:rsidP="0070020D">
      <w:pPr>
        <w:pStyle w:val="ListParagraph"/>
        <w:spacing w:after="240"/>
        <w:ind w:left="993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</w:t>
      </w:r>
      <w:r w:rsidRPr="00107D62">
        <w:rPr>
          <w:rFonts w:ascii="Angsana New" w:hAnsi="Angsana New"/>
          <w:sz w:val="30"/>
          <w:szCs w:val="30"/>
          <w:cs/>
        </w:rPr>
        <w:t>เงินทุน</w:t>
      </w:r>
      <w:r w:rsidRPr="00E50A6D">
        <w:rPr>
          <w:rFonts w:ascii="Angsana New" w:hAnsi="Angsana New"/>
          <w:sz w:val="30"/>
          <w:szCs w:val="30"/>
          <w:cs/>
        </w:rPr>
        <w:t xml:space="preserve"> ณ วันที่สัญญาเช่าเริ่มมีผล กลุ่มบริษัทบันทึกสินทรัพย์ภายใต้สัญญาเช่า</w:t>
      </w:r>
      <w:r w:rsidRPr="00107D62">
        <w:rPr>
          <w:rFonts w:ascii="Angsana New" w:hAnsi="Angsana New"/>
          <w:sz w:val="30"/>
          <w:szCs w:val="30"/>
          <w:cs/>
        </w:rPr>
        <w:t>เงินทุน</w:t>
      </w:r>
      <w:r w:rsidRPr="00E50A6D">
        <w:rPr>
          <w:rFonts w:ascii="Angsana New" w:hAnsi="Angsana New"/>
          <w:sz w:val="30"/>
          <w:szCs w:val="30"/>
          <w:cs/>
        </w:rPr>
        <w:t>เป็นลูกหนี้ด้วยจำนวนที่เท่ากับเงินลงทุนสุทธิตามสัญญาเช่าหรือมูลค่าปัจจุบันสุทธิของจำนวนเงินที่จะได้รับตามสัญญาเช่าและมูลค่าคงเหลือ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3C7BA568" w14:textId="77777777" w:rsidR="0027521E" w:rsidRDefault="0027521E" w:rsidP="0070020D">
      <w:pPr>
        <w:spacing w:after="240"/>
        <w:ind w:left="993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6E854F76" w14:textId="77777777" w:rsidR="00E40043" w:rsidRPr="00E50A6D" w:rsidRDefault="00E40043" w:rsidP="00E40043">
      <w:pPr>
        <w:numPr>
          <w:ilvl w:val="0"/>
          <w:numId w:val="90"/>
        </w:numPr>
        <w:tabs>
          <w:tab w:val="left" w:pos="513"/>
          <w:tab w:val="decimal" w:pos="7920"/>
        </w:tabs>
        <w:spacing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</w:t>
      </w:r>
      <w:r w:rsidRPr="00E50A6D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0B46430D" w14:textId="77777777" w:rsidR="002F24F5" w:rsidRPr="002F24F5" w:rsidRDefault="002F24F5" w:rsidP="00E933C8">
      <w:pPr>
        <w:pStyle w:val="ListParagraph"/>
        <w:numPr>
          <w:ilvl w:val="0"/>
          <w:numId w:val="5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990" w:hanging="450"/>
        <w:contextualSpacing w:val="0"/>
        <w:jc w:val="thaiDistribute"/>
        <w:rPr>
          <w:rFonts w:ascii="Angsana New" w:hAnsi="Angsana New"/>
          <w:vanish/>
          <w:sz w:val="30"/>
          <w:szCs w:val="30"/>
          <w:cs/>
          <w:lang w:val="en-GB"/>
        </w:rPr>
      </w:pPr>
    </w:p>
    <w:p w14:paraId="218713D4" w14:textId="77777777" w:rsidR="00D2747C" w:rsidRPr="00E50A6D" w:rsidRDefault="000D649C" w:rsidP="00E933C8">
      <w:pPr>
        <w:numPr>
          <w:ilvl w:val="0"/>
          <w:numId w:val="56"/>
        </w:numPr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 w:hint="cs"/>
          <w:sz w:val="30"/>
          <w:szCs w:val="30"/>
          <w:cs/>
        </w:rPr>
        <w:t>ประมาณการหนี้สินไม่หมุนเวียนสำหรับ</w:t>
      </w:r>
      <w:r w:rsidR="00D2747C" w:rsidRPr="00E50A6D">
        <w:rPr>
          <w:rFonts w:ascii="Angsana New" w:hAnsi="Angsana New" w:hint="cs"/>
          <w:sz w:val="30"/>
          <w:szCs w:val="30"/>
          <w:cs/>
        </w:rPr>
        <w:t>ผลประโยชน์ของพนักงาน</w:t>
      </w:r>
    </w:p>
    <w:p w14:paraId="56107824" w14:textId="77777777" w:rsidR="00D2747C" w:rsidRPr="00E50A6D" w:rsidRDefault="00D2747C" w:rsidP="00D2747C">
      <w:pPr>
        <w:ind w:left="990"/>
        <w:jc w:val="thaiDistribute"/>
        <w:rPr>
          <w:rFonts w:ascii="Angsana New" w:hAnsi="Angsana New"/>
          <w:sz w:val="30"/>
          <w:szCs w:val="30"/>
          <w:u w:val="single"/>
        </w:rPr>
      </w:pPr>
      <w:r w:rsidRPr="00E50A6D">
        <w:rPr>
          <w:rFonts w:ascii="Angsana New" w:hAnsi="Angsana New"/>
          <w:sz w:val="30"/>
          <w:szCs w:val="30"/>
          <w:u w:val="single"/>
          <w:cs/>
        </w:rPr>
        <w:t>โครงการสมทบเงิน</w:t>
      </w:r>
    </w:p>
    <w:p w14:paraId="50DDEBE5" w14:textId="77777777" w:rsidR="00D2747C" w:rsidRPr="00E50A6D" w:rsidRDefault="00D2747C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6CAFA2D4" w14:textId="77777777" w:rsidR="00D2747C" w:rsidRPr="00E50A6D" w:rsidRDefault="00D2747C" w:rsidP="00D2747C">
      <w:pPr>
        <w:ind w:left="990"/>
        <w:jc w:val="thaiDistribute"/>
        <w:rPr>
          <w:rFonts w:ascii="Angsana New" w:hAnsi="Angsana New"/>
          <w:sz w:val="30"/>
          <w:szCs w:val="30"/>
          <w:u w:val="single"/>
        </w:rPr>
      </w:pPr>
      <w:r w:rsidRPr="00E50A6D">
        <w:rPr>
          <w:rFonts w:ascii="Angsana New" w:hAnsi="Angsana New"/>
          <w:sz w:val="30"/>
          <w:szCs w:val="30"/>
          <w:u w:val="single"/>
          <w:cs/>
        </w:rPr>
        <w:t>โครงการผลประโยชน์ที่กำหนดไว้</w:t>
      </w:r>
    </w:p>
    <w:p w14:paraId="29069BC6" w14:textId="77777777" w:rsidR="00D2747C" w:rsidRPr="00E50A6D" w:rsidRDefault="00D2747C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ภาระผูกพันสุทธิของ</w:t>
      </w:r>
      <w:r w:rsidR="005676CF" w:rsidRPr="00E50A6D">
        <w:rPr>
          <w:rFonts w:ascii="Angsana New" w:hAnsi="Angsana New" w:hint="cs"/>
          <w:sz w:val="30"/>
          <w:szCs w:val="30"/>
          <w:cs/>
        </w:rPr>
        <w:t>กลุ่ม</w:t>
      </w:r>
      <w:r w:rsidRPr="00E50A6D">
        <w:rPr>
          <w:rFonts w:ascii="Angsana New" w:hAnsi="Angsana New"/>
          <w:sz w:val="30"/>
          <w:szCs w:val="30"/>
          <w:cs/>
        </w:rPr>
        <w:t>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Pr="00E50A6D">
        <w:rPr>
          <w:rFonts w:ascii="Angsana New" w:hAnsi="Angsana New" w:hint="cs"/>
          <w:sz w:val="30"/>
          <w:szCs w:val="30"/>
          <w:cs/>
        </w:rPr>
        <w:t>งวด</w:t>
      </w:r>
      <w:r w:rsidRPr="00E50A6D">
        <w:rPr>
          <w:rFonts w:ascii="Angsana New" w:hAnsi="Angsana New"/>
          <w:sz w:val="30"/>
          <w:szCs w:val="30"/>
          <w:cs/>
        </w:rPr>
        <w:t>ปัจจุบันและงวดก่อนๆ ผลประโยชน์ดังกล่าวได้มีการคิดลดกระแสเงิน</w:t>
      </w:r>
      <w:r w:rsidRPr="00E50A6D">
        <w:rPr>
          <w:rFonts w:ascii="Angsana New" w:hAnsi="Angsana New" w:hint="cs"/>
          <w:sz w:val="30"/>
          <w:szCs w:val="30"/>
          <w:cs/>
        </w:rPr>
        <w:t>ส</w:t>
      </w:r>
      <w:r w:rsidRPr="00E50A6D">
        <w:rPr>
          <w:rFonts w:ascii="Angsana New" w:hAnsi="Angsana New"/>
          <w:sz w:val="30"/>
          <w:szCs w:val="30"/>
          <w:cs/>
        </w:rPr>
        <w:t xml:space="preserve">ดเพื่อให้เป็นมูลค่าปัจจุบัน </w:t>
      </w:r>
    </w:p>
    <w:p w14:paraId="7D92BF09" w14:textId="77777777" w:rsidR="00CD1E76" w:rsidRPr="00E50A6D" w:rsidRDefault="00CD1E76" w:rsidP="00CD1E76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การคำนวณ</w:t>
      </w:r>
      <w:r w:rsidRPr="00E50A6D">
        <w:rPr>
          <w:rFonts w:ascii="Angsana New" w:hAnsi="Angsana New" w:hint="cs"/>
          <w:sz w:val="30"/>
          <w:szCs w:val="30"/>
          <w:cs/>
        </w:rPr>
        <w:t>ภาระผูกพันของโครงการผลประโยชน์ที่กำหนดไว้</w:t>
      </w:r>
      <w:r w:rsidRPr="00E50A6D">
        <w:rPr>
          <w:rFonts w:ascii="Angsana New" w:hAnsi="Angsana New"/>
          <w:sz w:val="30"/>
          <w:szCs w:val="30"/>
          <w:cs/>
        </w:rPr>
        <w:t>นั้นจัดทำโดยนักคณิตศาสตร์ประกันภัยที่ได้รับอนุญาต โดยวิธีคิดลดแต่ละหน่วยที่ประมาณการไว้</w:t>
      </w:r>
      <w:r w:rsidRPr="00E50A6D">
        <w:rPr>
          <w:rFonts w:ascii="Angsana New" w:hAnsi="Angsana New" w:hint="cs"/>
          <w:sz w:val="30"/>
          <w:szCs w:val="30"/>
          <w:cs/>
        </w:rPr>
        <w:t xml:space="preserve"> ผลจาก</w:t>
      </w:r>
      <w:r w:rsidRPr="00E50A6D">
        <w:rPr>
          <w:rFonts w:ascii="Angsana New" w:hAnsi="Angsana New"/>
          <w:sz w:val="30"/>
          <w:szCs w:val="30"/>
          <w:cs/>
        </w:rPr>
        <w:t>การคำนวณ</w:t>
      </w:r>
      <w:r w:rsidRPr="00E50A6D">
        <w:rPr>
          <w:rFonts w:ascii="Angsana New" w:hAnsi="Angsana New" w:hint="cs"/>
          <w:sz w:val="30"/>
          <w:szCs w:val="30"/>
          <w:cs/>
        </w:rPr>
        <w:t>อาจทำให้กลุ่ม</w:t>
      </w:r>
      <w:r w:rsidRPr="00E50A6D">
        <w:rPr>
          <w:rFonts w:ascii="Angsana New" w:hAnsi="Angsana New"/>
          <w:sz w:val="30"/>
          <w:szCs w:val="30"/>
          <w:cs/>
        </w:rPr>
        <w:t>บริษัทมี</w:t>
      </w:r>
      <w:r w:rsidRPr="00E50A6D">
        <w:rPr>
          <w:rFonts w:ascii="Angsana New" w:hAnsi="Angsana New" w:hint="cs"/>
          <w:sz w:val="30"/>
          <w:szCs w:val="30"/>
          <w:cs/>
        </w:rPr>
        <w:t>สินทรัพย์เกิดขึ้น</w:t>
      </w:r>
      <w:r w:rsidRPr="00E50A6D">
        <w:rPr>
          <w:rFonts w:ascii="Angsana New" w:hAnsi="Angsana New"/>
          <w:sz w:val="30"/>
          <w:szCs w:val="30"/>
          <w:cs/>
        </w:rPr>
        <w:t xml:space="preserve"> ซึ่งการรับรู้เป็นสินทรัพย์</w:t>
      </w:r>
      <w:r w:rsidRPr="00E50A6D">
        <w:rPr>
          <w:rFonts w:ascii="Angsana New" w:hAnsi="Angsana New" w:hint="cs"/>
          <w:sz w:val="30"/>
          <w:szCs w:val="30"/>
          <w:cs/>
        </w:rPr>
        <w:t>จะใช้</w:t>
      </w:r>
      <w:r w:rsidRPr="00E50A6D">
        <w:rPr>
          <w:rFonts w:ascii="Angsana New" w:hAnsi="Angsana New"/>
          <w:sz w:val="30"/>
          <w:szCs w:val="30"/>
          <w:cs/>
        </w:rPr>
        <w:t>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</w:t>
      </w:r>
      <w:r w:rsidRPr="00E50A6D">
        <w:rPr>
          <w:rFonts w:ascii="Angsana New" w:hAnsi="Angsana New" w:hint="cs"/>
          <w:sz w:val="30"/>
          <w:szCs w:val="30"/>
          <w:cs/>
        </w:rPr>
        <w:t>ต</w:t>
      </w:r>
      <w:r w:rsidRPr="00E50A6D">
        <w:rPr>
          <w:rFonts w:ascii="Angsana New" w:hAnsi="Angsana New"/>
          <w:sz w:val="30"/>
          <w:szCs w:val="30"/>
          <w:cs/>
        </w:rPr>
        <w:t xml:space="preserve"> ในการคำนวณมูลค่าปัจจุบันของประโยชน์เชิงเศรษฐกิจ</w:t>
      </w:r>
      <w:r w:rsidRPr="00E50A6D">
        <w:rPr>
          <w:rFonts w:ascii="Angsana New" w:hAnsi="Angsana New" w:hint="cs"/>
          <w:sz w:val="30"/>
          <w:szCs w:val="30"/>
          <w:cs/>
        </w:rPr>
        <w:t>ได้</w:t>
      </w:r>
      <w:r w:rsidRPr="00E50A6D">
        <w:rPr>
          <w:rFonts w:ascii="Angsana New" w:hAnsi="Angsana New"/>
          <w:sz w:val="30"/>
          <w:szCs w:val="30"/>
          <w:cs/>
        </w:rPr>
        <w:t>มีการพิจารณาถึงความต้องการเงินทุนขั้นต่ำสำหรับโครงการต่างๆ ของ</w:t>
      </w:r>
      <w:r w:rsidRPr="00E50A6D">
        <w:rPr>
          <w:rFonts w:ascii="Angsana New" w:hAnsi="Angsana New" w:hint="cs"/>
          <w:sz w:val="30"/>
          <w:szCs w:val="30"/>
          <w:cs/>
        </w:rPr>
        <w:t>กลุ่ม</w:t>
      </w:r>
      <w:r w:rsidRPr="00E50A6D">
        <w:rPr>
          <w:rFonts w:ascii="Angsana New" w:hAnsi="Angsana New"/>
          <w:sz w:val="30"/>
          <w:szCs w:val="30"/>
          <w:cs/>
        </w:rPr>
        <w:t>บริษัท</w:t>
      </w:r>
    </w:p>
    <w:p w14:paraId="01B7C0BF" w14:textId="77777777" w:rsidR="004B30EE" w:rsidRPr="00E50A6D" w:rsidRDefault="00CD1E76" w:rsidP="00AC3E19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 w:hint="cs"/>
          <w:sz w:val="30"/>
          <w:szCs w:val="30"/>
          <w:cs/>
        </w:rPr>
        <w:t>ใน</w:t>
      </w:r>
      <w:r w:rsidRPr="00E50A6D">
        <w:rPr>
          <w:rFonts w:ascii="Angsana New" w:hAnsi="Angsana New"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กำไร</w:t>
      </w:r>
      <w:r w:rsidRPr="00E50A6D">
        <w:rPr>
          <w:rFonts w:ascii="Angsana New" w:hAnsi="Angsana New" w:hint="cs"/>
          <w:sz w:val="30"/>
          <w:szCs w:val="30"/>
          <w:cs/>
        </w:rPr>
        <w:t>หรือ</w:t>
      </w:r>
      <w:r w:rsidRPr="00E50A6D">
        <w:rPr>
          <w:rFonts w:ascii="Angsana New" w:hAnsi="Angsana New"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E50A6D">
        <w:rPr>
          <w:rFonts w:ascii="Angsana New" w:hAnsi="Angsana New" w:hint="cs"/>
          <w:sz w:val="30"/>
          <w:szCs w:val="30"/>
          <w:cs/>
        </w:rPr>
        <w:t>จะถูก</w:t>
      </w:r>
      <w:r w:rsidRPr="00E50A6D">
        <w:rPr>
          <w:rFonts w:ascii="Angsana New" w:hAnsi="Angsana New"/>
          <w:sz w:val="30"/>
          <w:szCs w:val="30"/>
          <w:cs/>
        </w:rPr>
        <w:t>รับรู้รายการในกำไรขาดทุนเบ็ดเสร็จอื่น</w:t>
      </w:r>
      <w:r w:rsidRPr="00E50A6D">
        <w:rPr>
          <w:rFonts w:ascii="Angsana New" w:hAnsi="Angsana New" w:hint="cs"/>
          <w:sz w:val="30"/>
          <w:szCs w:val="30"/>
          <w:cs/>
        </w:rPr>
        <w:t>ทันที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="0032463A" w:rsidRPr="00E50A6D">
        <w:rPr>
          <w:rFonts w:ascii="Angsana New" w:hAnsi="Angsana New" w:hint="cs"/>
          <w:sz w:val="30"/>
          <w:szCs w:val="30"/>
          <w:cs/>
        </w:rPr>
        <w:t>กลุ่ม</w:t>
      </w:r>
      <w:r w:rsidRPr="00E50A6D">
        <w:rPr>
          <w:rFonts w:ascii="Angsana New" w:hAnsi="Angsana New"/>
          <w:sz w:val="30"/>
          <w:szCs w:val="30"/>
          <w:cs/>
        </w:rPr>
        <w:t>บริษัทกำหนดดอกเบี้ยจ่าย</w:t>
      </w:r>
      <w:r w:rsidRPr="00E50A6D">
        <w:rPr>
          <w:rFonts w:ascii="Angsana New" w:hAnsi="Angsana New" w:hint="cs"/>
          <w:sz w:val="30"/>
          <w:szCs w:val="30"/>
          <w:cs/>
        </w:rPr>
        <w:t>ของ</w:t>
      </w:r>
      <w:r w:rsidRPr="00E50A6D">
        <w:rPr>
          <w:rFonts w:ascii="Angsana New" w:hAnsi="Angsana New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ที่เกี่ยวข้องกับโครงการผลประโยชน์รับรู้รายการในกำไรหรือขาดทุน</w:t>
      </w:r>
    </w:p>
    <w:p w14:paraId="016A1843" w14:textId="77777777" w:rsidR="00D2747C" w:rsidRPr="00E50A6D" w:rsidRDefault="00D2747C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เมื่อมีการ</w:t>
      </w:r>
      <w:r w:rsidRPr="00E50A6D">
        <w:rPr>
          <w:rFonts w:ascii="Angsana New" w:hAnsi="Angsana New" w:hint="cs"/>
          <w:sz w:val="30"/>
          <w:szCs w:val="30"/>
          <w:cs/>
        </w:rPr>
        <w:t>เปลี่ยนแปลง</w:t>
      </w:r>
      <w:r w:rsidRPr="00E50A6D">
        <w:rPr>
          <w:rFonts w:ascii="Angsana New" w:hAnsi="Angsana New"/>
          <w:sz w:val="30"/>
          <w:szCs w:val="30"/>
          <w:cs/>
        </w:rPr>
        <w:t>ผลประโยชน์ของโครงการหรือการลดขนาดโครงการ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การเปลี่ยนแปลงในผลประโยชน์ที่เกี่ยวข้องกับการบริการในอดีต หรือ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กำไร</w:t>
      </w:r>
      <w:r w:rsidRPr="00E50A6D">
        <w:rPr>
          <w:rFonts w:ascii="Angsana New" w:hAnsi="Angsana New" w:hint="cs"/>
          <w:sz w:val="30"/>
          <w:szCs w:val="30"/>
          <w:cs/>
        </w:rPr>
        <w:t>หรือ</w:t>
      </w:r>
      <w:r w:rsidRPr="00E50A6D">
        <w:rPr>
          <w:rFonts w:ascii="Angsana New" w:hAnsi="Angsana New"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="0032463A" w:rsidRPr="00E50A6D">
        <w:rPr>
          <w:rFonts w:ascii="Angsana New" w:hAnsi="Angsana New" w:hint="cs"/>
          <w:sz w:val="30"/>
          <w:szCs w:val="30"/>
          <w:cs/>
        </w:rPr>
        <w:t>กลุ่ม</w:t>
      </w:r>
      <w:r w:rsidRPr="00E50A6D">
        <w:rPr>
          <w:rFonts w:ascii="Angsana New" w:hAnsi="Angsana New"/>
          <w:sz w:val="30"/>
          <w:szCs w:val="30"/>
          <w:cs/>
        </w:rPr>
        <w:t>บริษัทรับรู้กำไรและขาดทุนจากการจ่ายชำระผลประโยชน์</w:t>
      </w:r>
      <w:r w:rsidRPr="00E50A6D">
        <w:rPr>
          <w:rFonts w:ascii="Angsana New" w:hAnsi="Angsana New" w:hint="cs"/>
          <w:sz w:val="30"/>
          <w:szCs w:val="30"/>
          <w:cs/>
        </w:rPr>
        <w:t>พนักงาน</w:t>
      </w:r>
      <w:r w:rsidRPr="00E50A6D">
        <w:rPr>
          <w:rFonts w:ascii="Angsana New" w:hAnsi="Angsana New"/>
          <w:sz w:val="30"/>
          <w:szCs w:val="30"/>
          <w:cs/>
        </w:rPr>
        <w:t>เมื่อเกิดขึ้น</w:t>
      </w:r>
    </w:p>
    <w:p w14:paraId="5E3170A5" w14:textId="77777777" w:rsidR="00D2747C" w:rsidRPr="00E50A6D" w:rsidRDefault="00D2747C" w:rsidP="00D2747C">
      <w:pPr>
        <w:ind w:left="990"/>
        <w:jc w:val="thaiDistribute"/>
        <w:rPr>
          <w:rFonts w:ascii="Angsana New" w:hAnsi="Angsana New"/>
          <w:sz w:val="30"/>
          <w:szCs w:val="30"/>
          <w:u w:val="single"/>
        </w:rPr>
      </w:pPr>
      <w:r w:rsidRPr="00E50A6D">
        <w:rPr>
          <w:rFonts w:ascii="Angsana New" w:hAnsi="Angsana New"/>
          <w:sz w:val="30"/>
          <w:szCs w:val="30"/>
          <w:u w:val="single"/>
          <w:cs/>
        </w:rPr>
        <w:t>ผลประโยชน์ระยะยาวอื่น</w:t>
      </w:r>
    </w:p>
    <w:p w14:paraId="29BB6485" w14:textId="77777777" w:rsidR="00D2747C" w:rsidRPr="00E50A6D" w:rsidRDefault="00D2747C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ภาระผูกพันสุทธิของ</w:t>
      </w:r>
      <w:r w:rsidR="005676CF" w:rsidRPr="00E50A6D">
        <w:rPr>
          <w:rFonts w:ascii="Angsana New" w:hAnsi="Angsana New" w:hint="cs"/>
          <w:sz w:val="30"/>
          <w:szCs w:val="30"/>
          <w:cs/>
        </w:rPr>
        <w:t>กลุ่ม</w:t>
      </w:r>
      <w:r w:rsidRPr="00E50A6D">
        <w:rPr>
          <w:rFonts w:ascii="Angsana New" w:hAnsi="Angsana New"/>
          <w:sz w:val="30"/>
          <w:szCs w:val="30"/>
          <w:cs/>
        </w:rPr>
        <w:t>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</w:t>
      </w:r>
      <w:r w:rsidRPr="00E50A6D">
        <w:rPr>
          <w:rFonts w:ascii="Angsana New" w:hAnsi="Angsana New" w:hint="cs"/>
          <w:sz w:val="30"/>
          <w:szCs w:val="30"/>
          <w:cs/>
        </w:rPr>
        <w:t>น</w:t>
      </w:r>
      <w:r w:rsidRPr="00E50A6D">
        <w:rPr>
          <w:rFonts w:ascii="Angsana New" w:hAnsi="Angsana New"/>
          <w:sz w:val="30"/>
          <w:szCs w:val="30"/>
          <w:cs/>
        </w:rPr>
        <w:t>มูลค่าปัจจุบัน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การวัดมูลค่าใหม่จะรับรู้ในกำไรหรือขาดทุนเมื่อเกิดขึ้</w:t>
      </w:r>
      <w:r w:rsidRPr="00E50A6D">
        <w:rPr>
          <w:rFonts w:ascii="Angsana New" w:hAnsi="Angsana New" w:hint="cs"/>
          <w:sz w:val="30"/>
          <w:szCs w:val="30"/>
          <w:cs/>
        </w:rPr>
        <w:t>น</w:t>
      </w:r>
    </w:p>
    <w:p w14:paraId="150C0F58" w14:textId="77777777" w:rsidR="00A14418" w:rsidRPr="00E50A6D" w:rsidRDefault="00A14418" w:rsidP="00A14418">
      <w:pPr>
        <w:ind w:left="990"/>
        <w:jc w:val="thaiDistribute"/>
        <w:rPr>
          <w:rFonts w:ascii="Angsana New" w:hAnsi="Angsana New"/>
          <w:sz w:val="30"/>
          <w:szCs w:val="30"/>
          <w:u w:val="single"/>
        </w:rPr>
      </w:pPr>
      <w:r w:rsidRPr="00E50A6D">
        <w:rPr>
          <w:rFonts w:ascii="Angsana New" w:hAnsi="Angsana New" w:hint="cs"/>
          <w:sz w:val="30"/>
          <w:szCs w:val="30"/>
          <w:u w:val="single"/>
          <w:cs/>
        </w:rPr>
        <w:t>ผ</w:t>
      </w:r>
      <w:r w:rsidRPr="00E50A6D">
        <w:rPr>
          <w:rFonts w:ascii="Angsana New" w:hAnsi="Angsana New"/>
          <w:sz w:val="30"/>
          <w:szCs w:val="30"/>
          <w:u w:val="single"/>
          <w:cs/>
        </w:rPr>
        <w:t>ลประโยชน์ระยะสั้นของพนักงาน</w:t>
      </w:r>
    </w:p>
    <w:p w14:paraId="0AB57252" w14:textId="77777777" w:rsidR="00A14418" w:rsidRPr="00E50A6D" w:rsidRDefault="00A14418" w:rsidP="00A14418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 w:hint="cs"/>
          <w:sz w:val="30"/>
          <w:szCs w:val="30"/>
          <w:cs/>
        </w:rPr>
        <w:t>ผ</w:t>
      </w:r>
      <w:r w:rsidRPr="00E50A6D">
        <w:rPr>
          <w:rFonts w:ascii="Angsana New" w:hAnsi="Angsana New"/>
          <w:sz w:val="30"/>
          <w:szCs w:val="30"/>
          <w:cs/>
        </w:rPr>
        <w:t>ลประโยชน์ระยะสั้นของพนักงาน</w:t>
      </w:r>
      <w:r w:rsidRPr="00E50A6D">
        <w:rPr>
          <w:rFonts w:ascii="Angsana New" w:hAnsi="Angsana New" w:hint="cs"/>
          <w:sz w:val="30"/>
          <w:szCs w:val="30"/>
          <w:cs/>
        </w:rPr>
        <w:t>รับรู้</w:t>
      </w:r>
      <w:r w:rsidRPr="00E50A6D">
        <w:rPr>
          <w:rFonts w:ascii="Angsana New" w:hAnsi="Angsana New"/>
          <w:sz w:val="30"/>
          <w:szCs w:val="30"/>
          <w:cs/>
        </w:rPr>
        <w:t>เป็นค่าใช้จ่ายเมื่อพนักงานทำงานให้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Pr="00E50A6D">
        <w:rPr>
          <w:rFonts w:ascii="Angsana New" w:hAnsi="Angsana New" w:hint="cs"/>
          <w:sz w:val="30"/>
          <w:szCs w:val="30"/>
          <w:cs/>
        </w:rPr>
        <w:t>กลุ่มบ</w:t>
      </w:r>
      <w:r w:rsidRPr="00E50A6D">
        <w:rPr>
          <w:rFonts w:ascii="Angsana New" w:hAnsi="Angsana New"/>
          <w:sz w:val="30"/>
          <w:szCs w:val="30"/>
          <w:cs/>
        </w:rPr>
        <w:t>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6DEF74F9" w14:textId="77777777" w:rsidR="00DF4843" w:rsidRPr="00E50A6D" w:rsidRDefault="00DF4843" w:rsidP="00E933C8">
      <w:pPr>
        <w:numPr>
          <w:ilvl w:val="0"/>
          <w:numId w:val="30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</w:t>
      </w:r>
      <w:r w:rsidRPr="00E50A6D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166775B6" w14:textId="77777777" w:rsidR="00500551" w:rsidRPr="00E50A6D" w:rsidRDefault="00500551" w:rsidP="00E933C8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990" w:hanging="450"/>
        <w:contextualSpacing w:val="0"/>
        <w:jc w:val="thaiDistribute"/>
        <w:rPr>
          <w:rFonts w:ascii="Angsana New" w:hAnsi="Angsana New"/>
          <w:vanish/>
          <w:sz w:val="30"/>
          <w:szCs w:val="30"/>
          <w:cs/>
          <w:lang w:val="en-GB"/>
        </w:rPr>
      </w:pPr>
    </w:p>
    <w:p w14:paraId="1A1B8755" w14:textId="77777777" w:rsidR="00CD1E76" w:rsidRPr="00E50A6D" w:rsidRDefault="00CD1E76" w:rsidP="00E933C8">
      <w:pPr>
        <w:numPr>
          <w:ilvl w:val="0"/>
          <w:numId w:val="48"/>
        </w:numPr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 w:hint="cs"/>
          <w:sz w:val="30"/>
          <w:szCs w:val="30"/>
          <w:cs/>
        </w:rPr>
        <w:t>ประมาณการหนี้สิน</w:t>
      </w:r>
    </w:p>
    <w:p w14:paraId="2D2394E8" w14:textId="77777777" w:rsidR="00CD1E76" w:rsidRPr="00E50A6D" w:rsidRDefault="00CD1E76" w:rsidP="00CD1E76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</w:t>
      </w:r>
      <w:r w:rsidR="0032463A" w:rsidRPr="00E50A6D">
        <w:rPr>
          <w:rFonts w:ascii="Angsana New" w:hAnsi="Angsana New" w:hint="cs"/>
          <w:sz w:val="30"/>
          <w:szCs w:val="30"/>
          <w:cs/>
        </w:rPr>
        <w:t>กลุ่ม</w:t>
      </w:r>
      <w:r w:rsidRPr="00E50A6D">
        <w:rPr>
          <w:rFonts w:ascii="Angsana New" w:hAnsi="Angsana New"/>
          <w:sz w:val="30"/>
          <w:szCs w:val="30"/>
          <w:cs/>
        </w:rPr>
        <w:t>บริษัทมีภาระหนี้สิน</w:t>
      </w:r>
      <w:r w:rsidRPr="00E50A6D">
        <w:rPr>
          <w:rFonts w:ascii="Angsana New" w:hAnsi="Angsana New" w:hint="cs"/>
          <w:sz w:val="30"/>
          <w:szCs w:val="30"/>
          <w:cs/>
        </w:rPr>
        <w:t>ตาม</w:t>
      </w:r>
      <w:r w:rsidRPr="00E50A6D">
        <w:rPr>
          <w:rFonts w:ascii="Angsana New" w:hAnsi="Angsana New"/>
          <w:sz w:val="30"/>
          <w:szCs w:val="30"/>
          <w:cs/>
        </w:rPr>
        <w:t>กฎหมาย</w:t>
      </w:r>
      <w:r w:rsidRPr="00E50A6D">
        <w:rPr>
          <w:rFonts w:ascii="Angsana New" w:hAnsi="Angsana New" w:hint="cs"/>
          <w:sz w:val="30"/>
          <w:szCs w:val="30"/>
          <w:cs/>
        </w:rPr>
        <w:t>ที่เกิดขึ้นในปัจจุบัน</w:t>
      </w:r>
      <w:r w:rsidRPr="00E50A6D">
        <w:rPr>
          <w:rFonts w:ascii="Angsana New" w:hAnsi="Angsana New"/>
          <w:sz w:val="30"/>
          <w:szCs w:val="30"/>
          <w:cs/>
        </w:rPr>
        <w:t>หรือ</w:t>
      </w:r>
      <w:r w:rsidRPr="00E50A6D">
        <w:rPr>
          <w:rFonts w:ascii="Angsana New" w:hAnsi="Angsana New" w:hint="cs"/>
          <w:sz w:val="30"/>
          <w:szCs w:val="30"/>
          <w:cs/>
        </w:rPr>
        <w:t>ที่ก่อตัวขึ้นอัน</w:t>
      </w:r>
      <w:r w:rsidRPr="00E50A6D">
        <w:rPr>
          <w:rFonts w:ascii="Angsana New" w:hAnsi="Angsana New"/>
          <w:sz w:val="30"/>
          <w:szCs w:val="30"/>
          <w:cs/>
        </w:rPr>
        <w:t>เป็นผลมาจากเหตุการณ์</w:t>
      </w:r>
      <w:r w:rsidRPr="00E50A6D">
        <w:rPr>
          <w:rFonts w:ascii="Angsana New" w:hAnsi="Angsana New" w:hint="cs"/>
          <w:sz w:val="30"/>
          <w:szCs w:val="30"/>
          <w:cs/>
        </w:rPr>
        <w:t>ใน</w:t>
      </w:r>
      <w:r w:rsidRPr="00E50A6D">
        <w:rPr>
          <w:rFonts w:ascii="Angsana New" w:hAnsi="Angsana New"/>
          <w:sz w:val="30"/>
          <w:szCs w:val="30"/>
          <w:cs/>
        </w:rPr>
        <w:t>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 ประมาณการ</w:t>
      </w:r>
      <w:r w:rsidRPr="00E50A6D">
        <w:rPr>
          <w:rFonts w:ascii="Angsana New" w:hAnsi="Angsana New" w:hint="cs"/>
          <w:sz w:val="30"/>
          <w:szCs w:val="30"/>
          <w:cs/>
        </w:rPr>
        <w:t>หนี้สินพิจารณาจากการคิดลด</w:t>
      </w:r>
      <w:r w:rsidRPr="00E50A6D">
        <w:rPr>
          <w:rFonts w:ascii="Angsana New" w:hAnsi="Angsana New"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กระแสเงินสดที่จะจ่ายในอนาคตโดยใช้อัตราคิดลดในตลาดปัจจุบันก่อนคำนึงภาษีเงินได้ เพื่อให้สะท้อน</w:t>
      </w:r>
      <w:r w:rsidRPr="00E50A6D">
        <w:rPr>
          <w:rFonts w:ascii="Angsana New" w:hAnsi="Angsana New" w:hint="cs"/>
          <w:sz w:val="30"/>
          <w:szCs w:val="30"/>
          <w:cs/>
        </w:rPr>
        <w:t>จำนวน</w:t>
      </w:r>
      <w:r w:rsidRPr="00E50A6D">
        <w:rPr>
          <w:rFonts w:ascii="Angsana New" w:hAnsi="Angsana New"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</w:p>
    <w:p w14:paraId="491457A1" w14:textId="77777777" w:rsidR="00D2747C" w:rsidRPr="00E50A6D" w:rsidRDefault="00D2747C" w:rsidP="00E933C8">
      <w:pPr>
        <w:numPr>
          <w:ilvl w:val="0"/>
          <w:numId w:val="48"/>
        </w:numPr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ภาษีเงินได้</w:t>
      </w:r>
    </w:p>
    <w:p w14:paraId="2C72A30A" w14:textId="77777777" w:rsidR="00D2747C" w:rsidRPr="00E50A6D" w:rsidRDefault="00D2747C" w:rsidP="005676CF">
      <w:pPr>
        <w:ind w:left="990"/>
        <w:jc w:val="thaiDistribute"/>
        <w:rPr>
          <w:rFonts w:ascii="Angsana New" w:hAnsi="Angsana New"/>
          <w:sz w:val="30"/>
          <w:szCs w:val="30"/>
          <w:cs/>
        </w:rPr>
      </w:pPr>
      <w:r w:rsidRPr="00E50A6D">
        <w:rPr>
          <w:rFonts w:ascii="Angsana New" w:hAnsi="Angsana New" w:hint="cs"/>
          <w:sz w:val="30"/>
          <w:szCs w:val="30"/>
          <w:cs/>
        </w:rPr>
        <w:t>ภาษีเงินได้ประกอบด้วยภาษีเงินได้ปัจจุบันและภาษีเงินได้รอตัดบัญชี</w:t>
      </w:r>
    </w:p>
    <w:p w14:paraId="44E59185" w14:textId="77777777" w:rsidR="00D2747C" w:rsidRPr="00E50A6D" w:rsidRDefault="00D2747C" w:rsidP="00E933C8">
      <w:pPr>
        <w:pStyle w:val="ListParagraph"/>
        <w:numPr>
          <w:ilvl w:val="2"/>
          <w:numId w:val="30"/>
        </w:numPr>
        <w:overflowPunct w:val="0"/>
        <w:autoSpaceDE w:val="0"/>
        <w:autoSpaceDN w:val="0"/>
        <w:adjustRightInd w:val="0"/>
        <w:spacing w:line="240" w:lineRule="auto"/>
        <w:ind w:right="-34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E50A6D">
        <w:rPr>
          <w:rFonts w:ascii="Angsana New" w:hAnsi="Angsana New" w:hint="cs"/>
          <w:color w:val="000000"/>
          <w:sz w:val="30"/>
          <w:szCs w:val="30"/>
          <w:cs/>
        </w:rPr>
        <w:t>ภาษีเงินได้ปัจจุบันได้แก่ภาษีที่คาดว่าจะจ่ายชำระโดยคำนวณจากกำไรประจำปีที่ต้องเสียภาษีโดยใช้</w:t>
      </w:r>
      <w:r w:rsidR="000E6A63" w:rsidRPr="00E50A6D">
        <w:rPr>
          <w:rFonts w:ascii="Angsana New" w:hAnsi="Angsana New"/>
          <w:color w:val="000000"/>
          <w:sz w:val="30"/>
          <w:szCs w:val="30"/>
          <w:cs/>
        </w:rPr>
        <w:tab/>
      </w:r>
      <w:r w:rsidRPr="00E50A6D">
        <w:rPr>
          <w:rFonts w:ascii="Angsana New" w:hAnsi="Angsana New" w:hint="cs"/>
          <w:color w:val="000000"/>
          <w:sz w:val="30"/>
          <w:szCs w:val="30"/>
          <w:cs/>
        </w:rPr>
        <w:t>อัตราภาษีที่ประกาศ ณ วันที่ในรอบระยะเวลารายงานตลอดจนปรับปรุงภาษีที่ค้างชำระในปีก่อนๆ</w:t>
      </w:r>
    </w:p>
    <w:p w14:paraId="360C81D2" w14:textId="77777777" w:rsidR="00D2747C" w:rsidRPr="00E50A6D" w:rsidRDefault="00D2747C" w:rsidP="00E933C8">
      <w:pPr>
        <w:pStyle w:val="ListParagraph"/>
        <w:numPr>
          <w:ilvl w:val="2"/>
          <w:numId w:val="30"/>
        </w:numPr>
        <w:overflowPunct w:val="0"/>
        <w:autoSpaceDE w:val="0"/>
        <w:autoSpaceDN w:val="0"/>
        <w:adjustRightInd w:val="0"/>
        <w:spacing w:line="240" w:lineRule="auto"/>
        <w:ind w:right="-34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E50A6D">
        <w:rPr>
          <w:rFonts w:ascii="Angsana New" w:hAnsi="Angsana New"/>
          <w:color w:val="000000"/>
          <w:sz w:val="30"/>
          <w:szCs w:val="30"/>
          <w:cs/>
        </w:rPr>
        <w:t>ภาษีเงินได้รอการตัดบัญชี</w:t>
      </w:r>
    </w:p>
    <w:p w14:paraId="18DD1B5A" w14:textId="77777777" w:rsidR="00500551" w:rsidRPr="00E50A6D" w:rsidRDefault="00D2747C" w:rsidP="00E933C8">
      <w:pPr>
        <w:pStyle w:val="ListParagraph"/>
        <w:numPr>
          <w:ilvl w:val="3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2610" w:right="-34" w:hanging="900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E50A6D">
        <w:rPr>
          <w:rFonts w:ascii="Angsana New" w:hAnsi="Angsana New"/>
          <w:color w:val="000000"/>
          <w:sz w:val="30"/>
          <w:szCs w:val="30"/>
          <w:cs/>
        </w:rPr>
        <w:t>ภาษีเงินได้รอการตัดบัญชีคำนวณขึ้นจากผลแตกต่างชั่วคราวระหว่างราคาตามบัญชีของสินทรัพย์และหนี้สิน ณ วันที่ในงบ</w:t>
      </w:r>
      <w:r w:rsidRPr="00E50A6D">
        <w:rPr>
          <w:rFonts w:ascii="Angsana New" w:hAnsi="Angsana New" w:hint="cs"/>
          <w:color w:val="000000"/>
          <w:sz w:val="30"/>
          <w:szCs w:val="30"/>
          <w:cs/>
        </w:rPr>
        <w:t>แสดงฐานะการเงิน</w:t>
      </w:r>
      <w:r w:rsidRPr="00E50A6D">
        <w:rPr>
          <w:rFonts w:ascii="Angsana New" w:hAnsi="Angsana New"/>
          <w:color w:val="000000"/>
          <w:sz w:val="30"/>
          <w:szCs w:val="30"/>
          <w:cs/>
        </w:rPr>
        <w:t>กับฐานภาษีของสินทรัพย์และหนี้สินนั้น</w:t>
      </w:r>
      <w:r w:rsidR="0032463A" w:rsidRPr="00E50A6D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E50A6D">
        <w:rPr>
          <w:rFonts w:ascii="Angsana New" w:hAnsi="Angsana New" w:hint="cs"/>
          <w:color w:val="000000"/>
          <w:sz w:val="30"/>
          <w:szCs w:val="30"/>
          <w:cs/>
        </w:rPr>
        <w:t>บริษัทวัดมูลค่าสินทรัพย์ภาษีเงินได้รอการตัดบัญชีและหนี้สินภาษีเงินได้รอการตัดบัญชีด้วยอัตราภาษีสำหรับงวดที่</w:t>
      </w:r>
      <w:r w:rsidR="0032463A" w:rsidRPr="00E50A6D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E50A6D">
        <w:rPr>
          <w:rFonts w:ascii="Angsana New" w:hAnsi="Angsana New" w:hint="cs"/>
          <w:color w:val="000000"/>
          <w:sz w:val="30"/>
          <w:szCs w:val="30"/>
          <w:cs/>
        </w:rPr>
        <w:t>บริษัทคาดว่าจะได้รับประโยชน์จากสินทรัพย์ภาษีเงินได้รอการตัดบัญชีหรือในงวดที่</w:t>
      </w:r>
      <w:r w:rsidR="005676CF" w:rsidRPr="00E50A6D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E50A6D">
        <w:rPr>
          <w:rFonts w:ascii="Angsana New" w:hAnsi="Angsana New" w:hint="cs"/>
          <w:color w:val="000000"/>
          <w:sz w:val="30"/>
          <w:szCs w:val="30"/>
          <w:cs/>
        </w:rPr>
        <w:t>บริษัทคาดว่าจะจ่ายชำระหนี้สินภาษี</w:t>
      </w:r>
    </w:p>
    <w:p w14:paraId="756EF8CD" w14:textId="77777777" w:rsidR="00D2747C" w:rsidRPr="00E50A6D" w:rsidRDefault="004C7781" w:rsidP="00500551">
      <w:pPr>
        <w:tabs>
          <w:tab w:val="left" w:pos="2610"/>
        </w:tabs>
        <w:overflowPunct w:val="0"/>
        <w:autoSpaceDE w:val="0"/>
        <w:autoSpaceDN w:val="0"/>
        <w:adjustRightInd w:val="0"/>
        <w:spacing w:line="240" w:lineRule="auto"/>
        <w:ind w:left="2610" w:right="-34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E50A6D">
        <w:rPr>
          <w:rFonts w:ascii="Angsana New" w:hAnsi="Angsana New" w:hint="cs"/>
          <w:color w:val="000000"/>
          <w:sz w:val="30"/>
          <w:szCs w:val="30"/>
          <w:cs/>
        </w:rPr>
        <w:t>เงินได้</w:t>
      </w:r>
      <w:r w:rsidR="0032463A" w:rsidRPr="00E50A6D">
        <w:rPr>
          <w:rFonts w:ascii="Angsana New" w:hAnsi="Angsana New" w:hint="cs"/>
          <w:color w:val="000000"/>
          <w:sz w:val="30"/>
          <w:szCs w:val="30"/>
          <w:cs/>
        </w:rPr>
        <w:t>รอการตัดบัญชี</w:t>
      </w:r>
    </w:p>
    <w:p w14:paraId="3D4BB7A6" w14:textId="77777777" w:rsidR="00500551" w:rsidRPr="00E50A6D" w:rsidRDefault="005676CF" w:rsidP="00E933C8">
      <w:pPr>
        <w:pStyle w:val="ListParagraph"/>
        <w:numPr>
          <w:ilvl w:val="3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2610" w:right="-34" w:hanging="900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E50A6D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="00D2747C" w:rsidRPr="00E50A6D">
        <w:rPr>
          <w:rFonts w:ascii="Angsana New" w:hAnsi="Angsana New"/>
          <w:color w:val="000000"/>
          <w:sz w:val="30"/>
          <w:szCs w:val="30"/>
          <w:cs/>
        </w:rPr>
        <w:t xml:space="preserve">บริษัท รับรู้หนี้สินภาษีเงินได้รอการตัดบัญชีสำหรับผลแตกต่างชั่วคราวที่ต้องเสียภาษี และรับรู้สินทรัพย์ภาษีเงินได้รอการตัดบัญชีสำหรับผลแตกต่างชั่วคราวที่ใช้หักภาษี </w:t>
      </w:r>
    </w:p>
    <w:p w14:paraId="1CD139CB" w14:textId="77777777" w:rsidR="00D2747C" w:rsidRPr="00E50A6D" w:rsidRDefault="00D2747C" w:rsidP="00500551">
      <w:pPr>
        <w:tabs>
          <w:tab w:val="left" w:pos="2610"/>
        </w:tabs>
        <w:overflowPunct w:val="0"/>
        <w:autoSpaceDE w:val="0"/>
        <w:autoSpaceDN w:val="0"/>
        <w:adjustRightInd w:val="0"/>
        <w:spacing w:line="240" w:lineRule="auto"/>
        <w:ind w:left="2610" w:right="-34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E50A6D">
        <w:rPr>
          <w:rFonts w:ascii="Angsana New" w:hAnsi="Angsana New"/>
          <w:color w:val="000000"/>
          <w:sz w:val="30"/>
          <w:szCs w:val="30"/>
          <w:cs/>
        </w:rPr>
        <w:t>รวมทั้งผลขาดทุนทางภาษีที่ยังไม่ได้ใช้ ทั้งนี้</w:t>
      </w:r>
      <w:r w:rsidR="005676CF" w:rsidRPr="00E50A6D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E50A6D">
        <w:rPr>
          <w:rFonts w:ascii="Angsana New" w:hAnsi="Angsana New"/>
          <w:color w:val="000000"/>
          <w:sz w:val="30"/>
          <w:szCs w:val="30"/>
          <w:cs/>
        </w:rPr>
        <w:t>บริษัท จะรับรู้สินทรัพย์ภาษีเงินได้รอการตัดบัญชีก็ต่อเมื่อมีความเป็นไปได้ค่อนข้างแน่ที่</w:t>
      </w:r>
      <w:r w:rsidR="005676CF" w:rsidRPr="00E50A6D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E50A6D">
        <w:rPr>
          <w:rFonts w:ascii="Angsana New" w:hAnsi="Angsana New"/>
          <w:color w:val="000000"/>
          <w:sz w:val="30"/>
          <w:szCs w:val="30"/>
          <w:cs/>
        </w:rPr>
        <w:t>บริษัท จะมีกำไรทางภาษีในอนาคตเพียงพอสำหรับผลแตกต่างชั่วคราวที่ใช้หักภาษีและผลขาดทุนทางภาษีที่ยังไม่ได้ใช้นั้น</w:t>
      </w:r>
    </w:p>
    <w:p w14:paraId="21A2D619" w14:textId="77777777" w:rsidR="00D2747C" w:rsidRPr="00E50A6D" w:rsidRDefault="005676CF" w:rsidP="00E933C8">
      <w:pPr>
        <w:pStyle w:val="ListParagraph"/>
        <w:numPr>
          <w:ilvl w:val="3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2610" w:right="-34" w:hanging="900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E50A6D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="00D2747C" w:rsidRPr="00E50A6D">
        <w:rPr>
          <w:rFonts w:ascii="Angsana New" w:hAnsi="Angsana New"/>
          <w:color w:val="000000"/>
          <w:sz w:val="30"/>
          <w:szCs w:val="30"/>
          <w:cs/>
        </w:rPr>
        <w:t>บริษัท จะทบทวนมูลค่าตามบัญชีของสินทรัพย์ภาษีเงินได้รอการตัดบัญชีทุกวันที่ใน</w:t>
      </w:r>
      <w:r w:rsidR="009E37C3" w:rsidRPr="00E50A6D">
        <w:rPr>
          <w:rFonts w:ascii="Angsana New" w:hAnsi="Angsana New"/>
          <w:color w:val="000000"/>
          <w:sz w:val="30"/>
          <w:szCs w:val="30"/>
          <w:cs/>
        </w:rPr>
        <w:br/>
      </w:r>
      <w:r w:rsidR="00D2747C" w:rsidRPr="00E50A6D">
        <w:rPr>
          <w:rFonts w:ascii="Angsana New" w:hAnsi="Angsana New" w:hint="cs"/>
          <w:color w:val="000000"/>
          <w:sz w:val="30"/>
          <w:szCs w:val="30"/>
          <w:cs/>
        </w:rPr>
        <w:t>งบแสดงฐานะการเงิน</w:t>
      </w:r>
      <w:r w:rsidR="00D2747C" w:rsidRPr="00E50A6D">
        <w:rPr>
          <w:rFonts w:ascii="Angsana New" w:hAnsi="Angsana New"/>
          <w:color w:val="000000"/>
          <w:sz w:val="30"/>
          <w:szCs w:val="30"/>
          <w:cs/>
        </w:rPr>
        <w:t>และจะปรับลดมูลค่าตามบัญชีดังกล่าวเมื่อมีความเป็นไปได้ค่อนข้างแน่ว่า</w:t>
      </w:r>
      <w:r w:rsidR="009E37C3" w:rsidRPr="00E50A6D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="00D2747C" w:rsidRPr="00E50A6D">
        <w:rPr>
          <w:rFonts w:ascii="Angsana New" w:hAnsi="Angsana New"/>
          <w:color w:val="000000"/>
          <w:sz w:val="30"/>
          <w:szCs w:val="30"/>
          <w:cs/>
        </w:rPr>
        <w:t>บริษัท 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  <w:r w:rsidR="00D2747C" w:rsidRPr="00E50A6D">
        <w:rPr>
          <w:rFonts w:ascii="Angsana New" w:hAnsi="Angsana New" w:hint="cs"/>
          <w:color w:val="000000"/>
          <w:sz w:val="30"/>
          <w:szCs w:val="30"/>
          <w:cs/>
        </w:rPr>
        <w:t>หรือมีการเปลี่ยนแปลงอัตราภาษี</w:t>
      </w:r>
      <w:r w:rsidR="00D2747C" w:rsidRPr="00E50A6D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7EFC3D24" w14:textId="77777777" w:rsidR="00AC3E19" w:rsidRPr="00E50A6D" w:rsidRDefault="009E37C3" w:rsidP="00E933C8">
      <w:pPr>
        <w:pStyle w:val="ListParagraph"/>
        <w:numPr>
          <w:ilvl w:val="3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10"/>
        </w:tabs>
        <w:overflowPunct w:val="0"/>
        <w:autoSpaceDE w:val="0"/>
        <w:autoSpaceDN w:val="0"/>
        <w:adjustRightInd w:val="0"/>
        <w:spacing w:after="240" w:line="240" w:lineRule="auto"/>
        <w:ind w:left="2610" w:right="-34" w:hanging="900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E50A6D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="00D2747C" w:rsidRPr="00E50A6D">
        <w:rPr>
          <w:rFonts w:ascii="Angsana New" w:hAnsi="Angsana New"/>
          <w:color w:val="000000"/>
          <w:sz w:val="30"/>
          <w:szCs w:val="30"/>
          <w:cs/>
        </w:rPr>
        <w:t>บริษัท จะรับรู้ภาษีเงินได้รอตัดบัญชีเป็นรายได้หรือค่าใช้จ่ายในงบกำไรขาดทุน</w:t>
      </w:r>
      <w:r w:rsidR="00D2747C" w:rsidRPr="00E50A6D">
        <w:rPr>
          <w:rFonts w:ascii="Angsana New" w:hAnsi="Angsana New" w:hint="cs"/>
          <w:color w:val="000000"/>
          <w:sz w:val="30"/>
          <w:szCs w:val="30"/>
          <w:cs/>
        </w:rPr>
        <w:t>เบ็ดเสร็จ</w:t>
      </w:r>
      <w:r w:rsidR="00D2747C" w:rsidRPr="00E50A6D">
        <w:rPr>
          <w:rFonts w:ascii="Angsana New" w:hAnsi="Angsana New"/>
          <w:color w:val="000000"/>
          <w:sz w:val="30"/>
          <w:szCs w:val="30"/>
          <w:cs/>
        </w:rPr>
        <w:t xml:space="preserve"> ยกเว้นกรณีที่ภาษีเงิน</w:t>
      </w:r>
      <w:r w:rsidR="00D2747C" w:rsidRPr="00E50A6D">
        <w:rPr>
          <w:rFonts w:ascii="Angsana New" w:hAnsi="Angsana New" w:hint="cs"/>
          <w:color w:val="000000"/>
          <w:sz w:val="30"/>
          <w:szCs w:val="30"/>
          <w:cs/>
        </w:rPr>
        <w:t>ได้</w:t>
      </w:r>
      <w:r w:rsidR="00D2747C" w:rsidRPr="00E50A6D">
        <w:rPr>
          <w:rFonts w:ascii="Angsana New" w:hAnsi="Angsana New"/>
          <w:color w:val="000000"/>
          <w:sz w:val="30"/>
          <w:szCs w:val="30"/>
          <w:cs/>
        </w:rPr>
        <w:t>รอการตัดบัญชีที่เกิดขึ้นเกี่ยวข้องกับรายการในส่วนของ</w:t>
      </w:r>
      <w:r w:rsidR="00D2747C" w:rsidRPr="00E50A6D">
        <w:rPr>
          <w:rFonts w:ascii="Angsana New" w:hAnsi="Angsana New" w:hint="cs"/>
          <w:color w:val="000000"/>
          <w:sz w:val="30"/>
          <w:szCs w:val="30"/>
          <w:cs/>
        </w:rPr>
        <w:t>ผู้ถือหุ้น</w:t>
      </w:r>
      <w:r w:rsidR="00D2747C" w:rsidRPr="00E50A6D">
        <w:rPr>
          <w:rFonts w:ascii="Angsana New" w:hAnsi="Angsana New"/>
          <w:color w:val="000000"/>
          <w:sz w:val="30"/>
          <w:szCs w:val="30"/>
          <w:cs/>
        </w:rPr>
        <w:t xml:space="preserve"> รายการดังกล่าวจะถูกบันทึกโดยตรงไปยังส่วนของ</w:t>
      </w:r>
      <w:r w:rsidR="00D2747C" w:rsidRPr="00E50A6D">
        <w:rPr>
          <w:rFonts w:ascii="Angsana New" w:hAnsi="Angsana New" w:hint="cs"/>
          <w:color w:val="000000"/>
          <w:sz w:val="30"/>
          <w:szCs w:val="30"/>
          <w:cs/>
        </w:rPr>
        <w:t>ผู้ถือหุ้น</w:t>
      </w:r>
    </w:p>
    <w:p w14:paraId="2DC299E5" w14:textId="77777777" w:rsidR="00F14D6C" w:rsidRPr="00E50A6D" w:rsidRDefault="00F14D6C" w:rsidP="00F14D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10"/>
        </w:tabs>
        <w:overflowPunct w:val="0"/>
        <w:autoSpaceDE w:val="0"/>
        <w:autoSpaceDN w:val="0"/>
        <w:adjustRightInd w:val="0"/>
        <w:spacing w:after="240" w:line="240" w:lineRule="auto"/>
        <w:ind w:left="2610" w:right="-34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</w:p>
    <w:p w14:paraId="1D96BDEF" w14:textId="77777777" w:rsidR="00D26071" w:rsidRPr="00E50A6D" w:rsidRDefault="00D26071" w:rsidP="00F14D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10"/>
        </w:tabs>
        <w:overflowPunct w:val="0"/>
        <w:autoSpaceDE w:val="0"/>
        <w:autoSpaceDN w:val="0"/>
        <w:adjustRightInd w:val="0"/>
        <w:spacing w:after="240" w:line="240" w:lineRule="auto"/>
        <w:ind w:left="2610" w:right="-34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</w:p>
    <w:p w14:paraId="3B014833" w14:textId="77777777" w:rsidR="00F14D6C" w:rsidRPr="00E50A6D" w:rsidRDefault="00F14D6C" w:rsidP="00F14D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10"/>
        </w:tabs>
        <w:overflowPunct w:val="0"/>
        <w:autoSpaceDE w:val="0"/>
        <w:autoSpaceDN w:val="0"/>
        <w:adjustRightInd w:val="0"/>
        <w:spacing w:after="240" w:line="240" w:lineRule="auto"/>
        <w:ind w:left="2610" w:right="-34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</w:p>
    <w:p w14:paraId="3B3BA638" w14:textId="77777777" w:rsidR="00D26071" w:rsidRPr="00E50A6D" w:rsidRDefault="00D26071" w:rsidP="00E933C8">
      <w:pPr>
        <w:numPr>
          <w:ilvl w:val="0"/>
          <w:numId w:val="61"/>
        </w:numPr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</w:t>
      </w:r>
      <w:r w:rsidRPr="00E50A6D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7A647613" w14:textId="77777777" w:rsidR="00AC3E19" w:rsidRPr="00E50A6D" w:rsidRDefault="00AC3E19" w:rsidP="00352FE1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ind w:right="-34"/>
        <w:jc w:val="thaiDistribute"/>
        <w:textAlignment w:val="baselin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7B12BEE5" w14:textId="77777777" w:rsidR="00AC3E19" w:rsidRPr="00E50A6D" w:rsidRDefault="00AC3E19" w:rsidP="00352FE1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ind w:right="-34"/>
        <w:jc w:val="thaiDistribute"/>
        <w:textAlignment w:val="baselin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19324B1C" w14:textId="77777777" w:rsidR="00AC3E19" w:rsidRPr="00E50A6D" w:rsidRDefault="00AC3E19" w:rsidP="00352FE1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ind w:right="-34"/>
        <w:jc w:val="thaiDistribute"/>
        <w:textAlignment w:val="baselin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397824A6" w14:textId="77777777" w:rsidR="00AC3E19" w:rsidRPr="00E50A6D" w:rsidRDefault="00AC3E19" w:rsidP="00352FE1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ind w:right="-34"/>
        <w:jc w:val="thaiDistribute"/>
        <w:textAlignment w:val="baselin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5122C5FA" w14:textId="77777777" w:rsidR="00AC3E19" w:rsidRPr="00E50A6D" w:rsidRDefault="00AC3E19" w:rsidP="00352FE1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ind w:right="-34"/>
        <w:jc w:val="thaiDistribute"/>
        <w:textAlignment w:val="baselin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3E11E136" w14:textId="77777777" w:rsidR="00AC3E19" w:rsidRPr="00E50A6D" w:rsidRDefault="00AC3E19" w:rsidP="00E933C8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990" w:hanging="450"/>
        <w:contextualSpacing w:val="0"/>
        <w:jc w:val="thaiDistribute"/>
        <w:rPr>
          <w:rFonts w:ascii="Angsana New" w:hAnsi="Angsana New"/>
          <w:vanish/>
          <w:sz w:val="30"/>
          <w:szCs w:val="30"/>
          <w:cs/>
          <w:lang w:val="en-GB"/>
        </w:rPr>
      </w:pPr>
    </w:p>
    <w:p w14:paraId="4EF9A2D7" w14:textId="77777777" w:rsidR="00CD1E76" w:rsidRPr="00E50A6D" w:rsidRDefault="00CD1E76" w:rsidP="00E933C8">
      <w:pPr>
        <w:numPr>
          <w:ilvl w:val="0"/>
          <w:numId w:val="59"/>
        </w:numPr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รายการธุรกิจกับบุคคลหรือกิจการที่เกี่ยวข้องกัน</w:t>
      </w:r>
    </w:p>
    <w:p w14:paraId="59E90438" w14:textId="77777777" w:rsidR="00CD1E76" w:rsidRPr="00E50A6D" w:rsidRDefault="00CD1E76" w:rsidP="00CD1E76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บุคคลหรือกิจการที่เกี่ยวข้องกันกับ</w:t>
      </w:r>
      <w:r w:rsidRPr="00E50A6D">
        <w:rPr>
          <w:rFonts w:ascii="Angsana New" w:hAnsi="Angsana New" w:hint="cs"/>
          <w:sz w:val="30"/>
          <w:szCs w:val="30"/>
          <w:cs/>
        </w:rPr>
        <w:t>กลุ่ม</w:t>
      </w:r>
      <w:r w:rsidRPr="00E50A6D">
        <w:rPr>
          <w:rFonts w:ascii="Angsana New" w:hAnsi="Angsana New"/>
          <w:sz w:val="30"/>
          <w:szCs w:val="30"/>
          <w:cs/>
        </w:rPr>
        <w:t>บริษัท หมายถึง บุคคลหรือกิจการที่มีอำนาจควบคุม</w:t>
      </w:r>
      <w:r w:rsidRPr="00E50A6D">
        <w:rPr>
          <w:rFonts w:ascii="Angsana New" w:hAnsi="Angsana New" w:hint="cs"/>
          <w:sz w:val="30"/>
          <w:szCs w:val="30"/>
          <w:cs/>
        </w:rPr>
        <w:t>กลุ่ม</w:t>
      </w:r>
      <w:r w:rsidRPr="00E50A6D">
        <w:rPr>
          <w:rFonts w:ascii="Angsana New" w:hAnsi="Angsana New"/>
          <w:sz w:val="30"/>
          <w:szCs w:val="30"/>
          <w:cs/>
        </w:rPr>
        <w:t>บริษัท หรือถูกควบคุมโดย</w:t>
      </w:r>
      <w:r w:rsidRPr="00E50A6D">
        <w:rPr>
          <w:rFonts w:ascii="Angsana New" w:hAnsi="Angsana New" w:hint="cs"/>
          <w:sz w:val="30"/>
          <w:szCs w:val="30"/>
          <w:cs/>
        </w:rPr>
        <w:t>กลุ่ม</w:t>
      </w:r>
      <w:r w:rsidRPr="00E50A6D">
        <w:rPr>
          <w:rFonts w:ascii="Angsana New" w:hAnsi="Angsana New"/>
          <w:sz w:val="30"/>
          <w:szCs w:val="30"/>
          <w:cs/>
        </w:rPr>
        <w:t>บริษัท ไม่ว่าจะเป็นทางตรงหรือทางอ้อม หรืออยู่ภายใต้การควบคุมเดียวกันกับ</w:t>
      </w:r>
      <w:r w:rsidRPr="00E50A6D">
        <w:rPr>
          <w:rFonts w:ascii="Angsana New" w:hAnsi="Angsana New" w:hint="cs"/>
          <w:sz w:val="30"/>
          <w:szCs w:val="30"/>
          <w:cs/>
        </w:rPr>
        <w:t>กลุ่ม</w:t>
      </w:r>
      <w:r w:rsidRPr="00E50A6D">
        <w:rPr>
          <w:rFonts w:ascii="Angsana New" w:hAnsi="Angsana New"/>
          <w:sz w:val="30"/>
          <w:szCs w:val="30"/>
          <w:cs/>
        </w:rPr>
        <w:t>บริษัท</w:t>
      </w:r>
    </w:p>
    <w:p w14:paraId="5B53CAAF" w14:textId="77777777" w:rsidR="00CD1E76" w:rsidRPr="00E50A6D" w:rsidRDefault="00CD1E76" w:rsidP="00CD1E76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นอกจากนี้บุคคลหรือกิจการที่เกี่ยวข้องกันยังหมายรวมถึงบริษัทร่วมและบุคคลซึ่งมีอิทธิพลอย่างเป็นสาระสำคัญกับ</w:t>
      </w:r>
      <w:r w:rsidRPr="00E50A6D">
        <w:rPr>
          <w:rFonts w:ascii="Angsana New" w:hAnsi="Angsana New" w:hint="cs"/>
          <w:sz w:val="30"/>
          <w:szCs w:val="30"/>
          <w:cs/>
        </w:rPr>
        <w:t>กลุ่ม</w:t>
      </w:r>
      <w:r w:rsidRPr="00E50A6D">
        <w:rPr>
          <w:rFonts w:ascii="Angsana New" w:hAnsi="Angsana New"/>
          <w:sz w:val="30"/>
          <w:szCs w:val="30"/>
          <w:cs/>
        </w:rPr>
        <w:t>บริษัท ผู้บริหารสำคัญ กรรมการหรือพนักงานของ</w:t>
      </w:r>
      <w:r w:rsidR="0032463A" w:rsidRPr="00E50A6D">
        <w:rPr>
          <w:rFonts w:ascii="Angsana New" w:hAnsi="Angsana New" w:hint="cs"/>
          <w:sz w:val="30"/>
          <w:szCs w:val="30"/>
          <w:cs/>
        </w:rPr>
        <w:t>กลุ่ม</w:t>
      </w:r>
      <w:r w:rsidRPr="00E50A6D">
        <w:rPr>
          <w:rFonts w:ascii="Angsana New" w:hAnsi="Angsana New"/>
          <w:sz w:val="30"/>
          <w:szCs w:val="30"/>
          <w:cs/>
        </w:rPr>
        <w:t>บริษัท ที่มีอำนาจในการวางแผนและควบคุมการดำเนินงานของ</w:t>
      </w:r>
      <w:r w:rsidRPr="00E50A6D">
        <w:rPr>
          <w:rFonts w:ascii="Angsana New" w:hAnsi="Angsana New" w:hint="cs"/>
          <w:sz w:val="30"/>
          <w:szCs w:val="30"/>
          <w:cs/>
        </w:rPr>
        <w:t>กลุ่ม</w:t>
      </w:r>
      <w:r w:rsidRPr="00E50A6D">
        <w:rPr>
          <w:rFonts w:ascii="Angsana New" w:hAnsi="Angsana New"/>
          <w:sz w:val="30"/>
          <w:szCs w:val="30"/>
          <w:cs/>
        </w:rPr>
        <w:t>บริษัท</w:t>
      </w:r>
    </w:p>
    <w:p w14:paraId="38937C75" w14:textId="77777777" w:rsidR="00D2747C" w:rsidRPr="00E50A6D" w:rsidRDefault="00D2747C" w:rsidP="00E933C8">
      <w:pPr>
        <w:numPr>
          <w:ilvl w:val="0"/>
          <w:numId w:val="59"/>
        </w:numPr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ข้อมูลจำแนกตามส่วนงาน</w:t>
      </w:r>
    </w:p>
    <w:p w14:paraId="0D1A6907" w14:textId="77777777" w:rsidR="00D2747C" w:rsidRPr="00E50A6D" w:rsidRDefault="00D2747C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กรรมการผู้จัดการ ที่ทำการตัดสินใจเชิงกลยุทธ์</w:t>
      </w:r>
    </w:p>
    <w:p w14:paraId="493BE0D3" w14:textId="77777777" w:rsidR="00D2747C" w:rsidRPr="00E50A6D" w:rsidRDefault="00D2747C" w:rsidP="00E933C8">
      <w:pPr>
        <w:numPr>
          <w:ilvl w:val="0"/>
          <w:numId w:val="59"/>
        </w:numPr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14:paraId="192CC9BC" w14:textId="77777777" w:rsidR="00973FE4" w:rsidRPr="002F24F5" w:rsidRDefault="00973FE4" w:rsidP="00973FE4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2F24F5">
        <w:rPr>
          <w:rFonts w:ascii="Angsana New" w:hAnsi="Angsana New"/>
          <w:sz w:val="30"/>
          <w:szCs w:val="30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6643E4EC" w14:textId="77777777" w:rsidR="00973FE4" w:rsidRPr="00E50A6D" w:rsidRDefault="00973FE4" w:rsidP="00973FE4">
      <w:pPr>
        <w:ind w:left="99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>การจัดประเภทรายการและการวัดมูลค่าของสินทรัพย์ทางการเงิน</w:t>
      </w:r>
    </w:p>
    <w:p w14:paraId="55B21158" w14:textId="77777777" w:rsidR="00973FE4" w:rsidRPr="00E50A6D" w:rsidRDefault="00973FE4" w:rsidP="00973FE4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2B502E1E" w14:textId="77777777" w:rsidR="00973FE4" w:rsidRPr="00E50A6D" w:rsidRDefault="00973FE4" w:rsidP="00973FE4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>สินทรัพย์ทางการเงินที่วัดมูลค่าด้วยราคาทุนตัดจำหน่าย</w:t>
      </w:r>
      <w:r w:rsidRPr="00E50A6D">
        <w:rPr>
          <w:rFonts w:ascii="Angsana New" w:hAnsi="Angsana New"/>
          <w:sz w:val="30"/>
          <w:szCs w:val="30"/>
          <w:cs/>
        </w:rPr>
        <w:t xml:space="preserve"> </w:t>
      </w:r>
    </w:p>
    <w:p w14:paraId="3E0603E0" w14:textId="77777777" w:rsidR="00973FE4" w:rsidRPr="00E50A6D" w:rsidRDefault="00973FE4" w:rsidP="00973FE4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07CF6D17" w14:textId="77777777" w:rsidR="00973FE4" w:rsidRDefault="00973FE4" w:rsidP="00973FE4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หรือการด้อยค่าของสินทรัพย์ดังกล่าวจะรับรู้ในงบกำไรขาดทุน</w:t>
      </w:r>
    </w:p>
    <w:p w14:paraId="3B98AE1F" w14:textId="77777777" w:rsidR="002F24F5" w:rsidRPr="00E50A6D" w:rsidRDefault="002F24F5" w:rsidP="002F24F5">
      <w:pPr>
        <w:numPr>
          <w:ilvl w:val="0"/>
          <w:numId w:val="62"/>
        </w:numPr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</w:t>
      </w:r>
      <w:r w:rsidRPr="00E50A6D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6B5CBFE3" w14:textId="77777777" w:rsidR="002F24F5" w:rsidRPr="00E50A6D" w:rsidRDefault="002F24F5" w:rsidP="002F24F5">
      <w:pPr>
        <w:pStyle w:val="ListParagraph"/>
        <w:numPr>
          <w:ilvl w:val="1"/>
          <w:numId w:val="6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เครื่องมือทางการเงิน</w:t>
      </w:r>
      <w:r w:rsidRPr="00E50A6D">
        <w:rPr>
          <w:rFonts w:ascii="Angsana New" w:hAnsi="Angsana New" w:hint="cs"/>
          <w:sz w:val="30"/>
          <w:szCs w:val="30"/>
          <w:cs/>
        </w:rPr>
        <w:t xml:space="preserve"> (ต่อ)</w:t>
      </w:r>
    </w:p>
    <w:p w14:paraId="603A657E" w14:textId="77777777" w:rsidR="00EF55CD" w:rsidRPr="00086CB1" w:rsidRDefault="00EF55CD" w:rsidP="00AC3FD3">
      <w:pPr>
        <w:ind w:left="990" w:hanging="7"/>
        <w:jc w:val="both"/>
        <w:rPr>
          <w:rFonts w:ascii="Angsana New" w:eastAsia="Arial" w:hAnsi="Angsana New"/>
          <w:b/>
          <w:bCs/>
          <w:color w:val="000000" w:themeColor="text1"/>
          <w:sz w:val="30"/>
          <w:szCs w:val="30"/>
          <w:lang w:val="en-US"/>
        </w:rPr>
      </w:pPr>
      <w:r w:rsidRPr="00086CB1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Pr="00086CB1">
        <w:rPr>
          <w:rFonts w:ascii="Angsana New" w:eastAsia="Arial" w:hAnsi="Angsana New"/>
          <w:b/>
          <w:bCs/>
          <w:color w:val="000000" w:themeColor="text1"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3B5480B2" w14:textId="77777777" w:rsidR="00EF55CD" w:rsidRPr="00086CB1" w:rsidRDefault="00EF55CD" w:rsidP="00AC3FD3">
      <w:pPr>
        <w:spacing w:after="120"/>
        <w:ind w:left="99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086CB1">
        <w:rPr>
          <w:rFonts w:ascii="Angsana New" w:eastAsia="Arial Unicode MS" w:hAnsi="Angsana New"/>
          <w:color w:val="000000" w:themeColor="text1"/>
          <w:sz w:val="30"/>
          <w:szCs w:val="30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086CB1">
        <w:rPr>
          <w:rFonts w:ascii="Angsana New" w:hAnsi="Angsana New"/>
          <w:color w:val="000000" w:themeColor="text1"/>
          <w:sz w:val="30"/>
          <w:szCs w:val="30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33D9F20C" w14:textId="77777777" w:rsidR="00EF55CD" w:rsidRPr="00D518F5" w:rsidRDefault="00EF55CD" w:rsidP="00AC3FD3">
      <w:pPr>
        <w:spacing w:after="240"/>
        <w:ind w:left="990"/>
        <w:jc w:val="thaiDistribute"/>
        <w:rPr>
          <w:rFonts w:ascii="Angsana New" w:hAnsi="Angsana New"/>
          <w:sz w:val="30"/>
          <w:szCs w:val="30"/>
          <w:lang w:val="en-US"/>
        </w:rPr>
      </w:pPr>
      <w:r w:rsidRPr="00086CB1">
        <w:rPr>
          <w:rFonts w:ascii="Angsana New" w:eastAsia="Arial Unicode MS" w:hAnsi="Angsana New"/>
          <w:color w:val="000000" w:themeColor="text1"/>
          <w:sz w:val="30"/>
          <w:szCs w:val="30"/>
          <w:cs/>
        </w:rPr>
        <w:t xml:space="preserve">ทั้งนี้ สินทรัพย์ทางการเงินดังกล่าว หมายรวมถึง ตราสารอนุพันธ์ </w:t>
      </w:r>
      <w:r w:rsidRPr="00086CB1">
        <w:rPr>
          <w:rFonts w:ascii="Angsana New" w:hAnsi="Angsana New"/>
          <w:color w:val="000000" w:themeColor="text1"/>
          <w:sz w:val="30"/>
          <w:szCs w:val="30"/>
          <w:cs/>
        </w:rPr>
        <w:t>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4B2797D7" w14:textId="77777777" w:rsidR="00973FE4" w:rsidRPr="00E50A6D" w:rsidRDefault="00973FE4" w:rsidP="00AC3FD3">
      <w:pPr>
        <w:ind w:left="99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E50A6D">
        <w:rPr>
          <w:rFonts w:ascii="Angsana New" w:hAnsi="Angsana New"/>
          <w:b/>
          <w:bCs/>
          <w:color w:val="000000"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48F8F902" w14:textId="77777777" w:rsidR="00973FE4" w:rsidRPr="00E50A6D" w:rsidRDefault="00973FE4" w:rsidP="00AC3FD3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กลุ่มบริษัทอาจเลือกให้เงินลงทุนในตราสารทุนแสดงด้วยมูลค่ายุติธรรมผ่านกำไรขาดทุนเบ็ดเสร็จอื่น (เป็นรายตราสาร) ทั้งนี้เมื่อเลือกแล้วไม่สามารถยกเลิกได้ การเลือกกำหนดให้แสดงด้วยมูลค่ายุติธรรมผ่านกำไรขาดทุนเบ็ดเสร็จอื่นไม่สามารถปฏิบัติได้ หากตราสารทุนเป็นการถือไว้เพื่อค้าหรือหากเป็นสิ่งตอบแทนที่คาดว่าจะต้องจ่ายที่รับรู้โดยผู้ซื้อในการรวมธุรกิจ</w:t>
      </w:r>
    </w:p>
    <w:p w14:paraId="12759CC4" w14:textId="77777777" w:rsidR="00973FE4" w:rsidRPr="00E50A6D" w:rsidRDefault="00973FE4" w:rsidP="00973FE4">
      <w:pPr>
        <w:ind w:left="99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>การจัดประเภทรายการและการวัดมูลค่าของหนี้สินทางการเงิน</w:t>
      </w:r>
    </w:p>
    <w:p w14:paraId="450BD947" w14:textId="77777777" w:rsidR="00973FE4" w:rsidRPr="00E50A6D" w:rsidRDefault="00973FE4" w:rsidP="00973FE4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งบกำไร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 งบกำไรขาดทุน</w:t>
      </w:r>
    </w:p>
    <w:p w14:paraId="729B5CF8" w14:textId="77777777" w:rsidR="00973FE4" w:rsidRPr="00E50A6D" w:rsidRDefault="00973FE4" w:rsidP="00973FE4">
      <w:pPr>
        <w:ind w:left="99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>การตัดรายการของเครื่องมือทางการเงิน</w:t>
      </w:r>
    </w:p>
    <w:p w14:paraId="4D4A90AD" w14:textId="77777777" w:rsidR="00973FE4" w:rsidRPr="00E50A6D" w:rsidRDefault="00973FE4" w:rsidP="00973FE4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409D1CFB" w14:textId="77777777" w:rsidR="00973FE4" w:rsidRDefault="00973FE4" w:rsidP="00973FE4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โดยรับรู้ผลแตกต่างของมูลค่าตามบัญชีดังกล่าวในงบกำไรขาดทุน</w:t>
      </w:r>
    </w:p>
    <w:p w14:paraId="666DA4BE" w14:textId="77777777" w:rsidR="002F24F5" w:rsidRPr="00E50A6D" w:rsidRDefault="002F24F5" w:rsidP="00973FE4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17560BE1" w14:textId="77777777" w:rsidR="00D26071" w:rsidRPr="00E50A6D" w:rsidRDefault="00D26071" w:rsidP="00973FE4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5B127E12" w14:textId="77777777" w:rsidR="00D26071" w:rsidRPr="00E50A6D" w:rsidRDefault="00D26071" w:rsidP="00E933C8">
      <w:pPr>
        <w:numPr>
          <w:ilvl w:val="0"/>
          <w:numId w:val="65"/>
        </w:numPr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</w:t>
      </w:r>
      <w:r w:rsidRPr="00E50A6D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6F7B4F61" w14:textId="77777777" w:rsidR="00D26071" w:rsidRPr="00E50A6D" w:rsidRDefault="00D26071" w:rsidP="00E933C8">
      <w:pPr>
        <w:pStyle w:val="ListParagraph"/>
        <w:numPr>
          <w:ilvl w:val="1"/>
          <w:numId w:val="6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เครื่องมือทางการเงิน</w:t>
      </w:r>
      <w:r w:rsidRPr="00E50A6D">
        <w:rPr>
          <w:rFonts w:ascii="Angsana New" w:hAnsi="Angsana New" w:hint="cs"/>
          <w:sz w:val="30"/>
          <w:szCs w:val="30"/>
          <w:cs/>
        </w:rPr>
        <w:t xml:space="preserve"> (ต่อ)</w:t>
      </w:r>
    </w:p>
    <w:p w14:paraId="68A12A15" w14:textId="77777777" w:rsidR="00973FE4" w:rsidRPr="00E50A6D" w:rsidRDefault="00973FE4" w:rsidP="00973FE4">
      <w:pPr>
        <w:ind w:left="99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>การด้อยค่าของสินทรัพย์ทางการเงิน</w:t>
      </w:r>
    </w:p>
    <w:p w14:paraId="09D84C90" w14:textId="77777777" w:rsidR="00973FE4" w:rsidRPr="00E50A6D" w:rsidRDefault="00973FE4" w:rsidP="00973FE4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 xml:space="preserve"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 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</w:p>
    <w:p w14:paraId="49FDD720" w14:textId="77777777" w:rsidR="00973FE4" w:rsidRPr="00E50A6D" w:rsidRDefault="00973FE4" w:rsidP="00D26071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2A32C3EA" w14:textId="77777777" w:rsidR="00973FE4" w:rsidRPr="00E50A6D" w:rsidRDefault="00973FE4" w:rsidP="00EB5682">
      <w:pPr>
        <w:spacing w:before="120" w:line="400" w:lineRule="exact"/>
        <w:ind w:left="990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b/>
          <w:bCs/>
          <w:color w:val="000000"/>
          <w:sz w:val="30"/>
          <w:szCs w:val="30"/>
          <w:cs/>
        </w:rPr>
        <w:t>การหักกลบของเครื่องมือทางการเงิน</w:t>
      </w:r>
    </w:p>
    <w:p w14:paraId="7892A0F3" w14:textId="77777777" w:rsidR="00EB5682" w:rsidRPr="002F24F5" w:rsidRDefault="00973FE4" w:rsidP="002F24F5">
      <w:pPr>
        <w:spacing w:after="240"/>
        <w:ind w:left="990"/>
        <w:jc w:val="thaiDistribute"/>
        <w:rPr>
          <w:rFonts w:ascii="Angsana New" w:eastAsia="Arial" w:hAnsi="Angsana New"/>
          <w:sz w:val="30"/>
          <w:szCs w:val="30"/>
        </w:rPr>
      </w:pPr>
      <w:r w:rsidRPr="00E50A6D">
        <w:rPr>
          <w:rFonts w:ascii="Angsana New" w:eastAsia="Arial" w:hAnsi="Angsana New"/>
          <w:sz w:val="30"/>
          <w:szCs w:val="30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2C358C48" w14:textId="77777777" w:rsidR="00EF35E2" w:rsidRPr="00E50A6D" w:rsidRDefault="00EF35E2" w:rsidP="00E933C8">
      <w:pPr>
        <w:pStyle w:val="ListParagraph"/>
        <w:numPr>
          <w:ilvl w:val="0"/>
          <w:numId w:val="6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990" w:hanging="450"/>
        <w:contextualSpacing w:val="0"/>
        <w:jc w:val="thaiDistribute"/>
        <w:rPr>
          <w:rFonts w:ascii="Angsana New" w:hAnsi="Angsana New"/>
          <w:vanish/>
          <w:sz w:val="30"/>
          <w:szCs w:val="30"/>
          <w:cs/>
          <w:lang w:val="en-GB"/>
        </w:rPr>
      </w:pPr>
    </w:p>
    <w:p w14:paraId="1D535F54" w14:textId="77777777" w:rsidR="00D2747C" w:rsidRPr="00E50A6D" w:rsidRDefault="00D2747C" w:rsidP="00E933C8">
      <w:pPr>
        <w:numPr>
          <w:ilvl w:val="0"/>
          <w:numId w:val="60"/>
        </w:numPr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กำไรต่อหุ้น</w:t>
      </w:r>
      <w:r w:rsidRPr="00E50A6D">
        <w:rPr>
          <w:rFonts w:ascii="Angsana New" w:hAnsi="Angsana New" w:hint="cs"/>
          <w:sz w:val="30"/>
          <w:szCs w:val="30"/>
          <w:cs/>
        </w:rPr>
        <w:t>ขั้นพื้นฐาน</w:t>
      </w:r>
    </w:p>
    <w:p w14:paraId="227CE3B2" w14:textId="77777777" w:rsidR="00D2747C" w:rsidRPr="00E50A6D" w:rsidRDefault="009E37C3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 w:hint="cs"/>
          <w:sz w:val="30"/>
          <w:szCs w:val="30"/>
          <w:cs/>
        </w:rPr>
        <w:t>กลุ่ม</w:t>
      </w:r>
      <w:r w:rsidR="00D2747C" w:rsidRPr="00E50A6D">
        <w:rPr>
          <w:rFonts w:ascii="Angsana New" w:hAnsi="Angsana New" w:hint="cs"/>
          <w:sz w:val="30"/>
          <w:szCs w:val="30"/>
          <w:cs/>
        </w:rPr>
        <w:t>บริษัทแสดงกำไรต่อหุ้นขั้นพื้นฐานสำหรับหุ้นสามัญ</w:t>
      </w:r>
      <w:r w:rsidR="00D2747C" w:rsidRPr="00E50A6D">
        <w:rPr>
          <w:rFonts w:ascii="Angsana New" w:hAnsi="Angsana New"/>
          <w:sz w:val="30"/>
          <w:szCs w:val="30"/>
        </w:rPr>
        <w:t xml:space="preserve"> </w:t>
      </w:r>
      <w:r w:rsidR="00D2747C" w:rsidRPr="00E50A6D">
        <w:rPr>
          <w:rFonts w:ascii="Angsana New" w:hAnsi="Angsana New" w:hint="cs"/>
          <w:sz w:val="30"/>
          <w:szCs w:val="30"/>
          <w:cs/>
        </w:rPr>
        <w:t xml:space="preserve"> กำไรต่อหุ้นขั้นพื้นฐานคำนวณโดยการหารกำไรหรือขาดทุนของผู้ถือหุ้นสามัญของ</w:t>
      </w:r>
      <w:r w:rsidR="0032463A" w:rsidRPr="00E50A6D">
        <w:rPr>
          <w:rFonts w:ascii="Angsana New" w:hAnsi="Angsana New" w:hint="cs"/>
          <w:sz w:val="30"/>
          <w:szCs w:val="30"/>
          <w:cs/>
        </w:rPr>
        <w:t>กลุ่ม</w:t>
      </w:r>
      <w:r w:rsidR="00D2747C" w:rsidRPr="00E50A6D">
        <w:rPr>
          <w:rFonts w:ascii="Angsana New" w:hAnsi="Angsana New"/>
          <w:sz w:val="30"/>
          <w:szCs w:val="30"/>
          <w:cs/>
        </w:rPr>
        <w:t>บริษัท ด้วย</w:t>
      </w:r>
      <w:r w:rsidR="00D2747C" w:rsidRPr="00E50A6D">
        <w:rPr>
          <w:rFonts w:ascii="Angsana New" w:hAnsi="Angsana New" w:hint="cs"/>
          <w:sz w:val="30"/>
          <w:szCs w:val="30"/>
          <w:cs/>
        </w:rPr>
        <w:t>จำนวนหุ้นสามัญถัวเฉลี่ยถ่วงน้ำหนักที่ออกจำหน่ายระหว่างปี</w:t>
      </w:r>
      <w:r w:rsidR="00D2747C" w:rsidRPr="00E50A6D">
        <w:rPr>
          <w:rFonts w:ascii="Angsana New" w:hAnsi="Angsana New"/>
          <w:sz w:val="30"/>
          <w:szCs w:val="30"/>
          <w:cs/>
        </w:rPr>
        <w:t>ปรับปรุงด้วย</w:t>
      </w:r>
      <w:r w:rsidR="00D2747C" w:rsidRPr="00E50A6D">
        <w:rPr>
          <w:rFonts w:ascii="Angsana New" w:hAnsi="Angsana New" w:hint="cs"/>
          <w:sz w:val="30"/>
          <w:szCs w:val="30"/>
          <w:cs/>
        </w:rPr>
        <w:t>จำนวน</w:t>
      </w:r>
      <w:r w:rsidR="00D2747C" w:rsidRPr="00E50A6D">
        <w:rPr>
          <w:rFonts w:ascii="Angsana New" w:hAnsi="Angsana New"/>
          <w:sz w:val="30"/>
          <w:szCs w:val="30"/>
          <w:cs/>
        </w:rPr>
        <w:t>หุ้นสามัญที่ซื้อคืน</w:t>
      </w:r>
    </w:p>
    <w:p w14:paraId="2C37F6C3" w14:textId="77777777" w:rsidR="00D2747C" w:rsidRPr="00E50A6D" w:rsidRDefault="00D2747C" w:rsidP="00E933C8">
      <w:pPr>
        <w:numPr>
          <w:ilvl w:val="0"/>
          <w:numId w:val="60"/>
        </w:numPr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การวัดมูลค่ายุติธรรม</w:t>
      </w:r>
    </w:p>
    <w:p w14:paraId="7A025B2C" w14:textId="77777777" w:rsidR="00D2747C" w:rsidRPr="00E50A6D" w:rsidRDefault="009E37C3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 w:hint="cs"/>
          <w:sz w:val="30"/>
          <w:szCs w:val="30"/>
          <w:cs/>
        </w:rPr>
        <w:t>กลุ่ม</w:t>
      </w:r>
      <w:r w:rsidR="00D2747C" w:rsidRPr="00E50A6D">
        <w:rPr>
          <w:rFonts w:ascii="Angsana New" w:hAnsi="Angsana New"/>
          <w:sz w:val="30"/>
          <w:szCs w:val="30"/>
          <w:cs/>
        </w:rPr>
        <w:t>บริษัท กำหนดกรอบแนวคิดของการควบคุมเกี่ยวกับการวัดมูลค่ายุติธรรม กรอบแนวคิดนี้รวมถึง</w:t>
      </w:r>
      <w:r w:rsidRPr="00E50A6D">
        <w:rPr>
          <w:rFonts w:ascii="Angsana New" w:hAnsi="Angsana New"/>
          <w:sz w:val="30"/>
          <w:szCs w:val="30"/>
          <w:cs/>
        </w:rPr>
        <w:br/>
      </w:r>
      <w:r w:rsidR="00D2747C" w:rsidRPr="00E50A6D">
        <w:rPr>
          <w:rFonts w:ascii="Angsana New" w:hAnsi="Angsana New"/>
          <w:sz w:val="30"/>
          <w:szCs w:val="30"/>
          <w:cs/>
        </w:rPr>
        <w:t>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รวมถึงการวัดมูลค่ายุติธรรมระดับ 3</w:t>
      </w:r>
      <w:r w:rsidR="00D2747C" w:rsidRPr="00E50A6D">
        <w:rPr>
          <w:rFonts w:ascii="Angsana New" w:hAnsi="Angsana New"/>
          <w:sz w:val="30"/>
          <w:szCs w:val="30"/>
        </w:rPr>
        <w:t xml:space="preserve"> </w:t>
      </w:r>
      <w:r w:rsidR="00D2747C" w:rsidRPr="00E50A6D">
        <w:rPr>
          <w:rFonts w:ascii="Angsana New" w:hAnsi="Angsana New"/>
          <w:sz w:val="30"/>
          <w:szCs w:val="30"/>
          <w:cs/>
        </w:rPr>
        <w:t>และรายงานโดยตรงต่อผู้บริหารสูงสุดทางด้านการเงิน</w:t>
      </w:r>
    </w:p>
    <w:p w14:paraId="47709A00" w14:textId="77777777" w:rsidR="00D2747C" w:rsidRPr="00E50A6D" w:rsidRDefault="00D2747C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="009E37C3" w:rsidRPr="00E50A6D">
        <w:rPr>
          <w:rFonts w:ascii="Angsana New" w:hAnsi="Angsana New"/>
          <w:sz w:val="30"/>
          <w:szCs w:val="30"/>
          <w:cs/>
        </w:rPr>
        <w:br/>
      </w:r>
      <w:r w:rsidRPr="00E50A6D">
        <w:rPr>
          <w:rFonts w:ascii="Angsana New" w:hAnsi="Angsana New"/>
          <w:sz w:val="30"/>
          <w:szCs w:val="30"/>
          <w:cs/>
        </w:rPr>
        <w:t>ผู้ประเมินได้ประเมินหลักฐานที่ได้มาจากบุคคลที่สามที่สนับสนุนข้อสรุปเกี่ยวกับการวัดมูลค่า รวมถึงการ</w:t>
      </w:r>
      <w:r w:rsidR="009E37C3" w:rsidRPr="00E50A6D">
        <w:rPr>
          <w:rFonts w:ascii="Angsana New" w:hAnsi="Angsana New"/>
          <w:sz w:val="30"/>
          <w:szCs w:val="30"/>
          <w:cs/>
        </w:rPr>
        <w:br/>
      </w:r>
      <w:r w:rsidRPr="00E50A6D">
        <w:rPr>
          <w:rFonts w:ascii="Angsana New" w:hAnsi="Angsana New"/>
          <w:sz w:val="30"/>
          <w:szCs w:val="30"/>
          <w:cs/>
        </w:rPr>
        <w:t>จัดระดับชั้นของมูลค่ายุติธรรมว่าเป็นไปตามที่กำหนดไว้ในมาตรฐานการรายงานทางการเงินอย่างเหมาะสม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45D0C4F2" w14:textId="77777777" w:rsidR="00CD1E76" w:rsidRDefault="00CD1E76" w:rsidP="00CD1E76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 xml:space="preserve">เมื่อวัดมูลค่ายุติธรรมของสินทรัพย์และหนี้สิน </w:t>
      </w:r>
      <w:r w:rsidR="0032463A" w:rsidRPr="00E50A6D">
        <w:rPr>
          <w:rFonts w:ascii="Angsana New" w:hAnsi="Angsana New" w:hint="cs"/>
          <w:sz w:val="30"/>
          <w:szCs w:val="30"/>
          <w:cs/>
        </w:rPr>
        <w:t>กลุ่ม</w:t>
      </w:r>
      <w:r w:rsidRPr="00E50A6D">
        <w:rPr>
          <w:rFonts w:ascii="Angsana New" w:hAnsi="Angsana New"/>
          <w:sz w:val="30"/>
          <w:szCs w:val="30"/>
          <w:cs/>
        </w:rPr>
        <w:t>บริษัท ได้ใช้ข้อมูลที่สามารถสังเกตได้ให้มากที่สุดเท่าที่จะทำได้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752054AC" w14:textId="77777777" w:rsidR="002F24F5" w:rsidRDefault="002F24F5" w:rsidP="00CD1E76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745D45BD" w14:textId="77777777" w:rsidR="002F24F5" w:rsidRDefault="002F24F5" w:rsidP="00CD1E76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39495C38" w14:textId="77777777" w:rsidR="002F24F5" w:rsidRPr="00E50A6D" w:rsidRDefault="002F24F5" w:rsidP="00B032EB">
      <w:pPr>
        <w:numPr>
          <w:ilvl w:val="0"/>
          <w:numId w:val="88"/>
        </w:numPr>
        <w:spacing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</w:t>
      </w:r>
      <w:r w:rsidRPr="00E50A6D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4E63B439" w14:textId="77777777" w:rsidR="00A92EB4" w:rsidRPr="00A92EB4" w:rsidRDefault="00A92EB4" w:rsidP="00A92EB4">
      <w:pPr>
        <w:pStyle w:val="ListParagraph"/>
        <w:numPr>
          <w:ilvl w:val="1"/>
          <w:numId w:val="6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6205CD6A" w14:textId="77777777" w:rsidR="002F24F5" w:rsidRPr="00E50A6D" w:rsidRDefault="00A92EB4" w:rsidP="00A92EB4">
      <w:pPr>
        <w:pStyle w:val="ListParagraph"/>
        <w:numPr>
          <w:ilvl w:val="1"/>
          <w:numId w:val="6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 w:hanging="45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การวัดมูลค่ายุติธรรม</w:t>
      </w:r>
      <w:r w:rsidR="002F24F5" w:rsidRPr="00E50A6D">
        <w:rPr>
          <w:rFonts w:ascii="Angsana New" w:hAnsi="Angsana New" w:hint="cs"/>
          <w:sz w:val="30"/>
          <w:szCs w:val="30"/>
          <w:cs/>
        </w:rPr>
        <w:t xml:space="preserve"> (ต่อ)</w:t>
      </w:r>
    </w:p>
    <w:p w14:paraId="13A64C21" w14:textId="77777777" w:rsidR="00CD1E76" w:rsidRPr="00E50A6D" w:rsidRDefault="00CD1E76" w:rsidP="00352FE1">
      <w:pPr>
        <w:numPr>
          <w:ilvl w:val="0"/>
          <w:numId w:val="7"/>
        </w:numPr>
        <w:tabs>
          <w:tab w:val="left" w:pos="1440"/>
          <w:tab w:val="left" w:pos="2790"/>
        </w:tabs>
        <w:ind w:left="2790" w:hanging="180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ข้อมูลระดับ 1</w:t>
      </w:r>
      <w:r w:rsidRPr="00E50A6D">
        <w:rPr>
          <w:rFonts w:ascii="Angsana New" w:hAnsi="Angsana New"/>
          <w:sz w:val="30"/>
          <w:szCs w:val="30"/>
          <w:cs/>
        </w:rPr>
        <w:tab/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 และกิจการสามารถเข้าถึงตลาดนั้น ณ วันที่วัดมูลค่า</w:t>
      </w:r>
    </w:p>
    <w:p w14:paraId="6DC341B0" w14:textId="77777777" w:rsidR="00CD1E76" w:rsidRPr="00E50A6D" w:rsidRDefault="00CD1E76" w:rsidP="00352FE1">
      <w:pPr>
        <w:numPr>
          <w:ilvl w:val="0"/>
          <w:numId w:val="7"/>
        </w:numPr>
        <w:tabs>
          <w:tab w:val="left" w:pos="1440"/>
          <w:tab w:val="left" w:pos="2790"/>
        </w:tabs>
        <w:ind w:left="2790" w:hanging="180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ข้อมูลระดับ 2</w:t>
      </w:r>
      <w:r w:rsidRPr="00E50A6D">
        <w:rPr>
          <w:rFonts w:ascii="Angsana New" w:hAnsi="Angsana New"/>
          <w:sz w:val="30"/>
          <w:szCs w:val="30"/>
          <w:cs/>
        </w:rPr>
        <w:tab/>
        <w:t>เป็นข้อมูลอื่นที่สังเกตได้โดยตรง  (เช่น ราคาขาย) หรือโดยอ้อม (เช่น ราคาที่สังเกตได้) สำหรับสินทรัพย์นั้นหรือหนี้สินนั้นนอกเหนือจากราคาเสนอซื้อขายซึ่งรวมอยู่ในข้อมูลระดับ 1</w:t>
      </w:r>
    </w:p>
    <w:p w14:paraId="76BBE383" w14:textId="77777777" w:rsidR="00CD1E76" w:rsidRPr="00E50A6D" w:rsidRDefault="00CD1E76" w:rsidP="00352FE1">
      <w:pPr>
        <w:numPr>
          <w:ilvl w:val="0"/>
          <w:numId w:val="7"/>
        </w:numPr>
        <w:tabs>
          <w:tab w:val="left" w:pos="1440"/>
          <w:tab w:val="left" w:pos="2790"/>
        </w:tabs>
        <w:spacing w:after="240"/>
        <w:ind w:left="2790" w:hanging="180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ข้อมูลระดับ 3</w:t>
      </w:r>
      <w:r w:rsidRPr="00E50A6D">
        <w:rPr>
          <w:rFonts w:ascii="Angsana New" w:hAnsi="Angsana New"/>
          <w:sz w:val="30"/>
          <w:szCs w:val="30"/>
          <w:cs/>
        </w:rPr>
        <w:tab/>
        <w:t>เป็นข้อมูลที่ไม่สามารถสังเกตได้สำหรับสินทรัพย์หรือหนี้สินนั้น</w:t>
      </w:r>
    </w:p>
    <w:p w14:paraId="21140C0E" w14:textId="77777777" w:rsidR="00D2747C" w:rsidRPr="00E50A6D" w:rsidRDefault="00D2747C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191F4B7B" w14:textId="77777777" w:rsidR="00D2747C" w:rsidRPr="00E50A6D" w:rsidRDefault="009E37C3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 w:hint="cs"/>
          <w:sz w:val="30"/>
          <w:szCs w:val="30"/>
          <w:cs/>
        </w:rPr>
        <w:t>กลุ่ม</w:t>
      </w:r>
      <w:r w:rsidR="00D2747C" w:rsidRPr="00E50A6D">
        <w:rPr>
          <w:rFonts w:ascii="Angsana New" w:hAnsi="Angsana New"/>
          <w:sz w:val="30"/>
          <w:szCs w:val="30"/>
          <w:cs/>
        </w:rPr>
        <w:t>บริษัท รับรู้การโอนระหว่างลำดับชั้นของมูลค่ายุติธรรม ณ วันสิ้นรอบระยะเวลารายงานที่การโอนเกิดขึ้น</w:t>
      </w:r>
    </w:p>
    <w:p w14:paraId="609F71B8" w14:textId="77777777" w:rsidR="00AC3E19" w:rsidRPr="00E50A6D" w:rsidRDefault="00AC3E19" w:rsidP="00E933C8">
      <w:pPr>
        <w:pStyle w:val="ListParagraph"/>
        <w:numPr>
          <w:ilvl w:val="0"/>
          <w:numId w:val="39"/>
        </w:numPr>
        <w:spacing w:after="240"/>
        <w:jc w:val="thaiDistribute"/>
        <w:rPr>
          <w:rFonts w:ascii="Angsana New" w:hAnsi="Angsana New"/>
          <w:vanish/>
          <w:sz w:val="30"/>
          <w:szCs w:val="30"/>
        </w:rPr>
      </w:pPr>
    </w:p>
    <w:p w14:paraId="5FDA76FC" w14:textId="77777777" w:rsidR="00AC3E19" w:rsidRPr="00E50A6D" w:rsidRDefault="00AC3E19" w:rsidP="00E933C8">
      <w:pPr>
        <w:pStyle w:val="ListParagraph"/>
        <w:numPr>
          <w:ilvl w:val="0"/>
          <w:numId w:val="39"/>
        </w:numPr>
        <w:spacing w:after="240"/>
        <w:jc w:val="thaiDistribute"/>
        <w:rPr>
          <w:rFonts w:ascii="Angsana New" w:hAnsi="Angsana New"/>
          <w:vanish/>
          <w:sz w:val="30"/>
          <w:szCs w:val="30"/>
        </w:rPr>
      </w:pPr>
    </w:p>
    <w:p w14:paraId="5B1384E7" w14:textId="77777777" w:rsidR="00AC3E19" w:rsidRPr="00E50A6D" w:rsidRDefault="00AC3E19" w:rsidP="00E933C8">
      <w:pPr>
        <w:pStyle w:val="ListParagraph"/>
        <w:numPr>
          <w:ilvl w:val="0"/>
          <w:numId w:val="39"/>
        </w:numPr>
        <w:spacing w:after="240"/>
        <w:jc w:val="thaiDistribute"/>
        <w:rPr>
          <w:rFonts w:ascii="Angsana New" w:hAnsi="Angsana New"/>
          <w:vanish/>
          <w:sz w:val="30"/>
          <w:szCs w:val="30"/>
        </w:rPr>
      </w:pPr>
    </w:p>
    <w:p w14:paraId="16DE6637" w14:textId="77777777" w:rsidR="00AC3E19" w:rsidRPr="00E50A6D" w:rsidRDefault="00AC3E19" w:rsidP="00E933C8">
      <w:pPr>
        <w:pStyle w:val="ListParagraph"/>
        <w:numPr>
          <w:ilvl w:val="0"/>
          <w:numId w:val="39"/>
        </w:numPr>
        <w:spacing w:after="240"/>
        <w:jc w:val="thaiDistribute"/>
        <w:rPr>
          <w:rFonts w:ascii="Angsana New" w:hAnsi="Angsana New"/>
          <w:vanish/>
          <w:sz w:val="30"/>
          <w:szCs w:val="30"/>
        </w:rPr>
      </w:pPr>
    </w:p>
    <w:p w14:paraId="6D040CB7" w14:textId="77777777" w:rsidR="00AC3E19" w:rsidRPr="00E50A6D" w:rsidRDefault="00AC3E19" w:rsidP="00E933C8">
      <w:pPr>
        <w:pStyle w:val="ListParagraph"/>
        <w:numPr>
          <w:ilvl w:val="0"/>
          <w:numId w:val="39"/>
        </w:numPr>
        <w:spacing w:after="240"/>
        <w:jc w:val="thaiDistribute"/>
        <w:rPr>
          <w:rFonts w:ascii="Angsana New" w:hAnsi="Angsana New"/>
          <w:vanish/>
          <w:sz w:val="30"/>
          <w:szCs w:val="30"/>
        </w:rPr>
      </w:pPr>
    </w:p>
    <w:p w14:paraId="4F68C649" w14:textId="77777777" w:rsidR="00AC3E19" w:rsidRPr="00E50A6D" w:rsidRDefault="00AC3E19" w:rsidP="00E933C8">
      <w:pPr>
        <w:pStyle w:val="ListParagraph"/>
        <w:numPr>
          <w:ilvl w:val="0"/>
          <w:numId w:val="39"/>
        </w:numPr>
        <w:spacing w:after="240"/>
        <w:jc w:val="thaiDistribute"/>
        <w:rPr>
          <w:rFonts w:ascii="Angsana New" w:hAnsi="Angsana New"/>
          <w:vanish/>
          <w:sz w:val="30"/>
          <w:szCs w:val="30"/>
        </w:rPr>
      </w:pPr>
    </w:p>
    <w:p w14:paraId="018BB777" w14:textId="77777777" w:rsidR="00AC3E19" w:rsidRPr="00E50A6D" w:rsidRDefault="00AC3E19" w:rsidP="00E933C8">
      <w:pPr>
        <w:pStyle w:val="ListParagraph"/>
        <w:numPr>
          <w:ilvl w:val="0"/>
          <w:numId w:val="39"/>
        </w:numPr>
        <w:spacing w:after="240"/>
        <w:jc w:val="thaiDistribute"/>
        <w:rPr>
          <w:rFonts w:ascii="Angsana New" w:hAnsi="Angsana New"/>
          <w:vanish/>
          <w:sz w:val="30"/>
          <w:szCs w:val="30"/>
        </w:rPr>
      </w:pPr>
    </w:p>
    <w:p w14:paraId="6809F4A5" w14:textId="77777777" w:rsidR="00AC3E19" w:rsidRPr="00E50A6D" w:rsidRDefault="00AC3E19" w:rsidP="00E933C8">
      <w:pPr>
        <w:pStyle w:val="ListParagraph"/>
        <w:numPr>
          <w:ilvl w:val="0"/>
          <w:numId w:val="39"/>
        </w:numPr>
        <w:spacing w:after="240"/>
        <w:jc w:val="thaiDistribute"/>
        <w:rPr>
          <w:rFonts w:ascii="Angsana New" w:hAnsi="Angsana New"/>
          <w:vanish/>
          <w:sz w:val="30"/>
          <w:szCs w:val="30"/>
        </w:rPr>
      </w:pPr>
    </w:p>
    <w:p w14:paraId="60FB426B" w14:textId="77777777" w:rsidR="00AC3E19" w:rsidRPr="00E50A6D" w:rsidRDefault="00AC3E19" w:rsidP="00E933C8">
      <w:pPr>
        <w:pStyle w:val="ListParagraph"/>
        <w:numPr>
          <w:ilvl w:val="0"/>
          <w:numId w:val="39"/>
        </w:numPr>
        <w:spacing w:after="240"/>
        <w:jc w:val="thaiDistribute"/>
        <w:rPr>
          <w:rFonts w:ascii="Angsana New" w:hAnsi="Angsana New"/>
          <w:vanish/>
          <w:sz w:val="30"/>
          <w:szCs w:val="30"/>
        </w:rPr>
      </w:pPr>
    </w:p>
    <w:p w14:paraId="222FFE6E" w14:textId="77777777" w:rsidR="00AC3E19" w:rsidRPr="00E50A6D" w:rsidRDefault="00AC3E19" w:rsidP="00E933C8">
      <w:pPr>
        <w:pStyle w:val="ListParagraph"/>
        <w:numPr>
          <w:ilvl w:val="0"/>
          <w:numId w:val="39"/>
        </w:numPr>
        <w:spacing w:after="240"/>
        <w:jc w:val="thaiDistribute"/>
        <w:rPr>
          <w:rFonts w:ascii="Angsana New" w:hAnsi="Angsana New"/>
          <w:vanish/>
          <w:sz w:val="30"/>
          <w:szCs w:val="30"/>
        </w:rPr>
      </w:pPr>
    </w:p>
    <w:p w14:paraId="26408998" w14:textId="77777777" w:rsidR="00D2747C" w:rsidRPr="00E50A6D" w:rsidRDefault="00D2747C" w:rsidP="00E933C8">
      <w:pPr>
        <w:numPr>
          <w:ilvl w:val="0"/>
          <w:numId w:val="60"/>
        </w:numPr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14EB5893" w14:textId="77777777" w:rsidR="00D2747C" w:rsidRPr="00E50A6D" w:rsidRDefault="00D2747C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23B1B667" w14:textId="77777777" w:rsidR="00EF35E2" w:rsidRPr="00E50A6D" w:rsidRDefault="00EF35E2" w:rsidP="00EB5682">
      <w:pPr>
        <w:ind w:left="990"/>
        <w:rPr>
          <w:rFonts w:ascii="Angsana New" w:hAnsi="Angsana New"/>
          <w:sz w:val="30"/>
          <w:szCs w:val="30"/>
          <w:u w:val="single"/>
        </w:rPr>
      </w:pPr>
      <w:r w:rsidRPr="00E50A6D">
        <w:rPr>
          <w:rFonts w:ascii="Angsana New" w:hAnsi="Angsana New"/>
          <w:sz w:val="30"/>
          <w:szCs w:val="30"/>
          <w:u w:val="single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73AF4D54" w14:textId="77777777" w:rsidR="00E8540A" w:rsidRPr="00333672" w:rsidRDefault="00EF35E2" w:rsidP="00EF35E2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333672">
        <w:rPr>
          <w:rFonts w:ascii="Angsana New" w:hAnsi="Angsana New"/>
          <w:sz w:val="30"/>
          <w:szCs w:val="30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27368D66" w14:textId="77777777" w:rsidR="00D2747C" w:rsidRPr="00E50A6D" w:rsidRDefault="00D2747C" w:rsidP="00EF35E2">
      <w:pPr>
        <w:ind w:left="990"/>
        <w:jc w:val="thaiDistribute"/>
        <w:rPr>
          <w:rFonts w:ascii="Angsana New" w:hAnsi="Angsana New"/>
          <w:sz w:val="30"/>
          <w:szCs w:val="30"/>
          <w:u w:val="single"/>
        </w:rPr>
      </w:pPr>
      <w:r w:rsidRPr="00E50A6D">
        <w:rPr>
          <w:rFonts w:ascii="Angsana New" w:hAnsi="Angsana New"/>
          <w:sz w:val="30"/>
          <w:szCs w:val="30"/>
          <w:u w:val="single"/>
          <w:cs/>
        </w:rPr>
        <w:t>ค่าเผื่อการลดลงของมูลค่าสินค้าคงเหลือ</w:t>
      </w:r>
    </w:p>
    <w:p w14:paraId="72DB3B86" w14:textId="77777777" w:rsidR="00D2747C" w:rsidRDefault="00D2747C" w:rsidP="00EF35E2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และค่าเผื่อสำหรับสินค้าเก่าล้าสมัย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เคลื่อนไหวช้าหรือเสื่อมคุณภาพพิจารณาจากอายุโดยประมาณของสินค้าแต่ละชนิด</w:t>
      </w:r>
    </w:p>
    <w:p w14:paraId="5F8769BB" w14:textId="77777777" w:rsidR="00B032EB" w:rsidRDefault="00B032EB" w:rsidP="00EF35E2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68F0140E" w14:textId="77777777" w:rsidR="00B032EB" w:rsidRPr="00E50A6D" w:rsidRDefault="00B032EB" w:rsidP="00EF35E2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5D3E5738" w14:textId="77777777" w:rsidR="00B032EB" w:rsidRPr="00E50A6D" w:rsidRDefault="00B032EB" w:rsidP="00B032EB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</w:t>
      </w:r>
      <w:r w:rsidRPr="00E50A6D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3BA4DC08" w14:textId="77777777" w:rsidR="00B032EB" w:rsidRPr="00E50A6D" w:rsidRDefault="00B032EB" w:rsidP="00B032EB">
      <w:pPr>
        <w:pStyle w:val="ListParagraph"/>
        <w:numPr>
          <w:ilvl w:val="0"/>
          <w:numId w:val="39"/>
        </w:numPr>
        <w:spacing w:after="240"/>
        <w:jc w:val="thaiDistribute"/>
        <w:rPr>
          <w:rFonts w:ascii="Angsana New" w:hAnsi="Angsana New"/>
          <w:vanish/>
          <w:sz w:val="30"/>
          <w:szCs w:val="30"/>
        </w:rPr>
      </w:pPr>
    </w:p>
    <w:p w14:paraId="3E99ECD5" w14:textId="77777777" w:rsidR="00B032EB" w:rsidRPr="00E50A6D" w:rsidRDefault="00B032EB" w:rsidP="00B032EB">
      <w:pPr>
        <w:pStyle w:val="ListParagraph"/>
        <w:numPr>
          <w:ilvl w:val="0"/>
          <w:numId w:val="39"/>
        </w:numPr>
        <w:spacing w:after="240"/>
        <w:jc w:val="thaiDistribute"/>
        <w:rPr>
          <w:rFonts w:ascii="Angsana New" w:hAnsi="Angsana New"/>
          <w:vanish/>
          <w:sz w:val="30"/>
          <w:szCs w:val="30"/>
        </w:rPr>
      </w:pPr>
    </w:p>
    <w:p w14:paraId="321F7D9F" w14:textId="77777777" w:rsidR="00B032EB" w:rsidRPr="00E50A6D" w:rsidRDefault="00B032EB" w:rsidP="00B032EB">
      <w:pPr>
        <w:pStyle w:val="ListParagraph"/>
        <w:numPr>
          <w:ilvl w:val="0"/>
          <w:numId w:val="39"/>
        </w:numPr>
        <w:spacing w:after="240"/>
        <w:jc w:val="thaiDistribute"/>
        <w:rPr>
          <w:rFonts w:ascii="Angsana New" w:hAnsi="Angsana New"/>
          <w:vanish/>
          <w:sz w:val="30"/>
          <w:szCs w:val="30"/>
        </w:rPr>
      </w:pPr>
    </w:p>
    <w:p w14:paraId="7D231938" w14:textId="77777777" w:rsidR="00B032EB" w:rsidRPr="00E50A6D" w:rsidRDefault="00B032EB" w:rsidP="00B032EB">
      <w:pPr>
        <w:pStyle w:val="ListParagraph"/>
        <w:numPr>
          <w:ilvl w:val="0"/>
          <w:numId w:val="39"/>
        </w:numPr>
        <w:spacing w:after="240"/>
        <w:jc w:val="thaiDistribute"/>
        <w:rPr>
          <w:rFonts w:ascii="Angsana New" w:hAnsi="Angsana New"/>
          <w:vanish/>
          <w:sz w:val="30"/>
          <w:szCs w:val="30"/>
        </w:rPr>
      </w:pPr>
    </w:p>
    <w:p w14:paraId="468B7F17" w14:textId="77777777" w:rsidR="00B032EB" w:rsidRPr="00E50A6D" w:rsidRDefault="00B032EB" w:rsidP="00B032EB">
      <w:pPr>
        <w:pStyle w:val="ListParagraph"/>
        <w:numPr>
          <w:ilvl w:val="0"/>
          <w:numId w:val="39"/>
        </w:numPr>
        <w:spacing w:after="240"/>
        <w:jc w:val="thaiDistribute"/>
        <w:rPr>
          <w:rFonts w:ascii="Angsana New" w:hAnsi="Angsana New"/>
          <w:vanish/>
          <w:sz w:val="30"/>
          <w:szCs w:val="30"/>
        </w:rPr>
      </w:pPr>
    </w:p>
    <w:p w14:paraId="70977809" w14:textId="77777777" w:rsidR="00B032EB" w:rsidRPr="00E50A6D" w:rsidRDefault="00B032EB" w:rsidP="00B032EB">
      <w:pPr>
        <w:pStyle w:val="ListParagraph"/>
        <w:numPr>
          <w:ilvl w:val="0"/>
          <w:numId w:val="39"/>
        </w:numPr>
        <w:spacing w:after="240"/>
        <w:jc w:val="thaiDistribute"/>
        <w:rPr>
          <w:rFonts w:ascii="Angsana New" w:hAnsi="Angsana New"/>
          <w:vanish/>
          <w:sz w:val="30"/>
          <w:szCs w:val="30"/>
        </w:rPr>
      </w:pPr>
    </w:p>
    <w:p w14:paraId="7DE4D392" w14:textId="77777777" w:rsidR="00B032EB" w:rsidRPr="00E50A6D" w:rsidRDefault="00B032EB" w:rsidP="00B032EB">
      <w:pPr>
        <w:pStyle w:val="ListParagraph"/>
        <w:numPr>
          <w:ilvl w:val="0"/>
          <w:numId w:val="39"/>
        </w:numPr>
        <w:spacing w:after="240"/>
        <w:jc w:val="thaiDistribute"/>
        <w:rPr>
          <w:rFonts w:ascii="Angsana New" w:hAnsi="Angsana New"/>
          <w:vanish/>
          <w:sz w:val="30"/>
          <w:szCs w:val="30"/>
        </w:rPr>
      </w:pPr>
    </w:p>
    <w:p w14:paraId="4E95943B" w14:textId="77777777" w:rsidR="00B032EB" w:rsidRPr="00E50A6D" w:rsidRDefault="00B032EB" w:rsidP="00B032EB">
      <w:pPr>
        <w:pStyle w:val="ListParagraph"/>
        <w:numPr>
          <w:ilvl w:val="0"/>
          <w:numId w:val="39"/>
        </w:numPr>
        <w:spacing w:after="240"/>
        <w:jc w:val="thaiDistribute"/>
        <w:rPr>
          <w:rFonts w:ascii="Angsana New" w:hAnsi="Angsana New"/>
          <w:vanish/>
          <w:sz w:val="30"/>
          <w:szCs w:val="30"/>
        </w:rPr>
      </w:pPr>
    </w:p>
    <w:p w14:paraId="5B646F94" w14:textId="77777777" w:rsidR="00B032EB" w:rsidRPr="00E50A6D" w:rsidRDefault="00B032EB" w:rsidP="00B032EB">
      <w:pPr>
        <w:pStyle w:val="ListParagraph"/>
        <w:numPr>
          <w:ilvl w:val="0"/>
          <w:numId w:val="39"/>
        </w:numPr>
        <w:spacing w:after="240"/>
        <w:jc w:val="thaiDistribute"/>
        <w:rPr>
          <w:rFonts w:ascii="Angsana New" w:hAnsi="Angsana New"/>
          <w:vanish/>
          <w:sz w:val="30"/>
          <w:szCs w:val="30"/>
        </w:rPr>
      </w:pPr>
    </w:p>
    <w:p w14:paraId="371959EE" w14:textId="77777777" w:rsidR="00B032EB" w:rsidRPr="00E50A6D" w:rsidRDefault="00B032EB" w:rsidP="00B032EB">
      <w:pPr>
        <w:pStyle w:val="ListParagraph"/>
        <w:numPr>
          <w:ilvl w:val="0"/>
          <w:numId w:val="39"/>
        </w:numPr>
        <w:spacing w:after="240"/>
        <w:jc w:val="thaiDistribute"/>
        <w:rPr>
          <w:rFonts w:ascii="Angsana New" w:hAnsi="Angsana New"/>
          <w:vanish/>
          <w:sz w:val="30"/>
          <w:szCs w:val="30"/>
        </w:rPr>
      </w:pPr>
    </w:p>
    <w:p w14:paraId="629BDF25" w14:textId="77777777" w:rsidR="00B032EB" w:rsidRPr="00E50A6D" w:rsidRDefault="00B032EB" w:rsidP="00B032EB">
      <w:pPr>
        <w:numPr>
          <w:ilvl w:val="0"/>
          <w:numId w:val="68"/>
        </w:numPr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การใช้ดุลยพินิจและประมาณการทางบัญชีที่สำคัญ</w:t>
      </w:r>
      <w:r w:rsidRPr="00E50A6D">
        <w:rPr>
          <w:rFonts w:ascii="Angsana New" w:hAnsi="Angsana New" w:hint="cs"/>
          <w:sz w:val="30"/>
          <w:szCs w:val="30"/>
          <w:cs/>
        </w:rPr>
        <w:t xml:space="preserve"> (ต่อ)</w:t>
      </w:r>
    </w:p>
    <w:p w14:paraId="10CC668F" w14:textId="77777777" w:rsidR="00CD1E76" w:rsidRPr="00E50A6D" w:rsidRDefault="00CD1E76" w:rsidP="00EF35E2">
      <w:pPr>
        <w:ind w:left="990"/>
        <w:jc w:val="thaiDistribute"/>
        <w:rPr>
          <w:rFonts w:ascii="Angsana New" w:hAnsi="Angsana New"/>
          <w:sz w:val="30"/>
          <w:szCs w:val="30"/>
          <w:u w:val="single"/>
        </w:rPr>
      </w:pPr>
      <w:r w:rsidRPr="00E50A6D">
        <w:rPr>
          <w:rFonts w:ascii="Angsana New" w:hAnsi="Angsana New"/>
          <w:sz w:val="30"/>
          <w:szCs w:val="30"/>
          <w:u w:val="single"/>
          <w:cs/>
        </w:rPr>
        <w:t>ที่ดิน อาคารและอุปกรณ์และค่าเสื่อมราคา</w:t>
      </w:r>
    </w:p>
    <w:p w14:paraId="0C8746CE" w14:textId="77777777" w:rsidR="00CD1E76" w:rsidRPr="00E50A6D" w:rsidRDefault="00CD1E76" w:rsidP="00EF35E2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3CB411EC" w14:textId="77777777" w:rsidR="00CD1E76" w:rsidRPr="00E50A6D" w:rsidRDefault="00CD1E76" w:rsidP="00EF35E2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นอกจากนี้ฝ่ายบริหารจำเป็นต้องสอบทานการด้อยค่าของที่ดิน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3205057" w14:textId="77777777" w:rsidR="00EB5682" w:rsidRPr="00E50A6D" w:rsidRDefault="00EB5682" w:rsidP="00EB5682">
      <w:pPr>
        <w:ind w:left="990"/>
        <w:jc w:val="thaiDistribute"/>
        <w:rPr>
          <w:rFonts w:ascii="Angsana New" w:hAnsi="Angsana New"/>
          <w:sz w:val="30"/>
          <w:szCs w:val="30"/>
          <w:u w:val="single"/>
        </w:rPr>
      </w:pPr>
      <w:r w:rsidRPr="00E50A6D">
        <w:rPr>
          <w:rFonts w:ascii="Angsana New" w:hAnsi="Angsana New"/>
          <w:sz w:val="30"/>
          <w:szCs w:val="30"/>
          <w:u w:val="single"/>
          <w:cs/>
        </w:rPr>
        <w:t>สินทรัพย์ไม่มีตัวตน</w:t>
      </w:r>
      <w:r w:rsidRPr="00E50A6D">
        <w:rPr>
          <w:rFonts w:ascii="Angsana New" w:hAnsi="Angsana New" w:hint="cs"/>
          <w:sz w:val="30"/>
          <w:szCs w:val="30"/>
          <w:u w:val="single"/>
          <w:cs/>
        </w:rPr>
        <w:t>อื่น</w:t>
      </w:r>
    </w:p>
    <w:p w14:paraId="69B70FFD" w14:textId="77777777" w:rsidR="00EB5682" w:rsidRPr="00E50A6D" w:rsidRDefault="00EB5682" w:rsidP="00EB5682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ในการบันทึกและวัดมูลค่าของสินทรัพย์ไม่มีตัวตน</w:t>
      </w:r>
      <w:r w:rsidRPr="00E50A6D">
        <w:rPr>
          <w:rFonts w:ascii="Angsana New" w:hAnsi="Angsana New" w:hint="cs"/>
          <w:sz w:val="30"/>
          <w:szCs w:val="30"/>
          <w:cs/>
        </w:rPr>
        <w:t>อื่น</w:t>
      </w:r>
      <w:r w:rsidRPr="00E50A6D">
        <w:rPr>
          <w:rFonts w:ascii="Angsana New" w:hAnsi="Angsana New"/>
          <w:sz w:val="30"/>
          <w:szCs w:val="30"/>
          <w:cs/>
        </w:rPr>
        <w:t xml:space="preserve"> ณ วันที่ได้มาตลอดจนการทดสอบการด้อยค่าในภายหลัง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2EED5CD0" w14:textId="77777777" w:rsidR="00EB5682" w:rsidRPr="00E50A6D" w:rsidRDefault="00EB5682" w:rsidP="00EB5682">
      <w:pPr>
        <w:ind w:left="990"/>
        <w:jc w:val="thaiDistribute"/>
        <w:rPr>
          <w:rFonts w:ascii="Angsana New" w:hAnsi="Angsana New"/>
          <w:sz w:val="30"/>
          <w:szCs w:val="30"/>
          <w:u w:val="single"/>
        </w:rPr>
      </w:pPr>
      <w:r w:rsidRPr="00E50A6D">
        <w:rPr>
          <w:rFonts w:ascii="Angsana New" w:hAnsi="Angsana New"/>
          <w:sz w:val="30"/>
          <w:szCs w:val="30"/>
          <w:u w:val="single"/>
          <w:cs/>
        </w:rPr>
        <w:t>สินทรัพย์ภาษีเงินได้รอการตัดบัญชี</w:t>
      </w:r>
    </w:p>
    <w:p w14:paraId="630E73B9" w14:textId="77777777" w:rsidR="00EB5682" w:rsidRPr="00E50A6D" w:rsidRDefault="00EB5682" w:rsidP="007B0A20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 w:hint="cs"/>
          <w:sz w:val="30"/>
          <w:szCs w:val="30"/>
          <w:cs/>
        </w:rPr>
        <w:t>กลุ่ม</w:t>
      </w:r>
      <w:r w:rsidRPr="00E50A6D">
        <w:rPr>
          <w:rFonts w:ascii="Angsana New" w:hAnsi="Angsana New"/>
          <w:sz w:val="30"/>
          <w:szCs w:val="30"/>
          <w:cs/>
        </w:rPr>
        <w:t>บริษัท 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 เมื่อมีความเป็นไปได้ค่อนข้างแน่ว่า</w:t>
      </w:r>
      <w:r w:rsidRPr="00E50A6D">
        <w:rPr>
          <w:rFonts w:ascii="Angsana New" w:hAnsi="Angsana New" w:hint="cs"/>
          <w:sz w:val="30"/>
          <w:szCs w:val="30"/>
          <w:cs/>
        </w:rPr>
        <w:t>กลุ่ม</w:t>
      </w:r>
      <w:r w:rsidRPr="00E50A6D">
        <w:rPr>
          <w:rFonts w:ascii="Angsana New" w:hAnsi="Angsana New"/>
          <w:sz w:val="30"/>
          <w:szCs w:val="30"/>
          <w:cs/>
        </w:rPr>
        <w:t>บริษัท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Pr="00E50A6D">
        <w:rPr>
          <w:rFonts w:ascii="Angsana New" w:hAnsi="Angsana New" w:hint="cs"/>
          <w:sz w:val="30"/>
          <w:szCs w:val="30"/>
          <w:cs/>
        </w:rPr>
        <w:t>กลุ่ม</w:t>
      </w:r>
      <w:r w:rsidRPr="00E50A6D">
        <w:rPr>
          <w:rFonts w:ascii="Angsana New" w:hAnsi="Angsana New"/>
          <w:sz w:val="30"/>
          <w:szCs w:val="30"/>
          <w:cs/>
        </w:rPr>
        <w:t>บริษัท 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3C7A6A15" w14:textId="77777777" w:rsidR="00EF35E2" w:rsidRPr="00E50A6D" w:rsidRDefault="00EF35E2" w:rsidP="00EB5682">
      <w:pPr>
        <w:ind w:left="990"/>
        <w:rPr>
          <w:rFonts w:ascii="Angsana New" w:hAnsi="Angsana New"/>
          <w:sz w:val="30"/>
          <w:szCs w:val="30"/>
          <w:u w:val="single"/>
        </w:rPr>
      </w:pPr>
      <w:r w:rsidRPr="00E50A6D">
        <w:rPr>
          <w:rFonts w:ascii="Angsana New" w:hAnsi="Angsana New"/>
          <w:sz w:val="30"/>
          <w:szCs w:val="30"/>
          <w:u w:val="single"/>
          <w:cs/>
        </w:rPr>
        <w:t>สัญญาเช่า</w:t>
      </w:r>
    </w:p>
    <w:p w14:paraId="3F44745B" w14:textId="77777777" w:rsidR="00EF35E2" w:rsidRPr="00E50A6D" w:rsidRDefault="00EF35E2" w:rsidP="00EF35E2">
      <w:pPr>
        <w:spacing w:after="120"/>
        <w:ind w:left="990"/>
        <w:jc w:val="thaiDistribute"/>
        <w:rPr>
          <w:rFonts w:ascii="Angsana New" w:hAnsi="Angsana New"/>
          <w:sz w:val="30"/>
          <w:szCs w:val="30"/>
          <w:u w:val="single"/>
        </w:rPr>
      </w:pPr>
      <w:r w:rsidRPr="00E50A6D">
        <w:rPr>
          <w:rFonts w:ascii="Angsana New" w:hAnsi="Angsana New"/>
          <w:sz w:val="30"/>
          <w:szCs w:val="30"/>
          <w:u w:val="single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</w:t>
      </w:r>
    </w:p>
    <w:p w14:paraId="4030A0E6" w14:textId="77777777" w:rsidR="00EF35E2" w:rsidRDefault="00EF35E2" w:rsidP="00EF35E2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2499693B" w14:textId="77777777" w:rsidR="00B032EB" w:rsidRDefault="00B032EB" w:rsidP="00EF35E2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2C66AF76" w14:textId="77777777" w:rsidR="00B032EB" w:rsidRDefault="00B032EB" w:rsidP="00EF35E2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7A661017" w14:textId="77777777" w:rsidR="00B032EB" w:rsidRDefault="00B032EB" w:rsidP="00EF35E2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38843479" w14:textId="77777777" w:rsidR="00B032EB" w:rsidRPr="00E50A6D" w:rsidRDefault="00B032EB" w:rsidP="00EF35E2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</w:p>
    <w:p w14:paraId="42DDD202" w14:textId="77777777" w:rsidR="00B032EB" w:rsidRPr="00E50A6D" w:rsidRDefault="00B032EB" w:rsidP="00B032EB">
      <w:pPr>
        <w:pStyle w:val="ListParagraph"/>
        <w:numPr>
          <w:ilvl w:val="0"/>
          <w:numId w:val="7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</w:t>
      </w:r>
      <w:r w:rsidRPr="00E50A6D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52CE7E94" w14:textId="77777777" w:rsidR="00B032EB" w:rsidRPr="00E50A6D" w:rsidRDefault="00B032EB" w:rsidP="00B032EB">
      <w:pPr>
        <w:pStyle w:val="ListParagraph"/>
        <w:numPr>
          <w:ilvl w:val="0"/>
          <w:numId w:val="39"/>
        </w:numPr>
        <w:spacing w:after="240"/>
        <w:jc w:val="thaiDistribute"/>
        <w:rPr>
          <w:rFonts w:ascii="Angsana New" w:hAnsi="Angsana New"/>
          <w:vanish/>
          <w:sz w:val="30"/>
          <w:szCs w:val="30"/>
        </w:rPr>
      </w:pPr>
    </w:p>
    <w:p w14:paraId="56DAC42A" w14:textId="77777777" w:rsidR="00B032EB" w:rsidRPr="00E50A6D" w:rsidRDefault="00B032EB" w:rsidP="00B032EB">
      <w:pPr>
        <w:pStyle w:val="ListParagraph"/>
        <w:numPr>
          <w:ilvl w:val="0"/>
          <w:numId w:val="39"/>
        </w:numPr>
        <w:spacing w:after="240"/>
        <w:jc w:val="thaiDistribute"/>
        <w:rPr>
          <w:rFonts w:ascii="Angsana New" w:hAnsi="Angsana New"/>
          <w:vanish/>
          <w:sz w:val="30"/>
          <w:szCs w:val="30"/>
        </w:rPr>
      </w:pPr>
    </w:p>
    <w:p w14:paraId="21A45547" w14:textId="77777777" w:rsidR="00B032EB" w:rsidRPr="00E50A6D" w:rsidRDefault="00B032EB" w:rsidP="00B032EB">
      <w:pPr>
        <w:pStyle w:val="ListParagraph"/>
        <w:numPr>
          <w:ilvl w:val="0"/>
          <w:numId w:val="39"/>
        </w:numPr>
        <w:spacing w:after="240"/>
        <w:jc w:val="thaiDistribute"/>
        <w:rPr>
          <w:rFonts w:ascii="Angsana New" w:hAnsi="Angsana New"/>
          <w:vanish/>
          <w:sz w:val="30"/>
          <w:szCs w:val="30"/>
        </w:rPr>
      </w:pPr>
    </w:p>
    <w:p w14:paraId="38684C5A" w14:textId="77777777" w:rsidR="00B032EB" w:rsidRPr="00E50A6D" w:rsidRDefault="00B032EB" w:rsidP="00B032EB">
      <w:pPr>
        <w:pStyle w:val="ListParagraph"/>
        <w:numPr>
          <w:ilvl w:val="0"/>
          <w:numId w:val="39"/>
        </w:numPr>
        <w:spacing w:after="240"/>
        <w:jc w:val="thaiDistribute"/>
        <w:rPr>
          <w:rFonts w:ascii="Angsana New" w:hAnsi="Angsana New"/>
          <w:vanish/>
          <w:sz w:val="30"/>
          <w:szCs w:val="30"/>
        </w:rPr>
      </w:pPr>
    </w:p>
    <w:p w14:paraId="1445DE15" w14:textId="77777777" w:rsidR="00B032EB" w:rsidRPr="00E50A6D" w:rsidRDefault="00B032EB" w:rsidP="00B032EB">
      <w:pPr>
        <w:pStyle w:val="ListParagraph"/>
        <w:numPr>
          <w:ilvl w:val="0"/>
          <w:numId w:val="39"/>
        </w:numPr>
        <w:spacing w:after="240"/>
        <w:jc w:val="thaiDistribute"/>
        <w:rPr>
          <w:rFonts w:ascii="Angsana New" w:hAnsi="Angsana New"/>
          <w:vanish/>
          <w:sz w:val="30"/>
          <w:szCs w:val="30"/>
        </w:rPr>
      </w:pPr>
    </w:p>
    <w:p w14:paraId="576586BF" w14:textId="77777777" w:rsidR="00B032EB" w:rsidRPr="00E50A6D" w:rsidRDefault="00B032EB" w:rsidP="00B032EB">
      <w:pPr>
        <w:pStyle w:val="ListParagraph"/>
        <w:numPr>
          <w:ilvl w:val="0"/>
          <w:numId w:val="39"/>
        </w:numPr>
        <w:spacing w:after="240"/>
        <w:jc w:val="thaiDistribute"/>
        <w:rPr>
          <w:rFonts w:ascii="Angsana New" w:hAnsi="Angsana New"/>
          <w:vanish/>
          <w:sz w:val="30"/>
          <w:szCs w:val="30"/>
        </w:rPr>
      </w:pPr>
    </w:p>
    <w:p w14:paraId="6CEF3349" w14:textId="77777777" w:rsidR="00B032EB" w:rsidRPr="00E50A6D" w:rsidRDefault="00B032EB" w:rsidP="00B032EB">
      <w:pPr>
        <w:pStyle w:val="ListParagraph"/>
        <w:numPr>
          <w:ilvl w:val="0"/>
          <w:numId w:val="39"/>
        </w:numPr>
        <w:spacing w:after="240"/>
        <w:jc w:val="thaiDistribute"/>
        <w:rPr>
          <w:rFonts w:ascii="Angsana New" w:hAnsi="Angsana New"/>
          <w:vanish/>
          <w:sz w:val="30"/>
          <w:szCs w:val="30"/>
        </w:rPr>
      </w:pPr>
    </w:p>
    <w:p w14:paraId="2F8F78EC" w14:textId="77777777" w:rsidR="00B032EB" w:rsidRPr="00E50A6D" w:rsidRDefault="00B032EB" w:rsidP="00B032EB">
      <w:pPr>
        <w:pStyle w:val="ListParagraph"/>
        <w:numPr>
          <w:ilvl w:val="0"/>
          <w:numId w:val="39"/>
        </w:numPr>
        <w:spacing w:after="240"/>
        <w:jc w:val="thaiDistribute"/>
        <w:rPr>
          <w:rFonts w:ascii="Angsana New" w:hAnsi="Angsana New"/>
          <w:vanish/>
          <w:sz w:val="30"/>
          <w:szCs w:val="30"/>
        </w:rPr>
      </w:pPr>
    </w:p>
    <w:p w14:paraId="2E1EC3E3" w14:textId="77777777" w:rsidR="00B032EB" w:rsidRPr="00E50A6D" w:rsidRDefault="00B032EB" w:rsidP="00B032EB">
      <w:pPr>
        <w:pStyle w:val="ListParagraph"/>
        <w:numPr>
          <w:ilvl w:val="0"/>
          <w:numId w:val="39"/>
        </w:numPr>
        <w:spacing w:after="240"/>
        <w:jc w:val="thaiDistribute"/>
        <w:rPr>
          <w:rFonts w:ascii="Angsana New" w:hAnsi="Angsana New"/>
          <w:vanish/>
          <w:sz w:val="30"/>
          <w:szCs w:val="30"/>
        </w:rPr>
      </w:pPr>
    </w:p>
    <w:p w14:paraId="6D4DA03F" w14:textId="77777777" w:rsidR="00B032EB" w:rsidRPr="00E50A6D" w:rsidRDefault="00B032EB" w:rsidP="00B032EB">
      <w:pPr>
        <w:pStyle w:val="ListParagraph"/>
        <w:numPr>
          <w:ilvl w:val="0"/>
          <w:numId w:val="39"/>
        </w:numPr>
        <w:spacing w:after="240"/>
        <w:jc w:val="thaiDistribute"/>
        <w:rPr>
          <w:rFonts w:ascii="Angsana New" w:hAnsi="Angsana New"/>
          <w:vanish/>
          <w:sz w:val="30"/>
          <w:szCs w:val="30"/>
        </w:rPr>
      </w:pPr>
    </w:p>
    <w:p w14:paraId="56098759" w14:textId="77777777" w:rsidR="00B032EB" w:rsidRPr="00E50A6D" w:rsidRDefault="00B032EB" w:rsidP="00B032EB">
      <w:pPr>
        <w:numPr>
          <w:ilvl w:val="0"/>
          <w:numId w:val="71"/>
        </w:numPr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การใช้ดุลยพินิจและประมาณการทางบัญชีที่สำคัญ</w:t>
      </w:r>
      <w:r w:rsidRPr="00E50A6D">
        <w:rPr>
          <w:rFonts w:ascii="Angsana New" w:hAnsi="Angsana New" w:hint="cs"/>
          <w:sz w:val="30"/>
          <w:szCs w:val="30"/>
          <w:cs/>
        </w:rPr>
        <w:t xml:space="preserve"> (ต่อ)</w:t>
      </w:r>
    </w:p>
    <w:p w14:paraId="469A41EA" w14:textId="77777777" w:rsidR="00EF35E2" w:rsidRPr="00E50A6D" w:rsidRDefault="00EF35E2" w:rsidP="00EF35E2">
      <w:pPr>
        <w:spacing w:after="120"/>
        <w:ind w:left="990"/>
        <w:jc w:val="thaiDistribute"/>
        <w:rPr>
          <w:rFonts w:ascii="Angsana New" w:hAnsi="Angsana New"/>
          <w:sz w:val="30"/>
          <w:szCs w:val="30"/>
          <w:u w:val="single"/>
        </w:rPr>
      </w:pPr>
      <w:r w:rsidRPr="00E50A6D">
        <w:rPr>
          <w:rFonts w:ascii="Angsana New" w:hAnsi="Angsana New"/>
          <w:sz w:val="30"/>
          <w:szCs w:val="30"/>
          <w:u w:val="single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26DF8D05" w14:textId="77777777" w:rsidR="00E8540A" w:rsidRPr="00E50A6D" w:rsidRDefault="00EF35E2" w:rsidP="00EF35E2">
      <w:pPr>
        <w:spacing w:after="12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6931B894" w14:textId="77777777" w:rsidR="00D2747C" w:rsidRPr="00E50A6D" w:rsidRDefault="00D2747C" w:rsidP="00D2747C">
      <w:pPr>
        <w:ind w:left="990"/>
        <w:jc w:val="thaiDistribute"/>
        <w:rPr>
          <w:rFonts w:ascii="Angsana New" w:hAnsi="Angsana New"/>
          <w:sz w:val="30"/>
          <w:szCs w:val="30"/>
          <w:u w:val="single"/>
        </w:rPr>
      </w:pPr>
      <w:r w:rsidRPr="00E50A6D">
        <w:rPr>
          <w:rFonts w:ascii="Angsana New" w:hAnsi="Angsana New"/>
          <w:sz w:val="30"/>
          <w:szCs w:val="30"/>
          <w:u w:val="single"/>
          <w:cs/>
        </w:rPr>
        <w:t>ผลประโยชน์หลังออกจากงานของพนักงานตามโครงการผลประโยชน์</w:t>
      </w:r>
    </w:p>
    <w:p w14:paraId="3382F5B6" w14:textId="77777777" w:rsidR="00D2747C" w:rsidRPr="00E50A6D" w:rsidRDefault="00D2747C" w:rsidP="00D2747C">
      <w:pPr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ซึ่งต้องอาศัยข้อสมมติฐานต่างๆ ในการประมาณการนั้น เช่น อัตราคิดลด อัตราการขึ้นเงินเดือนในอนาคตอัตรามรณะและอัตราการเปลี่ยนแปลงในจำนวนพนักงาน เป็นต้น</w:t>
      </w:r>
    </w:p>
    <w:p w14:paraId="421908D4" w14:textId="77777777" w:rsidR="00AA19E0" w:rsidRPr="00E50A6D" w:rsidRDefault="00AA19E0" w:rsidP="00E933C8">
      <w:pPr>
        <w:numPr>
          <w:ilvl w:val="0"/>
          <w:numId w:val="66"/>
        </w:numPr>
        <w:tabs>
          <w:tab w:val="left" w:pos="450"/>
          <w:tab w:val="left" w:pos="513"/>
          <w:tab w:val="decimal" w:pos="7920"/>
        </w:tabs>
        <w:spacing w:before="24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96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492"/>
        <w:gridCol w:w="1417"/>
        <w:gridCol w:w="236"/>
        <w:gridCol w:w="1418"/>
        <w:gridCol w:w="283"/>
        <w:gridCol w:w="1418"/>
        <w:gridCol w:w="236"/>
        <w:gridCol w:w="1465"/>
      </w:tblGrid>
      <w:tr w:rsidR="004D6BB5" w:rsidRPr="00E50A6D" w14:paraId="5B925B69" w14:textId="77777777" w:rsidTr="00592543">
        <w:tc>
          <w:tcPr>
            <w:tcW w:w="3492" w:type="dxa"/>
          </w:tcPr>
          <w:p w14:paraId="55749251" w14:textId="77777777" w:rsidR="004D6BB5" w:rsidRPr="00E50A6D" w:rsidRDefault="004D6BB5" w:rsidP="00D44F84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41E1D71" w14:textId="77777777" w:rsidR="004D6BB5" w:rsidRPr="00E50A6D" w:rsidRDefault="004D6BB5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5C6718" w14:textId="77777777" w:rsidR="004D6BB5" w:rsidRPr="00E50A6D" w:rsidRDefault="004D6BB5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6DEBE50C" w14:textId="77777777" w:rsidR="004D6BB5" w:rsidRPr="00E50A6D" w:rsidRDefault="004D6BB5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0DBEFBB1" w14:textId="77777777" w:rsidR="004D6BB5" w:rsidRPr="00E50A6D" w:rsidRDefault="004D6BB5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9" w:type="dxa"/>
            <w:gridSpan w:val="3"/>
          </w:tcPr>
          <w:p w14:paraId="72CA725D" w14:textId="77777777" w:rsidR="004D6BB5" w:rsidRPr="00E50A6D" w:rsidRDefault="004D6BB5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4D6BB5" w:rsidRPr="00E50A6D" w14:paraId="71BDB62F" w14:textId="77777777" w:rsidTr="00592543">
        <w:tc>
          <w:tcPr>
            <w:tcW w:w="3492" w:type="dxa"/>
          </w:tcPr>
          <w:p w14:paraId="18C9AE47" w14:textId="77777777" w:rsidR="004D6BB5" w:rsidRPr="00E50A6D" w:rsidRDefault="004D6BB5" w:rsidP="00D44F84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71" w:type="dxa"/>
            <w:gridSpan w:val="3"/>
            <w:tcBorders>
              <w:bottom w:val="single" w:sz="4" w:space="0" w:color="auto"/>
            </w:tcBorders>
          </w:tcPr>
          <w:p w14:paraId="0C2F9930" w14:textId="77777777" w:rsidR="004D6BB5" w:rsidRPr="00E50A6D" w:rsidRDefault="004D6BB5" w:rsidP="00D44F84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9146D2E" w14:textId="77777777" w:rsidR="004D6BB5" w:rsidRPr="00E50A6D" w:rsidRDefault="004D6BB5" w:rsidP="00D44F84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14:paraId="3FAD2DAA" w14:textId="77777777" w:rsidR="004D6BB5" w:rsidRPr="00E50A6D" w:rsidRDefault="004D6BB5" w:rsidP="00D44F84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งบการเฉพาะกิจการ</w:t>
            </w:r>
          </w:p>
        </w:tc>
      </w:tr>
      <w:tr w:rsidR="00EF55CD" w:rsidRPr="00E50A6D" w14:paraId="488F0A15" w14:textId="77777777" w:rsidTr="00592543">
        <w:tc>
          <w:tcPr>
            <w:tcW w:w="3492" w:type="dxa"/>
          </w:tcPr>
          <w:p w14:paraId="16032AB4" w14:textId="77777777" w:rsidR="00EF55CD" w:rsidRPr="00E50A6D" w:rsidRDefault="00EF55CD" w:rsidP="00EF55CD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289F829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201FC48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138499F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2563</w:t>
            </w:r>
          </w:p>
        </w:tc>
        <w:tc>
          <w:tcPr>
            <w:tcW w:w="283" w:type="dxa"/>
          </w:tcPr>
          <w:p w14:paraId="576D2F14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2B3F5B3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CE588EE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2CC2CF14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2563</w:t>
            </w:r>
          </w:p>
        </w:tc>
      </w:tr>
      <w:tr w:rsidR="00767639" w:rsidRPr="00E50A6D" w14:paraId="5F61B506" w14:textId="77777777" w:rsidTr="005E00E6">
        <w:trPr>
          <w:trHeight w:val="203"/>
        </w:trPr>
        <w:tc>
          <w:tcPr>
            <w:tcW w:w="3492" w:type="dxa"/>
            <w:vAlign w:val="center"/>
          </w:tcPr>
          <w:p w14:paraId="32829CF9" w14:textId="77777777" w:rsidR="00767639" w:rsidRPr="00E50A6D" w:rsidRDefault="00767639" w:rsidP="0076763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เงินสด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7CCD206" w14:textId="77777777" w:rsidR="00767639" w:rsidRPr="00E50A6D" w:rsidRDefault="00767639" w:rsidP="0076763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7639">
              <w:rPr>
                <w:rFonts w:ascii="Angsana New" w:hAnsi="Angsana New"/>
                <w:color w:val="000000"/>
                <w:sz w:val="30"/>
                <w:szCs w:val="30"/>
              </w:rPr>
              <w:t xml:space="preserve"> 205,000.00 </w:t>
            </w:r>
          </w:p>
        </w:tc>
        <w:tc>
          <w:tcPr>
            <w:tcW w:w="236" w:type="dxa"/>
            <w:vAlign w:val="bottom"/>
          </w:tcPr>
          <w:p w14:paraId="67A21AA7" w14:textId="77777777" w:rsidR="00767639" w:rsidRPr="00E50A6D" w:rsidRDefault="00767639" w:rsidP="0076763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50E556C7" w14:textId="77777777" w:rsidR="00767639" w:rsidRPr="00E50A6D" w:rsidRDefault="00767639" w:rsidP="0076763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205,000.00</w:t>
            </w:r>
          </w:p>
        </w:tc>
        <w:tc>
          <w:tcPr>
            <w:tcW w:w="283" w:type="dxa"/>
          </w:tcPr>
          <w:p w14:paraId="093EEF88" w14:textId="77777777" w:rsidR="00767639" w:rsidRPr="00E50A6D" w:rsidRDefault="00767639" w:rsidP="0076763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E77E2B6" w14:textId="77777777" w:rsidR="00767639" w:rsidRPr="00767639" w:rsidRDefault="00767639" w:rsidP="0076763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639">
              <w:rPr>
                <w:rFonts w:ascii="Angsana New" w:hAnsi="Angsana New"/>
                <w:color w:val="000000"/>
                <w:sz w:val="30"/>
                <w:szCs w:val="30"/>
              </w:rPr>
              <w:t xml:space="preserve"> 200,000.00 </w:t>
            </w:r>
          </w:p>
        </w:tc>
        <w:tc>
          <w:tcPr>
            <w:tcW w:w="236" w:type="dxa"/>
            <w:vAlign w:val="bottom"/>
          </w:tcPr>
          <w:p w14:paraId="684143B2" w14:textId="77777777" w:rsidR="00767639" w:rsidRPr="00E50A6D" w:rsidRDefault="00767639" w:rsidP="0076763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2ACEECDD" w14:textId="77777777" w:rsidR="00767639" w:rsidRPr="00E50A6D" w:rsidRDefault="00767639" w:rsidP="0076763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200,000.00</w:t>
            </w:r>
          </w:p>
        </w:tc>
      </w:tr>
      <w:tr w:rsidR="00767639" w:rsidRPr="00E50A6D" w14:paraId="6773DE01" w14:textId="77777777" w:rsidTr="005E00E6">
        <w:trPr>
          <w:trHeight w:val="203"/>
        </w:trPr>
        <w:tc>
          <w:tcPr>
            <w:tcW w:w="3492" w:type="dxa"/>
          </w:tcPr>
          <w:p w14:paraId="426A7FBF" w14:textId="77777777" w:rsidR="00767639" w:rsidRPr="00E50A6D" w:rsidRDefault="00767639" w:rsidP="0076763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417" w:type="dxa"/>
          </w:tcPr>
          <w:p w14:paraId="0AB390B1" w14:textId="77777777" w:rsidR="00767639" w:rsidRPr="00E50A6D" w:rsidRDefault="00767639" w:rsidP="0076763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639">
              <w:rPr>
                <w:rFonts w:ascii="Angsana New" w:hAnsi="Angsana New"/>
                <w:color w:val="000000"/>
                <w:sz w:val="30"/>
                <w:szCs w:val="30"/>
              </w:rPr>
              <w:t xml:space="preserve"> 24,650,680.78 </w:t>
            </w:r>
          </w:p>
        </w:tc>
        <w:tc>
          <w:tcPr>
            <w:tcW w:w="236" w:type="dxa"/>
            <w:vAlign w:val="bottom"/>
          </w:tcPr>
          <w:p w14:paraId="25C282A9" w14:textId="77777777" w:rsidR="00767639" w:rsidRPr="00E50A6D" w:rsidRDefault="00767639" w:rsidP="0076763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321B5540" w14:textId="77777777" w:rsidR="00767639" w:rsidRPr="00E50A6D" w:rsidRDefault="00767639" w:rsidP="0076763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21,729,718.62</w:t>
            </w:r>
          </w:p>
        </w:tc>
        <w:tc>
          <w:tcPr>
            <w:tcW w:w="283" w:type="dxa"/>
          </w:tcPr>
          <w:p w14:paraId="5DA25981" w14:textId="77777777" w:rsidR="00767639" w:rsidRPr="00E50A6D" w:rsidRDefault="00767639" w:rsidP="0076763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3850A13A" w14:textId="77777777" w:rsidR="00767639" w:rsidRPr="00767639" w:rsidRDefault="00767639" w:rsidP="0076763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639">
              <w:rPr>
                <w:rFonts w:ascii="Angsana New" w:hAnsi="Angsana New"/>
                <w:color w:val="000000"/>
                <w:sz w:val="30"/>
                <w:szCs w:val="30"/>
              </w:rPr>
              <w:t xml:space="preserve"> 24,302,788.06 </w:t>
            </w:r>
          </w:p>
        </w:tc>
        <w:tc>
          <w:tcPr>
            <w:tcW w:w="236" w:type="dxa"/>
            <w:vAlign w:val="bottom"/>
          </w:tcPr>
          <w:p w14:paraId="0845EF1D" w14:textId="77777777" w:rsidR="00767639" w:rsidRPr="00E50A6D" w:rsidRDefault="00767639" w:rsidP="0076763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7DF2D21F" w14:textId="77777777" w:rsidR="00767639" w:rsidRPr="00E50A6D" w:rsidRDefault="00767639" w:rsidP="0076763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21</w:t>
            </w: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642</w:t>
            </w: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121.5</w:t>
            </w: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0</w:t>
            </w:r>
          </w:p>
        </w:tc>
      </w:tr>
      <w:tr w:rsidR="00767639" w:rsidRPr="00E50A6D" w14:paraId="77F29A9A" w14:textId="77777777" w:rsidTr="003731EC">
        <w:trPr>
          <w:trHeight w:val="203"/>
        </w:trPr>
        <w:tc>
          <w:tcPr>
            <w:tcW w:w="3492" w:type="dxa"/>
          </w:tcPr>
          <w:p w14:paraId="6318B82F" w14:textId="77777777" w:rsidR="00767639" w:rsidRPr="00E50A6D" w:rsidRDefault="00767639" w:rsidP="0076763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417" w:type="dxa"/>
          </w:tcPr>
          <w:p w14:paraId="465ECB86" w14:textId="77777777" w:rsidR="00767639" w:rsidRPr="00E50A6D" w:rsidRDefault="00767639" w:rsidP="0076763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639">
              <w:rPr>
                <w:rFonts w:ascii="Angsana New" w:hAnsi="Angsana New"/>
                <w:color w:val="000000"/>
                <w:sz w:val="30"/>
                <w:szCs w:val="30"/>
              </w:rPr>
              <w:t xml:space="preserve"> 5,450,486.11 </w:t>
            </w:r>
          </w:p>
        </w:tc>
        <w:tc>
          <w:tcPr>
            <w:tcW w:w="236" w:type="dxa"/>
            <w:vAlign w:val="bottom"/>
          </w:tcPr>
          <w:p w14:paraId="3DB2B576" w14:textId="77777777" w:rsidR="00767639" w:rsidRPr="00E50A6D" w:rsidRDefault="00767639" w:rsidP="0076763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BE84B49" w14:textId="77777777" w:rsidR="00767639" w:rsidRPr="00E50A6D" w:rsidRDefault="00767639" w:rsidP="0076763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5,344,745.08</w:t>
            </w:r>
          </w:p>
        </w:tc>
        <w:tc>
          <w:tcPr>
            <w:tcW w:w="283" w:type="dxa"/>
          </w:tcPr>
          <w:p w14:paraId="699CD3B5" w14:textId="77777777" w:rsidR="00767639" w:rsidRPr="00E50A6D" w:rsidRDefault="00767639" w:rsidP="0076763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4072BCB1" w14:textId="77777777" w:rsidR="00767639" w:rsidRPr="00E50A6D" w:rsidRDefault="00767639" w:rsidP="0076763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639">
              <w:rPr>
                <w:rFonts w:ascii="Angsana New" w:hAnsi="Angsana New"/>
                <w:color w:val="000000"/>
                <w:sz w:val="30"/>
                <w:szCs w:val="30"/>
              </w:rPr>
              <w:t xml:space="preserve"> 5,450,486.09 </w:t>
            </w:r>
          </w:p>
        </w:tc>
        <w:tc>
          <w:tcPr>
            <w:tcW w:w="236" w:type="dxa"/>
            <w:vAlign w:val="bottom"/>
          </w:tcPr>
          <w:p w14:paraId="0CBDA866" w14:textId="77777777" w:rsidR="00767639" w:rsidRPr="00E50A6D" w:rsidRDefault="00767639" w:rsidP="0076763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62F1F937" w14:textId="77777777" w:rsidR="00767639" w:rsidRPr="00E50A6D" w:rsidRDefault="00767639" w:rsidP="0076763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5,344,745.06</w:t>
            </w:r>
          </w:p>
        </w:tc>
      </w:tr>
      <w:tr w:rsidR="00EF55CD" w:rsidRPr="00E50A6D" w14:paraId="01FE6EC4" w14:textId="77777777" w:rsidTr="003731EC">
        <w:trPr>
          <w:trHeight w:val="149"/>
        </w:trPr>
        <w:tc>
          <w:tcPr>
            <w:tcW w:w="3492" w:type="dxa"/>
          </w:tcPr>
          <w:p w14:paraId="31220E2B" w14:textId="77777777" w:rsidR="00EF55CD" w:rsidRPr="00E50A6D" w:rsidRDefault="00EF55CD" w:rsidP="00EF55CD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028643CB" w14:textId="77777777" w:rsidR="00EF55CD" w:rsidRPr="00767639" w:rsidRDefault="00767639" w:rsidP="00EF55CD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763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30</w:t>
            </w:r>
            <w:r w:rsidRPr="0076763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6763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306</w:t>
            </w:r>
            <w:r w:rsidRPr="0076763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6763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166.89</w:t>
            </w:r>
          </w:p>
        </w:tc>
        <w:tc>
          <w:tcPr>
            <w:tcW w:w="236" w:type="dxa"/>
            <w:vAlign w:val="bottom"/>
          </w:tcPr>
          <w:p w14:paraId="73E370C0" w14:textId="77777777" w:rsidR="00EF55CD" w:rsidRPr="00E50A6D" w:rsidRDefault="00EF55CD" w:rsidP="00EF55CD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776963D2" w14:textId="77777777" w:rsidR="00EF55CD" w:rsidRPr="00E50A6D" w:rsidRDefault="00EF55CD" w:rsidP="00EF55CD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27,279,463.70</w:t>
            </w:r>
          </w:p>
        </w:tc>
        <w:tc>
          <w:tcPr>
            <w:tcW w:w="283" w:type="dxa"/>
          </w:tcPr>
          <w:p w14:paraId="2127599D" w14:textId="77777777" w:rsidR="00EF55CD" w:rsidRPr="00E50A6D" w:rsidRDefault="00EF55CD" w:rsidP="00EF55CD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A5AC48" w14:textId="77777777" w:rsidR="00EF55CD" w:rsidRPr="00E50A6D" w:rsidRDefault="00767639" w:rsidP="00EF55CD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6763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29</w:t>
            </w:r>
            <w:r w:rsidRPr="0076763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6763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953</w:t>
            </w:r>
            <w:r w:rsidRPr="0076763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6763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274.15</w:t>
            </w:r>
          </w:p>
        </w:tc>
        <w:tc>
          <w:tcPr>
            <w:tcW w:w="236" w:type="dxa"/>
            <w:vAlign w:val="bottom"/>
          </w:tcPr>
          <w:p w14:paraId="57CF3499" w14:textId="77777777" w:rsidR="00EF55CD" w:rsidRPr="00E50A6D" w:rsidRDefault="00EF55CD" w:rsidP="00EF55CD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</w:tcPr>
          <w:p w14:paraId="4321C7E5" w14:textId="77777777" w:rsidR="00EF55CD" w:rsidRPr="00E50A6D" w:rsidRDefault="00EF55CD" w:rsidP="00EF55CD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27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186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866.56</w:t>
            </w:r>
          </w:p>
        </w:tc>
      </w:tr>
    </w:tbl>
    <w:p w14:paraId="18EC0F20" w14:textId="77777777" w:rsidR="00F12AF3" w:rsidRDefault="00F12AF3" w:rsidP="00F12AF3">
      <w:pPr>
        <w:tabs>
          <w:tab w:val="left" w:pos="450"/>
          <w:tab w:val="decimal" w:pos="7920"/>
        </w:tabs>
        <w:spacing w:before="240"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330D01C4" w14:textId="77777777" w:rsidR="00337A4A" w:rsidRDefault="00337A4A" w:rsidP="00F12AF3">
      <w:pPr>
        <w:tabs>
          <w:tab w:val="left" w:pos="450"/>
          <w:tab w:val="decimal" w:pos="7920"/>
        </w:tabs>
        <w:spacing w:before="240"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15097D18" w14:textId="77777777" w:rsidR="00337A4A" w:rsidRDefault="00337A4A" w:rsidP="00F12AF3">
      <w:pPr>
        <w:tabs>
          <w:tab w:val="left" w:pos="450"/>
          <w:tab w:val="decimal" w:pos="7920"/>
        </w:tabs>
        <w:spacing w:before="240"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2810C0BC" w14:textId="77777777" w:rsidR="00337A4A" w:rsidRDefault="00337A4A" w:rsidP="00F12AF3">
      <w:pPr>
        <w:tabs>
          <w:tab w:val="left" w:pos="450"/>
          <w:tab w:val="decimal" w:pos="7920"/>
        </w:tabs>
        <w:spacing w:before="240"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25BEBCEC" w14:textId="77777777" w:rsidR="00337A4A" w:rsidRDefault="00337A4A" w:rsidP="00F12AF3">
      <w:pPr>
        <w:tabs>
          <w:tab w:val="left" w:pos="450"/>
          <w:tab w:val="decimal" w:pos="7920"/>
        </w:tabs>
        <w:spacing w:before="240"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21626E4C" w14:textId="77777777" w:rsidR="00337A4A" w:rsidRDefault="00337A4A" w:rsidP="00F12AF3">
      <w:pPr>
        <w:tabs>
          <w:tab w:val="left" w:pos="450"/>
          <w:tab w:val="decimal" w:pos="7920"/>
        </w:tabs>
        <w:spacing w:before="240"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582E14CD" w14:textId="77777777" w:rsidR="00337A4A" w:rsidRDefault="00337A4A" w:rsidP="00F12AF3">
      <w:pPr>
        <w:tabs>
          <w:tab w:val="left" w:pos="450"/>
          <w:tab w:val="decimal" w:pos="7920"/>
        </w:tabs>
        <w:spacing w:before="240"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7AE0E957" w14:textId="77777777" w:rsidR="00337A4A" w:rsidRDefault="00337A4A" w:rsidP="00F12AF3">
      <w:pPr>
        <w:tabs>
          <w:tab w:val="left" w:pos="450"/>
          <w:tab w:val="decimal" w:pos="7920"/>
        </w:tabs>
        <w:spacing w:before="240"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2164ABE3" w14:textId="77777777" w:rsidR="003132B9" w:rsidRPr="00E50A6D" w:rsidRDefault="00E97697" w:rsidP="00E933C8">
      <w:pPr>
        <w:numPr>
          <w:ilvl w:val="0"/>
          <w:numId w:val="66"/>
        </w:numPr>
        <w:tabs>
          <w:tab w:val="left" w:pos="450"/>
          <w:tab w:val="decimal" w:pos="7920"/>
        </w:tabs>
        <w:spacing w:before="24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  <w:r w:rsidR="004A59CA" w:rsidRPr="00E50A6D">
        <w:rPr>
          <w:rFonts w:ascii="Angsana New" w:hAnsi="Angsana New" w:hint="cs"/>
          <w:b/>
          <w:bCs/>
          <w:sz w:val="30"/>
          <w:szCs w:val="30"/>
          <w:cs/>
        </w:rPr>
        <w:t>และลูกหนี้</w:t>
      </w:r>
      <w:r w:rsidR="00261EDC" w:rsidRPr="00E50A6D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4A59CA" w:rsidRPr="00E50A6D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tbl>
      <w:tblPr>
        <w:tblW w:w="1002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492"/>
        <w:gridCol w:w="1417"/>
        <w:gridCol w:w="284"/>
        <w:gridCol w:w="1418"/>
        <w:gridCol w:w="284"/>
        <w:gridCol w:w="1417"/>
        <w:gridCol w:w="236"/>
        <w:gridCol w:w="1469"/>
        <w:gridCol w:w="6"/>
      </w:tblGrid>
      <w:tr w:rsidR="00FA6A6F" w:rsidRPr="00E50A6D" w14:paraId="48410D63" w14:textId="77777777" w:rsidTr="0089644F">
        <w:tc>
          <w:tcPr>
            <w:tcW w:w="3492" w:type="dxa"/>
          </w:tcPr>
          <w:p w14:paraId="2E22F1EB" w14:textId="77777777" w:rsidR="00FA6A6F" w:rsidRPr="00E50A6D" w:rsidRDefault="00FA6A6F" w:rsidP="00D44F84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DA77EAB" w14:textId="77777777" w:rsidR="00FA6A6F" w:rsidRPr="00E50A6D" w:rsidRDefault="00FA6A6F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6DB325BC" w14:textId="77777777" w:rsidR="00FA6A6F" w:rsidRPr="00E50A6D" w:rsidRDefault="00FA6A6F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CBB7F4E" w14:textId="77777777" w:rsidR="00FA6A6F" w:rsidRPr="00E50A6D" w:rsidRDefault="00FA6A6F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100F9D4B" w14:textId="77777777" w:rsidR="00FA6A6F" w:rsidRPr="00E50A6D" w:rsidRDefault="00FA6A6F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28" w:type="dxa"/>
            <w:gridSpan w:val="4"/>
          </w:tcPr>
          <w:p w14:paraId="42120470" w14:textId="77777777" w:rsidR="00FA6A6F" w:rsidRPr="00E50A6D" w:rsidRDefault="00FA6A6F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586D52" w:rsidRPr="00E50A6D" w14:paraId="27A15BD8" w14:textId="77777777" w:rsidTr="0089644F">
        <w:trPr>
          <w:gridAfter w:val="1"/>
          <w:wAfter w:w="6" w:type="dxa"/>
        </w:trPr>
        <w:tc>
          <w:tcPr>
            <w:tcW w:w="3492" w:type="dxa"/>
          </w:tcPr>
          <w:p w14:paraId="02AB5A7F" w14:textId="77777777" w:rsidR="00586D52" w:rsidRPr="00E50A6D" w:rsidRDefault="00586D52" w:rsidP="00D44F84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14:paraId="02BB7137" w14:textId="77777777" w:rsidR="00586D52" w:rsidRPr="00E50A6D" w:rsidRDefault="00576FEC" w:rsidP="00D44F84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6BF2EB80" w14:textId="77777777" w:rsidR="00586D52" w:rsidRPr="00E50A6D" w:rsidRDefault="00586D52" w:rsidP="00D44F84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122" w:type="dxa"/>
            <w:gridSpan w:val="3"/>
            <w:tcBorders>
              <w:bottom w:val="single" w:sz="4" w:space="0" w:color="auto"/>
            </w:tcBorders>
          </w:tcPr>
          <w:p w14:paraId="614177E4" w14:textId="77777777" w:rsidR="00586D52" w:rsidRPr="00E50A6D" w:rsidRDefault="00586D52" w:rsidP="00D44F84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55CD" w:rsidRPr="00E50A6D" w14:paraId="57B6D9DC" w14:textId="77777777" w:rsidTr="0089644F">
        <w:trPr>
          <w:gridAfter w:val="1"/>
          <w:wAfter w:w="6" w:type="dxa"/>
        </w:trPr>
        <w:tc>
          <w:tcPr>
            <w:tcW w:w="3492" w:type="dxa"/>
          </w:tcPr>
          <w:p w14:paraId="744D242A" w14:textId="77777777" w:rsidR="00EF55CD" w:rsidRPr="00E50A6D" w:rsidRDefault="00EF55CD" w:rsidP="00EF55CD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E715006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C17DE41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AB648EA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2563</w:t>
            </w:r>
          </w:p>
        </w:tc>
        <w:tc>
          <w:tcPr>
            <w:tcW w:w="284" w:type="dxa"/>
          </w:tcPr>
          <w:p w14:paraId="6E182906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FEABA3A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AF6FE0A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</w:tcPr>
          <w:p w14:paraId="507C9D99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2563</w:t>
            </w:r>
          </w:p>
        </w:tc>
      </w:tr>
      <w:tr w:rsidR="00EF55CD" w:rsidRPr="00E50A6D" w14:paraId="05F4DD51" w14:textId="77777777" w:rsidTr="0089644F">
        <w:trPr>
          <w:gridAfter w:val="1"/>
          <w:wAfter w:w="6" w:type="dxa"/>
          <w:trHeight w:val="203"/>
        </w:trPr>
        <w:tc>
          <w:tcPr>
            <w:tcW w:w="3492" w:type="dxa"/>
          </w:tcPr>
          <w:p w14:paraId="1CD0C09D" w14:textId="77777777" w:rsidR="00EF55CD" w:rsidRPr="00E50A6D" w:rsidRDefault="00EF55CD" w:rsidP="00EF55CD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F7A0BE6" w14:textId="77777777" w:rsidR="00EF55CD" w:rsidRPr="00E50A6D" w:rsidRDefault="00EF55CD" w:rsidP="00EF55CD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8272742" w14:textId="77777777" w:rsidR="00EF55CD" w:rsidRPr="00E50A6D" w:rsidRDefault="00EF55CD" w:rsidP="00EF55CD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119EB5C" w14:textId="77777777" w:rsidR="00EF55CD" w:rsidRPr="00E50A6D" w:rsidRDefault="00EF55CD" w:rsidP="00EF55CD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A672734" w14:textId="77777777" w:rsidR="00EF55CD" w:rsidRPr="00E50A6D" w:rsidRDefault="00EF55CD" w:rsidP="00EF55CD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57B641" w14:textId="77777777" w:rsidR="00EF55CD" w:rsidRPr="00E50A6D" w:rsidRDefault="00EF55CD" w:rsidP="00EF55CD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69F7B693" w14:textId="77777777" w:rsidR="00EF55CD" w:rsidRPr="00E50A6D" w:rsidRDefault="00EF55CD" w:rsidP="00EF55CD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center"/>
          </w:tcPr>
          <w:p w14:paraId="5F2412DF" w14:textId="77777777" w:rsidR="00EF55CD" w:rsidRPr="00E50A6D" w:rsidRDefault="00EF55CD" w:rsidP="00EF55CD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4310" w:rsidRPr="00E50A6D" w14:paraId="53722FC8" w14:textId="77777777" w:rsidTr="007B237F">
        <w:trPr>
          <w:gridAfter w:val="1"/>
          <w:wAfter w:w="6" w:type="dxa"/>
          <w:trHeight w:val="203"/>
        </w:trPr>
        <w:tc>
          <w:tcPr>
            <w:tcW w:w="3492" w:type="dxa"/>
          </w:tcPr>
          <w:p w14:paraId="1DDB19E9" w14:textId="77777777" w:rsidR="003B4310" w:rsidRPr="00E50A6D" w:rsidRDefault="003B4310" w:rsidP="003B4310">
            <w:pPr>
              <w:tabs>
                <w:tab w:val="left" w:pos="8040"/>
              </w:tabs>
              <w:spacing w:line="240" w:lineRule="auto"/>
              <w:ind w:left="238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</w:tcPr>
          <w:p w14:paraId="797DBCEF" w14:textId="77777777" w:rsidR="003B4310" w:rsidRPr="00E50A6D" w:rsidRDefault="003907CD" w:rsidP="003B431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07CD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  <w:cs/>
              </w:rPr>
              <w:t>179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  <w:cs/>
              </w:rPr>
              <w:t>829.98</w:t>
            </w:r>
          </w:p>
        </w:tc>
        <w:tc>
          <w:tcPr>
            <w:tcW w:w="284" w:type="dxa"/>
            <w:vAlign w:val="bottom"/>
          </w:tcPr>
          <w:p w14:paraId="67C60CFD" w14:textId="77777777" w:rsidR="003B4310" w:rsidRPr="00E50A6D" w:rsidRDefault="003B4310" w:rsidP="003B431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3ED42F7" w14:textId="77777777" w:rsidR="003B4310" w:rsidRPr="00E50A6D" w:rsidRDefault="003B4310" w:rsidP="003B431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302EDDA4" w14:textId="77777777" w:rsidR="003B4310" w:rsidRPr="00E50A6D" w:rsidRDefault="003B4310" w:rsidP="003B431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10F9A33D" w14:textId="77777777" w:rsidR="003B4310" w:rsidRPr="00E50A6D" w:rsidRDefault="003B4310" w:rsidP="003B431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B431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5,179,829.98 </w:t>
            </w:r>
          </w:p>
        </w:tc>
        <w:tc>
          <w:tcPr>
            <w:tcW w:w="236" w:type="dxa"/>
            <w:vAlign w:val="center"/>
          </w:tcPr>
          <w:p w14:paraId="53F819A6" w14:textId="77777777" w:rsidR="003B4310" w:rsidRPr="00E50A6D" w:rsidRDefault="003B4310" w:rsidP="003B431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  <w:vAlign w:val="center"/>
          </w:tcPr>
          <w:p w14:paraId="6FFCE1E0" w14:textId="77777777" w:rsidR="003B4310" w:rsidRPr="00E50A6D" w:rsidRDefault="003B4310" w:rsidP="003B431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3B4310" w:rsidRPr="00E50A6D" w14:paraId="7D114B8B" w14:textId="77777777" w:rsidTr="007B237F">
        <w:trPr>
          <w:gridAfter w:val="1"/>
          <w:wAfter w:w="6" w:type="dxa"/>
          <w:trHeight w:val="203"/>
        </w:trPr>
        <w:tc>
          <w:tcPr>
            <w:tcW w:w="3492" w:type="dxa"/>
          </w:tcPr>
          <w:p w14:paraId="5E9FEA97" w14:textId="77777777" w:rsidR="003B4310" w:rsidRPr="00E50A6D" w:rsidRDefault="003B4310" w:rsidP="003B4310">
            <w:pPr>
              <w:tabs>
                <w:tab w:val="left" w:pos="8040"/>
              </w:tabs>
              <w:spacing w:line="240" w:lineRule="auto"/>
              <w:ind w:left="238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417" w:type="dxa"/>
          </w:tcPr>
          <w:p w14:paraId="37F78204" w14:textId="77777777" w:rsidR="003B4310" w:rsidRPr="00E50A6D" w:rsidRDefault="003907CD" w:rsidP="003B431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07CD">
              <w:rPr>
                <w:rFonts w:ascii="Angsana New" w:hAnsi="Angsana New"/>
                <w:color w:val="000000"/>
                <w:sz w:val="30"/>
                <w:szCs w:val="30"/>
                <w:cs/>
              </w:rPr>
              <w:t>135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  <w:cs/>
              </w:rPr>
              <w:t>552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  <w:cs/>
              </w:rPr>
              <w:t>944.30</w:t>
            </w:r>
          </w:p>
        </w:tc>
        <w:tc>
          <w:tcPr>
            <w:tcW w:w="284" w:type="dxa"/>
            <w:vAlign w:val="bottom"/>
          </w:tcPr>
          <w:p w14:paraId="2D43A128" w14:textId="77777777" w:rsidR="003B4310" w:rsidRPr="00E50A6D" w:rsidRDefault="003B4310" w:rsidP="003B431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168A3CDF" w14:textId="77777777" w:rsidR="003B4310" w:rsidRPr="00E50A6D" w:rsidRDefault="003B4310" w:rsidP="003B431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95,697,009.71</w:t>
            </w:r>
          </w:p>
        </w:tc>
        <w:tc>
          <w:tcPr>
            <w:tcW w:w="284" w:type="dxa"/>
          </w:tcPr>
          <w:p w14:paraId="504DF979" w14:textId="77777777" w:rsidR="003B4310" w:rsidRPr="00E50A6D" w:rsidRDefault="003B4310" w:rsidP="003B431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5A687537" w14:textId="77777777" w:rsidR="003B4310" w:rsidRPr="003B4310" w:rsidRDefault="003B4310" w:rsidP="003B431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3B431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135,552,944.30 </w:t>
            </w:r>
          </w:p>
        </w:tc>
        <w:tc>
          <w:tcPr>
            <w:tcW w:w="236" w:type="dxa"/>
            <w:vAlign w:val="center"/>
          </w:tcPr>
          <w:p w14:paraId="7465AC26" w14:textId="77777777" w:rsidR="003B4310" w:rsidRPr="00E50A6D" w:rsidRDefault="003B4310" w:rsidP="003B431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  <w:vAlign w:val="center"/>
          </w:tcPr>
          <w:p w14:paraId="7B8A2097" w14:textId="77777777" w:rsidR="003B4310" w:rsidRPr="00E50A6D" w:rsidRDefault="003B4310" w:rsidP="003B431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95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697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009.71</w:t>
            </w:r>
          </w:p>
        </w:tc>
      </w:tr>
      <w:tr w:rsidR="003B4310" w:rsidRPr="00E50A6D" w14:paraId="59F7D02B" w14:textId="77777777" w:rsidTr="003D263F">
        <w:trPr>
          <w:gridAfter w:val="1"/>
          <w:wAfter w:w="6" w:type="dxa"/>
          <w:trHeight w:val="203"/>
        </w:trPr>
        <w:tc>
          <w:tcPr>
            <w:tcW w:w="3492" w:type="dxa"/>
          </w:tcPr>
          <w:p w14:paraId="1B8C1C18" w14:textId="77777777" w:rsidR="003B4310" w:rsidRPr="00E50A6D" w:rsidRDefault="003B4310" w:rsidP="003B4310">
            <w:pPr>
              <w:tabs>
                <w:tab w:val="left" w:pos="8040"/>
              </w:tabs>
              <w:spacing w:line="240" w:lineRule="auto"/>
              <w:ind w:left="438" w:hanging="200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91E7D4A" w14:textId="77777777" w:rsidR="003B4310" w:rsidRPr="00E50A6D" w:rsidRDefault="003907CD" w:rsidP="003B431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07CD">
              <w:rPr>
                <w:rFonts w:ascii="Angsana New" w:hAnsi="Angsana New"/>
                <w:color w:val="000000"/>
                <w:sz w:val="30"/>
                <w:szCs w:val="30"/>
                <w:cs/>
              </w:rPr>
              <w:t>(7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  <w:cs/>
              </w:rPr>
              <w:t>219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  <w:cs/>
              </w:rPr>
              <w:t>228.18)</w:t>
            </w:r>
          </w:p>
        </w:tc>
        <w:tc>
          <w:tcPr>
            <w:tcW w:w="284" w:type="dxa"/>
            <w:vAlign w:val="bottom"/>
          </w:tcPr>
          <w:p w14:paraId="51B95F0A" w14:textId="77777777" w:rsidR="003B4310" w:rsidRPr="00E50A6D" w:rsidRDefault="003B4310" w:rsidP="003B431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F7FF6B2" w14:textId="77777777" w:rsidR="003B4310" w:rsidRPr="00E50A6D" w:rsidRDefault="003B4310" w:rsidP="003B431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(4,433,191.34)</w:t>
            </w:r>
          </w:p>
        </w:tc>
        <w:tc>
          <w:tcPr>
            <w:tcW w:w="284" w:type="dxa"/>
            <w:vAlign w:val="bottom"/>
          </w:tcPr>
          <w:p w14:paraId="7B27F25D" w14:textId="77777777" w:rsidR="003B4310" w:rsidRPr="00E50A6D" w:rsidRDefault="003B4310" w:rsidP="003B431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89C29C" w14:textId="77777777" w:rsidR="003B4310" w:rsidRPr="003B4310" w:rsidRDefault="003B4310" w:rsidP="003D263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B431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(7,219,228.18)</w:t>
            </w:r>
          </w:p>
        </w:tc>
        <w:tc>
          <w:tcPr>
            <w:tcW w:w="236" w:type="dxa"/>
            <w:vAlign w:val="bottom"/>
          </w:tcPr>
          <w:p w14:paraId="2DFBB902" w14:textId="77777777" w:rsidR="003B4310" w:rsidRPr="00E50A6D" w:rsidRDefault="003B4310" w:rsidP="003B431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54F81" w14:textId="77777777" w:rsidR="003B4310" w:rsidRPr="00E50A6D" w:rsidRDefault="003B4310" w:rsidP="003B431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(4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433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191.34)</w:t>
            </w:r>
          </w:p>
        </w:tc>
      </w:tr>
      <w:tr w:rsidR="00EF55CD" w:rsidRPr="00E50A6D" w14:paraId="10FD8253" w14:textId="77777777" w:rsidTr="00DC7640">
        <w:trPr>
          <w:gridAfter w:val="1"/>
          <w:wAfter w:w="6" w:type="dxa"/>
          <w:trHeight w:val="149"/>
        </w:trPr>
        <w:tc>
          <w:tcPr>
            <w:tcW w:w="3492" w:type="dxa"/>
            <w:shd w:val="clear" w:color="auto" w:fill="auto"/>
          </w:tcPr>
          <w:p w14:paraId="12F9E654" w14:textId="77777777" w:rsidR="00EF55CD" w:rsidRPr="00E50A6D" w:rsidRDefault="00EF55CD" w:rsidP="00EF55CD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5DCCA" w14:textId="77777777" w:rsidR="00EF55CD" w:rsidRPr="00E50A6D" w:rsidRDefault="00C151FC" w:rsidP="00EF55C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151FC">
              <w:rPr>
                <w:rFonts w:ascii="Angsana New" w:hAnsi="Angsana New"/>
                <w:color w:val="000000"/>
                <w:sz w:val="30"/>
                <w:szCs w:val="30"/>
              </w:rPr>
              <w:t>133,513,546.10</w:t>
            </w:r>
          </w:p>
        </w:tc>
        <w:tc>
          <w:tcPr>
            <w:tcW w:w="284" w:type="dxa"/>
          </w:tcPr>
          <w:p w14:paraId="33F3F4AB" w14:textId="77777777" w:rsidR="00EF55CD" w:rsidRPr="00E50A6D" w:rsidRDefault="00EF55CD" w:rsidP="00EF55C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0FE224F" w14:textId="77777777" w:rsidR="00EF55CD" w:rsidRPr="00E50A6D" w:rsidRDefault="00EF55CD" w:rsidP="00EF55C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91,263,818.37</w:t>
            </w:r>
          </w:p>
        </w:tc>
        <w:tc>
          <w:tcPr>
            <w:tcW w:w="284" w:type="dxa"/>
          </w:tcPr>
          <w:p w14:paraId="2076F08A" w14:textId="77777777" w:rsidR="00EF55CD" w:rsidRPr="00E50A6D" w:rsidRDefault="00EF55CD" w:rsidP="00EF55C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F6AEAF" w14:textId="77777777" w:rsidR="00EF55CD" w:rsidRPr="003B4310" w:rsidRDefault="003B4310" w:rsidP="00EF55C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B4310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133</w:t>
            </w:r>
            <w:r w:rsidRPr="003B431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3B4310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513</w:t>
            </w:r>
            <w:r w:rsidRPr="003B431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3B4310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546.10</w:t>
            </w:r>
          </w:p>
        </w:tc>
        <w:tc>
          <w:tcPr>
            <w:tcW w:w="236" w:type="dxa"/>
            <w:vAlign w:val="center"/>
          </w:tcPr>
          <w:p w14:paraId="4B982D2A" w14:textId="77777777" w:rsidR="00EF55CD" w:rsidRPr="00E50A6D" w:rsidRDefault="00EF55CD" w:rsidP="00EF55CD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989F0" w14:textId="77777777" w:rsidR="00EF55CD" w:rsidRPr="00E50A6D" w:rsidRDefault="00EF55CD" w:rsidP="00EF55C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91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263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818.37</w:t>
            </w:r>
          </w:p>
        </w:tc>
      </w:tr>
      <w:tr w:rsidR="00EF55CD" w:rsidRPr="00E50A6D" w14:paraId="3AC58CEF" w14:textId="77777777" w:rsidTr="00D01F14">
        <w:trPr>
          <w:gridAfter w:val="1"/>
          <w:wAfter w:w="6" w:type="dxa"/>
          <w:trHeight w:val="149"/>
        </w:trPr>
        <w:tc>
          <w:tcPr>
            <w:tcW w:w="3492" w:type="dxa"/>
          </w:tcPr>
          <w:p w14:paraId="687D5E3A" w14:textId="77777777" w:rsidR="00EF55CD" w:rsidRPr="00E50A6D" w:rsidRDefault="00EF55CD" w:rsidP="00EF55CD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</w:t>
            </w: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C94BA21" w14:textId="77777777" w:rsidR="00EF55CD" w:rsidRPr="00E50A6D" w:rsidRDefault="00EF55CD" w:rsidP="00EF55C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60B53C68" w14:textId="77777777" w:rsidR="00EF55CD" w:rsidRPr="00E50A6D" w:rsidRDefault="00EF55CD" w:rsidP="00EF55C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3DB595E" w14:textId="77777777" w:rsidR="00EF55CD" w:rsidRPr="00E50A6D" w:rsidRDefault="00EF55CD" w:rsidP="00EF55C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31004118" w14:textId="77777777" w:rsidR="00EF55CD" w:rsidRPr="00E50A6D" w:rsidRDefault="00EF55CD" w:rsidP="00EF55C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CDF64E" w14:textId="77777777" w:rsidR="00EF55CD" w:rsidRPr="00E50A6D" w:rsidRDefault="00EF55CD" w:rsidP="00EF55C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56EFE35" w14:textId="77777777" w:rsidR="00EF55CD" w:rsidRPr="00E50A6D" w:rsidRDefault="00EF55CD" w:rsidP="00EF55CD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center"/>
          </w:tcPr>
          <w:p w14:paraId="0E1AF213" w14:textId="77777777" w:rsidR="00EF55CD" w:rsidRPr="00E50A6D" w:rsidRDefault="00EF55CD" w:rsidP="00EF55C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F55CD" w:rsidRPr="00E50A6D" w14:paraId="45A15C83" w14:textId="77777777" w:rsidTr="00D01F14">
        <w:trPr>
          <w:gridAfter w:val="1"/>
          <w:wAfter w:w="6" w:type="dxa"/>
          <w:trHeight w:val="149"/>
        </w:trPr>
        <w:tc>
          <w:tcPr>
            <w:tcW w:w="3492" w:type="dxa"/>
          </w:tcPr>
          <w:p w14:paraId="47BC71FC" w14:textId="77777777" w:rsidR="00EF55CD" w:rsidRPr="00E50A6D" w:rsidRDefault="00EF55CD" w:rsidP="00EF55CD">
            <w:pPr>
              <w:tabs>
                <w:tab w:val="left" w:pos="8040"/>
              </w:tabs>
              <w:spacing w:line="240" w:lineRule="auto"/>
              <w:ind w:left="2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</w:tcPr>
          <w:p w14:paraId="236D9D20" w14:textId="77777777" w:rsidR="00EF55CD" w:rsidRPr="00E50A6D" w:rsidRDefault="00450A9D" w:rsidP="00EF55C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3F31A087" w14:textId="77777777" w:rsidR="00EF55CD" w:rsidRPr="00E50A6D" w:rsidRDefault="00EF55CD" w:rsidP="00EF55C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6DE834F4" w14:textId="77777777" w:rsidR="00EF55CD" w:rsidRPr="00E50A6D" w:rsidRDefault="00EF55CD" w:rsidP="00EF55C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1,491,870.00</w:t>
            </w:r>
          </w:p>
        </w:tc>
        <w:tc>
          <w:tcPr>
            <w:tcW w:w="284" w:type="dxa"/>
          </w:tcPr>
          <w:p w14:paraId="004473A6" w14:textId="77777777" w:rsidR="00EF55CD" w:rsidRPr="00E50A6D" w:rsidRDefault="00EF55CD" w:rsidP="00EF55C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D155649" w14:textId="77777777" w:rsidR="00EF55CD" w:rsidRPr="00E50A6D" w:rsidRDefault="003C1BD0" w:rsidP="00EF55C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169C0418" w14:textId="77777777" w:rsidR="00EF55CD" w:rsidRPr="00E50A6D" w:rsidRDefault="00EF55CD" w:rsidP="00EF55CD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center"/>
          </w:tcPr>
          <w:p w14:paraId="7A55B8D9" w14:textId="77777777" w:rsidR="00EF55CD" w:rsidRPr="00E50A6D" w:rsidRDefault="00EF55CD" w:rsidP="00EF55C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491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870.00</w:t>
            </w:r>
          </w:p>
        </w:tc>
      </w:tr>
      <w:tr w:rsidR="003C1BD0" w:rsidRPr="00E50A6D" w14:paraId="494682BE" w14:textId="77777777" w:rsidTr="007B237F">
        <w:trPr>
          <w:gridAfter w:val="1"/>
          <w:wAfter w:w="6" w:type="dxa"/>
          <w:trHeight w:val="149"/>
        </w:trPr>
        <w:tc>
          <w:tcPr>
            <w:tcW w:w="3492" w:type="dxa"/>
          </w:tcPr>
          <w:p w14:paraId="5A66D4D8" w14:textId="77777777" w:rsidR="003C1BD0" w:rsidRPr="00E50A6D" w:rsidRDefault="003C1BD0" w:rsidP="003C1BD0">
            <w:pPr>
              <w:tabs>
                <w:tab w:val="left" w:pos="8040"/>
              </w:tabs>
              <w:spacing w:line="240" w:lineRule="auto"/>
              <w:ind w:left="2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0058B5" w14:textId="77777777" w:rsidR="003C1BD0" w:rsidRPr="00E50A6D" w:rsidRDefault="00450A9D" w:rsidP="003C1BD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50A9D">
              <w:rPr>
                <w:rFonts w:ascii="Angsana New" w:hAnsi="Angsana New"/>
                <w:color w:val="000000"/>
                <w:sz w:val="30"/>
                <w:szCs w:val="30"/>
                <w:cs/>
              </w:rPr>
              <w:t>11</w:t>
            </w:r>
            <w:r w:rsidRPr="00450A9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50A9D">
              <w:rPr>
                <w:rFonts w:ascii="Angsana New" w:hAnsi="Angsana New"/>
                <w:color w:val="000000"/>
                <w:sz w:val="30"/>
                <w:szCs w:val="30"/>
                <w:cs/>
              </w:rPr>
              <w:t>987</w:t>
            </w:r>
            <w:r w:rsidRPr="00450A9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50A9D">
              <w:rPr>
                <w:rFonts w:ascii="Angsana New" w:hAnsi="Angsana New"/>
                <w:color w:val="000000"/>
                <w:sz w:val="30"/>
                <w:szCs w:val="30"/>
                <w:cs/>
              </w:rPr>
              <w:t>206.33</w:t>
            </w:r>
          </w:p>
        </w:tc>
        <w:tc>
          <w:tcPr>
            <w:tcW w:w="284" w:type="dxa"/>
          </w:tcPr>
          <w:p w14:paraId="4657E35B" w14:textId="77777777" w:rsidR="003C1BD0" w:rsidRPr="00E50A6D" w:rsidRDefault="003C1BD0" w:rsidP="003C1BD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34B9FE77" w14:textId="77777777" w:rsidR="003C1BD0" w:rsidRPr="00E50A6D" w:rsidRDefault="003C1BD0" w:rsidP="003C1BD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5,411,781.49</w:t>
            </w:r>
          </w:p>
        </w:tc>
        <w:tc>
          <w:tcPr>
            <w:tcW w:w="284" w:type="dxa"/>
          </w:tcPr>
          <w:p w14:paraId="5E63DDFD" w14:textId="77777777" w:rsidR="003C1BD0" w:rsidRPr="00E50A6D" w:rsidRDefault="003C1BD0" w:rsidP="003C1BD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38482D0B" w14:textId="77777777" w:rsidR="003C1BD0" w:rsidRPr="00E50A6D" w:rsidRDefault="00E4399A" w:rsidP="003C1BD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1BD0">
              <w:rPr>
                <w:rFonts w:ascii="Angsana New" w:hAnsi="Angsana New"/>
                <w:color w:val="000000"/>
                <w:sz w:val="30"/>
                <w:szCs w:val="30"/>
              </w:rPr>
              <w:t>11,987,206.33</w:t>
            </w:r>
          </w:p>
        </w:tc>
        <w:tc>
          <w:tcPr>
            <w:tcW w:w="236" w:type="dxa"/>
            <w:vAlign w:val="center"/>
          </w:tcPr>
          <w:p w14:paraId="43F4DBAF" w14:textId="77777777" w:rsidR="003C1BD0" w:rsidRPr="00E50A6D" w:rsidRDefault="003C1BD0" w:rsidP="003C1BD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239C9680" w14:textId="77777777" w:rsidR="003C1BD0" w:rsidRPr="00E50A6D" w:rsidRDefault="003C1BD0" w:rsidP="003C1BD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411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781.49</w:t>
            </w:r>
          </w:p>
        </w:tc>
      </w:tr>
      <w:tr w:rsidR="003C1BD0" w:rsidRPr="00E50A6D" w14:paraId="02183E57" w14:textId="77777777" w:rsidTr="007B237F">
        <w:trPr>
          <w:gridAfter w:val="1"/>
          <w:wAfter w:w="6" w:type="dxa"/>
          <w:trHeight w:val="149"/>
        </w:trPr>
        <w:tc>
          <w:tcPr>
            <w:tcW w:w="3492" w:type="dxa"/>
          </w:tcPr>
          <w:p w14:paraId="31128F7C" w14:textId="77777777" w:rsidR="003C1BD0" w:rsidRPr="00E50A6D" w:rsidRDefault="003C1BD0" w:rsidP="003C1BD0">
            <w:pPr>
              <w:tabs>
                <w:tab w:val="left" w:pos="8040"/>
              </w:tabs>
              <w:spacing w:line="240" w:lineRule="auto"/>
              <w:ind w:left="238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ภาษีเงินได้นิติบุคลจ่ายล่วงหน้า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17676F" w14:textId="77777777" w:rsidR="003C1BD0" w:rsidRPr="00E50A6D" w:rsidRDefault="00450A9D" w:rsidP="003C1BD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0CE7C992" w14:textId="77777777" w:rsidR="003C1BD0" w:rsidRPr="00E50A6D" w:rsidRDefault="003C1BD0" w:rsidP="003C1BD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332C9B04" w14:textId="77777777" w:rsidR="003C1BD0" w:rsidRPr="00E50A6D" w:rsidRDefault="003C1BD0" w:rsidP="003C1BD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2,030,845.41</w:t>
            </w:r>
          </w:p>
        </w:tc>
        <w:tc>
          <w:tcPr>
            <w:tcW w:w="284" w:type="dxa"/>
          </w:tcPr>
          <w:p w14:paraId="5143AC0A" w14:textId="77777777" w:rsidR="003C1BD0" w:rsidRPr="00E50A6D" w:rsidRDefault="003C1BD0" w:rsidP="003C1BD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2C2BCF54" w14:textId="77777777" w:rsidR="003C1BD0" w:rsidRPr="00E50A6D" w:rsidRDefault="00E4399A" w:rsidP="003C1BD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  <w:r w:rsidR="003C1BD0" w:rsidRPr="003C1BD0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27BD9F3C" w14:textId="77777777" w:rsidR="003C1BD0" w:rsidRPr="00E50A6D" w:rsidRDefault="003C1BD0" w:rsidP="003C1BD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309292D8" w14:textId="77777777" w:rsidR="003C1BD0" w:rsidRPr="00E50A6D" w:rsidRDefault="003C1BD0" w:rsidP="003C1BD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030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845.41</w:t>
            </w:r>
          </w:p>
        </w:tc>
      </w:tr>
      <w:tr w:rsidR="003C1BD0" w:rsidRPr="00E50A6D" w14:paraId="60D8A391" w14:textId="77777777" w:rsidTr="007B237F">
        <w:trPr>
          <w:gridAfter w:val="1"/>
          <w:wAfter w:w="6" w:type="dxa"/>
          <w:trHeight w:val="149"/>
        </w:trPr>
        <w:tc>
          <w:tcPr>
            <w:tcW w:w="3492" w:type="dxa"/>
          </w:tcPr>
          <w:p w14:paraId="771C4939" w14:textId="77777777" w:rsidR="003C1BD0" w:rsidRPr="00E50A6D" w:rsidRDefault="003C1BD0" w:rsidP="003C1BD0">
            <w:pPr>
              <w:tabs>
                <w:tab w:val="left" w:pos="8040"/>
              </w:tabs>
              <w:spacing w:line="240" w:lineRule="auto"/>
              <w:ind w:left="238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3203B4" w14:textId="77777777" w:rsidR="003C1BD0" w:rsidRPr="00E50A6D" w:rsidRDefault="003907CD" w:rsidP="003C1BD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07CD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  <w:cs/>
              </w:rPr>
              <w:t>117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  <w:cs/>
              </w:rPr>
              <w:t>683.00</w:t>
            </w:r>
          </w:p>
        </w:tc>
        <w:tc>
          <w:tcPr>
            <w:tcW w:w="284" w:type="dxa"/>
          </w:tcPr>
          <w:p w14:paraId="00C4BB7B" w14:textId="77777777" w:rsidR="003C1BD0" w:rsidRPr="00E50A6D" w:rsidRDefault="003C1BD0" w:rsidP="003C1BD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1658FBCF" w14:textId="77777777" w:rsidR="003C1BD0" w:rsidRPr="00E50A6D" w:rsidRDefault="003C1BD0" w:rsidP="003C1BD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1,464,070.20</w:t>
            </w:r>
          </w:p>
        </w:tc>
        <w:tc>
          <w:tcPr>
            <w:tcW w:w="284" w:type="dxa"/>
          </w:tcPr>
          <w:p w14:paraId="6EC0E86C" w14:textId="77777777" w:rsidR="003C1BD0" w:rsidRPr="00E50A6D" w:rsidRDefault="003C1BD0" w:rsidP="003C1BD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79A173B9" w14:textId="77777777" w:rsidR="003C1BD0" w:rsidRPr="00E50A6D" w:rsidRDefault="004339F0" w:rsidP="003C1BD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39F0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4339F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339F0">
              <w:rPr>
                <w:rFonts w:ascii="Angsana New" w:hAnsi="Angsana New"/>
                <w:color w:val="000000"/>
                <w:sz w:val="30"/>
                <w:szCs w:val="30"/>
                <w:cs/>
              </w:rPr>
              <w:t>736</w:t>
            </w:r>
            <w:r w:rsidRPr="004339F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339F0">
              <w:rPr>
                <w:rFonts w:ascii="Angsana New" w:hAnsi="Angsana New"/>
                <w:color w:val="000000"/>
                <w:sz w:val="30"/>
                <w:szCs w:val="30"/>
                <w:cs/>
              </w:rPr>
              <w:t>209.29</w:t>
            </w:r>
          </w:p>
        </w:tc>
        <w:tc>
          <w:tcPr>
            <w:tcW w:w="236" w:type="dxa"/>
            <w:vAlign w:val="center"/>
          </w:tcPr>
          <w:p w14:paraId="41E18BCC" w14:textId="77777777" w:rsidR="003C1BD0" w:rsidRPr="00E50A6D" w:rsidRDefault="003C1BD0" w:rsidP="003C1BD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04BCFA3D" w14:textId="77777777" w:rsidR="003C1BD0" w:rsidRPr="00E50A6D" w:rsidRDefault="003C1BD0" w:rsidP="003C1BD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262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571.23</w:t>
            </w:r>
          </w:p>
        </w:tc>
      </w:tr>
      <w:tr w:rsidR="003C1BD0" w:rsidRPr="00E50A6D" w14:paraId="13573EC3" w14:textId="77777777" w:rsidTr="003C1BD0">
        <w:trPr>
          <w:gridAfter w:val="1"/>
          <w:wAfter w:w="6" w:type="dxa"/>
          <w:trHeight w:val="149"/>
        </w:trPr>
        <w:tc>
          <w:tcPr>
            <w:tcW w:w="3492" w:type="dxa"/>
          </w:tcPr>
          <w:p w14:paraId="7207CE5C" w14:textId="77777777" w:rsidR="003C1BD0" w:rsidRPr="00E50A6D" w:rsidRDefault="003C1BD0" w:rsidP="003C1BD0">
            <w:pPr>
              <w:tabs>
                <w:tab w:val="left" w:pos="8040"/>
              </w:tabs>
              <w:spacing w:line="240" w:lineRule="auto"/>
              <w:ind w:left="438" w:hanging="200"/>
              <w:rPr>
                <w:rFonts w:ascii="Angsana New" w:hAnsi="Angsana New"/>
                <w:sz w:val="29"/>
                <w:szCs w:val="29"/>
                <w:cs/>
              </w:rPr>
            </w:pPr>
            <w:r w:rsidRPr="00E50A6D">
              <w:rPr>
                <w:rFonts w:ascii="Angsana New" w:hAnsi="Angsana New"/>
                <w:sz w:val="29"/>
                <w:szCs w:val="29"/>
                <w:u w:val="single"/>
                <w:cs/>
              </w:rPr>
              <w:t>หัก</w:t>
            </w:r>
            <w:r w:rsidRPr="00E50A6D">
              <w:rPr>
                <w:rFonts w:ascii="Angsana New" w:hAnsi="Angsana New"/>
                <w:sz w:val="29"/>
                <w:szCs w:val="2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493B6" w14:textId="77777777" w:rsidR="003C1BD0" w:rsidRPr="00E50A6D" w:rsidRDefault="00450A9D" w:rsidP="003C1BD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50A9D">
              <w:rPr>
                <w:rFonts w:ascii="Angsana New" w:hAnsi="Angsana New"/>
                <w:color w:val="000000"/>
                <w:sz w:val="30"/>
                <w:szCs w:val="30"/>
                <w:cs/>
              </w:rPr>
              <w:t>(156</w:t>
            </w:r>
            <w:r w:rsidRPr="00450A9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50A9D">
              <w:rPr>
                <w:rFonts w:ascii="Angsana New" w:hAnsi="Angsana New"/>
                <w:color w:val="000000"/>
                <w:sz w:val="30"/>
                <w:szCs w:val="30"/>
                <w:cs/>
              </w:rPr>
              <w:t>942.80)</w:t>
            </w:r>
          </w:p>
        </w:tc>
        <w:tc>
          <w:tcPr>
            <w:tcW w:w="284" w:type="dxa"/>
          </w:tcPr>
          <w:p w14:paraId="6923835C" w14:textId="77777777" w:rsidR="003C1BD0" w:rsidRPr="00E50A6D" w:rsidRDefault="003C1BD0" w:rsidP="003C1BD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2733CE3" w14:textId="77777777" w:rsidR="003C1BD0" w:rsidRPr="00E50A6D" w:rsidRDefault="003C1BD0" w:rsidP="003C1BD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(156,942.80)</w:t>
            </w:r>
          </w:p>
        </w:tc>
        <w:tc>
          <w:tcPr>
            <w:tcW w:w="284" w:type="dxa"/>
          </w:tcPr>
          <w:p w14:paraId="69F3897C" w14:textId="77777777" w:rsidR="003C1BD0" w:rsidRPr="00E50A6D" w:rsidRDefault="003C1BD0" w:rsidP="003C1BD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E3CA7" w14:textId="77777777" w:rsidR="003C1BD0" w:rsidRPr="00E50A6D" w:rsidRDefault="003146BC" w:rsidP="003C1BD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146BC">
              <w:rPr>
                <w:rFonts w:ascii="Angsana New" w:hAnsi="Angsana New"/>
                <w:color w:val="000000"/>
                <w:sz w:val="30"/>
                <w:szCs w:val="30"/>
              </w:rPr>
              <w:t>(156,942.80)</w:t>
            </w:r>
          </w:p>
        </w:tc>
        <w:tc>
          <w:tcPr>
            <w:tcW w:w="236" w:type="dxa"/>
            <w:vAlign w:val="center"/>
          </w:tcPr>
          <w:p w14:paraId="5499AE01" w14:textId="77777777" w:rsidR="003C1BD0" w:rsidRPr="00E50A6D" w:rsidRDefault="003C1BD0" w:rsidP="003C1BD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26B54650" w14:textId="77777777" w:rsidR="003C1BD0" w:rsidRPr="00E50A6D" w:rsidRDefault="003C1BD0" w:rsidP="003C1BD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(156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942.80)</w:t>
            </w:r>
          </w:p>
        </w:tc>
      </w:tr>
      <w:tr w:rsidR="003C1BD0" w:rsidRPr="00E50A6D" w14:paraId="0D0A79DC" w14:textId="77777777" w:rsidTr="007B237F">
        <w:trPr>
          <w:gridAfter w:val="1"/>
          <w:wAfter w:w="6" w:type="dxa"/>
          <w:trHeight w:val="149"/>
        </w:trPr>
        <w:tc>
          <w:tcPr>
            <w:tcW w:w="3492" w:type="dxa"/>
          </w:tcPr>
          <w:p w14:paraId="150F6E33" w14:textId="77777777" w:rsidR="003C1BD0" w:rsidRPr="00E50A6D" w:rsidRDefault="003C1BD0" w:rsidP="003C1BD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034637" w14:textId="77777777" w:rsidR="003C1BD0" w:rsidRPr="00E50A6D" w:rsidRDefault="003907CD" w:rsidP="003C1BD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07CD">
              <w:rPr>
                <w:rFonts w:ascii="Angsana New" w:hAnsi="Angsana New"/>
                <w:color w:val="000000"/>
                <w:sz w:val="30"/>
                <w:szCs w:val="30"/>
                <w:cs/>
              </w:rPr>
              <w:t>14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  <w:cs/>
              </w:rPr>
              <w:t>947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  <w:cs/>
              </w:rPr>
              <w:t>946.53</w:t>
            </w:r>
          </w:p>
        </w:tc>
        <w:tc>
          <w:tcPr>
            <w:tcW w:w="284" w:type="dxa"/>
          </w:tcPr>
          <w:p w14:paraId="74A95B7B" w14:textId="77777777" w:rsidR="003C1BD0" w:rsidRPr="00E50A6D" w:rsidRDefault="003C1BD0" w:rsidP="003C1BD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278408" w14:textId="77777777" w:rsidR="003C1BD0" w:rsidRPr="00E50A6D" w:rsidRDefault="003C1BD0" w:rsidP="003C1BD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10,241,624.30</w:t>
            </w:r>
          </w:p>
        </w:tc>
        <w:tc>
          <w:tcPr>
            <w:tcW w:w="284" w:type="dxa"/>
          </w:tcPr>
          <w:p w14:paraId="2700F49C" w14:textId="77777777" w:rsidR="003C1BD0" w:rsidRPr="00E50A6D" w:rsidRDefault="003C1BD0" w:rsidP="003C1BD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B4C602" w14:textId="77777777" w:rsidR="003C1BD0" w:rsidRPr="00E50A6D" w:rsidRDefault="004339F0" w:rsidP="003C1BD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39F0">
              <w:rPr>
                <w:rFonts w:ascii="Angsana New" w:hAnsi="Angsana New"/>
                <w:color w:val="000000"/>
                <w:sz w:val="30"/>
                <w:szCs w:val="30"/>
              </w:rPr>
              <w:t>14,566,472.82</w:t>
            </w:r>
          </w:p>
        </w:tc>
        <w:tc>
          <w:tcPr>
            <w:tcW w:w="236" w:type="dxa"/>
            <w:vAlign w:val="center"/>
          </w:tcPr>
          <w:p w14:paraId="341D238D" w14:textId="77777777" w:rsidR="003C1BD0" w:rsidRPr="00E50A6D" w:rsidRDefault="003C1BD0" w:rsidP="003C1BD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E9B67B" w14:textId="77777777" w:rsidR="003C1BD0" w:rsidRPr="00E50A6D" w:rsidRDefault="003C1BD0" w:rsidP="003C1BD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10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040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125.33</w:t>
            </w:r>
          </w:p>
        </w:tc>
      </w:tr>
      <w:tr w:rsidR="00EF55CD" w:rsidRPr="00E50A6D" w14:paraId="0FA48C94" w14:textId="77777777" w:rsidTr="005E00E6">
        <w:trPr>
          <w:gridAfter w:val="1"/>
          <w:wAfter w:w="6" w:type="dxa"/>
          <w:trHeight w:val="149"/>
        </w:trPr>
        <w:tc>
          <w:tcPr>
            <w:tcW w:w="3492" w:type="dxa"/>
            <w:vAlign w:val="center"/>
          </w:tcPr>
          <w:p w14:paraId="65F192FC" w14:textId="77777777" w:rsidR="00EF55CD" w:rsidRPr="00E50A6D" w:rsidRDefault="00EF55CD" w:rsidP="00EF55C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รวมลูกหนี้การค้าและลูกหนี้</w:t>
            </w: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A0B1DF" w14:textId="77777777" w:rsidR="00EF55CD" w:rsidRPr="00E50A6D" w:rsidRDefault="004339F0" w:rsidP="00EF55CD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339F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148</w:t>
            </w:r>
            <w:r w:rsidRPr="004339F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339F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461</w:t>
            </w:r>
            <w:r w:rsidRPr="004339F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339F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492.63</w:t>
            </w:r>
          </w:p>
        </w:tc>
        <w:tc>
          <w:tcPr>
            <w:tcW w:w="284" w:type="dxa"/>
            <w:vAlign w:val="bottom"/>
          </w:tcPr>
          <w:p w14:paraId="52D4C088" w14:textId="77777777" w:rsidR="00EF55CD" w:rsidRPr="00E50A6D" w:rsidRDefault="00EF55CD" w:rsidP="00EF55CD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EAF972" w14:textId="77777777" w:rsidR="00EF55CD" w:rsidRPr="00E50A6D" w:rsidRDefault="00EF55CD" w:rsidP="00EF55CD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101,505,442.67</w:t>
            </w:r>
          </w:p>
        </w:tc>
        <w:tc>
          <w:tcPr>
            <w:tcW w:w="284" w:type="dxa"/>
            <w:vAlign w:val="bottom"/>
          </w:tcPr>
          <w:p w14:paraId="3F7074AA" w14:textId="77777777" w:rsidR="00EF55CD" w:rsidRPr="00E50A6D" w:rsidRDefault="00EF55CD" w:rsidP="00EF55CD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3866F6" w14:textId="77777777" w:rsidR="00EF55CD" w:rsidRPr="00E50A6D" w:rsidRDefault="004339F0" w:rsidP="00EF55CD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339F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148</w:t>
            </w:r>
            <w:r w:rsidRPr="004339F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339F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080</w:t>
            </w:r>
            <w:r w:rsidRPr="004339F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339F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018.92</w:t>
            </w:r>
          </w:p>
        </w:tc>
        <w:tc>
          <w:tcPr>
            <w:tcW w:w="236" w:type="dxa"/>
            <w:vAlign w:val="bottom"/>
          </w:tcPr>
          <w:p w14:paraId="06D2D6F8" w14:textId="77777777" w:rsidR="00EF55CD" w:rsidRPr="00E50A6D" w:rsidRDefault="00EF55CD" w:rsidP="00EF55CD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8D9546" w14:textId="77777777" w:rsidR="00EF55CD" w:rsidRPr="00E50A6D" w:rsidRDefault="00EF55CD" w:rsidP="00EF55CD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101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303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943.70</w:t>
            </w:r>
          </w:p>
        </w:tc>
      </w:tr>
    </w:tbl>
    <w:p w14:paraId="36B1BDB1" w14:textId="77777777" w:rsidR="00E41B43" w:rsidRPr="00E50A6D" w:rsidRDefault="00E41B43" w:rsidP="00D44F84">
      <w:pPr>
        <w:tabs>
          <w:tab w:val="left" w:pos="513"/>
          <w:tab w:val="decimal" w:pos="792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5BC7046B" w14:textId="77777777" w:rsidR="0076023E" w:rsidRPr="00E50A6D" w:rsidRDefault="0076023E" w:rsidP="00D44F84">
      <w:pPr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  <w:r w:rsidRPr="00E50A6D">
        <w:rPr>
          <w:rFonts w:ascii="Angsana New" w:hAnsi="Angsana New"/>
          <w:sz w:val="30"/>
          <w:szCs w:val="30"/>
          <w:cs/>
        </w:rPr>
        <w:t>ก</w:t>
      </w:r>
      <w:r w:rsidR="00E97697" w:rsidRPr="00E50A6D">
        <w:rPr>
          <w:rFonts w:ascii="Angsana New" w:hAnsi="Angsana New"/>
          <w:sz w:val="30"/>
          <w:szCs w:val="30"/>
          <w:cs/>
        </w:rPr>
        <w:t>ารวิเคราะห์อายุของลูกหนี้การค้า</w:t>
      </w:r>
      <w:r w:rsidRPr="00E50A6D">
        <w:rPr>
          <w:rFonts w:ascii="Angsana New" w:hAnsi="Angsana New"/>
          <w:sz w:val="30"/>
          <w:szCs w:val="30"/>
          <w:cs/>
        </w:rPr>
        <w:t xml:space="preserve"> มีดังนี้</w:t>
      </w:r>
      <w:r w:rsidR="005A6E1E" w:rsidRPr="00E50A6D">
        <w:rPr>
          <w:rFonts w:ascii="Angsana New" w:hAnsi="Angsana New"/>
          <w:sz w:val="30"/>
          <w:szCs w:val="30"/>
        </w:rPr>
        <w:t xml:space="preserve"> </w:t>
      </w:r>
    </w:p>
    <w:p w14:paraId="7D0163E5" w14:textId="77777777" w:rsidR="00E41B43" w:rsidRPr="00E50A6D" w:rsidRDefault="00E41B43" w:rsidP="00D44F84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tbl>
      <w:tblPr>
        <w:tblW w:w="994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283"/>
        <w:gridCol w:w="1418"/>
        <w:gridCol w:w="283"/>
        <w:gridCol w:w="1418"/>
        <w:gridCol w:w="236"/>
        <w:gridCol w:w="1465"/>
      </w:tblGrid>
      <w:tr w:rsidR="00586D52" w:rsidRPr="00E50A6D" w14:paraId="3161DC9E" w14:textId="77777777" w:rsidTr="00365BBA">
        <w:tc>
          <w:tcPr>
            <w:tcW w:w="3420" w:type="dxa"/>
            <w:shd w:val="clear" w:color="auto" w:fill="auto"/>
          </w:tcPr>
          <w:p w14:paraId="39623F07" w14:textId="77777777" w:rsidR="00586D52" w:rsidRPr="00E50A6D" w:rsidRDefault="00586D52" w:rsidP="00D44F84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918CCAF" w14:textId="77777777" w:rsidR="00586D52" w:rsidRPr="00E50A6D" w:rsidRDefault="00586D52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17710096" w14:textId="77777777" w:rsidR="00586D52" w:rsidRPr="00E50A6D" w:rsidRDefault="00586D52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65303802" w14:textId="77777777" w:rsidR="00586D52" w:rsidRPr="00E50A6D" w:rsidRDefault="00586D52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05E18371" w14:textId="77777777" w:rsidR="00586D52" w:rsidRPr="00E50A6D" w:rsidRDefault="00586D52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14:paraId="377C29F1" w14:textId="77777777" w:rsidR="00586D52" w:rsidRPr="00E50A6D" w:rsidRDefault="00586D52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F00A8E" w:rsidRPr="00E50A6D" w14:paraId="7BF9364C" w14:textId="77777777" w:rsidTr="00365BBA">
        <w:tc>
          <w:tcPr>
            <w:tcW w:w="3420" w:type="dxa"/>
            <w:shd w:val="clear" w:color="auto" w:fill="auto"/>
          </w:tcPr>
          <w:p w14:paraId="1259599D" w14:textId="77777777" w:rsidR="00F00A8E" w:rsidRPr="00E50A6D" w:rsidRDefault="00F00A8E" w:rsidP="00D44F84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14:paraId="08CFA911" w14:textId="77777777" w:rsidR="00F00A8E" w:rsidRPr="00E50A6D" w:rsidRDefault="00F00A8E" w:rsidP="00D44F84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1959A2A" w14:textId="77777777" w:rsidR="00F00A8E" w:rsidRPr="00E50A6D" w:rsidRDefault="00F00A8E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47FE73" w14:textId="77777777" w:rsidR="00F00A8E" w:rsidRPr="00E50A6D" w:rsidRDefault="00F00A8E" w:rsidP="00D44F84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55CD" w:rsidRPr="00E50A6D" w14:paraId="26DDE821" w14:textId="77777777" w:rsidTr="00365BBA">
        <w:tc>
          <w:tcPr>
            <w:tcW w:w="3420" w:type="dxa"/>
            <w:shd w:val="clear" w:color="auto" w:fill="auto"/>
          </w:tcPr>
          <w:p w14:paraId="22A50E7B" w14:textId="77777777" w:rsidR="00EF55CD" w:rsidRPr="00E50A6D" w:rsidRDefault="00EF55CD" w:rsidP="00EF55CD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1293B75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5DAC8E1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5591D42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2563</w:t>
            </w:r>
          </w:p>
        </w:tc>
        <w:tc>
          <w:tcPr>
            <w:tcW w:w="283" w:type="dxa"/>
          </w:tcPr>
          <w:p w14:paraId="46C42553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8AB67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C348ED9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58DB31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2563</w:t>
            </w:r>
          </w:p>
        </w:tc>
      </w:tr>
      <w:tr w:rsidR="00AE7EC6" w:rsidRPr="00E50A6D" w14:paraId="14899C8B" w14:textId="77777777" w:rsidTr="0042195B">
        <w:trPr>
          <w:trHeight w:val="203"/>
        </w:trPr>
        <w:tc>
          <w:tcPr>
            <w:tcW w:w="3420" w:type="dxa"/>
            <w:shd w:val="clear" w:color="auto" w:fill="auto"/>
          </w:tcPr>
          <w:p w14:paraId="2A1F013F" w14:textId="77777777" w:rsidR="00AE7EC6" w:rsidRPr="00E50A6D" w:rsidRDefault="00AE7EC6" w:rsidP="00AE7EC6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ลูกหนี้ยังไม่ครบกำหนดชำระ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27F9DC4" w14:textId="77777777" w:rsidR="00AE7EC6" w:rsidRPr="00E50A6D" w:rsidRDefault="00AE7EC6" w:rsidP="00AE7E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7EC6">
              <w:rPr>
                <w:rFonts w:ascii="Angsana New" w:hAnsi="Angsana New"/>
                <w:color w:val="000000"/>
                <w:sz w:val="30"/>
                <w:szCs w:val="30"/>
              </w:rPr>
              <w:t>71,331,601.3</w:t>
            </w:r>
            <w:r w:rsidR="00E32A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  <w:r w:rsidRPr="00AE7EC6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4D40D71" w14:textId="77777777" w:rsidR="00AE7EC6" w:rsidRPr="00E50A6D" w:rsidRDefault="00AE7EC6" w:rsidP="00AE7E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06148C76" w14:textId="77777777" w:rsidR="00AE7EC6" w:rsidRPr="00E50A6D" w:rsidRDefault="00AE7EC6" w:rsidP="00AE7E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40,826,034.25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D5D3E57" w14:textId="77777777" w:rsidR="00AE7EC6" w:rsidRPr="00E50A6D" w:rsidRDefault="00AE7EC6" w:rsidP="00AE7E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D2D87A4" w14:textId="77777777" w:rsidR="00AE7EC6" w:rsidRPr="00E50A6D" w:rsidRDefault="00AE7EC6" w:rsidP="00AE7E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C7A">
              <w:rPr>
                <w:rFonts w:ascii="Angsana New" w:hAnsi="Angsana New"/>
                <w:color w:val="000000"/>
                <w:sz w:val="30"/>
                <w:szCs w:val="30"/>
              </w:rPr>
              <w:t>71,331,601.3</w:t>
            </w:r>
            <w:r w:rsidR="00E32A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  <w:r w:rsidRPr="00021C7A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6B977F8" w14:textId="77777777" w:rsidR="00AE7EC6" w:rsidRPr="00E50A6D" w:rsidRDefault="00AE7EC6" w:rsidP="00AE7E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043C3353" w14:textId="77777777" w:rsidR="00AE7EC6" w:rsidRPr="00E50A6D" w:rsidRDefault="00AE7EC6" w:rsidP="00AE7E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40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826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034.25</w:t>
            </w:r>
          </w:p>
        </w:tc>
      </w:tr>
      <w:tr w:rsidR="00AE7EC6" w:rsidRPr="00E50A6D" w14:paraId="3EFBD411" w14:textId="77777777" w:rsidTr="007B237F">
        <w:trPr>
          <w:trHeight w:val="203"/>
        </w:trPr>
        <w:tc>
          <w:tcPr>
            <w:tcW w:w="3420" w:type="dxa"/>
            <w:shd w:val="clear" w:color="auto" w:fill="auto"/>
          </w:tcPr>
          <w:p w14:paraId="7E474C78" w14:textId="77777777" w:rsidR="00AE7EC6" w:rsidRPr="00E50A6D" w:rsidRDefault="00AE7EC6" w:rsidP="00AE7EC6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ลูกหนี้เกินกำหนดชำระ</w:t>
            </w:r>
          </w:p>
        </w:tc>
        <w:tc>
          <w:tcPr>
            <w:tcW w:w="1417" w:type="dxa"/>
            <w:shd w:val="clear" w:color="auto" w:fill="auto"/>
          </w:tcPr>
          <w:p w14:paraId="104D9ED8" w14:textId="77777777" w:rsidR="00AE7EC6" w:rsidRPr="00E50A6D" w:rsidRDefault="00AE7EC6" w:rsidP="00AE7E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0CD372B4" w14:textId="77777777" w:rsidR="00AE7EC6" w:rsidRPr="00E50A6D" w:rsidRDefault="00AE7EC6" w:rsidP="00AE7E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26E419A4" w14:textId="77777777" w:rsidR="00AE7EC6" w:rsidRPr="00E50A6D" w:rsidRDefault="00AE7EC6" w:rsidP="00AE7E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7B86F8A" w14:textId="77777777" w:rsidR="00AE7EC6" w:rsidRPr="00E50A6D" w:rsidRDefault="00AE7EC6" w:rsidP="00AE7E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199BB523" w14:textId="77777777" w:rsidR="00AE7EC6" w:rsidRPr="00E50A6D" w:rsidRDefault="00AE7EC6" w:rsidP="00AE7E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580B571" w14:textId="77777777" w:rsidR="00AE7EC6" w:rsidRPr="00E50A6D" w:rsidRDefault="00AE7EC6" w:rsidP="00AE7E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35BD6C98" w14:textId="77777777" w:rsidR="00AE7EC6" w:rsidRPr="00E50A6D" w:rsidRDefault="00AE7EC6" w:rsidP="00AE7E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E7EC6" w:rsidRPr="00E50A6D" w14:paraId="4D375406" w14:textId="77777777" w:rsidTr="007B237F">
        <w:trPr>
          <w:trHeight w:val="203"/>
        </w:trPr>
        <w:tc>
          <w:tcPr>
            <w:tcW w:w="3420" w:type="dxa"/>
            <w:shd w:val="clear" w:color="auto" w:fill="auto"/>
          </w:tcPr>
          <w:p w14:paraId="5E0369A3" w14:textId="77777777" w:rsidR="00AE7EC6" w:rsidRPr="00E50A6D" w:rsidRDefault="00AE7EC6" w:rsidP="00AE7EC6">
            <w:pPr>
              <w:tabs>
                <w:tab w:val="left" w:pos="8040"/>
              </w:tabs>
              <w:spacing w:line="240" w:lineRule="auto"/>
              <w:ind w:left="135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-  น้อยกว่า 3 เดือน</w:t>
            </w:r>
          </w:p>
        </w:tc>
        <w:tc>
          <w:tcPr>
            <w:tcW w:w="1417" w:type="dxa"/>
            <w:shd w:val="clear" w:color="auto" w:fill="auto"/>
          </w:tcPr>
          <w:p w14:paraId="43F88DC6" w14:textId="77777777" w:rsidR="00AE7EC6" w:rsidRPr="00E50A6D" w:rsidRDefault="00AE7EC6" w:rsidP="00AE7E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7EC6">
              <w:rPr>
                <w:rFonts w:ascii="Angsana New" w:hAnsi="Angsana New"/>
                <w:color w:val="000000"/>
                <w:sz w:val="30"/>
                <w:szCs w:val="30"/>
              </w:rPr>
              <w:t xml:space="preserve">59,034,750.67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163AC90" w14:textId="77777777" w:rsidR="00AE7EC6" w:rsidRPr="00E50A6D" w:rsidRDefault="00AE7EC6" w:rsidP="00AE7E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7DFDCAA" w14:textId="77777777" w:rsidR="00AE7EC6" w:rsidRPr="00E50A6D" w:rsidRDefault="00AE7EC6" w:rsidP="00AE7E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45,118,040.13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221431E" w14:textId="77777777" w:rsidR="00AE7EC6" w:rsidRPr="00E50A6D" w:rsidRDefault="00AE7EC6" w:rsidP="00AE7E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1118BC2E" w14:textId="77777777" w:rsidR="00AE7EC6" w:rsidRPr="00E50A6D" w:rsidRDefault="00AE7EC6" w:rsidP="00AE7E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C7A">
              <w:rPr>
                <w:rFonts w:ascii="Angsana New" w:hAnsi="Angsana New"/>
                <w:color w:val="000000"/>
                <w:sz w:val="30"/>
                <w:szCs w:val="30"/>
              </w:rPr>
              <w:t xml:space="preserve">59,034,750.67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CF7E1DC" w14:textId="77777777" w:rsidR="00AE7EC6" w:rsidRPr="00E50A6D" w:rsidRDefault="00AE7EC6" w:rsidP="00AE7E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4CA0BB1E" w14:textId="77777777" w:rsidR="00AE7EC6" w:rsidRPr="00E50A6D" w:rsidRDefault="00AE7EC6" w:rsidP="00AE7E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45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118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040.1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AE7EC6" w:rsidRPr="00E50A6D" w14:paraId="25629201" w14:textId="77777777" w:rsidTr="007B237F">
        <w:trPr>
          <w:trHeight w:val="203"/>
        </w:trPr>
        <w:tc>
          <w:tcPr>
            <w:tcW w:w="3420" w:type="dxa"/>
            <w:shd w:val="clear" w:color="auto" w:fill="auto"/>
          </w:tcPr>
          <w:p w14:paraId="5E9F5A1F" w14:textId="77777777" w:rsidR="00AE7EC6" w:rsidRPr="00E50A6D" w:rsidRDefault="00AE7EC6" w:rsidP="00AE7EC6">
            <w:pPr>
              <w:tabs>
                <w:tab w:val="left" w:pos="8040"/>
              </w:tabs>
              <w:spacing w:line="240" w:lineRule="auto"/>
              <w:ind w:left="135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-  มากกว่า 3 เดือน ถึง 6 เดือน</w:t>
            </w:r>
          </w:p>
        </w:tc>
        <w:tc>
          <w:tcPr>
            <w:tcW w:w="1417" w:type="dxa"/>
            <w:shd w:val="clear" w:color="auto" w:fill="auto"/>
          </w:tcPr>
          <w:p w14:paraId="22513F57" w14:textId="77777777" w:rsidR="00AE7EC6" w:rsidRPr="00E50A6D" w:rsidRDefault="00AE7EC6" w:rsidP="00AE7E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7EC6">
              <w:rPr>
                <w:rFonts w:ascii="Angsana New" w:hAnsi="Angsana New"/>
                <w:color w:val="000000"/>
                <w:sz w:val="30"/>
                <w:szCs w:val="30"/>
              </w:rPr>
              <w:t xml:space="preserve">2,870,624.03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1F7AB8C" w14:textId="77777777" w:rsidR="00AE7EC6" w:rsidRPr="00E50A6D" w:rsidRDefault="00AE7EC6" w:rsidP="00AE7E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57CE384" w14:textId="77777777" w:rsidR="00AE7EC6" w:rsidRPr="00E50A6D" w:rsidRDefault="00AE7EC6" w:rsidP="00AE7E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3,467,534.56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33107A3" w14:textId="77777777" w:rsidR="00AE7EC6" w:rsidRPr="00E50A6D" w:rsidRDefault="00AE7EC6" w:rsidP="00AE7E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5AFEB308" w14:textId="77777777" w:rsidR="00AE7EC6" w:rsidRPr="00E50A6D" w:rsidRDefault="00AE7EC6" w:rsidP="00AE7E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C7A">
              <w:rPr>
                <w:rFonts w:ascii="Angsana New" w:hAnsi="Angsana New"/>
                <w:color w:val="000000"/>
                <w:sz w:val="30"/>
                <w:szCs w:val="30"/>
              </w:rPr>
              <w:t xml:space="preserve">2,870,624.03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8272A4C" w14:textId="77777777" w:rsidR="00AE7EC6" w:rsidRPr="00E50A6D" w:rsidRDefault="00AE7EC6" w:rsidP="00AE7E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118E9122" w14:textId="77777777" w:rsidR="00AE7EC6" w:rsidRPr="00E50A6D" w:rsidRDefault="00AE7EC6" w:rsidP="00AE7E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467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534.56</w:t>
            </w:r>
          </w:p>
        </w:tc>
      </w:tr>
      <w:tr w:rsidR="00AE7EC6" w:rsidRPr="00E50A6D" w14:paraId="7B8993ED" w14:textId="77777777" w:rsidTr="007B237F">
        <w:trPr>
          <w:trHeight w:val="149"/>
        </w:trPr>
        <w:tc>
          <w:tcPr>
            <w:tcW w:w="3420" w:type="dxa"/>
            <w:shd w:val="clear" w:color="auto" w:fill="auto"/>
          </w:tcPr>
          <w:p w14:paraId="5188033C" w14:textId="77777777" w:rsidR="00AE7EC6" w:rsidRPr="00E50A6D" w:rsidRDefault="00AE7EC6" w:rsidP="00AE7EC6">
            <w:pPr>
              <w:tabs>
                <w:tab w:val="left" w:pos="8040"/>
              </w:tabs>
              <w:spacing w:line="240" w:lineRule="auto"/>
              <w:ind w:left="135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-  มากกว่า 6 เดือน ถึง 12 เดือน</w:t>
            </w:r>
          </w:p>
        </w:tc>
        <w:tc>
          <w:tcPr>
            <w:tcW w:w="1417" w:type="dxa"/>
            <w:shd w:val="clear" w:color="auto" w:fill="auto"/>
          </w:tcPr>
          <w:p w14:paraId="69F0EA96" w14:textId="77777777" w:rsidR="00AE7EC6" w:rsidRPr="00E50A6D" w:rsidRDefault="00AE7EC6" w:rsidP="00AE7E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7EC6">
              <w:rPr>
                <w:rFonts w:ascii="Angsana New" w:hAnsi="Angsana New"/>
                <w:color w:val="000000"/>
                <w:sz w:val="30"/>
                <w:szCs w:val="30"/>
              </w:rPr>
              <w:t xml:space="preserve">2,077,961.40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A647BDE" w14:textId="77777777" w:rsidR="00AE7EC6" w:rsidRPr="00E50A6D" w:rsidRDefault="00AE7EC6" w:rsidP="00AE7E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BF0EBC2" w14:textId="77777777" w:rsidR="00AE7EC6" w:rsidRPr="00E50A6D" w:rsidRDefault="00AE7EC6" w:rsidP="00AE7E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2,864,631.79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49151D6" w14:textId="77777777" w:rsidR="00AE7EC6" w:rsidRPr="00E50A6D" w:rsidRDefault="00AE7EC6" w:rsidP="00AE7E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15FD48D9" w14:textId="77777777" w:rsidR="00AE7EC6" w:rsidRPr="00E50A6D" w:rsidRDefault="00AE7EC6" w:rsidP="00AE7E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C7A">
              <w:rPr>
                <w:rFonts w:ascii="Angsana New" w:hAnsi="Angsana New"/>
                <w:color w:val="000000"/>
                <w:sz w:val="30"/>
                <w:szCs w:val="30"/>
              </w:rPr>
              <w:t xml:space="preserve">2,077,961.40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0E078F6" w14:textId="77777777" w:rsidR="00AE7EC6" w:rsidRPr="00E50A6D" w:rsidRDefault="00AE7EC6" w:rsidP="00AE7E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2E8D3DD3" w14:textId="77777777" w:rsidR="00AE7EC6" w:rsidRPr="00E50A6D" w:rsidRDefault="00AE7EC6" w:rsidP="00AE7E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864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631.79</w:t>
            </w:r>
          </w:p>
        </w:tc>
      </w:tr>
      <w:tr w:rsidR="00AE7EC6" w:rsidRPr="00E50A6D" w14:paraId="4C67F171" w14:textId="77777777" w:rsidTr="007B237F">
        <w:trPr>
          <w:trHeight w:val="149"/>
        </w:trPr>
        <w:tc>
          <w:tcPr>
            <w:tcW w:w="3420" w:type="dxa"/>
            <w:shd w:val="clear" w:color="auto" w:fill="auto"/>
          </w:tcPr>
          <w:p w14:paraId="67FCE7DA" w14:textId="77777777" w:rsidR="00AE7EC6" w:rsidRPr="00E50A6D" w:rsidRDefault="00AE7EC6" w:rsidP="00AE7EC6">
            <w:pPr>
              <w:tabs>
                <w:tab w:val="left" w:pos="8040"/>
              </w:tabs>
              <w:spacing w:line="240" w:lineRule="auto"/>
              <w:ind w:left="135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-  มากกว่า 12 เดือน ขึ้นไป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C5780AB" w14:textId="77777777" w:rsidR="00AE7EC6" w:rsidRPr="00E50A6D" w:rsidRDefault="00AE7EC6" w:rsidP="00AE7E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E7EC6">
              <w:rPr>
                <w:rFonts w:ascii="Angsana New" w:hAnsi="Angsana New"/>
                <w:color w:val="000000"/>
                <w:sz w:val="30"/>
                <w:szCs w:val="30"/>
              </w:rPr>
              <w:t xml:space="preserve">5,417,836.85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3EFFE3A" w14:textId="77777777" w:rsidR="00AE7EC6" w:rsidRPr="00E50A6D" w:rsidRDefault="00AE7EC6" w:rsidP="00AE7E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8FCAB" w14:textId="77777777" w:rsidR="00AE7EC6" w:rsidRPr="00E50A6D" w:rsidRDefault="00AE7EC6" w:rsidP="00AE7E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3,420,768.98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30200DD" w14:textId="77777777" w:rsidR="00AE7EC6" w:rsidRPr="00E50A6D" w:rsidRDefault="00AE7EC6" w:rsidP="00AE7E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EE808D5" w14:textId="77777777" w:rsidR="00AE7EC6" w:rsidRPr="00E50A6D" w:rsidRDefault="00AE7EC6" w:rsidP="00AE7E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C7A">
              <w:rPr>
                <w:rFonts w:ascii="Angsana New" w:hAnsi="Angsana New"/>
                <w:color w:val="000000"/>
                <w:sz w:val="30"/>
                <w:szCs w:val="30"/>
              </w:rPr>
              <w:t xml:space="preserve">5,417,836.85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6A7B876" w14:textId="77777777" w:rsidR="00AE7EC6" w:rsidRPr="00E50A6D" w:rsidRDefault="00AE7EC6" w:rsidP="00AE7E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6B5C3B9D" w14:textId="77777777" w:rsidR="00AE7EC6" w:rsidRPr="00E50A6D" w:rsidRDefault="00AE7EC6" w:rsidP="00AE7E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420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768.98</w:t>
            </w:r>
          </w:p>
        </w:tc>
      </w:tr>
      <w:tr w:rsidR="00AE7EC6" w:rsidRPr="00E50A6D" w14:paraId="7EE5AA1B" w14:textId="77777777" w:rsidTr="00365BBA">
        <w:trPr>
          <w:trHeight w:val="149"/>
        </w:trPr>
        <w:tc>
          <w:tcPr>
            <w:tcW w:w="3420" w:type="dxa"/>
            <w:shd w:val="clear" w:color="auto" w:fill="auto"/>
          </w:tcPr>
          <w:p w14:paraId="4AA65C2F" w14:textId="77777777" w:rsidR="00AE7EC6" w:rsidRPr="00E50A6D" w:rsidRDefault="00AE7EC6" w:rsidP="00AE7EC6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B2B52A2" w14:textId="77777777" w:rsidR="00AE7EC6" w:rsidRPr="00E50A6D" w:rsidRDefault="00AE7EC6" w:rsidP="00AE7E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7EC6">
              <w:rPr>
                <w:rFonts w:ascii="Angsana New" w:hAnsi="Angsana New"/>
                <w:color w:val="000000"/>
                <w:sz w:val="30"/>
                <w:szCs w:val="30"/>
              </w:rPr>
              <w:t xml:space="preserve">140,732,774.28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80E0FB4" w14:textId="77777777" w:rsidR="00AE7EC6" w:rsidRPr="00E50A6D" w:rsidRDefault="00AE7EC6" w:rsidP="00AE7E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E7D5A29" w14:textId="77777777" w:rsidR="00AE7EC6" w:rsidRPr="00E50A6D" w:rsidRDefault="00AE7EC6" w:rsidP="00AE7E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95,697,009.71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9F8B4C8" w14:textId="77777777" w:rsidR="00AE7EC6" w:rsidRPr="00E50A6D" w:rsidRDefault="00AE7EC6" w:rsidP="00AE7E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53C26FD" w14:textId="77777777" w:rsidR="00AE7EC6" w:rsidRPr="00E50A6D" w:rsidRDefault="00AE7EC6" w:rsidP="00AE7E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C7A">
              <w:rPr>
                <w:rFonts w:ascii="Angsana New" w:hAnsi="Angsana New"/>
                <w:color w:val="000000"/>
                <w:sz w:val="30"/>
                <w:szCs w:val="30"/>
              </w:rPr>
              <w:t xml:space="preserve">140,732,774.28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FB07294" w14:textId="77777777" w:rsidR="00AE7EC6" w:rsidRPr="00E50A6D" w:rsidRDefault="00AE7EC6" w:rsidP="00AE7E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</w:tcPr>
          <w:p w14:paraId="6F287A38" w14:textId="77777777" w:rsidR="00AE7EC6" w:rsidRPr="00E50A6D" w:rsidRDefault="00AE7EC6" w:rsidP="00AE7E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95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697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009.71</w:t>
            </w:r>
          </w:p>
        </w:tc>
      </w:tr>
      <w:tr w:rsidR="00AE7EC6" w:rsidRPr="00E50A6D" w14:paraId="57068F6C" w14:textId="77777777" w:rsidTr="00AE7EC6">
        <w:trPr>
          <w:trHeight w:val="149"/>
        </w:trPr>
        <w:tc>
          <w:tcPr>
            <w:tcW w:w="3420" w:type="dxa"/>
            <w:shd w:val="clear" w:color="auto" w:fill="auto"/>
          </w:tcPr>
          <w:p w14:paraId="4BBBC013" w14:textId="77777777" w:rsidR="00AE7EC6" w:rsidRPr="00E50A6D" w:rsidRDefault="00AE7EC6" w:rsidP="00AE7EC6">
            <w:pPr>
              <w:tabs>
                <w:tab w:val="left" w:pos="8040"/>
              </w:tabs>
              <w:spacing w:line="240" w:lineRule="auto"/>
              <w:ind w:left="273" w:hanging="273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472E3" w14:textId="77777777" w:rsidR="00AE7EC6" w:rsidRPr="00E50A6D" w:rsidRDefault="00AE7EC6" w:rsidP="00AE7E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7EC6">
              <w:rPr>
                <w:rFonts w:ascii="Angsana New" w:hAnsi="Angsana New"/>
                <w:color w:val="000000"/>
                <w:sz w:val="30"/>
                <w:szCs w:val="30"/>
              </w:rPr>
              <w:t>(7,219,228.18)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7787470" w14:textId="77777777" w:rsidR="00AE7EC6" w:rsidRPr="00E50A6D" w:rsidRDefault="00AE7EC6" w:rsidP="00AE7E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17BDD7" w14:textId="77777777" w:rsidR="00AE7EC6" w:rsidRPr="00E50A6D" w:rsidRDefault="00AE7EC6" w:rsidP="00AE7E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(4,433,191.34)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0DA89B8" w14:textId="77777777" w:rsidR="00AE7EC6" w:rsidRPr="00E50A6D" w:rsidRDefault="00AE7EC6" w:rsidP="00AE7E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AE21C8F" w14:textId="77777777" w:rsidR="00AE7EC6" w:rsidRPr="00E50A6D" w:rsidRDefault="00AE7EC6" w:rsidP="00AE7E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C7A">
              <w:rPr>
                <w:rFonts w:ascii="Angsana New" w:hAnsi="Angsana New"/>
                <w:color w:val="000000"/>
                <w:sz w:val="30"/>
                <w:szCs w:val="30"/>
              </w:rPr>
              <w:t>(7,219,228.18)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6E53B7" w14:textId="77777777" w:rsidR="00AE7EC6" w:rsidRPr="00E50A6D" w:rsidRDefault="00AE7EC6" w:rsidP="00AE7E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768E9567" w14:textId="77777777" w:rsidR="00AE7EC6" w:rsidRPr="00E50A6D" w:rsidRDefault="00AE7EC6" w:rsidP="00AE7E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(4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433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191.34)</w:t>
            </w:r>
          </w:p>
        </w:tc>
      </w:tr>
      <w:tr w:rsidR="00AE7EC6" w:rsidRPr="00E50A6D" w14:paraId="5E762C27" w14:textId="77777777" w:rsidTr="00365BBA">
        <w:trPr>
          <w:trHeight w:val="149"/>
        </w:trPr>
        <w:tc>
          <w:tcPr>
            <w:tcW w:w="3420" w:type="dxa"/>
            <w:shd w:val="clear" w:color="auto" w:fill="auto"/>
          </w:tcPr>
          <w:p w14:paraId="31B8F794" w14:textId="77777777" w:rsidR="00AE7EC6" w:rsidRPr="00E50A6D" w:rsidRDefault="00AE7EC6" w:rsidP="00AE7EC6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FEBE56" w14:textId="77777777" w:rsidR="00AE7EC6" w:rsidRPr="00E50A6D" w:rsidRDefault="00AE7EC6" w:rsidP="00AE7E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7EC6">
              <w:rPr>
                <w:rFonts w:ascii="Angsana New" w:hAnsi="Angsana New"/>
                <w:color w:val="000000"/>
                <w:sz w:val="30"/>
                <w:szCs w:val="30"/>
              </w:rPr>
              <w:t xml:space="preserve">133,513,546.10 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AD8AD5B" w14:textId="77777777" w:rsidR="00AE7EC6" w:rsidRPr="00E50A6D" w:rsidRDefault="00AE7EC6" w:rsidP="00AE7E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7F33CE" w14:textId="77777777" w:rsidR="00AE7EC6" w:rsidRPr="00E50A6D" w:rsidRDefault="00AE7EC6" w:rsidP="00AE7E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91,263,818.37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BF34511" w14:textId="77777777" w:rsidR="00AE7EC6" w:rsidRPr="00E50A6D" w:rsidRDefault="00AE7EC6" w:rsidP="00AE7E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AD9835" w14:textId="77777777" w:rsidR="00AE7EC6" w:rsidRPr="00E50A6D" w:rsidRDefault="00AE7EC6" w:rsidP="00AE7E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C7A">
              <w:rPr>
                <w:rFonts w:ascii="Angsana New" w:hAnsi="Angsana New"/>
                <w:color w:val="000000"/>
                <w:sz w:val="30"/>
                <w:szCs w:val="30"/>
              </w:rPr>
              <w:t xml:space="preserve">133,513,546.10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4B50CFD" w14:textId="77777777" w:rsidR="00AE7EC6" w:rsidRPr="00E50A6D" w:rsidRDefault="00AE7EC6" w:rsidP="00AE7EC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BFF066" w14:textId="77777777" w:rsidR="00AE7EC6" w:rsidRPr="00E50A6D" w:rsidRDefault="00AE7EC6" w:rsidP="00AE7EC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91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263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818.37</w:t>
            </w:r>
          </w:p>
        </w:tc>
      </w:tr>
    </w:tbl>
    <w:p w14:paraId="7688CFB9" w14:textId="77777777" w:rsidR="004A5132" w:rsidRPr="00E50A6D" w:rsidRDefault="004A5132" w:rsidP="00E933C8">
      <w:pPr>
        <w:numPr>
          <w:ilvl w:val="0"/>
          <w:numId w:val="66"/>
        </w:numPr>
        <w:tabs>
          <w:tab w:val="left" w:pos="513"/>
          <w:tab w:val="decimal" w:pos="7920"/>
        </w:tabs>
        <w:spacing w:before="24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lastRenderedPageBreak/>
        <w:t>สินค้าคงเหลือ</w:t>
      </w:r>
      <w:r w:rsidR="00AD6A01" w:rsidRPr="00E50A6D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tbl>
      <w:tblPr>
        <w:tblW w:w="952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835"/>
        <w:gridCol w:w="1530"/>
        <w:gridCol w:w="236"/>
        <w:gridCol w:w="1460"/>
        <w:gridCol w:w="9"/>
        <w:gridCol w:w="275"/>
        <w:gridCol w:w="9"/>
        <w:gridCol w:w="1465"/>
        <w:gridCol w:w="236"/>
        <w:gridCol w:w="1458"/>
        <w:gridCol w:w="11"/>
      </w:tblGrid>
      <w:tr w:rsidR="00F00A8E" w:rsidRPr="00E50A6D" w14:paraId="63D4FB06" w14:textId="77777777" w:rsidTr="00115985">
        <w:tc>
          <w:tcPr>
            <w:tcW w:w="2835" w:type="dxa"/>
          </w:tcPr>
          <w:p w14:paraId="7995E5AA" w14:textId="77777777" w:rsidR="00F00A8E" w:rsidRPr="00E50A6D" w:rsidRDefault="00F00A8E" w:rsidP="00D44F84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6989589" w14:textId="77777777" w:rsidR="00F00A8E" w:rsidRPr="00E50A6D" w:rsidRDefault="00F00A8E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AD561A" w14:textId="77777777" w:rsidR="00F00A8E" w:rsidRPr="00E50A6D" w:rsidRDefault="00F00A8E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9" w:type="dxa"/>
            <w:gridSpan w:val="2"/>
          </w:tcPr>
          <w:p w14:paraId="62CCF929" w14:textId="77777777" w:rsidR="00F00A8E" w:rsidRPr="00E50A6D" w:rsidRDefault="00F00A8E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14:paraId="6C7F924D" w14:textId="77777777" w:rsidR="00F00A8E" w:rsidRPr="00E50A6D" w:rsidRDefault="00F00A8E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70" w:type="dxa"/>
            <w:gridSpan w:val="4"/>
          </w:tcPr>
          <w:p w14:paraId="751C9033" w14:textId="77777777" w:rsidR="00F00A8E" w:rsidRPr="00E50A6D" w:rsidRDefault="00F00A8E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F00A8E" w:rsidRPr="00E50A6D" w14:paraId="2411796B" w14:textId="77777777" w:rsidTr="00115985">
        <w:trPr>
          <w:gridAfter w:val="1"/>
          <w:wAfter w:w="11" w:type="dxa"/>
        </w:trPr>
        <w:tc>
          <w:tcPr>
            <w:tcW w:w="2835" w:type="dxa"/>
          </w:tcPr>
          <w:p w14:paraId="7CAEF0D0" w14:textId="77777777" w:rsidR="00F00A8E" w:rsidRPr="00E50A6D" w:rsidRDefault="00F00A8E" w:rsidP="00D44F84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226" w:type="dxa"/>
            <w:gridSpan w:val="3"/>
            <w:tcBorders>
              <w:bottom w:val="single" w:sz="4" w:space="0" w:color="auto"/>
            </w:tcBorders>
          </w:tcPr>
          <w:p w14:paraId="5E596162" w14:textId="77777777" w:rsidR="00F00A8E" w:rsidRPr="00E50A6D" w:rsidRDefault="00F00A8E" w:rsidP="00D44F84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gridSpan w:val="2"/>
          </w:tcPr>
          <w:p w14:paraId="25F9D654" w14:textId="77777777" w:rsidR="00F00A8E" w:rsidRPr="00E50A6D" w:rsidRDefault="00F00A8E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68" w:type="dxa"/>
            <w:gridSpan w:val="4"/>
            <w:tcBorders>
              <w:bottom w:val="single" w:sz="4" w:space="0" w:color="auto"/>
            </w:tcBorders>
          </w:tcPr>
          <w:p w14:paraId="7CA0134D" w14:textId="77777777" w:rsidR="00F00A8E" w:rsidRPr="00E50A6D" w:rsidRDefault="00F00A8E" w:rsidP="00D44F84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55CD" w:rsidRPr="00E50A6D" w14:paraId="6A5311BD" w14:textId="77777777" w:rsidTr="00115985">
        <w:tc>
          <w:tcPr>
            <w:tcW w:w="2835" w:type="dxa"/>
          </w:tcPr>
          <w:p w14:paraId="4D6BCEDE" w14:textId="77777777" w:rsidR="00EF55CD" w:rsidRPr="00E50A6D" w:rsidRDefault="00EF55CD" w:rsidP="00EF55CD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BEC020D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81779AC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3AA3A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2563</w:t>
            </w:r>
          </w:p>
        </w:tc>
        <w:tc>
          <w:tcPr>
            <w:tcW w:w="284" w:type="dxa"/>
            <w:gridSpan w:val="2"/>
          </w:tcPr>
          <w:p w14:paraId="0CC65EBF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312D798A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89C66CB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205468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2563</w:t>
            </w:r>
          </w:p>
        </w:tc>
      </w:tr>
      <w:tr w:rsidR="004E5704" w:rsidRPr="00E50A6D" w14:paraId="3E81D611" w14:textId="77777777" w:rsidTr="007B237F">
        <w:trPr>
          <w:trHeight w:val="203"/>
        </w:trPr>
        <w:tc>
          <w:tcPr>
            <w:tcW w:w="2835" w:type="dxa"/>
          </w:tcPr>
          <w:p w14:paraId="0FDC7873" w14:textId="77777777" w:rsidR="004E5704" w:rsidRPr="00E50A6D" w:rsidRDefault="004E5704" w:rsidP="004E570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57FC3" w14:textId="77777777" w:rsidR="004E5704" w:rsidRPr="00E50A6D" w:rsidRDefault="004E5704" w:rsidP="004E570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15A1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63</w:t>
            </w:r>
            <w:r w:rsidRPr="00E15A1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15A1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100</w:t>
            </w:r>
            <w:r w:rsidRPr="00E15A1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15A1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852.73</w:t>
            </w:r>
          </w:p>
        </w:tc>
        <w:tc>
          <w:tcPr>
            <w:tcW w:w="236" w:type="dxa"/>
          </w:tcPr>
          <w:p w14:paraId="26032738" w14:textId="77777777" w:rsidR="004E5704" w:rsidRPr="00E50A6D" w:rsidRDefault="004E5704" w:rsidP="004E570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9" w:type="dxa"/>
            <w:gridSpan w:val="2"/>
            <w:vAlign w:val="bottom"/>
          </w:tcPr>
          <w:p w14:paraId="62045ED7" w14:textId="77777777" w:rsidR="004E5704" w:rsidRPr="00E50A6D" w:rsidRDefault="004E5704" w:rsidP="004E570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59,733,185.81 </w:t>
            </w:r>
          </w:p>
        </w:tc>
        <w:tc>
          <w:tcPr>
            <w:tcW w:w="284" w:type="dxa"/>
            <w:gridSpan w:val="2"/>
          </w:tcPr>
          <w:p w14:paraId="5CB75397" w14:textId="77777777" w:rsidR="004E5704" w:rsidRPr="00E50A6D" w:rsidRDefault="004E5704" w:rsidP="004E570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EC0DE" w14:textId="77777777" w:rsidR="004E5704" w:rsidRPr="00E50A6D" w:rsidRDefault="004E5704" w:rsidP="004E570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15A1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63</w:t>
            </w:r>
            <w:r w:rsidRPr="00E15A1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15A1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100</w:t>
            </w:r>
            <w:r w:rsidRPr="00E15A1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15A1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852.73</w:t>
            </w:r>
          </w:p>
        </w:tc>
        <w:tc>
          <w:tcPr>
            <w:tcW w:w="236" w:type="dxa"/>
            <w:vAlign w:val="center"/>
          </w:tcPr>
          <w:p w14:paraId="5109C589" w14:textId="77777777" w:rsidR="004E5704" w:rsidRPr="00E50A6D" w:rsidRDefault="004E5704" w:rsidP="004E570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gridSpan w:val="2"/>
          </w:tcPr>
          <w:p w14:paraId="7EEBFE25" w14:textId="77777777" w:rsidR="004E5704" w:rsidRPr="00E50A6D" w:rsidRDefault="004E5704" w:rsidP="004E570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59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733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185.81</w:t>
            </w:r>
          </w:p>
        </w:tc>
      </w:tr>
      <w:tr w:rsidR="004E5704" w:rsidRPr="00E50A6D" w14:paraId="3A80E617" w14:textId="77777777" w:rsidTr="007B237F">
        <w:trPr>
          <w:trHeight w:val="203"/>
        </w:trPr>
        <w:tc>
          <w:tcPr>
            <w:tcW w:w="2835" w:type="dxa"/>
          </w:tcPr>
          <w:p w14:paraId="15FE1123" w14:textId="77777777" w:rsidR="004E5704" w:rsidRPr="00E50A6D" w:rsidRDefault="004E5704" w:rsidP="004E570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งานระหว่างทำ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EE41FB7" w14:textId="77777777" w:rsidR="004E5704" w:rsidRPr="00E50A6D" w:rsidRDefault="004E5704" w:rsidP="004E570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0A18B92" w14:textId="77777777" w:rsidR="004E5704" w:rsidRPr="00E50A6D" w:rsidRDefault="004E5704" w:rsidP="004E570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9" w:type="dxa"/>
            <w:gridSpan w:val="2"/>
            <w:vAlign w:val="bottom"/>
          </w:tcPr>
          <w:p w14:paraId="70741C94" w14:textId="77777777" w:rsidR="004E5704" w:rsidRPr="00E50A6D" w:rsidRDefault="004E5704" w:rsidP="004E570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257,063.69 </w:t>
            </w:r>
          </w:p>
        </w:tc>
        <w:tc>
          <w:tcPr>
            <w:tcW w:w="284" w:type="dxa"/>
            <w:gridSpan w:val="2"/>
          </w:tcPr>
          <w:p w14:paraId="317950FA" w14:textId="77777777" w:rsidR="004E5704" w:rsidRPr="00E50A6D" w:rsidRDefault="004E5704" w:rsidP="004E570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1624605D" w14:textId="77777777" w:rsidR="004E5704" w:rsidRPr="00E50A6D" w:rsidRDefault="004E5704" w:rsidP="004E570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0C918596" w14:textId="77777777" w:rsidR="004E5704" w:rsidRPr="00E50A6D" w:rsidRDefault="004E5704" w:rsidP="004E570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gridSpan w:val="2"/>
          </w:tcPr>
          <w:p w14:paraId="45BE8F01" w14:textId="77777777" w:rsidR="004E5704" w:rsidRPr="00E50A6D" w:rsidRDefault="004E5704" w:rsidP="004E570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257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063.69</w:t>
            </w:r>
          </w:p>
        </w:tc>
      </w:tr>
      <w:tr w:rsidR="004E5704" w:rsidRPr="00E50A6D" w14:paraId="30A0AE2E" w14:textId="77777777" w:rsidTr="007B237F">
        <w:trPr>
          <w:trHeight w:val="203"/>
        </w:trPr>
        <w:tc>
          <w:tcPr>
            <w:tcW w:w="2835" w:type="dxa"/>
          </w:tcPr>
          <w:p w14:paraId="7E07DA31" w14:textId="77777777" w:rsidR="004E5704" w:rsidRPr="00E50A6D" w:rsidRDefault="004E5704" w:rsidP="004E570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สินค้าสำเร็จรูป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E4A81D7" w14:textId="77777777" w:rsidR="004E5704" w:rsidRPr="00E50A6D" w:rsidRDefault="0000488A" w:rsidP="004E570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0488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88</w:t>
            </w:r>
            <w:r w:rsidRPr="0000488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00488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778</w:t>
            </w:r>
            <w:r w:rsidRPr="0000488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00488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893.30</w:t>
            </w:r>
          </w:p>
        </w:tc>
        <w:tc>
          <w:tcPr>
            <w:tcW w:w="236" w:type="dxa"/>
            <w:shd w:val="clear" w:color="auto" w:fill="auto"/>
          </w:tcPr>
          <w:p w14:paraId="5B63C848" w14:textId="77777777" w:rsidR="004E5704" w:rsidRPr="00E50A6D" w:rsidRDefault="004E5704" w:rsidP="004E570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9" w:type="dxa"/>
            <w:gridSpan w:val="2"/>
            <w:vAlign w:val="bottom"/>
          </w:tcPr>
          <w:p w14:paraId="1E074E52" w14:textId="77777777" w:rsidR="004E5704" w:rsidRPr="00E50A6D" w:rsidRDefault="004E5704" w:rsidP="004E570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89,537,676.47 </w:t>
            </w:r>
          </w:p>
        </w:tc>
        <w:tc>
          <w:tcPr>
            <w:tcW w:w="284" w:type="dxa"/>
            <w:gridSpan w:val="2"/>
          </w:tcPr>
          <w:p w14:paraId="1954634D" w14:textId="77777777" w:rsidR="004E5704" w:rsidRPr="00E50A6D" w:rsidRDefault="004E5704" w:rsidP="004E570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55724DB3" w14:textId="77777777" w:rsidR="004E5704" w:rsidRPr="00E50A6D" w:rsidRDefault="0000488A" w:rsidP="004E570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0488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88</w:t>
            </w:r>
            <w:r w:rsidRPr="0000488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00488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880</w:t>
            </w:r>
            <w:r w:rsidRPr="0000488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00488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927.51</w:t>
            </w:r>
          </w:p>
        </w:tc>
        <w:tc>
          <w:tcPr>
            <w:tcW w:w="236" w:type="dxa"/>
            <w:vAlign w:val="center"/>
          </w:tcPr>
          <w:p w14:paraId="1D1BA5DE" w14:textId="77777777" w:rsidR="004E5704" w:rsidRPr="00E50A6D" w:rsidRDefault="004E5704" w:rsidP="004E570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gridSpan w:val="2"/>
          </w:tcPr>
          <w:p w14:paraId="48B70752" w14:textId="77777777" w:rsidR="004E5704" w:rsidRPr="00E50A6D" w:rsidRDefault="004E5704" w:rsidP="004E570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89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806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186.38</w:t>
            </w:r>
          </w:p>
        </w:tc>
      </w:tr>
      <w:tr w:rsidR="004E5704" w:rsidRPr="00E50A6D" w14:paraId="6093EC3F" w14:textId="77777777" w:rsidTr="007B237F">
        <w:trPr>
          <w:trHeight w:val="203"/>
        </w:trPr>
        <w:tc>
          <w:tcPr>
            <w:tcW w:w="2835" w:type="dxa"/>
          </w:tcPr>
          <w:p w14:paraId="1F46E8F0" w14:textId="77777777" w:rsidR="004E5704" w:rsidRPr="00E50A6D" w:rsidRDefault="004E5704" w:rsidP="004E570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สินค้ากึ่งสำเร็จรูป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E630AF0" w14:textId="77777777" w:rsidR="004E5704" w:rsidRPr="00E50A6D" w:rsidRDefault="004E5704" w:rsidP="004E570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15A1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39</w:t>
            </w:r>
            <w:r w:rsidRPr="00E15A1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15A1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920</w:t>
            </w:r>
            <w:r w:rsidRPr="00E15A1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15A1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498.81</w:t>
            </w:r>
          </w:p>
        </w:tc>
        <w:tc>
          <w:tcPr>
            <w:tcW w:w="236" w:type="dxa"/>
            <w:shd w:val="clear" w:color="auto" w:fill="auto"/>
          </w:tcPr>
          <w:p w14:paraId="38A78B87" w14:textId="77777777" w:rsidR="004E5704" w:rsidRPr="00E50A6D" w:rsidRDefault="004E5704" w:rsidP="004E570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9" w:type="dxa"/>
            <w:gridSpan w:val="2"/>
            <w:shd w:val="clear" w:color="auto" w:fill="auto"/>
            <w:vAlign w:val="bottom"/>
          </w:tcPr>
          <w:p w14:paraId="0EA09B14" w14:textId="77777777" w:rsidR="004E5704" w:rsidRPr="00E50A6D" w:rsidRDefault="004E5704" w:rsidP="004E570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36,217,857.90 </w:t>
            </w:r>
          </w:p>
        </w:tc>
        <w:tc>
          <w:tcPr>
            <w:tcW w:w="284" w:type="dxa"/>
            <w:gridSpan w:val="2"/>
          </w:tcPr>
          <w:p w14:paraId="426A0A5C" w14:textId="77777777" w:rsidR="004E5704" w:rsidRPr="00E50A6D" w:rsidRDefault="004E5704" w:rsidP="004E570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791C38D2" w14:textId="77777777" w:rsidR="004E5704" w:rsidRPr="00E50A6D" w:rsidRDefault="004E5704" w:rsidP="004E570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5A1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39</w:t>
            </w:r>
            <w:r w:rsidRPr="00E15A1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15A1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920</w:t>
            </w:r>
            <w:r w:rsidRPr="00E15A1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15A1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498.81</w:t>
            </w:r>
          </w:p>
        </w:tc>
        <w:tc>
          <w:tcPr>
            <w:tcW w:w="236" w:type="dxa"/>
            <w:vAlign w:val="center"/>
          </w:tcPr>
          <w:p w14:paraId="4ABCC27B" w14:textId="77777777" w:rsidR="004E5704" w:rsidRPr="00E50A6D" w:rsidRDefault="004E5704" w:rsidP="004E570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gridSpan w:val="2"/>
          </w:tcPr>
          <w:p w14:paraId="467DBBA1" w14:textId="77777777" w:rsidR="004E5704" w:rsidRPr="00E50A6D" w:rsidRDefault="004E5704" w:rsidP="004E570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36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217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857.90</w:t>
            </w:r>
          </w:p>
        </w:tc>
      </w:tr>
      <w:tr w:rsidR="004E5704" w:rsidRPr="00E50A6D" w14:paraId="58F94962" w14:textId="77777777" w:rsidTr="007B237F">
        <w:trPr>
          <w:trHeight w:val="203"/>
        </w:trPr>
        <w:tc>
          <w:tcPr>
            <w:tcW w:w="2835" w:type="dxa"/>
          </w:tcPr>
          <w:p w14:paraId="25DB2825" w14:textId="77777777" w:rsidR="004E5704" w:rsidRPr="00E50A6D" w:rsidRDefault="004E5704" w:rsidP="004E570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สินค้าระหว่างทาง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39FE590" w14:textId="77777777" w:rsidR="004E5704" w:rsidRPr="00E50A6D" w:rsidRDefault="004E5704" w:rsidP="004E570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15A1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</w:t>
            </w:r>
            <w:r w:rsidRPr="00E15A1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15A1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848</w:t>
            </w:r>
            <w:r w:rsidRPr="00E15A1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15A1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331.23</w:t>
            </w:r>
          </w:p>
        </w:tc>
        <w:tc>
          <w:tcPr>
            <w:tcW w:w="236" w:type="dxa"/>
            <w:shd w:val="clear" w:color="auto" w:fill="auto"/>
          </w:tcPr>
          <w:p w14:paraId="0836A227" w14:textId="77777777" w:rsidR="004E5704" w:rsidRPr="00E50A6D" w:rsidRDefault="004E5704" w:rsidP="004E570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9" w:type="dxa"/>
            <w:gridSpan w:val="2"/>
            <w:shd w:val="clear" w:color="auto" w:fill="auto"/>
            <w:vAlign w:val="bottom"/>
          </w:tcPr>
          <w:p w14:paraId="32F767AB" w14:textId="77777777" w:rsidR="004E5704" w:rsidRPr="00E50A6D" w:rsidRDefault="004E5704" w:rsidP="004E570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  <w:gridSpan w:val="2"/>
          </w:tcPr>
          <w:p w14:paraId="5850D91F" w14:textId="77777777" w:rsidR="004E5704" w:rsidRPr="00E50A6D" w:rsidRDefault="004E5704" w:rsidP="004E570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30A65779" w14:textId="77777777" w:rsidR="004E5704" w:rsidRPr="00E50A6D" w:rsidRDefault="004E5704" w:rsidP="004E570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5A1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</w:t>
            </w:r>
            <w:r w:rsidRPr="00E15A1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15A1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848</w:t>
            </w:r>
            <w:r w:rsidRPr="00E15A1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15A1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331.23</w:t>
            </w:r>
          </w:p>
        </w:tc>
        <w:tc>
          <w:tcPr>
            <w:tcW w:w="236" w:type="dxa"/>
            <w:vAlign w:val="center"/>
          </w:tcPr>
          <w:p w14:paraId="7876954B" w14:textId="77777777" w:rsidR="004E5704" w:rsidRPr="00E50A6D" w:rsidRDefault="004E5704" w:rsidP="004E570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gridSpan w:val="2"/>
          </w:tcPr>
          <w:p w14:paraId="784A645D" w14:textId="77777777" w:rsidR="004E5704" w:rsidRPr="00E50A6D" w:rsidRDefault="004E5704" w:rsidP="004E570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4E5704" w:rsidRPr="00E50A6D" w14:paraId="0329A78D" w14:textId="77777777" w:rsidTr="005E00E6">
        <w:trPr>
          <w:trHeight w:val="181"/>
        </w:trPr>
        <w:tc>
          <w:tcPr>
            <w:tcW w:w="2835" w:type="dxa"/>
          </w:tcPr>
          <w:p w14:paraId="6E810958" w14:textId="77777777" w:rsidR="004E5704" w:rsidRPr="00E50A6D" w:rsidRDefault="004E5704" w:rsidP="004E570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งานระหว่างติดตั้ง-โครงการ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7505F84" w14:textId="77777777" w:rsidR="004E5704" w:rsidRPr="00E50A6D" w:rsidRDefault="004E5704" w:rsidP="004E570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6D302F" w14:textId="77777777" w:rsidR="004E5704" w:rsidRPr="00E50A6D" w:rsidRDefault="004E5704" w:rsidP="004E570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9" w:type="dxa"/>
            <w:gridSpan w:val="2"/>
            <w:tcBorders>
              <w:bottom w:val="single" w:sz="4" w:space="0" w:color="auto"/>
            </w:tcBorders>
          </w:tcPr>
          <w:p w14:paraId="24DE3DC3" w14:textId="77777777" w:rsidR="004E5704" w:rsidRPr="00E50A6D" w:rsidRDefault="004E5704" w:rsidP="004E570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1,364,440.90</w:t>
            </w:r>
          </w:p>
        </w:tc>
        <w:tc>
          <w:tcPr>
            <w:tcW w:w="284" w:type="dxa"/>
            <w:gridSpan w:val="2"/>
          </w:tcPr>
          <w:p w14:paraId="7CF42EA3" w14:textId="77777777" w:rsidR="004E5704" w:rsidRPr="00E50A6D" w:rsidRDefault="004E5704" w:rsidP="004E570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3EAE2A63" w14:textId="77777777" w:rsidR="004E5704" w:rsidRPr="00E50A6D" w:rsidRDefault="004E5704" w:rsidP="004E570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3A9CE584" w14:textId="77777777" w:rsidR="004E5704" w:rsidRPr="00E50A6D" w:rsidRDefault="004E5704" w:rsidP="004E570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gridSpan w:val="2"/>
            <w:tcBorders>
              <w:bottom w:val="single" w:sz="4" w:space="0" w:color="auto"/>
            </w:tcBorders>
          </w:tcPr>
          <w:p w14:paraId="301DD2B8" w14:textId="77777777" w:rsidR="004E5704" w:rsidRPr="00E50A6D" w:rsidRDefault="004E5704" w:rsidP="004E570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364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440.90</w:t>
            </w:r>
          </w:p>
        </w:tc>
      </w:tr>
      <w:tr w:rsidR="004E5704" w:rsidRPr="00E50A6D" w14:paraId="202C8783" w14:textId="77777777" w:rsidTr="00115985">
        <w:trPr>
          <w:trHeight w:val="181"/>
        </w:trPr>
        <w:tc>
          <w:tcPr>
            <w:tcW w:w="2835" w:type="dxa"/>
          </w:tcPr>
          <w:p w14:paraId="700D835E" w14:textId="77777777" w:rsidR="004E5704" w:rsidRPr="00E50A6D" w:rsidRDefault="004E5704" w:rsidP="004E570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175A15D" w14:textId="77777777" w:rsidR="004E5704" w:rsidRPr="00E50A6D" w:rsidRDefault="0000488A" w:rsidP="004E570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0488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194</w:t>
            </w:r>
            <w:r w:rsidRPr="0000488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00488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648</w:t>
            </w:r>
            <w:r w:rsidRPr="0000488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00488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576.07</w:t>
            </w:r>
          </w:p>
        </w:tc>
        <w:tc>
          <w:tcPr>
            <w:tcW w:w="236" w:type="dxa"/>
          </w:tcPr>
          <w:p w14:paraId="28BC5310" w14:textId="77777777" w:rsidR="004E5704" w:rsidRPr="00E50A6D" w:rsidRDefault="004E5704" w:rsidP="004E570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</w:tcBorders>
          </w:tcPr>
          <w:p w14:paraId="5BCB6454" w14:textId="77777777" w:rsidR="004E5704" w:rsidRPr="00E50A6D" w:rsidRDefault="004E5704" w:rsidP="004E570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187,110,224.77</w:t>
            </w:r>
          </w:p>
        </w:tc>
        <w:tc>
          <w:tcPr>
            <w:tcW w:w="284" w:type="dxa"/>
            <w:gridSpan w:val="2"/>
          </w:tcPr>
          <w:p w14:paraId="24D4CA5A" w14:textId="77777777" w:rsidR="004E5704" w:rsidRPr="00E50A6D" w:rsidRDefault="004E5704" w:rsidP="004E570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</w:tcPr>
          <w:p w14:paraId="12639E63" w14:textId="77777777" w:rsidR="004E5704" w:rsidRPr="00E50A6D" w:rsidRDefault="0000488A" w:rsidP="004E570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0488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194</w:t>
            </w:r>
            <w:r w:rsidRPr="0000488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00488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750</w:t>
            </w:r>
            <w:r w:rsidRPr="0000488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00488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610.28</w:t>
            </w:r>
          </w:p>
        </w:tc>
        <w:tc>
          <w:tcPr>
            <w:tcW w:w="236" w:type="dxa"/>
            <w:vAlign w:val="center"/>
          </w:tcPr>
          <w:p w14:paraId="12BFFE94" w14:textId="77777777" w:rsidR="004E5704" w:rsidRPr="00E50A6D" w:rsidRDefault="004E5704" w:rsidP="004E570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</w:tcBorders>
          </w:tcPr>
          <w:p w14:paraId="6A963999" w14:textId="77777777" w:rsidR="004E5704" w:rsidRPr="00E50A6D" w:rsidRDefault="004E5704" w:rsidP="004E570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187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378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734.68</w:t>
            </w:r>
          </w:p>
        </w:tc>
      </w:tr>
      <w:tr w:rsidR="004E5704" w:rsidRPr="00E50A6D" w14:paraId="7CDE6833" w14:textId="77777777" w:rsidTr="00115985">
        <w:trPr>
          <w:trHeight w:val="181"/>
        </w:trPr>
        <w:tc>
          <w:tcPr>
            <w:tcW w:w="2835" w:type="dxa"/>
          </w:tcPr>
          <w:p w14:paraId="675779C4" w14:textId="77777777" w:rsidR="004E5704" w:rsidRPr="00E50A6D" w:rsidRDefault="004E5704" w:rsidP="004E570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หัก 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ค่าเผื่อการ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ปรับ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ลดมูลค่า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1E7317E" w14:textId="77777777" w:rsidR="004E5704" w:rsidRPr="00E50A6D" w:rsidRDefault="004E5704" w:rsidP="004E570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4E5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13</w:t>
            </w:r>
            <w:r w:rsidRPr="004E5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4E5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780</w:t>
            </w:r>
            <w:r w:rsidRPr="004E5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4E5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856.27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3D6267B8" w14:textId="77777777" w:rsidR="004E5704" w:rsidRPr="00E50A6D" w:rsidRDefault="004E5704" w:rsidP="004E570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9" w:type="dxa"/>
            <w:gridSpan w:val="2"/>
            <w:tcBorders>
              <w:bottom w:val="single" w:sz="4" w:space="0" w:color="auto"/>
            </w:tcBorders>
          </w:tcPr>
          <w:p w14:paraId="0331D97C" w14:textId="77777777" w:rsidR="004E5704" w:rsidRPr="00E50A6D" w:rsidRDefault="004E5704" w:rsidP="004E570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(17,418,247.24)</w:t>
            </w:r>
          </w:p>
        </w:tc>
        <w:tc>
          <w:tcPr>
            <w:tcW w:w="284" w:type="dxa"/>
            <w:gridSpan w:val="2"/>
          </w:tcPr>
          <w:p w14:paraId="2A712325" w14:textId="77777777" w:rsidR="004E5704" w:rsidRPr="00E50A6D" w:rsidRDefault="004E5704" w:rsidP="004E570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515E05A7" w14:textId="77777777" w:rsidR="004E5704" w:rsidRPr="00E50A6D" w:rsidRDefault="004E5704" w:rsidP="004E570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4E5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13</w:t>
            </w:r>
            <w:r w:rsidRPr="004E5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4E5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780</w:t>
            </w:r>
            <w:r w:rsidRPr="004E570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4E57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856.27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1F0BC5E4" w14:textId="77777777" w:rsidR="004E5704" w:rsidRPr="00E50A6D" w:rsidRDefault="004E5704" w:rsidP="004E570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gridSpan w:val="2"/>
            <w:tcBorders>
              <w:bottom w:val="single" w:sz="4" w:space="0" w:color="auto"/>
            </w:tcBorders>
          </w:tcPr>
          <w:p w14:paraId="21B376B9" w14:textId="77777777" w:rsidR="004E5704" w:rsidRPr="00E50A6D" w:rsidRDefault="004E5704" w:rsidP="004E570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(17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418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247.24)</w:t>
            </w:r>
          </w:p>
        </w:tc>
      </w:tr>
      <w:tr w:rsidR="004E5704" w:rsidRPr="00E50A6D" w14:paraId="7E232796" w14:textId="77777777" w:rsidTr="00115985">
        <w:trPr>
          <w:trHeight w:val="149"/>
        </w:trPr>
        <w:tc>
          <w:tcPr>
            <w:tcW w:w="2835" w:type="dxa"/>
          </w:tcPr>
          <w:p w14:paraId="7B507A4A" w14:textId="77777777" w:rsidR="004E5704" w:rsidRPr="00E50A6D" w:rsidRDefault="004E5704" w:rsidP="004E570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9705C32" w14:textId="77777777" w:rsidR="004E5704" w:rsidRPr="00E50A6D" w:rsidRDefault="0000488A" w:rsidP="004E5704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00488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180</w:t>
            </w:r>
            <w:r w:rsidRPr="0000488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00488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867</w:t>
            </w:r>
            <w:r w:rsidRPr="0000488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00488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719.80</w:t>
            </w:r>
          </w:p>
        </w:tc>
        <w:tc>
          <w:tcPr>
            <w:tcW w:w="236" w:type="dxa"/>
          </w:tcPr>
          <w:p w14:paraId="468DD8FC" w14:textId="77777777" w:rsidR="004E5704" w:rsidRPr="00E50A6D" w:rsidRDefault="004E5704" w:rsidP="004E5704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ACA07D3" w14:textId="77777777" w:rsidR="004E5704" w:rsidRPr="00E50A6D" w:rsidRDefault="004E5704" w:rsidP="004E5704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169,691,977.53</w:t>
            </w:r>
          </w:p>
        </w:tc>
        <w:tc>
          <w:tcPr>
            <w:tcW w:w="284" w:type="dxa"/>
            <w:gridSpan w:val="2"/>
          </w:tcPr>
          <w:p w14:paraId="439B000B" w14:textId="77777777" w:rsidR="004E5704" w:rsidRPr="00E50A6D" w:rsidRDefault="004E5704" w:rsidP="004E5704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5D9065" w14:textId="77777777" w:rsidR="004E5704" w:rsidRPr="00E50A6D" w:rsidRDefault="0000488A" w:rsidP="004E5704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0488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180</w:t>
            </w:r>
            <w:r w:rsidRPr="0000488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00488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969</w:t>
            </w:r>
            <w:r w:rsidRPr="0000488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00488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754.01</w:t>
            </w:r>
          </w:p>
        </w:tc>
        <w:tc>
          <w:tcPr>
            <w:tcW w:w="236" w:type="dxa"/>
            <w:vAlign w:val="center"/>
          </w:tcPr>
          <w:p w14:paraId="1C7949D6" w14:textId="77777777" w:rsidR="004E5704" w:rsidRPr="00E50A6D" w:rsidRDefault="004E5704" w:rsidP="004E570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41253BB" w14:textId="77777777" w:rsidR="004E5704" w:rsidRPr="00E50A6D" w:rsidRDefault="004E5704" w:rsidP="004E5704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169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960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487.44</w:t>
            </w:r>
          </w:p>
        </w:tc>
      </w:tr>
    </w:tbl>
    <w:p w14:paraId="25B2B309" w14:textId="77777777" w:rsidR="00ED61BC" w:rsidRPr="00E50A6D" w:rsidRDefault="00D77787" w:rsidP="00E933C8">
      <w:pPr>
        <w:numPr>
          <w:ilvl w:val="0"/>
          <w:numId w:val="66"/>
        </w:numPr>
        <w:tabs>
          <w:tab w:val="left" w:pos="513"/>
          <w:tab w:val="decimal" w:pos="7920"/>
        </w:tabs>
        <w:spacing w:before="36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W w:w="98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236"/>
        <w:gridCol w:w="1114"/>
        <w:gridCol w:w="270"/>
        <w:gridCol w:w="1714"/>
        <w:gridCol w:w="236"/>
        <w:gridCol w:w="1708"/>
        <w:gridCol w:w="6"/>
      </w:tblGrid>
      <w:tr w:rsidR="00ED61BC" w:rsidRPr="00E50A6D" w14:paraId="19B4AF7A" w14:textId="77777777" w:rsidTr="008A13C3">
        <w:trPr>
          <w:gridAfter w:val="1"/>
          <w:wAfter w:w="6" w:type="dxa"/>
        </w:trPr>
        <w:tc>
          <w:tcPr>
            <w:tcW w:w="3060" w:type="dxa"/>
          </w:tcPr>
          <w:p w14:paraId="538B1864" w14:textId="77777777" w:rsidR="00ED61BC" w:rsidRPr="00E50A6D" w:rsidRDefault="00ED61BC" w:rsidP="008A13C3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</w:p>
        </w:tc>
        <w:tc>
          <w:tcPr>
            <w:tcW w:w="1530" w:type="dxa"/>
          </w:tcPr>
          <w:p w14:paraId="1A33900B" w14:textId="77777777" w:rsidR="00ED61BC" w:rsidRPr="00E50A6D" w:rsidRDefault="00ED61BC" w:rsidP="008A13C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29B60F" w14:textId="77777777" w:rsidR="00ED61BC" w:rsidRPr="00E50A6D" w:rsidRDefault="00ED61BC" w:rsidP="008A13C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63A42E7" w14:textId="77777777" w:rsidR="00ED61BC" w:rsidRPr="00E50A6D" w:rsidRDefault="00ED61BC" w:rsidP="008A13C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256F83" w14:textId="77777777" w:rsidR="00ED61BC" w:rsidRPr="00E50A6D" w:rsidRDefault="00ED61BC" w:rsidP="008A13C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58" w:type="dxa"/>
            <w:gridSpan w:val="3"/>
          </w:tcPr>
          <w:p w14:paraId="4B33B507" w14:textId="77777777" w:rsidR="00ED61BC" w:rsidRPr="00E50A6D" w:rsidRDefault="00ED61BC" w:rsidP="008A13C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ED61BC" w:rsidRPr="00E50A6D" w14:paraId="06471CB5" w14:textId="77777777" w:rsidTr="008A13C3">
        <w:trPr>
          <w:gridAfter w:val="1"/>
          <w:wAfter w:w="6" w:type="dxa"/>
        </w:trPr>
        <w:tc>
          <w:tcPr>
            <w:tcW w:w="3060" w:type="dxa"/>
          </w:tcPr>
          <w:p w14:paraId="43BC9E4E" w14:textId="77777777" w:rsidR="00ED61BC" w:rsidRPr="00E50A6D" w:rsidRDefault="00ED61BC" w:rsidP="008A13C3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3611FF03" w14:textId="77777777" w:rsidR="00ED61BC" w:rsidRPr="00E50A6D" w:rsidRDefault="00ED61BC" w:rsidP="008A13C3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B70E669" w14:textId="77777777" w:rsidR="00ED61BC" w:rsidRPr="00E50A6D" w:rsidRDefault="00ED61BC" w:rsidP="008A13C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58" w:type="dxa"/>
            <w:gridSpan w:val="3"/>
            <w:tcBorders>
              <w:bottom w:val="single" w:sz="4" w:space="0" w:color="auto"/>
            </w:tcBorders>
          </w:tcPr>
          <w:p w14:paraId="65443F8E" w14:textId="77777777" w:rsidR="00ED61BC" w:rsidRPr="00E50A6D" w:rsidRDefault="00ED61BC" w:rsidP="008A13C3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F55CD" w:rsidRPr="00E50A6D" w14:paraId="0E21A009" w14:textId="77777777" w:rsidTr="0042721D">
        <w:tc>
          <w:tcPr>
            <w:tcW w:w="3060" w:type="dxa"/>
          </w:tcPr>
          <w:p w14:paraId="7124F15E" w14:textId="77777777" w:rsidR="00EF55CD" w:rsidRPr="00E50A6D" w:rsidRDefault="00EF55CD" w:rsidP="00EF55CD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14C8408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236" w:type="dxa"/>
          </w:tcPr>
          <w:p w14:paraId="5F71FB80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114" w:type="dxa"/>
          </w:tcPr>
          <w:p w14:paraId="32CA3A1D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270" w:type="dxa"/>
          </w:tcPr>
          <w:p w14:paraId="1324317F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</w:tcPr>
          <w:p w14:paraId="6E8B8922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E50A6D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A18DFCC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4E9E74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E50A6D">
              <w:rPr>
                <w:sz w:val="30"/>
                <w:szCs w:val="30"/>
              </w:rPr>
              <w:t>2563</w:t>
            </w:r>
          </w:p>
        </w:tc>
      </w:tr>
      <w:tr w:rsidR="00EF55CD" w:rsidRPr="00E50A6D" w14:paraId="74975BFE" w14:textId="77777777" w:rsidTr="0042721D">
        <w:tc>
          <w:tcPr>
            <w:tcW w:w="4826" w:type="dxa"/>
            <w:gridSpan w:val="3"/>
          </w:tcPr>
          <w:p w14:paraId="3B052F38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left"/>
              <w:rPr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0F148CA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270" w:type="dxa"/>
          </w:tcPr>
          <w:p w14:paraId="5382583B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</w:tcPr>
          <w:p w14:paraId="4A7FAA06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1EAA72D0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</w:tcBorders>
          </w:tcPr>
          <w:p w14:paraId="0C0345BF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</w:tr>
      <w:tr w:rsidR="00EF55CD" w:rsidRPr="00E50A6D" w14:paraId="7591DEBE" w14:textId="77777777" w:rsidTr="00365BBA">
        <w:trPr>
          <w:trHeight w:val="203"/>
        </w:trPr>
        <w:tc>
          <w:tcPr>
            <w:tcW w:w="3060" w:type="dxa"/>
            <w:shd w:val="clear" w:color="auto" w:fill="auto"/>
          </w:tcPr>
          <w:p w14:paraId="6DB11489" w14:textId="77777777" w:rsidR="00EF55CD" w:rsidRPr="00E50A6D" w:rsidRDefault="00EF55CD" w:rsidP="00DE039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20" w:hanging="661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530" w:type="dxa"/>
            <w:shd w:val="clear" w:color="auto" w:fill="auto"/>
          </w:tcPr>
          <w:p w14:paraId="3D6DAFF3" w14:textId="77777777" w:rsidR="00EF55CD" w:rsidRPr="00E50A6D" w:rsidRDefault="00EF55CD" w:rsidP="00EF55C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403D193" w14:textId="77777777" w:rsidR="00EF55CD" w:rsidRPr="00E50A6D" w:rsidRDefault="00EF55CD" w:rsidP="00EF55C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18BB525" w14:textId="77777777" w:rsidR="00EF55CD" w:rsidRPr="00E50A6D" w:rsidRDefault="00EF55CD" w:rsidP="00EF55C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7B0FD85" w14:textId="77777777" w:rsidR="00EF55CD" w:rsidRPr="00E50A6D" w:rsidRDefault="00EF55CD" w:rsidP="00EF55C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1BFAB02F" w14:textId="77777777" w:rsidR="00EF55CD" w:rsidRPr="00E50A6D" w:rsidRDefault="00F974C6" w:rsidP="00EF55C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B45BEE2" w14:textId="77777777" w:rsidR="00EF55CD" w:rsidRPr="00E50A6D" w:rsidRDefault="00EF55CD" w:rsidP="00EF55CD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shd w:val="clear" w:color="auto" w:fill="auto"/>
            <w:vAlign w:val="bottom"/>
          </w:tcPr>
          <w:p w14:paraId="3DB8CCB4" w14:textId="77777777" w:rsidR="00EF55CD" w:rsidRPr="00E50A6D" w:rsidRDefault="00EF55CD" w:rsidP="00EF55C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19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968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699.52</w:t>
            </w:r>
          </w:p>
        </w:tc>
      </w:tr>
      <w:tr w:rsidR="00EF55CD" w:rsidRPr="00E50A6D" w14:paraId="53848DE5" w14:textId="77777777" w:rsidTr="00365BBA">
        <w:trPr>
          <w:trHeight w:val="203"/>
        </w:trPr>
        <w:tc>
          <w:tcPr>
            <w:tcW w:w="3060" w:type="dxa"/>
            <w:shd w:val="clear" w:color="auto" w:fill="auto"/>
          </w:tcPr>
          <w:p w14:paraId="781B188E" w14:textId="77777777" w:rsidR="00EF55CD" w:rsidRPr="00E50A6D" w:rsidRDefault="00EF55CD" w:rsidP="00DE039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firstLine="2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14:paraId="4289F167" w14:textId="77777777" w:rsidR="00EF55CD" w:rsidRPr="00E50A6D" w:rsidRDefault="00EF55CD" w:rsidP="00EF55CD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0FED2F6" w14:textId="77777777" w:rsidR="00EF55CD" w:rsidRPr="00E50A6D" w:rsidRDefault="00EF55CD" w:rsidP="00EF55CD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AEFF958" w14:textId="77777777" w:rsidR="00EF55CD" w:rsidRPr="00E50A6D" w:rsidRDefault="00EF55CD" w:rsidP="00EF55CD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33D4D82" w14:textId="77777777" w:rsidR="00EF55CD" w:rsidRPr="00E50A6D" w:rsidRDefault="00EF55CD" w:rsidP="00EF55CD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D331F7" w14:textId="77777777" w:rsidR="00EF55CD" w:rsidRPr="00E50A6D" w:rsidRDefault="00F974C6" w:rsidP="00EF55CD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E30C459" w14:textId="77777777" w:rsidR="00EF55CD" w:rsidRPr="00E50A6D" w:rsidRDefault="00EF55CD" w:rsidP="00EF55CD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E9483A" w14:textId="77777777" w:rsidR="00EF55CD" w:rsidRPr="00E50A6D" w:rsidRDefault="00EF55CD" w:rsidP="00EF55CD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19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968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699.52</w:t>
            </w:r>
          </w:p>
        </w:tc>
      </w:tr>
    </w:tbl>
    <w:p w14:paraId="1F446635" w14:textId="77777777" w:rsidR="00ED61BC" w:rsidRPr="00E50A6D" w:rsidRDefault="00DB09A5" w:rsidP="00DB09A5">
      <w:pPr>
        <w:tabs>
          <w:tab w:val="left" w:pos="513"/>
          <w:tab w:val="decimal" w:pos="7920"/>
        </w:tabs>
        <w:spacing w:before="36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 w:hint="cs"/>
          <w:sz w:val="30"/>
          <w:szCs w:val="30"/>
          <w:cs/>
        </w:rPr>
        <w:t>พันธบัตรรัฐบาล</w:t>
      </w:r>
      <w:r w:rsidR="00365BBA" w:rsidRPr="00E50A6D">
        <w:rPr>
          <w:rFonts w:ascii="Angsana New" w:hAnsi="Angsana New"/>
          <w:sz w:val="30"/>
          <w:szCs w:val="30"/>
          <w:cs/>
        </w:rPr>
        <w:t xml:space="preserve"> วัดมูลค่าด้วยราคาทุนตัดจำหน่าย โดยมีอัตราดอกเบี้ยที่แท้จริงร้อยละ </w:t>
      </w:r>
      <w:r w:rsidR="00365BBA" w:rsidRPr="00E50A6D">
        <w:rPr>
          <w:rFonts w:ascii="Angsana New" w:hAnsi="Angsana New"/>
          <w:sz w:val="30"/>
          <w:szCs w:val="30"/>
          <w:lang w:val="en-US"/>
        </w:rPr>
        <w:t>0.48</w:t>
      </w:r>
      <w:r w:rsidRPr="00E50A6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D78AF" w:rsidRPr="006D78AF">
        <w:rPr>
          <w:rFonts w:ascii="Angsana New" w:hAnsi="Angsana New"/>
          <w:sz w:val="30"/>
          <w:szCs w:val="30"/>
          <w:cs/>
          <w:lang w:val="en-US"/>
        </w:rPr>
        <w:t xml:space="preserve">และได้มีการไถ่ถอนแล้ว เมื่อวันที่ </w:t>
      </w:r>
      <w:r w:rsidR="00400C9F">
        <w:rPr>
          <w:rFonts w:ascii="Angsana New" w:hAnsi="Angsana New"/>
          <w:sz w:val="30"/>
          <w:szCs w:val="30"/>
          <w:lang w:val="en-US"/>
        </w:rPr>
        <w:t>28</w:t>
      </w:r>
      <w:r w:rsidR="006D78AF" w:rsidRPr="006D78AF">
        <w:rPr>
          <w:rFonts w:ascii="Angsana New" w:hAnsi="Angsana New"/>
          <w:sz w:val="30"/>
          <w:szCs w:val="30"/>
          <w:cs/>
          <w:lang w:val="en-US"/>
        </w:rPr>
        <w:t xml:space="preserve"> เมษายน </w:t>
      </w:r>
      <w:r w:rsidR="00400C9F">
        <w:rPr>
          <w:rFonts w:ascii="Angsana New" w:hAnsi="Angsana New"/>
          <w:sz w:val="30"/>
          <w:szCs w:val="30"/>
          <w:lang w:val="en-US"/>
        </w:rPr>
        <w:t>2564</w:t>
      </w:r>
    </w:p>
    <w:p w14:paraId="1E11B4D4" w14:textId="77777777" w:rsidR="00ED61BC" w:rsidRPr="00E50A6D" w:rsidRDefault="00ED61BC" w:rsidP="00ED61BC">
      <w:pPr>
        <w:tabs>
          <w:tab w:val="left" w:pos="513"/>
          <w:tab w:val="decimal" w:pos="7920"/>
        </w:tabs>
        <w:spacing w:before="360"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2852FDFC" w14:textId="77777777" w:rsidR="00ED61BC" w:rsidRPr="00E50A6D" w:rsidRDefault="00ED61BC" w:rsidP="00ED61BC">
      <w:pPr>
        <w:tabs>
          <w:tab w:val="left" w:pos="513"/>
          <w:tab w:val="decimal" w:pos="7920"/>
        </w:tabs>
        <w:spacing w:before="360"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12E685A4" w14:textId="77777777" w:rsidR="00ED61BC" w:rsidRPr="00E50A6D" w:rsidRDefault="00ED61BC" w:rsidP="00ED61BC">
      <w:pPr>
        <w:tabs>
          <w:tab w:val="left" w:pos="513"/>
          <w:tab w:val="decimal" w:pos="7920"/>
        </w:tabs>
        <w:spacing w:before="360"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30A196EE" w14:textId="77777777" w:rsidR="00ED61BC" w:rsidRPr="00E50A6D" w:rsidRDefault="00ED61BC" w:rsidP="00ED61BC">
      <w:pPr>
        <w:tabs>
          <w:tab w:val="left" w:pos="513"/>
          <w:tab w:val="decimal" w:pos="7920"/>
        </w:tabs>
        <w:spacing w:before="360"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422804B3" w14:textId="77777777" w:rsidR="00365BBA" w:rsidRPr="00E50A6D" w:rsidRDefault="00365BBA" w:rsidP="00ED61BC">
      <w:pPr>
        <w:tabs>
          <w:tab w:val="left" w:pos="513"/>
          <w:tab w:val="decimal" w:pos="7920"/>
        </w:tabs>
        <w:spacing w:before="360"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14491182" w14:textId="77777777" w:rsidR="00872384" w:rsidRPr="00E50A6D" w:rsidRDefault="00872384" w:rsidP="00E933C8">
      <w:pPr>
        <w:numPr>
          <w:ilvl w:val="0"/>
          <w:numId w:val="66"/>
        </w:numPr>
        <w:tabs>
          <w:tab w:val="left" w:pos="513"/>
          <w:tab w:val="decimal" w:pos="7920"/>
        </w:tabs>
        <w:spacing w:before="36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สินทรัพย์ทางการเงินไม่หมุนเวียนอื่น </w:t>
      </w:r>
    </w:p>
    <w:tbl>
      <w:tblPr>
        <w:tblW w:w="97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6"/>
        <w:gridCol w:w="2424"/>
        <w:gridCol w:w="1843"/>
        <w:gridCol w:w="241"/>
        <w:gridCol w:w="1761"/>
      </w:tblGrid>
      <w:tr w:rsidR="0039001A" w:rsidRPr="00E50A6D" w14:paraId="2834FF4C" w14:textId="77777777" w:rsidTr="0042721D">
        <w:tc>
          <w:tcPr>
            <w:tcW w:w="3486" w:type="dxa"/>
          </w:tcPr>
          <w:p w14:paraId="523170D5" w14:textId="77777777" w:rsidR="0039001A" w:rsidRPr="00E50A6D" w:rsidRDefault="0039001A" w:rsidP="00C47986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1" w:name="_Hlk64885444"/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</w:p>
        </w:tc>
        <w:tc>
          <w:tcPr>
            <w:tcW w:w="2424" w:type="dxa"/>
          </w:tcPr>
          <w:p w14:paraId="4DC27598" w14:textId="77777777" w:rsidR="0039001A" w:rsidRPr="00E50A6D" w:rsidRDefault="0039001A" w:rsidP="00C47986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845" w:type="dxa"/>
            <w:gridSpan w:val="3"/>
          </w:tcPr>
          <w:p w14:paraId="3826165F" w14:textId="77777777" w:rsidR="0039001A" w:rsidRPr="00E50A6D" w:rsidRDefault="0039001A" w:rsidP="00C47986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9001A" w:rsidRPr="00E50A6D" w14:paraId="308DBB90" w14:textId="77777777" w:rsidTr="0042721D">
        <w:tc>
          <w:tcPr>
            <w:tcW w:w="3486" w:type="dxa"/>
          </w:tcPr>
          <w:p w14:paraId="1432D6B6" w14:textId="77777777" w:rsidR="0039001A" w:rsidRPr="00E50A6D" w:rsidRDefault="0039001A" w:rsidP="00C47986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24" w:type="dxa"/>
          </w:tcPr>
          <w:p w14:paraId="7D63BE42" w14:textId="77777777" w:rsidR="0039001A" w:rsidRPr="00E50A6D" w:rsidRDefault="0039001A" w:rsidP="00C47986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845" w:type="dxa"/>
            <w:gridSpan w:val="3"/>
            <w:tcBorders>
              <w:bottom w:val="single" w:sz="4" w:space="0" w:color="auto"/>
            </w:tcBorders>
          </w:tcPr>
          <w:p w14:paraId="7686E861" w14:textId="77777777" w:rsidR="0039001A" w:rsidRPr="00E50A6D" w:rsidRDefault="0039001A" w:rsidP="00C47986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F55CD" w:rsidRPr="00E50A6D" w14:paraId="64486215" w14:textId="77777777" w:rsidTr="0042721D">
        <w:tc>
          <w:tcPr>
            <w:tcW w:w="3486" w:type="dxa"/>
          </w:tcPr>
          <w:p w14:paraId="4861538F" w14:textId="77777777" w:rsidR="00EF55CD" w:rsidRPr="00E50A6D" w:rsidRDefault="00EF55CD" w:rsidP="00EF55CD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24" w:type="dxa"/>
          </w:tcPr>
          <w:p w14:paraId="58CF8364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BF0897E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E50A6D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45D76B68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761" w:type="dxa"/>
            <w:tcBorders>
              <w:top w:val="single" w:sz="4" w:space="0" w:color="auto"/>
              <w:bottom w:val="single" w:sz="4" w:space="0" w:color="auto"/>
            </w:tcBorders>
          </w:tcPr>
          <w:p w14:paraId="74405D4E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E50A6D">
              <w:rPr>
                <w:sz w:val="30"/>
                <w:szCs w:val="30"/>
              </w:rPr>
              <w:t>2563</w:t>
            </w:r>
          </w:p>
        </w:tc>
      </w:tr>
      <w:tr w:rsidR="00EF55CD" w:rsidRPr="00E50A6D" w14:paraId="0AC69C45" w14:textId="77777777" w:rsidTr="0070419A">
        <w:trPr>
          <w:trHeight w:val="140"/>
        </w:trPr>
        <w:tc>
          <w:tcPr>
            <w:tcW w:w="3486" w:type="dxa"/>
          </w:tcPr>
          <w:p w14:paraId="47E7BD6F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left"/>
              <w:rPr>
                <w:color w:val="000000"/>
                <w:sz w:val="30"/>
                <w:szCs w:val="30"/>
              </w:rPr>
            </w:pPr>
            <w:r w:rsidRPr="00E50A6D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424" w:type="dxa"/>
          </w:tcPr>
          <w:p w14:paraId="205B2431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3882F9C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41" w:type="dxa"/>
          </w:tcPr>
          <w:p w14:paraId="7A975C45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761" w:type="dxa"/>
            <w:tcBorders>
              <w:top w:val="single" w:sz="4" w:space="0" w:color="auto"/>
            </w:tcBorders>
          </w:tcPr>
          <w:p w14:paraId="1BBBB2C9" w14:textId="77777777" w:rsidR="00EF55CD" w:rsidRPr="00E50A6D" w:rsidRDefault="00EF55CD" w:rsidP="00EF55C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</w:tr>
      <w:tr w:rsidR="00EF55CD" w:rsidRPr="00E50A6D" w14:paraId="6F850D4B" w14:textId="77777777" w:rsidTr="0042721D">
        <w:trPr>
          <w:trHeight w:val="203"/>
        </w:trPr>
        <w:tc>
          <w:tcPr>
            <w:tcW w:w="3486" w:type="dxa"/>
          </w:tcPr>
          <w:p w14:paraId="0065AEFB" w14:textId="77777777" w:rsidR="00EF55CD" w:rsidRPr="00E50A6D" w:rsidRDefault="00EF55CD" w:rsidP="009655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หน่วยลงทุนกองทุนเปิด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50A6D">
              <w:rPr>
                <w:rFonts w:ascii="Angsana New" w:hAnsi="Angsana New"/>
                <w:sz w:val="30"/>
                <w:szCs w:val="30"/>
              </w:rPr>
              <w:t>K-CASH</w:t>
            </w:r>
          </w:p>
        </w:tc>
        <w:tc>
          <w:tcPr>
            <w:tcW w:w="2424" w:type="dxa"/>
          </w:tcPr>
          <w:p w14:paraId="57F6713B" w14:textId="77777777" w:rsidR="00EF55CD" w:rsidRPr="00E50A6D" w:rsidRDefault="00EF55CD" w:rsidP="00EF55C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2B80F" w14:textId="77777777" w:rsidR="00EF55CD" w:rsidRPr="00E50A6D" w:rsidRDefault="00DD0E61" w:rsidP="00EF55C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D0E6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25</w:t>
            </w:r>
            <w:r w:rsidRPr="00DD0E6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DD0E6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153</w:t>
            </w:r>
            <w:r w:rsidRPr="00DD0E6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DD0E6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392.92</w:t>
            </w:r>
          </w:p>
        </w:tc>
        <w:tc>
          <w:tcPr>
            <w:tcW w:w="241" w:type="dxa"/>
            <w:vAlign w:val="center"/>
          </w:tcPr>
          <w:p w14:paraId="7A3BCE38" w14:textId="77777777" w:rsidR="00EF55CD" w:rsidRPr="00E50A6D" w:rsidRDefault="00EF55CD" w:rsidP="00EF55CD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1" w:type="dxa"/>
            <w:tcBorders>
              <w:bottom w:val="single" w:sz="4" w:space="0" w:color="auto"/>
            </w:tcBorders>
            <w:vAlign w:val="bottom"/>
          </w:tcPr>
          <w:p w14:paraId="63633214" w14:textId="77777777" w:rsidR="00EF55CD" w:rsidRPr="00E50A6D" w:rsidRDefault="00EF55CD" w:rsidP="00EF55C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95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511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075.67</w:t>
            </w:r>
          </w:p>
        </w:tc>
      </w:tr>
      <w:tr w:rsidR="00EF55CD" w:rsidRPr="00E50A6D" w14:paraId="33A5209F" w14:textId="77777777" w:rsidTr="0042721D">
        <w:trPr>
          <w:trHeight w:val="203"/>
        </w:trPr>
        <w:tc>
          <w:tcPr>
            <w:tcW w:w="3486" w:type="dxa"/>
          </w:tcPr>
          <w:p w14:paraId="5E5BE2E4" w14:textId="77777777" w:rsidR="00EF55CD" w:rsidRPr="00E50A6D" w:rsidRDefault="00EF55CD" w:rsidP="00EF55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24" w:type="dxa"/>
          </w:tcPr>
          <w:p w14:paraId="061C2D5B" w14:textId="77777777" w:rsidR="00EF55CD" w:rsidRPr="00E50A6D" w:rsidRDefault="00EF55CD" w:rsidP="00EF55CD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04BE73" w14:textId="77777777" w:rsidR="00EF55CD" w:rsidRPr="00E50A6D" w:rsidRDefault="00DD0E61" w:rsidP="00EF55CD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D0E6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25</w:t>
            </w:r>
            <w:r w:rsidRPr="00DD0E6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DD0E6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153</w:t>
            </w:r>
            <w:r w:rsidRPr="00DD0E6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DD0E6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392.92</w:t>
            </w:r>
          </w:p>
        </w:tc>
        <w:tc>
          <w:tcPr>
            <w:tcW w:w="241" w:type="dxa"/>
            <w:vAlign w:val="center"/>
          </w:tcPr>
          <w:p w14:paraId="0B0AF2B6" w14:textId="77777777" w:rsidR="00EF55CD" w:rsidRPr="00E50A6D" w:rsidRDefault="00EF55CD" w:rsidP="00EF55CD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61" w:type="dxa"/>
            <w:tcBorders>
              <w:top w:val="single" w:sz="4" w:space="0" w:color="auto"/>
              <w:bottom w:val="double" w:sz="4" w:space="0" w:color="auto"/>
            </w:tcBorders>
          </w:tcPr>
          <w:p w14:paraId="3E0DD4AF" w14:textId="77777777" w:rsidR="00EF55CD" w:rsidRPr="00E50A6D" w:rsidRDefault="00EF55CD" w:rsidP="00EF55CD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95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511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075.67</w:t>
            </w:r>
          </w:p>
        </w:tc>
      </w:tr>
    </w:tbl>
    <w:bookmarkEnd w:id="1"/>
    <w:p w14:paraId="60E14342" w14:textId="77777777" w:rsidR="000D55A9" w:rsidRPr="00E50A6D" w:rsidRDefault="00D77787" w:rsidP="000D55A9">
      <w:pPr>
        <w:tabs>
          <w:tab w:val="left" w:pos="513"/>
          <w:tab w:val="decimal" w:pos="7920"/>
        </w:tabs>
        <w:spacing w:before="240" w:line="240" w:lineRule="atLeast"/>
        <w:ind w:left="1238"/>
        <w:jc w:val="both"/>
        <w:rPr>
          <w:rFonts w:ascii="Angsana New" w:hAnsi="Angsana New"/>
          <w:sz w:val="30"/>
          <w:szCs w:val="30"/>
          <w:lang w:val="en-US"/>
        </w:rPr>
      </w:pPr>
      <w:r w:rsidRPr="00E50A6D">
        <w:rPr>
          <w:rFonts w:ascii="Angsana New" w:hAnsi="Angsana New"/>
          <w:sz w:val="30"/>
          <w:szCs w:val="30"/>
          <w:cs/>
          <w:lang w:val="en-US"/>
        </w:rPr>
        <w:t>การวิเคราะห์สินทรัพย์ทางการเงินไม่หมุนเวียนอื่นแสดงดังนี้</w:t>
      </w:r>
    </w:p>
    <w:tbl>
      <w:tblPr>
        <w:tblW w:w="98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236"/>
        <w:gridCol w:w="1474"/>
        <w:gridCol w:w="284"/>
        <w:gridCol w:w="1516"/>
        <w:gridCol w:w="236"/>
        <w:gridCol w:w="1521"/>
        <w:gridCol w:w="10"/>
      </w:tblGrid>
      <w:tr w:rsidR="00D77787" w:rsidRPr="00E50A6D" w14:paraId="53EAD9A6" w14:textId="77777777" w:rsidTr="005E00E6">
        <w:tc>
          <w:tcPr>
            <w:tcW w:w="3060" w:type="dxa"/>
          </w:tcPr>
          <w:p w14:paraId="3CDE3077" w14:textId="77777777" w:rsidR="00D77787" w:rsidRPr="00E50A6D" w:rsidRDefault="00D77787" w:rsidP="005E00E6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2F617E1" w14:textId="77777777" w:rsidR="00D77787" w:rsidRPr="00E50A6D" w:rsidRDefault="00D77787" w:rsidP="005E00E6">
            <w:pPr>
              <w:spacing w:line="36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5FED3A1" w14:textId="77777777" w:rsidR="00D77787" w:rsidRPr="00E50A6D" w:rsidRDefault="00D77787" w:rsidP="005E00E6">
            <w:pPr>
              <w:spacing w:line="36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C098681" w14:textId="77777777" w:rsidR="00D77787" w:rsidRPr="00E50A6D" w:rsidRDefault="00D77787" w:rsidP="005E00E6">
            <w:pPr>
              <w:spacing w:line="36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479D37C" w14:textId="77777777" w:rsidR="00D77787" w:rsidRPr="00E50A6D" w:rsidRDefault="00D77787" w:rsidP="005E00E6">
            <w:pPr>
              <w:spacing w:line="36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83" w:type="dxa"/>
            <w:gridSpan w:val="4"/>
          </w:tcPr>
          <w:p w14:paraId="60B326F8" w14:textId="77777777" w:rsidR="00D77787" w:rsidRPr="00E50A6D" w:rsidRDefault="00D77787" w:rsidP="005E00E6">
            <w:pPr>
              <w:spacing w:line="36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</w:rPr>
              <w:t xml:space="preserve">             (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50A6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E50A6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77787" w:rsidRPr="00E50A6D" w14:paraId="7D775226" w14:textId="77777777" w:rsidTr="005E00E6">
        <w:trPr>
          <w:gridAfter w:val="1"/>
          <w:wAfter w:w="10" w:type="dxa"/>
        </w:trPr>
        <w:tc>
          <w:tcPr>
            <w:tcW w:w="3060" w:type="dxa"/>
          </w:tcPr>
          <w:p w14:paraId="73ACA22C" w14:textId="77777777" w:rsidR="00D77787" w:rsidRPr="00E50A6D" w:rsidRDefault="00D77787" w:rsidP="005E00E6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97" w:type="dxa"/>
            <w:gridSpan w:val="7"/>
            <w:tcBorders>
              <w:bottom w:val="single" w:sz="4" w:space="0" w:color="auto"/>
            </w:tcBorders>
          </w:tcPr>
          <w:p w14:paraId="40D66F44" w14:textId="77777777" w:rsidR="00D77787" w:rsidRPr="00E50A6D" w:rsidRDefault="00D77787" w:rsidP="005E00E6">
            <w:pPr>
              <w:spacing w:line="360" w:lineRule="exact"/>
              <w:ind w:right="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7787" w:rsidRPr="00E50A6D" w14:paraId="16EA94D2" w14:textId="77777777" w:rsidTr="005E00E6">
        <w:tc>
          <w:tcPr>
            <w:tcW w:w="3060" w:type="dxa"/>
          </w:tcPr>
          <w:p w14:paraId="659782D3" w14:textId="77777777" w:rsidR="00D77787" w:rsidRPr="00E50A6D" w:rsidRDefault="00D77787" w:rsidP="005E00E6">
            <w:pPr>
              <w:spacing w:line="360" w:lineRule="exact"/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82BEC9" w14:textId="77777777" w:rsidR="00D77787" w:rsidRPr="00E50A6D" w:rsidRDefault="00D77787" w:rsidP="005E00E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E50A6D">
              <w:rPr>
                <w:sz w:val="30"/>
                <w:szCs w:val="30"/>
              </w:rPr>
              <w:t>256</w:t>
            </w:r>
            <w:r w:rsidR="002E751B">
              <w:rPr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14:paraId="32DDC83D" w14:textId="77777777" w:rsidR="00D77787" w:rsidRPr="00E50A6D" w:rsidRDefault="00D77787" w:rsidP="005E00E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328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1578DE1" w14:textId="77777777" w:rsidR="00D77787" w:rsidRPr="00E50A6D" w:rsidRDefault="00D77787" w:rsidP="005E00E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E50A6D">
              <w:rPr>
                <w:sz w:val="30"/>
                <w:szCs w:val="30"/>
              </w:rPr>
              <w:t>256</w:t>
            </w:r>
            <w:r w:rsidR="002E751B">
              <w:rPr>
                <w:sz w:val="30"/>
                <w:szCs w:val="30"/>
              </w:rPr>
              <w:t>3</w:t>
            </w:r>
          </w:p>
        </w:tc>
      </w:tr>
      <w:tr w:rsidR="00D77787" w:rsidRPr="00E50A6D" w14:paraId="5FC3B79B" w14:textId="77777777" w:rsidTr="005E00E6">
        <w:tc>
          <w:tcPr>
            <w:tcW w:w="3060" w:type="dxa"/>
          </w:tcPr>
          <w:p w14:paraId="405BEE3B" w14:textId="77777777" w:rsidR="00D77787" w:rsidRPr="00E50A6D" w:rsidRDefault="00D77787" w:rsidP="005E00E6">
            <w:pPr>
              <w:spacing w:line="360" w:lineRule="exact"/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1CF2208" w14:textId="77777777" w:rsidR="00D77787" w:rsidRPr="00E50A6D" w:rsidRDefault="00D77787" w:rsidP="005E00E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  <w:r w:rsidRPr="00E50A6D">
              <w:rPr>
                <w:rFonts w:hint="cs"/>
                <w:szCs w:val="26"/>
                <w:cs/>
              </w:rPr>
              <w:t>ราคาทุน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2594328" w14:textId="77777777" w:rsidR="00D77787" w:rsidRPr="00E50A6D" w:rsidRDefault="00D77787" w:rsidP="005E00E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55721C7D" w14:textId="77777777" w:rsidR="00D77787" w:rsidRPr="00E50A6D" w:rsidRDefault="00D77787" w:rsidP="005E00E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  <w:r w:rsidRPr="00E50A6D">
              <w:rPr>
                <w:rFonts w:hint="cs"/>
                <w:szCs w:val="26"/>
                <w:cs/>
              </w:rPr>
              <w:t>มูลค่ายุติธรรม</w:t>
            </w:r>
          </w:p>
        </w:tc>
        <w:tc>
          <w:tcPr>
            <w:tcW w:w="284" w:type="dxa"/>
          </w:tcPr>
          <w:p w14:paraId="15BBC1C7" w14:textId="77777777" w:rsidR="00D77787" w:rsidRPr="00E50A6D" w:rsidRDefault="00D77787" w:rsidP="005E00E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</w:tcPr>
          <w:p w14:paraId="5F05A504" w14:textId="77777777" w:rsidR="00D77787" w:rsidRPr="00E50A6D" w:rsidRDefault="00D77787" w:rsidP="005E00E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  <w:r w:rsidRPr="00E50A6D">
              <w:rPr>
                <w:rFonts w:hint="cs"/>
                <w:szCs w:val="26"/>
                <w:cs/>
              </w:rPr>
              <w:t>ราคาทุน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6986D5B" w14:textId="77777777" w:rsidR="00D77787" w:rsidRPr="00E50A6D" w:rsidRDefault="00D77787" w:rsidP="005E00E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A83345" w14:textId="77777777" w:rsidR="00D77787" w:rsidRPr="00E50A6D" w:rsidRDefault="00D77787" w:rsidP="005E00E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  <w:r w:rsidRPr="00E50A6D">
              <w:rPr>
                <w:rFonts w:hint="cs"/>
                <w:szCs w:val="26"/>
                <w:cs/>
              </w:rPr>
              <w:t>มูลค่ายุติธรรม</w:t>
            </w:r>
          </w:p>
        </w:tc>
      </w:tr>
      <w:tr w:rsidR="00D77787" w:rsidRPr="00E50A6D" w14:paraId="0A449279" w14:textId="77777777" w:rsidTr="005E00E6">
        <w:trPr>
          <w:trHeight w:hRule="exact" w:val="170"/>
        </w:trPr>
        <w:tc>
          <w:tcPr>
            <w:tcW w:w="9867" w:type="dxa"/>
            <w:gridSpan w:val="9"/>
          </w:tcPr>
          <w:p w14:paraId="72679178" w14:textId="77777777" w:rsidR="00D77787" w:rsidRPr="00E50A6D" w:rsidRDefault="00D77787" w:rsidP="005E00E6">
            <w:pPr>
              <w:pStyle w:val="1"/>
              <w:pBdr>
                <w:bottom w:val="none" w:sz="0" w:space="0" w:color="auto"/>
              </w:pBdr>
              <w:spacing w:line="360" w:lineRule="exact"/>
              <w:jc w:val="left"/>
              <w:rPr>
                <w:sz w:val="30"/>
                <w:szCs w:val="30"/>
                <w:u w:val="single"/>
                <w:cs/>
              </w:rPr>
            </w:pPr>
          </w:p>
        </w:tc>
      </w:tr>
      <w:tr w:rsidR="002E751B" w:rsidRPr="00E50A6D" w14:paraId="23646F27" w14:textId="77777777" w:rsidTr="00365BBA">
        <w:tc>
          <w:tcPr>
            <w:tcW w:w="3060" w:type="dxa"/>
          </w:tcPr>
          <w:p w14:paraId="03B3D266" w14:textId="77777777" w:rsidR="002E751B" w:rsidRPr="00E50A6D" w:rsidRDefault="002E751B" w:rsidP="002E751B">
            <w:pPr>
              <w:spacing w:line="360" w:lineRule="exact"/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530" w:type="dxa"/>
            <w:shd w:val="clear" w:color="auto" w:fill="auto"/>
          </w:tcPr>
          <w:p w14:paraId="249B4D80" w14:textId="77777777" w:rsidR="002E751B" w:rsidRPr="00E50A6D" w:rsidRDefault="00FD35C3" w:rsidP="002E751B">
            <w:pPr>
              <w:spacing w:line="400" w:lineRule="exact"/>
              <w:ind w:right="-45"/>
              <w:jc w:val="right"/>
              <w:rPr>
                <w:sz w:val="30"/>
                <w:szCs w:val="30"/>
                <w:cs/>
                <w:lang w:val="en-US"/>
              </w:rPr>
            </w:pPr>
            <w:r w:rsidRPr="00FD35C3">
              <w:rPr>
                <w:sz w:val="30"/>
                <w:szCs w:val="30"/>
                <w:cs/>
                <w:lang w:val="en-US"/>
              </w:rPr>
              <w:t>24</w:t>
            </w:r>
            <w:r w:rsidR="0070020D" w:rsidRPr="00FD35C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35C3">
              <w:rPr>
                <w:sz w:val="30"/>
                <w:szCs w:val="30"/>
                <w:cs/>
                <w:lang w:val="en-US"/>
              </w:rPr>
              <w:t>597</w:t>
            </w:r>
            <w:r w:rsidR="0070020D" w:rsidRPr="00FD35C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35C3">
              <w:rPr>
                <w:sz w:val="30"/>
                <w:szCs w:val="30"/>
                <w:cs/>
                <w:lang w:val="en-US"/>
              </w:rPr>
              <w:t>122.69</w:t>
            </w:r>
          </w:p>
        </w:tc>
        <w:tc>
          <w:tcPr>
            <w:tcW w:w="236" w:type="dxa"/>
            <w:shd w:val="clear" w:color="auto" w:fill="auto"/>
          </w:tcPr>
          <w:p w14:paraId="74F8F50C" w14:textId="77777777" w:rsidR="002E751B" w:rsidRPr="00E50A6D" w:rsidRDefault="002E751B" w:rsidP="002E751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0DDDCD7D" w14:textId="77777777" w:rsidR="002E751B" w:rsidRPr="00E50A6D" w:rsidRDefault="00FD35C3" w:rsidP="002E751B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35C3">
              <w:rPr>
                <w:rFonts w:ascii="Angsana New" w:hAnsi="Angsana New"/>
                <w:sz w:val="30"/>
                <w:szCs w:val="30"/>
                <w:cs/>
                <w:lang w:val="en-US"/>
              </w:rPr>
              <w:t>24</w:t>
            </w:r>
            <w:r w:rsidRPr="00FD35C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35C3">
              <w:rPr>
                <w:rFonts w:ascii="Angsana New" w:hAnsi="Angsana New"/>
                <w:sz w:val="30"/>
                <w:szCs w:val="30"/>
                <w:cs/>
                <w:lang w:val="en-US"/>
              </w:rPr>
              <w:t>597</w:t>
            </w:r>
            <w:r w:rsidRPr="00FD35C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35C3">
              <w:rPr>
                <w:rFonts w:ascii="Angsana New" w:hAnsi="Angsana New"/>
                <w:sz w:val="30"/>
                <w:szCs w:val="30"/>
                <w:cs/>
                <w:lang w:val="en-US"/>
              </w:rPr>
              <w:t>122.69</w:t>
            </w:r>
          </w:p>
        </w:tc>
        <w:tc>
          <w:tcPr>
            <w:tcW w:w="284" w:type="dxa"/>
          </w:tcPr>
          <w:p w14:paraId="1120FF44" w14:textId="77777777" w:rsidR="002E751B" w:rsidRPr="00E50A6D" w:rsidRDefault="002E751B" w:rsidP="002E751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16" w:type="dxa"/>
            <w:shd w:val="clear" w:color="auto" w:fill="auto"/>
          </w:tcPr>
          <w:p w14:paraId="39ED98CA" w14:textId="77777777" w:rsidR="002E751B" w:rsidRPr="00E50A6D" w:rsidRDefault="002E751B" w:rsidP="002E751B">
            <w:pPr>
              <w:spacing w:line="400" w:lineRule="exact"/>
              <w:ind w:right="-45"/>
              <w:jc w:val="right"/>
              <w:rPr>
                <w:sz w:val="30"/>
                <w:szCs w:val="30"/>
              </w:rPr>
            </w:pPr>
            <w:r w:rsidRPr="00E50A6D">
              <w:rPr>
                <w:sz w:val="30"/>
                <w:szCs w:val="30"/>
                <w:cs/>
                <w:lang w:val="en-US"/>
              </w:rPr>
              <w:t>95</w:t>
            </w:r>
            <w:r w:rsidRPr="00E50A6D">
              <w:rPr>
                <w:rFonts w:hint="cs"/>
                <w:sz w:val="30"/>
                <w:szCs w:val="30"/>
                <w:cs/>
                <w:lang w:val="en-US"/>
              </w:rPr>
              <w:t>,</w:t>
            </w:r>
            <w:r w:rsidRPr="00E50A6D">
              <w:rPr>
                <w:sz w:val="30"/>
                <w:szCs w:val="30"/>
                <w:cs/>
                <w:lang w:val="en-US"/>
              </w:rPr>
              <w:t>097</w:t>
            </w:r>
            <w:r w:rsidRPr="00E50A6D">
              <w:rPr>
                <w:rFonts w:hint="cs"/>
                <w:sz w:val="30"/>
                <w:szCs w:val="30"/>
                <w:cs/>
                <w:lang w:val="en-US"/>
              </w:rPr>
              <w:t>,</w:t>
            </w:r>
            <w:r w:rsidRPr="00E50A6D">
              <w:rPr>
                <w:sz w:val="30"/>
                <w:szCs w:val="30"/>
                <w:cs/>
                <w:lang w:val="en-US"/>
              </w:rPr>
              <w:t>122.69</w:t>
            </w:r>
          </w:p>
        </w:tc>
        <w:tc>
          <w:tcPr>
            <w:tcW w:w="236" w:type="dxa"/>
          </w:tcPr>
          <w:p w14:paraId="6B0B42FD" w14:textId="77777777" w:rsidR="002E751B" w:rsidRPr="00E50A6D" w:rsidRDefault="002E751B" w:rsidP="002E751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14:paraId="2A15DA4C" w14:textId="77777777" w:rsidR="002E751B" w:rsidRPr="00E50A6D" w:rsidRDefault="002E751B" w:rsidP="002E751B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sz w:val="30"/>
                <w:szCs w:val="30"/>
                <w:cs/>
                <w:lang w:val="en-US"/>
              </w:rPr>
              <w:t>95</w:t>
            </w:r>
            <w:r w:rsidRPr="00E50A6D">
              <w:rPr>
                <w:rFonts w:hint="cs"/>
                <w:sz w:val="30"/>
                <w:szCs w:val="30"/>
                <w:cs/>
                <w:lang w:val="en-US"/>
              </w:rPr>
              <w:t>,</w:t>
            </w:r>
            <w:r w:rsidRPr="00E50A6D">
              <w:rPr>
                <w:sz w:val="30"/>
                <w:szCs w:val="30"/>
                <w:cs/>
                <w:lang w:val="en-US"/>
              </w:rPr>
              <w:t>097</w:t>
            </w:r>
            <w:r w:rsidRPr="00E50A6D">
              <w:rPr>
                <w:rFonts w:hint="cs"/>
                <w:sz w:val="30"/>
                <w:szCs w:val="30"/>
                <w:cs/>
                <w:lang w:val="en-US"/>
              </w:rPr>
              <w:t>,</w:t>
            </w:r>
            <w:r w:rsidRPr="00E50A6D">
              <w:rPr>
                <w:sz w:val="30"/>
                <w:szCs w:val="30"/>
                <w:cs/>
                <w:lang w:val="en-US"/>
              </w:rPr>
              <w:t>122.69</w:t>
            </w:r>
          </w:p>
        </w:tc>
      </w:tr>
      <w:tr w:rsidR="002E751B" w:rsidRPr="00E50A6D" w14:paraId="0416D5EE" w14:textId="77777777" w:rsidTr="00365BBA">
        <w:trPr>
          <w:trHeight w:val="203"/>
        </w:trPr>
        <w:tc>
          <w:tcPr>
            <w:tcW w:w="3060" w:type="dxa"/>
          </w:tcPr>
          <w:p w14:paraId="5F08E0F7" w14:textId="77777777" w:rsidR="002E751B" w:rsidRPr="00E50A6D" w:rsidRDefault="002E751B" w:rsidP="002E751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บวก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 xml:space="preserve"> การเปลี่ยนแปลงมูลค่ายุติธรรม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2AB4D9A" w14:textId="77777777" w:rsidR="002E751B" w:rsidRPr="00E50A6D" w:rsidRDefault="0049643D" w:rsidP="002E751B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0CD0009" w14:textId="77777777" w:rsidR="002E751B" w:rsidRPr="00E50A6D" w:rsidRDefault="002E751B" w:rsidP="002E751B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4387331C" w14:textId="77777777" w:rsidR="002E751B" w:rsidRPr="00E50A6D" w:rsidRDefault="00B52662" w:rsidP="002E751B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2662">
              <w:rPr>
                <w:rFonts w:ascii="Angsana New" w:hAnsi="Angsana New"/>
                <w:sz w:val="30"/>
                <w:szCs w:val="30"/>
                <w:cs/>
                <w:lang w:val="en-US"/>
              </w:rPr>
              <w:t>556</w:t>
            </w:r>
            <w:r w:rsidRPr="00B5266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52662">
              <w:rPr>
                <w:rFonts w:ascii="Angsana New" w:hAnsi="Angsana New"/>
                <w:sz w:val="30"/>
                <w:szCs w:val="30"/>
                <w:cs/>
                <w:lang w:val="en-US"/>
              </w:rPr>
              <w:t>270.23</w:t>
            </w:r>
          </w:p>
        </w:tc>
        <w:tc>
          <w:tcPr>
            <w:tcW w:w="284" w:type="dxa"/>
          </w:tcPr>
          <w:p w14:paraId="34C08AD8" w14:textId="77777777" w:rsidR="002E751B" w:rsidRPr="00E50A6D" w:rsidRDefault="002E751B" w:rsidP="002E751B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</w:tcPr>
          <w:p w14:paraId="599B59DB" w14:textId="77777777" w:rsidR="002E751B" w:rsidRPr="00E50A6D" w:rsidRDefault="002E751B" w:rsidP="002E751B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7D31B26" w14:textId="77777777" w:rsidR="002E751B" w:rsidRPr="00E50A6D" w:rsidRDefault="002E751B" w:rsidP="002E751B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bottom w:val="single" w:sz="4" w:space="0" w:color="auto"/>
            </w:tcBorders>
          </w:tcPr>
          <w:p w14:paraId="38C54C8F" w14:textId="77777777" w:rsidR="002E751B" w:rsidRPr="00E50A6D" w:rsidRDefault="002E751B" w:rsidP="002E751B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413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952.98</w:t>
            </w:r>
          </w:p>
        </w:tc>
      </w:tr>
      <w:tr w:rsidR="002E751B" w:rsidRPr="00E50A6D" w14:paraId="75E2BA5B" w14:textId="77777777" w:rsidTr="00365BBA">
        <w:trPr>
          <w:trHeight w:val="203"/>
        </w:trPr>
        <w:tc>
          <w:tcPr>
            <w:tcW w:w="3060" w:type="dxa"/>
          </w:tcPr>
          <w:p w14:paraId="7B19C5FA" w14:textId="77777777" w:rsidR="002E751B" w:rsidRPr="00E50A6D" w:rsidRDefault="002E751B" w:rsidP="002E751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CD02B4" w14:textId="77777777" w:rsidR="002E751B" w:rsidRPr="00E50A6D" w:rsidRDefault="00FD35C3" w:rsidP="002E751B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D35C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24</w:t>
            </w:r>
            <w:r w:rsidRPr="00FD35C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D35C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597</w:t>
            </w:r>
            <w:r w:rsidRPr="00FD35C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D35C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122.69</w:t>
            </w:r>
          </w:p>
        </w:tc>
        <w:tc>
          <w:tcPr>
            <w:tcW w:w="236" w:type="dxa"/>
            <w:shd w:val="clear" w:color="auto" w:fill="auto"/>
          </w:tcPr>
          <w:p w14:paraId="21ED8909" w14:textId="77777777" w:rsidR="002E751B" w:rsidRPr="00E50A6D" w:rsidRDefault="002E751B" w:rsidP="002E751B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AEE959" w14:textId="77777777" w:rsidR="002E751B" w:rsidRPr="00E50A6D" w:rsidRDefault="0049643D" w:rsidP="002E751B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47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25</w:t>
            </w:r>
            <w:r w:rsidRPr="00D8471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D847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153</w:t>
            </w:r>
            <w:r w:rsidRPr="00D8471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D847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392.92</w:t>
            </w:r>
          </w:p>
        </w:tc>
        <w:tc>
          <w:tcPr>
            <w:tcW w:w="284" w:type="dxa"/>
          </w:tcPr>
          <w:p w14:paraId="413AD552" w14:textId="77777777" w:rsidR="002E751B" w:rsidRPr="00E50A6D" w:rsidRDefault="002E751B" w:rsidP="002E751B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168A67" w14:textId="77777777" w:rsidR="002E751B" w:rsidRPr="00E50A6D" w:rsidRDefault="002E751B" w:rsidP="002E751B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0A6D">
              <w:rPr>
                <w:b/>
                <w:bCs/>
                <w:sz w:val="30"/>
                <w:szCs w:val="30"/>
                <w:cs/>
                <w:lang w:val="en-US"/>
              </w:rPr>
              <w:t>95</w:t>
            </w:r>
            <w:r w:rsidRPr="00E50A6D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,</w:t>
            </w:r>
            <w:r w:rsidRPr="00E50A6D">
              <w:rPr>
                <w:b/>
                <w:bCs/>
                <w:sz w:val="30"/>
                <w:szCs w:val="30"/>
                <w:cs/>
                <w:lang w:val="en-US"/>
              </w:rPr>
              <w:t>097</w:t>
            </w:r>
            <w:r w:rsidRPr="00E50A6D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,</w:t>
            </w:r>
            <w:r w:rsidRPr="00E50A6D">
              <w:rPr>
                <w:b/>
                <w:bCs/>
                <w:sz w:val="30"/>
                <w:szCs w:val="30"/>
                <w:cs/>
                <w:lang w:val="en-US"/>
              </w:rPr>
              <w:t>122.69</w:t>
            </w:r>
          </w:p>
        </w:tc>
        <w:tc>
          <w:tcPr>
            <w:tcW w:w="236" w:type="dxa"/>
          </w:tcPr>
          <w:p w14:paraId="40C83C34" w14:textId="77777777" w:rsidR="002E751B" w:rsidRPr="00E50A6D" w:rsidRDefault="002E751B" w:rsidP="002E751B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CBA65DD" w14:textId="77777777" w:rsidR="002E751B" w:rsidRPr="00E50A6D" w:rsidRDefault="002E751B" w:rsidP="002E751B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95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511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075.67</w:t>
            </w:r>
          </w:p>
        </w:tc>
      </w:tr>
    </w:tbl>
    <w:p w14:paraId="1614248E" w14:textId="77777777" w:rsidR="000D55A9" w:rsidRPr="00E50A6D" w:rsidRDefault="000D55A9" w:rsidP="000D55A9">
      <w:pPr>
        <w:tabs>
          <w:tab w:val="left" w:pos="513"/>
          <w:tab w:val="decimal" w:pos="7920"/>
        </w:tabs>
        <w:spacing w:before="240" w:line="240" w:lineRule="atLeast"/>
        <w:ind w:left="1238"/>
        <w:jc w:val="both"/>
        <w:rPr>
          <w:rFonts w:ascii="Angsana New" w:hAnsi="Angsana New"/>
          <w:sz w:val="30"/>
          <w:szCs w:val="30"/>
          <w:lang w:val="en-US"/>
        </w:rPr>
      </w:pPr>
      <w:r w:rsidRPr="00E50A6D">
        <w:rPr>
          <w:rFonts w:ascii="Angsana New" w:hAnsi="Angsana New"/>
          <w:sz w:val="30"/>
          <w:szCs w:val="30"/>
          <w:cs/>
          <w:lang w:val="en-US"/>
        </w:rPr>
        <w:t>การเปลี่ยนแปลงของ</w:t>
      </w:r>
      <w:r w:rsidR="002108C6" w:rsidRPr="00E50A6D">
        <w:rPr>
          <w:rFonts w:ascii="Angsana New" w:hAnsi="Angsana New"/>
          <w:sz w:val="30"/>
          <w:szCs w:val="30"/>
          <w:cs/>
          <w:lang w:val="en-US"/>
        </w:rPr>
        <w:t>สินทรัพย์ทางการเงินไม่หมุนเวียนอื่น</w:t>
      </w:r>
      <w:r w:rsidRPr="00E50A6D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tbl>
      <w:tblPr>
        <w:tblW w:w="98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3078"/>
        <w:gridCol w:w="2160"/>
      </w:tblGrid>
      <w:tr w:rsidR="000D55A9" w:rsidRPr="00E50A6D" w14:paraId="1406241D" w14:textId="77777777" w:rsidTr="00C47986">
        <w:tc>
          <w:tcPr>
            <w:tcW w:w="4590" w:type="dxa"/>
          </w:tcPr>
          <w:p w14:paraId="1DCB19DB" w14:textId="77777777" w:rsidR="000D55A9" w:rsidRPr="00E50A6D" w:rsidRDefault="000D55A9" w:rsidP="00C47986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78" w:type="dxa"/>
          </w:tcPr>
          <w:p w14:paraId="13AB97DD" w14:textId="77777777" w:rsidR="000D55A9" w:rsidRPr="00E50A6D" w:rsidRDefault="000D55A9" w:rsidP="00C47986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</w:tcPr>
          <w:p w14:paraId="38EDC0B1" w14:textId="77777777" w:rsidR="000D55A9" w:rsidRPr="00E50A6D" w:rsidRDefault="000D55A9" w:rsidP="00C47986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0D55A9" w:rsidRPr="00E50A6D" w14:paraId="460F9EA5" w14:textId="77777777" w:rsidTr="00C47986">
        <w:tc>
          <w:tcPr>
            <w:tcW w:w="4590" w:type="dxa"/>
          </w:tcPr>
          <w:p w14:paraId="4AA42FE5" w14:textId="77777777" w:rsidR="000D55A9" w:rsidRPr="00E50A6D" w:rsidRDefault="000D55A9" w:rsidP="00C47986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78" w:type="dxa"/>
          </w:tcPr>
          <w:p w14:paraId="17CE4959" w14:textId="77777777" w:rsidR="000D55A9" w:rsidRPr="00E50A6D" w:rsidRDefault="000D55A9" w:rsidP="00C47986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FE0970C" w14:textId="77777777" w:rsidR="000D55A9" w:rsidRPr="00E50A6D" w:rsidRDefault="000D55A9" w:rsidP="00C47986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งบการเงินรวมและ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55A9" w:rsidRPr="00E50A6D" w14:paraId="44C2EE6D" w14:textId="77777777" w:rsidTr="00C47986">
        <w:tc>
          <w:tcPr>
            <w:tcW w:w="4590" w:type="dxa"/>
          </w:tcPr>
          <w:p w14:paraId="6046005F" w14:textId="77777777" w:rsidR="000D55A9" w:rsidRPr="00E50A6D" w:rsidRDefault="000D55A9" w:rsidP="00C47986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078" w:type="dxa"/>
          </w:tcPr>
          <w:p w14:paraId="788933F2" w14:textId="77777777" w:rsidR="000D55A9" w:rsidRPr="00E50A6D" w:rsidRDefault="000D55A9" w:rsidP="00C4798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429AB949" w14:textId="77777777" w:rsidR="000D55A9" w:rsidRPr="00E50A6D" w:rsidRDefault="000D55A9" w:rsidP="00C4798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</w:tr>
      <w:tr w:rsidR="000D55A9" w:rsidRPr="00E50A6D" w14:paraId="17C6AB6B" w14:textId="77777777" w:rsidTr="00D50C42">
        <w:tc>
          <w:tcPr>
            <w:tcW w:w="4590" w:type="dxa"/>
          </w:tcPr>
          <w:p w14:paraId="05419B53" w14:textId="77777777" w:rsidR="000D55A9" w:rsidRPr="00E50A6D" w:rsidRDefault="000D55A9" w:rsidP="00C47986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มูลค่าสุทธิทางบัญชี ณ </w:t>
            </w:r>
            <w:r w:rsidR="0059217A"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วันที่ 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1 </w:t>
            </w: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มกราคม 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2E751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</w:t>
            </w:r>
          </w:p>
        </w:tc>
        <w:tc>
          <w:tcPr>
            <w:tcW w:w="3078" w:type="dxa"/>
          </w:tcPr>
          <w:p w14:paraId="40F07CD2" w14:textId="77777777" w:rsidR="000D55A9" w:rsidRPr="00E50A6D" w:rsidRDefault="000D55A9" w:rsidP="00C4798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</w:tcPr>
          <w:p w14:paraId="64F14A92" w14:textId="77777777" w:rsidR="000D55A9" w:rsidRPr="009E36E9" w:rsidRDefault="002E751B" w:rsidP="00C4798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36E9">
              <w:rPr>
                <w:rFonts w:ascii="Angsana New" w:hAnsi="Angsana New"/>
                <w:color w:val="000000"/>
                <w:sz w:val="30"/>
                <w:szCs w:val="30"/>
                <w:cs/>
              </w:rPr>
              <w:t>95</w:t>
            </w:r>
            <w:r w:rsidRPr="009E36E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E36E9">
              <w:rPr>
                <w:rFonts w:ascii="Angsana New" w:hAnsi="Angsana New"/>
                <w:color w:val="000000"/>
                <w:sz w:val="30"/>
                <w:szCs w:val="30"/>
                <w:cs/>
              </w:rPr>
              <w:t>511</w:t>
            </w:r>
            <w:r w:rsidRPr="009E36E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E36E9">
              <w:rPr>
                <w:rFonts w:ascii="Angsana New" w:hAnsi="Angsana New"/>
                <w:color w:val="000000"/>
                <w:sz w:val="30"/>
                <w:szCs w:val="30"/>
                <w:cs/>
              </w:rPr>
              <w:t>075.67</w:t>
            </w:r>
          </w:p>
        </w:tc>
      </w:tr>
      <w:tr w:rsidR="000D55A9" w:rsidRPr="00E50A6D" w14:paraId="1D1C1EFA" w14:textId="77777777" w:rsidTr="00D50C42">
        <w:tc>
          <w:tcPr>
            <w:tcW w:w="4590" w:type="dxa"/>
          </w:tcPr>
          <w:p w14:paraId="3BAADC52" w14:textId="77777777" w:rsidR="000D55A9" w:rsidRPr="00E50A6D" w:rsidRDefault="000D55A9" w:rsidP="00C47986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ซื้อหน่วยลงทุนระหว่างปี</w:t>
            </w:r>
          </w:p>
        </w:tc>
        <w:tc>
          <w:tcPr>
            <w:tcW w:w="3078" w:type="dxa"/>
          </w:tcPr>
          <w:p w14:paraId="24D31553" w14:textId="77777777" w:rsidR="000D55A9" w:rsidRPr="00E50A6D" w:rsidRDefault="000D55A9" w:rsidP="00C4798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</w:tcPr>
          <w:p w14:paraId="50E5DB55" w14:textId="77777777" w:rsidR="000D55A9" w:rsidRPr="00E50A6D" w:rsidRDefault="009E36E9" w:rsidP="00C4798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9E36E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23</w:t>
            </w:r>
            <w:r w:rsidRPr="009E36E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9E36E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500</w:t>
            </w:r>
            <w:r w:rsidRPr="009E36E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9E36E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000.00</w:t>
            </w:r>
          </w:p>
        </w:tc>
      </w:tr>
      <w:tr w:rsidR="00111DBF" w:rsidRPr="00E50A6D" w14:paraId="35F06ADC" w14:textId="77777777" w:rsidTr="00D50C42">
        <w:tc>
          <w:tcPr>
            <w:tcW w:w="4590" w:type="dxa"/>
          </w:tcPr>
          <w:p w14:paraId="5ADD2127" w14:textId="77777777" w:rsidR="00111DBF" w:rsidRPr="00E50A6D" w:rsidRDefault="00111DBF" w:rsidP="00C47986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ขายหน่วยลงทุนระหว่างปี</w:t>
            </w:r>
          </w:p>
        </w:tc>
        <w:tc>
          <w:tcPr>
            <w:tcW w:w="3078" w:type="dxa"/>
          </w:tcPr>
          <w:p w14:paraId="704DC82E" w14:textId="77777777" w:rsidR="00111DBF" w:rsidRPr="00E50A6D" w:rsidRDefault="00111DBF" w:rsidP="00C4798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</w:tcPr>
          <w:p w14:paraId="730585F1" w14:textId="77777777" w:rsidR="00111DBF" w:rsidRPr="00E50A6D" w:rsidRDefault="00D84711" w:rsidP="00C4798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</w:t>
            </w:r>
            <w:r w:rsidR="00DE7B59" w:rsidRPr="00DE7B5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94</w:t>
            </w:r>
            <w:r w:rsidR="00DE7B59" w:rsidRPr="00DE7B5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DE7B59" w:rsidRPr="00DE7B5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000</w:t>
            </w:r>
            <w:r w:rsidR="00DE7B59" w:rsidRPr="00DE7B5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DE7B59" w:rsidRPr="00DE7B5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000.00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</w:tr>
      <w:tr w:rsidR="000D55A9" w:rsidRPr="00E50A6D" w14:paraId="616EF247" w14:textId="77777777" w:rsidTr="00D50C42">
        <w:trPr>
          <w:trHeight w:val="203"/>
        </w:trPr>
        <w:tc>
          <w:tcPr>
            <w:tcW w:w="4590" w:type="dxa"/>
          </w:tcPr>
          <w:p w14:paraId="63403A95" w14:textId="77777777" w:rsidR="000D55A9" w:rsidRPr="00E50A6D" w:rsidRDefault="000D55A9" w:rsidP="00C47986">
            <w:pPr>
              <w:spacing w:line="36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การเปลี่ยนแปลงมูลค่ายุติธรรม</w:t>
            </w:r>
          </w:p>
        </w:tc>
        <w:tc>
          <w:tcPr>
            <w:tcW w:w="3078" w:type="dxa"/>
          </w:tcPr>
          <w:p w14:paraId="32145CF7" w14:textId="77777777" w:rsidR="000D55A9" w:rsidRPr="00E50A6D" w:rsidRDefault="000D55A9" w:rsidP="00C4798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3F4CB7" w14:textId="77777777" w:rsidR="000D55A9" w:rsidRPr="00E50A6D" w:rsidRDefault="00DE7B59" w:rsidP="00C4798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E7B5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142</w:t>
            </w:r>
            <w:r w:rsidRPr="00DE7B5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DE7B5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317.25</w:t>
            </w:r>
          </w:p>
        </w:tc>
      </w:tr>
      <w:tr w:rsidR="000D55A9" w:rsidRPr="00E50A6D" w14:paraId="700302FA" w14:textId="77777777" w:rsidTr="00D50C42">
        <w:trPr>
          <w:trHeight w:val="203"/>
        </w:trPr>
        <w:tc>
          <w:tcPr>
            <w:tcW w:w="4590" w:type="dxa"/>
          </w:tcPr>
          <w:p w14:paraId="785179E9" w14:textId="77777777" w:rsidR="000D55A9" w:rsidRPr="00E50A6D" w:rsidRDefault="000D55A9" w:rsidP="00C479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มูลค่าสุทธิทางบัญชี ณ </w:t>
            </w:r>
            <w:r w:rsidR="0059217A" w:rsidRPr="00E50A6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วันที่ 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A515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3078" w:type="dxa"/>
          </w:tcPr>
          <w:p w14:paraId="68BEE3F7" w14:textId="77777777" w:rsidR="000D55A9" w:rsidRPr="00E50A6D" w:rsidRDefault="000D55A9" w:rsidP="00C47986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E3C728A" w14:textId="77777777" w:rsidR="000D55A9" w:rsidRPr="00E50A6D" w:rsidRDefault="00D84711" w:rsidP="00C47986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847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25</w:t>
            </w:r>
            <w:r w:rsidRPr="00D8471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D847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153</w:t>
            </w:r>
            <w:r w:rsidRPr="00D8471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D847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392.92</w:t>
            </w:r>
          </w:p>
        </w:tc>
      </w:tr>
    </w:tbl>
    <w:p w14:paraId="3E9631EC" w14:textId="77777777" w:rsidR="002561AC" w:rsidRPr="00E50A6D" w:rsidRDefault="00365BBA" w:rsidP="00365BBA">
      <w:pPr>
        <w:tabs>
          <w:tab w:val="left" w:pos="513"/>
          <w:tab w:val="decimal" w:pos="7920"/>
        </w:tabs>
        <w:spacing w:before="240" w:line="240" w:lineRule="atLeast"/>
        <w:ind w:left="450" w:right="-387"/>
        <w:jc w:val="thaiDistribute"/>
        <w:rPr>
          <w:rFonts w:ascii="Angsana New" w:hAnsi="Angsana New"/>
          <w:b/>
          <w:bCs/>
          <w:sz w:val="30"/>
          <w:szCs w:val="30"/>
        </w:rPr>
      </w:pPr>
      <w:r w:rsidRPr="00CF5B44">
        <w:rPr>
          <w:rFonts w:ascii="Angsana New" w:hAnsi="Angsana New"/>
          <w:sz w:val="30"/>
          <w:szCs w:val="30"/>
          <w:cs/>
        </w:rPr>
        <w:t>เงินลงทุนในหน่วยลงทุน วัดมูลค่าด้วยมูลค่ายุติธรรมใน</w:t>
      </w:r>
      <w:r w:rsidRPr="00AA0674">
        <w:rPr>
          <w:rFonts w:ascii="Angsana New" w:hAnsi="Angsana New"/>
          <w:sz w:val="30"/>
          <w:szCs w:val="30"/>
          <w:cs/>
        </w:rPr>
        <w:t xml:space="preserve">ระดับชั้นที่ </w:t>
      </w:r>
      <w:r w:rsidR="00394DF7" w:rsidRPr="00AA0674">
        <w:rPr>
          <w:rFonts w:ascii="Angsana New" w:hAnsi="Angsana New" w:hint="cs"/>
          <w:sz w:val="30"/>
          <w:szCs w:val="30"/>
          <w:cs/>
        </w:rPr>
        <w:t>1</w:t>
      </w:r>
      <w:r w:rsidRPr="00AA0674">
        <w:rPr>
          <w:rFonts w:ascii="Angsana New" w:hAnsi="Angsana New"/>
          <w:sz w:val="30"/>
          <w:szCs w:val="30"/>
          <w:cs/>
        </w:rPr>
        <w:t xml:space="preserve"> </w:t>
      </w:r>
      <w:r w:rsidR="00AA0674" w:rsidRPr="00AA0674">
        <w:rPr>
          <w:rFonts w:ascii="Angsana New" w:hAnsi="Angsana New" w:hint="cs"/>
          <w:sz w:val="30"/>
          <w:szCs w:val="30"/>
          <w:cs/>
        </w:rPr>
        <w:t>โดย</w:t>
      </w:r>
      <w:r w:rsidRPr="00AA0674">
        <w:rPr>
          <w:rFonts w:ascii="Angsana New" w:hAnsi="Angsana New"/>
          <w:sz w:val="30"/>
          <w:szCs w:val="30"/>
          <w:cs/>
        </w:rPr>
        <w:t xml:space="preserve"> </w:t>
      </w:r>
      <w:r w:rsidRPr="00CF5B44">
        <w:rPr>
          <w:rFonts w:ascii="Angsana New" w:hAnsi="Angsana New"/>
          <w:sz w:val="30"/>
          <w:szCs w:val="30"/>
          <w:cs/>
        </w:rPr>
        <w:t>มูลค่ายุติธรรมของเงินลงทุนในหน่วยลงทุนดังกล่าวคำนวณโดยใช้ราคามูลค่าสินทรัพย์สุทธิของหน่วยลงทุนที่ประกาศโดยบริษัทหลักทรัพย์จัดการ</w:t>
      </w:r>
      <w:r w:rsidR="007A3403" w:rsidRPr="007A3403">
        <w:rPr>
          <w:rFonts w:ascii="Angsana New" w:hAnsi="Angsana New" w:hint="cs"/>
          <w:sz w:val="30"/>
          <w:szCs w:val="30"/>
          <w:cs/>
        </w:rPr>
        <w:t>กองทุน</w:t>
      </w:r>
    </w:p>
    <w:p w14:paraId="23060360" w14:textId="77777777" w:rsidR="002561AC" w:rsidRPr="00E50A6D" w:rsidRDefault="002561AC" w:rsidP="002561AC">
      <w:pPr>
        <w:tabs>
          <w:tab w:val="left" w:pos="513"/>
          <w:tab w:val="decimal" w:pos="7920"/>
        </w:tabs>
        <w:spacing w:before="240"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38BC4F25" w14:textId="77777777" w:rsidR="002561AC" w:rsidRPr="00E50A6D" w:rsidRDefault="002561AC" w:rsidP="002561AC">
      <w:pPr>
        <w:spacing w:line="240" w:lineRule="auto"/>
        <w:rPr>
          <w:rFonts w:ascii="Angsana New" w:hAnsi="Angsana New"/>
          <w:b/>
          <w:bCs/>
          <w:sz w:val="30"/>
          <w:szCs w:val="30"/>
          <w:cs/>
        </w:rPr>
        <w:sectPr w:rsidR="002561AC" w:rsidRPr="00E50A6D" w:rsidSect="0070020D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40" w:code="9"/>
          <w:pgMar w:top="691" w:right="1152" w:bottom="576" w:left="1152" w:header="720" w:footer="720" w:gutter="0"/>
          <w:paperSrc w:first="7" w:other="7"/>
          <w:pgNumType w:fmt="numberInDash" w:start="1" w:chapStyle="1"/>
          <w:cols w:space="737"/>
        </w:sectPr>
      </w:pPr>
    </w:p>
    <w:p w14:paraId="2B350D0B" w14:textId="77777777" w:rsidR="00CC148F" w:rsidRPr="00CC148F" w:rsidRDefault="00CC148F" w:rsidP="00E933C8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spacing w:before="240"/>
        <w:ind w:hanging="72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2D42273A" w14:textId="77777777" w:rsidR="00CC148F" w:rsidRPr="00CC148F" w:rsidRDefault="00CC148F" w:rsidP="00E933C8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spacing w:before="240"/>
        <w:ind w:hanging="72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5DE7B9CE" w14:textId="77777777" w:rsidR="00232F9C" w:rsidRPr="00E50A6D" w:rsidRDefault="00232F9C" w:rsidP="009655D5">
      <w:pPr>
        <w:numPr>
          <w:ilvl w:val="0"/>
          <w:numId w:val="31"/>
        </w:numPr>
        <w:tabs>
          <w:tab w:val="decimal" w:pos="7920"/>
        </w:tabs>
        <w:spacing w:before="240"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</w:p>
    <w:p w14:paraId="1DCFF698" w14:textId="77777777" w:rsidR="0099500B" w:rsidRPr="009655D5" w:rsidRDefault="0099500B" w:rsidP="009655D5">
      <w:pPr>
        <w:spacing w:before="240"/>
        <w:ind w:firstLine="567"/>
        <w:jc w:val="both"/>
        <w:rPr>
          <w:rFonts w:ascii="Angsana New" w:hAnsi="Angsana New"/>
          <w:b/>
          <w:bCs/>
          <w:sz w:val="30"/>
          <w:szCs w:val="30"/>
        </w:rPr>
      </w:pPr>
      <w:r w:rsidRPr="009655D5">
        <w:rPr>
          <w:rFonts w:ascii="Angsana New" w:hAnsi="Angsana New" w:hint="cs"/>
          <w:b/>
          <w:bCs/>
          <w:sz w:val="30"/>
          <w:szCs w:val="30"/>
          <w:cs/>
        </w:rPr>
        <w:t>รายละเอียดของเงินลงทุนในบริษัทย่อย</w:t>
      </w:r>
    </w:p>
    <w:tbl>
      <w:tblPr>
        <w:tblW w:w="14034" w:type="dxa"/>
        <w:tblInd w:w="675" w:type="dxa"/>
        <w:tblLook w:val="04A0" w:firstRow="1" w:lastRow="0" w:firstColumn="1" w:lastColumn="0" w:noHBand="0" w:noVBand="1"/>
      </w:tblPr>
      <w:tblGrid>
        <w:gridCol w:w="2635"/>
        <w:gridCol w:w="1414"/>
        <w:gridCol w:w="1416"/>
        <w:gridCol w:w="1387"/>
        <w:gridCol w:w="1390"/>
        <w:gridCol w:w="1495"/>
        <w:gridCol w:w="1745"/>
        <w:gridCol w:w="1276"/>
        <w:gridCol w:w="1276"/>
      </w:tblGrid>
      <w:tr w:rsidR="002561AC" w:rsidRPr="00E50A6D" w14:paraId="66235151" w14:textId="77777777" w:rsidTr="009655D5">
        <w:tc>
          <w:tcPr>
            <w:tcW w:w="2635" w:type="dxa"/>
          </w:tcPr>
          <w:p w14:paraId="4E33E821" w14:textId="77777777" w:rsidR="002561AC" w:rsidRPr="00E50A6D" w:rsidRDefault="002561AC" w:rsidP="005E00E6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85D1BB2" w14:textId="77777777" w:rsidR="002561AC" w:rsidRPr="00E50A6D" w:rsidRDefault="002561AC" w:rsidP="005E00E6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66FC501B" w14:textId="77777777" w:rsidR="002561AC" w:rsidRPr="00E50A6D" w:rsidRDefault="002561AC" w:rsidP="005E00E6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7" w:type="dxa"/>
          </w:tcPr>
          <w:p w14:paraId="789A10D8" w14:textId="77777777" w:rsidR="002561AC" w:rsidRPr="00E50A6D" w:rsidRDefault="002561AC" w:rsidP="005E00E6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dxa"/>
          </w:tcPr>
          <w:p w14:paraId="49852408" w14:textId="77777777" w:rsidR="002561AC" w:rsidRPr="00E50A6D" w:rsidRDefault="002561AC" w:rsidP="005E00E6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92" w:type="dxa"/>
            <w:gridSpan w:val="4"/>
          </w:tcPr>
          <w:p w14:paraId="13C42099" w14:textId="77777777" w:rsidR="002561AC" w:rsidRPr="00E50A6D" w:rsidRDefault="002561AC" w:rsidP="005E00E6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/>
                <w:sz w:val="28"/>
                <w:szCs w:val="28"/>
              </w:rPr>
              <w:t xml:space="preserve">             (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50A6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E50A6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561AC" w:rsidRPr="00E50A6D" w14:paraId="6620D45F" w14:textId="77777777" w:rsidTr="009655D5">
        <w:tc>
          <w:tcPr>
            <w:tcW w:w="2635" w:type="dxa"/>
          </w:tcPr>
          <w:p w14:paraId="73F3720E" w14:textId="77777777" w:rsidR="002561AC" w:rsidRPr="00E50A6D" w:rsidRDefault="002561AC" w:rsidP="005E00E6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0" w:type="dxa"/>
            <w:gridSpan w:val="2"/>
            <w:vMerge w:val="restart"/>
            <w:vAlign w:val="bottom"/>
          </w:tcPr>
          <w:p w14:paraId="5D6B76EC" w14:textId="77777777" w:rsidR="002561AC" w:rsidRDefault="002561AC" w:rsidP="005E00E6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ทุนจดทะเบียนที่ชำระ</w:t>
            </w:r>
          </w:p>
          <w:p w14:paraId="7EBE350A" w14:textId="77777777" w:rsidR="00E95BBC" w:rsidRPr="00E95BBC" w:rsidRDefault="00E95BBC" w:rsidP="005E00E6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(หน่วย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บาท)</w:t>
            </w:r>
          </w:p>
        </w:tc>
        <w:tc>
          <w:tcPr>
            <w:tcW w:w="2777" w:type="dxa"/>
            <w:gridSpan w:val="2"/>
          </w:tcPr>
          <w:p w14:paraId="6205C3C1" w14:textId="77777777" w:rsidR="002561AC" w:rsidRPr="00E50A6D" w:rsidRDefault="002561AC" w:rsidP="005E00E6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อัตราส่วนการถือหุ้น</w:t>
            </w:r>
          </w:p>
        </w:tc>
        <w:tc>
          <w:tcPr>
            <w:tcW w:w="5792" w:type="dxa"/>
            <w:gridSpan w:val="4"/>
          </w:tcPr>
          <w:p w14:paraId="1233BE86" w14:textId="77777777" w:rsidR="002561AC" w:rsidRPr="00E50A6D" w:rsidRDefault="002561AC" w:rsidP="005E00E6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61AC" w:rsidRPr="00E50A6D" w14:paraId="2F09F70C" w14:textId="77777777" w:rsidTr="009655D5">
        <w:tc>
          <w:tcPr>
            <w:tcW w:w="2635" w:type="dxa"/>
          </w:tcPr>
          <w:p w14:paraId="14803B79" w14:textId="77777777" w:rsidR="002561AC" w:rsidRPr="00E50A6D" w:rsidRDefault="002561AC" w:rsidP="005E00E6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0" w:type="dxa"/>
            <w:gridSpan w:val="2"/>
            <w:vMerge/>
          </w:tcPr>
          <w:p w14:paraId="16764735" w14:textId="77777777" w:rsidR="002561AC" w:rsidRPr="00E50A6D" w:rsidRDefault="002561AC" w:rsidP="005E00E6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77" w:type="dxa"/>
            <w:gridSpan w:val="2"/>
          </w:tcPr>
          <w:p w14:paraId="52968336" w14:textId="77777777" w:rsidR="002561AC" w:rsidRPr="00E50A6D" w:rsidRDefault="002561AC" w:rsidP="005E00E6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</w:p>
        </w:tc>
        <w:tc>
          <w:tcPr>
            <w:tcW w:w="3240" w:type="dxa"/>
            <w:gridSpan w:val="2"/>
          </w:tcPr>
          <w:p w14:paraId="733488FA" w14:textId="77777777" w:rsidR="002561AC" w:rsidRPr="00E50A6D" w:rsidRDefault="002561AC" w:rsidP="005E00E6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เงินลงทุนตามวิธีราคาทุน</w:t>
            </w:r>
          </w:p>
        </w:tc>
        <w:tc>
          <w:tcPr>
            <w:tcW w:w="2552" w:type="dxa"/>
            <w:gridSpan w:val="2"/>
          </w:tcPr>
          <w:p w14:paraId="4177E145" w14:textId="77777777" w:rsidR="002561AC" w:rsidRPr="00E50A6D" w:rsidRDefault="002561AC" w:rsidP="005E00E6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เงินปันผลรับระหว่างปี</w:t>
            </w:r>
          </w:p>
        </w:tc>
      </w:tr>
      <w:tr w:rsidR="002561AC" w:rsidRPr="00E50A6D" w14:paraId="394E5586" w14:textId="77777777" w:rsidTr="009655D5">
        <w:tc>
          <w:tcPr>
            <w:tcW w:w="2635" w:type="dxa"/>
          </w:tcPr>
          <w:p w14:paraId="2C575F2D" w14:textId="77777777" w:rsidR="002561AC" w:rsidRPr="00E50A6D" w:rsidRDefault="002561AC" w:rsidP="005E00E6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</w:tcPr>
          <w:p w14:paraId="2EEB16B1" w14:textId="77777777" w:rsidR="002561AC" w:rsidRPr="00E50A6D" w:rsidRDefault="002561AC" w:rsidP="005E00E6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</w:rPr>
              <w:t>256</w:t>
            </w:r>
            <w:r w:rsidR="002E751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16" w:type="dxa"/>
          </w:tcPr>
          <w:p w14:paraId="0BD259DF" w14:textId="77777777" w:rsidR="002561AC" w:rsidRPr="00E50A6D" w:rsidRDefault="002561AC" w:rsidP="005E00E6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</w:rPr>
              <w:t>256</w:t>
            </w:r>
            <w:r w:rsidR="002E751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87" w:type="dxa"/>
          </w:tcPr>
          <w:p w14:paraId="1FCE8420" w14:textId="77777777" w:rsidR="002561AC" w:rsidRPr="00E50A6D" w:rsidRDefault="002E751B" w:rsidP="005E00E6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90" w:type="dxa"/>
          </w:tcPr>
          <w:p w14:paraId="50AF775F" w14:textId="77777777" w:rsidR="002561AC" w:rsidRPr="00E50A6D" w:rsidRDefault="002E751B" w:rsidP="005E00E6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95" w:type="dxa"/>
          </w:tcPr>
          <w:p w14:paraId="768356BE" w14:textId="77777777" w:rsidR="002561AC" w:rsidRPr="00E50A6D" w:rsidRDefault="002E751B" w:rsidP="005E00E6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745" w:type="dxa"/>
          </w:tcPr>
          <w:p w14:paraId="27A3B20F" w14:textId="77777777" w:rsidR="002561AC" w:rsidRPr="00E50A6D" w:rsidRDefault="002E751B" w:rsidP="005E00E6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14:paraId="4DF2A6D1" w14:textId="77777777" w:rsidR="002561AC" w:rsidRPr="00E50A6D" w:rsidRDefault="002E751B" w:rsidP="005E00E6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14:paraId="70F670B2" w14:textId="77777777" w:rsidR="002561AC" w:rsidRPr="00E50A6D" w:rsidRDefault="002E751B" w:rsidP="005E00E6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E751B" w:rsidRPr="00E50A6D" w14:paraId="37F79582" w14:textId="77777777" w:rsidTr="009655D5">
        <w:tc>
          <w:tcPr>
            <w:tcW w:w="2635" w:type="dxa"/>
            <w:vAlign w:val="center"/>
          </w:tcPr>
          <w:p w14:paraId="0D33CF13" w14:textId="77777777" w:rsidR="002E751B" w:rsidRPr="00E50A6D" w:rsidRDefault="002E751B" w:rsidP="002E751B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 คัมเวล-นาวแคสท์ จำกัด</w:t>
            </w:r>
          </w:p>
        </w:tc>
        <w:tc>
          <w:tcPr>
            <w:tcW w:w="1414" w:type="dxa"/>
          </w:tcPr>
          <w:p w14:paraId="179BB3C4" w14:textId="77777777" w:rsidR="002E751B" w:rsidRPr="00E50A6D" w:rsidRDefault="002E751B" w:rsidP="002E751B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5,000,000</w:t>
            </w:r>
            <w:r w:rsidRPr="00E50A6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.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1416" w:type="dxa"/>
          </w:tcPr>
          <w:p w14:paraId="4B4C31F5" w14:textId="77777777" w:rsidR="002E751B" w:rsidRPr="00E50A6D" w:rsidRDefault="002E751B" w:rsidP="002E751B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5,000,000.00</w:t>
            </w:r>
          </w:p>
        </w:tc>
        <w:tc>
          <w:tcPr>
            <w:tcW w:w="1387" w:type="dxa"/>
            <w:shd w:val="clear" w:color="auto" w:fill="auto"/>
          </w:tcPr>
          <w:p w14:paraId="45254FFB" w14:textId="77777777" w:rsidR="002E751B" w:rsidRPr="00E50A6D" w:rsidRDefault="002E751B" w:rsidP="002E751B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1390" w:type="dxa"/>
            <w:shd w:val="clear" w:color="auto" w:fill="auto"/>
          </w:tcPr>
          <w:p w14:paraId="437A3111" w14:textId="77777777" w:rsidR="002E751B" w:rsidRPr="00E50A6D" w:rsidRDefault="002E751B" w:rsidP="002E751B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1495" w:type="dxa"/>
            <w:shd w:val="clear" w:color="auto" w:fill="auto"/>
          </w:tcPr>
          <w:p w14:paraId="41B92DB2" w14:textId="77777777" w:rsidR="002E751B" w:rsidRPr="00E50A6D" w:rsidRDefault="002E751B" w:rsidP="002E751B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>102</w:t>
            </w:r>
            <w:r w:rsidRPr="00E50A6D">
              <w:rPr>
                <w:rFonts w:ascii="Angsana New" w:hAnsi="Angsana New"/>
                <w:sz w:val="28"/>
                <w:szCs w:val="28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148</w:t>
            </w:r>
            <w:r w:rsidRPr="00E50A6D">
              <w:rPr>
                <w:rFonts w:ascii="Angsana New" w:hAnsi="Angsana New"/>
                <w:sz w:val="28"/>
                <w:szCs w:val="28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413.90</w:t>
            </w:r>
          </w:p>
        </w:tc>
        <w:tc>
          <w:tcPr>
            <w:tcW w:w="1745" w:type="dxa"/>
          </w:tcPr>
          <w:p w14:paraId="781ADB4E" w14:textId="77777777" w:rsidR="002E751B" w:rsidRPr="00E50A6D" w:rsidRDefault="002E751B" w:rsidP="002E751B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>102</w:t>
            </w:r>
            <w:r w:rsidRPr="00E50A6D">
              <w:rPr>
                <w:rFonts w:ascii="Angsana New" w:hAnsi="Angsana New"/>
                <w:sz w:val="28"/>
                <w:szCs w:val="28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148</w:t>
            </w:r>
            <w:r w:rsidRPr="00E50A6D">
              <w:rPr>
                <w:rFonts w:ascii="Angsana New" w:hAnsi="Angsana New"/>
                <w:sz w:val="28"/>
                <w:szCs w:val="28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413.90</w:t>
            </w:r>
          </w:p>
        </w:tc>
        <w:tc>
          <w:tcPr>
            <w:tcW w:w="1276" w:type="dxa"/>
          </w:tcPr>
          <w:p w14:paraId="395C30C7" w14:textId="77777777" w:rsidR="002E751B" w:rsidRPr="00E50A6D" w:rsidRDefault="002E751B" w:rsidP="002E751B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20C81C6F" w14:textId="77777777" w:rsidR="002E751B" w:rsidRPr="00E50A6D" w:rsidRDefault="002E751B" w:rsidP="002E751B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E751B" w:rsidRPr="00E50A6D" w14:paraId="121BF994" w14:textId="77777777" w:rsidTr="009655D5">
        <w:tc>
          <w:tcPr>
            <w:tcW w:w="2635" w:type="dxa"/>
          </w:tcPr>
          <w:p w14:paraId="302F6522" w14:textId="77777777" w:rsidR="002E751B" w:rsidRPr="00E50A6D" w:rsidRDefault="002E751B" w:rsidP="002E751B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="00AD71A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ผลต่างจาการปรับโครงสร้าง</w:t>
            </w:r>
          </w:p>
        </w:tc>
        <w:tc>
          <w:tcPr>
            <w:tcW w:w="1414" w:type="dxa"/>
          </w:tcPr>
          <w:p w14:paraId="25479914" w14:textId="77777777" w:rsidR="002E751B" w:rsidRPr="00E50A6D" w:rsidRDefault="002E751B" w:rsidP="002E751B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46C851EE" w14:textId="77777777" w:rsidR="002E751B" w:rsidRPr="00E50A6D" w:rsidRDefault="002E751B" w:rsidP="002E751B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</w:tcPr>
          <w:p w14:paraId="0DFC041C" w14:textId="77777777" w:rsidR="002E751B" w:rsidRPr="00E50A6D" w:rsidRDefault="002E751B" w:rsidP="002E751B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dxa"/>
            <w:shd w:val="clear" w:color="auto" w:fill="auto"/>
          </w:tcPr>
          <w:p w14:paraId="18366830" w14:textId="77777777" w:rsidR="002E751B" w:rsidRPr="00E50A6D" w:rsidRDefault="002E751B" w:rsidP="002E751B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  <w:shd w:val="clear" w:color="auto" w:fill="auto"/>
          </w:tcPr>
          <w:p w14:paraId="7A47ADE2" w14:textId="77777777" w:rsidR="002E751B" w:rsidRPr="00E50A6D" w:rsidRDefault="002E751B" w:rsidP="002E751B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(102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148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413.90)</w:t>
            </w:r>
          </w:p>
        </w:tc>
        <w:tc>
          <w:tcPr>
            <w:tcW w:w="1745" w:type="dxa"/>
          </w:tcPr>
          <w:p w14:paraId="2AE6BD00" w14:textId="77777777" w:rsidR="002E751B" w:rsidRPr="00E50A6D" w:rsidRDefault="002E751B" w:rsidP="002E751B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(102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148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413.90)</w:t>
            </w:r>
          </w:p>
        </w:tc>
        <w:tc>
          <w:tcPr>
            <w:tcW w:w="1276" w:type="dxa"/>
          </w:tcPr>
          <w:p w14:paraId="70ED7340" w14:textId="77777777" w:rsidR="002E751B" w:rsidRPr="00E50A6D" w:rsidRDefault="002E751B" w:rsidP="002E751B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606B5EAD" w14:textId="77777777" w:rsidR="002E751B" w:rsidRPr="00E50A6D" w:rsidRDefault="002E751B" w:rsidP="002E751B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2561AC" w:rsidRPr="00E50A6D" w14:paraId="7AC51BF3" w14:textId="77777777" w:rsidTr="009655D5">
        <w:tc>
          <w:tcPr>
            <w:tcW w:w="2635" w:type="dxa"/>
          </w:tcPr>
          <w:p w14:paraId="5642575D" w14:textId="77777777" w:rsidR="002561AC" w:rsidRPr="00E50A6D" w:rsidRDefault="002561AC" w:rsidP="005E00E6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0A6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4" w:type="dxa"/>
          </w:tcPr>
          <w:p w14:paraId="4A1E7841" w14:textId="77777777" w:rsidR="002561AC" w:rsidRPr="00E50A6D" w:rsidRDefault="002561AC" w:rsidP="005E00E6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6" w:type="dxa"/>
          </w:tcPr>
          <w:p w14:paraId="0DF83DEB" w14:textId="77777777" w:rsidR="002561AC" w:rsidRPr="00E50A6D" w:rsidRDefault="002561AC" w:rsidP="005E00E6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</w:tcPr>
          <w:p w14:paraId="076C0DDB" w14:textId="77777777" w:rsidR="002561AC" w:rsidRPr="00E50A6D" w:rsidRDefault="002561AC" w:rsidP="005E00E6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0" w:type="dxa"/>
            <w:shd w:val="clear" w:color="auto" w:fill="auto"/>
          </w:tcPr>
          <w:p w14:paraId="575C47D9" w14:textId="77777777" w:rsidR="002561AC" w:rsidRPr="00E50A6D" w:rsidRDefault="002561AC" w:rsidP="005E00E6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shd w:val="clear" w:color="auto" w:fill="auto"/>
          </w:tcPr>
          <w:p w14:paraId="0A3D4001" w14:textId="77777777" w:rsidR="002561AC" w:rsidRPr="00E50A6D" w:rsidRDefault="00C40888" w:rsidP="005E00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0A6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745" w:type="dxa"/>
          </w:tcPr>
          <w:p w14:paraId="6ACD169D" w14:textId="77777777" w:rsidR="002561AC" w:rsidRPr="00E50A6D" w:rsidRDefault="002E751B" w:rsidP="005E00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0A6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58E98456" w14:textId="77777777" w:rsidR="002561AC" w:rsidRPr="00E50A6D" w:rsidRDefault="00C40888" w:rsidP="005E00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0A6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1186C876" w14:textId="77777777" w:rsidR="002561AC" w:rsidRPr="00E50A6D" w:rsidRDefault="002561AC" w:rsidP="005E00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0A6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14:paraId="76CE253F" w14:textId="77777777" w:rsidR="00F51BFE" w:rsidRPr="00E50A6D" w:rsidRDefault="00F51BFE" w:rsidP="000D103E">
      <w:pPr>
        <w:tabs>
          <w:tab w:val="left" w:pos="513"/>
          <w:tab w:val="decimal" w:pos="7920"/>
        </w:tabs>
        <w:spacing w:line="240" w:lineRule="atLeast"/>
        <w:ind w:left="90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D77D859" w14:textId="77777777" w:rsidR="004A56B5" w:rsidRPr="00E32A93" w:rsidRDefault="004A56B5" w:rsidP="009655D5">
      <w:pPr>
        <w:tabs>
          <w:tab w:val="decimal" w:pos="7920"/>
        </w:tabs>
        <w:spacing w:after="240" w:line="240" w:lineRule="atLeast"/>
        <w:ind w:left="709" w:right="556"/>
        <w:jc w:val="thaiDistribute"/>
        <w:rPr>
          <w:rFonts w:ascii="Angsana New" w:hAnsi="Angsana New"/>
          <w:sz w:val="30"/>
          <w:szCs w:val="30"/>
          <w:lang w:val="en-US"/>
        </w:rPr>
      </w:pPr>
      <w:r w:rsidRPr="00691D42">
        <w:rPr>
          <w:rFonts w:ascii="Angsana New" w:hAnsi="Angsana New"/>
          <w:sz w:val="30"/>
          <w:szCs w:val="30"/>
          <w:cs/>
        </w:rPr>
        <w:t xml:space="preserve">ในปี </w:t>
      </w:r>
      <w:r w:rsidRPr="00691D42">
        <w:rPr>
          <w:rFonts w:ascii="Angsana New" w:hAnsi="Angsana New"/>
          <w:sz w:val="30"/>
          <w:szCs w:val="30"/>
        </w:rPr>
        <w:t xml:space="preserve">2561 </w:t>
      </w:r>
      <w:r w:rsidRPr="00691D42">
        <w:rPr>
          <w:rFonts w:ascii="Angsana New" w:hAnsi="Angsana New"/>
          <w:sz w:val="30"/>
          <w:szCs w:val="30"/>
          <w:cs/>
        </w:rPr>
        <w:t xml:space="preserve">บริษัทมีการจัดโครงสร้างผู้ถือหุ้น โดยการออกหุ้นสามัญ มูลค่ายุติธรรมเท่ากับ </w:t>
      </w:r>
      <w:r w:rsidRPr="00691D42">
        <w:rPr>
          <w:rFonts w:ascii="Angsana New" w:hAnsi="Angsana New"/>
          <w:sz w:val="30"/>
          <w:szCs w:val="30"/>
        </w:rPr>
        <w:t xml:space="preserve">473.86 </w:t>
      </w:r>
      <w:r w:rsidRPr="00691D42">
        <w:rPr>
          <w:rFonts w:ascii="Angsana New" w:hAnsi="Angsana New"/>
          <w:sz w:val="30"/>
          <w:szCs w:val="30"/>
          <w:cs/>
        </w:rPr>
        <w:t xml:space="preserve">ล้านบาท ไปแลกกับหุ้นสามัญของผู้ถือหุ้นเดิมของบริษัทย่อยซึ่งมีมูลค่ายุติธรรมเป็นจำนวนรวม </w:t>
      </w:r>
      <w:r w:rsidRPr="00691D42">
        <w:rPr>
          <w:rFonts w:ascii="Angsana New" w:hAnsi="Angsana New"/>
          <w:sz w:val="30"/>
          <w:szCs w:val="30"/>
        </w:rPr>
        <w:t xml:space="preserve">18.19 </w:t>
      </w:r>
      <w:r w:rsidRPr="00691D42">
        <w:rPr>
          <w:rFonts w:ascii="Angsana New" w:hAnsi="Angsana New"/>
          <w:sz w:val="30"/>
          <w:szCs w:val="30"/>
          <w:cs/>
        </w:rPr>
        <w:t xml:space="preserve">ล้านบาท ส่งผลให้เกิดผลต่างระหว่างมูลค่ายุติธรรมของหุ้นสามัญของบริษัทฯและมูลค่ายุติธรรมของหุ้นสามัญของบริษัทย่อยรวมจำนวน </w:t>
      </w:r>
      <w:r w:rsidRPr="00691D42">
        <w:rPr>
          <w:rFonts w:ascii="Angsana New" w:hAnsi="Angsana New"/>
          <w:sz w:val="30"/>
          <w:szCs w:val="30"/>
        </w:rPr>
        <w:t xml:space="preserve">455.66 </w:t>
      </w:r>
      <w:r w:rsidRPr="00691D42">
        <w:rPr>
          <w:rFonts w:ascii="Angsana New" w:hAnsi="Angsana New"/>
          <w:sz w:val="30"/>
          <w:szCs w:val="30"/>
          <w:cs/>
        </w:rPr>
        <w:t>ล้านบาท โดยบริษัทฯได้แสดงผลต่างดังกล่าวเป็นรายการ “ผลต่างจากการปรับโครงสร้าง” ภายใต้ส่วนของผู้ถือหุ้นในงบแสดงฐานการเงินเฉพาะกิจการ ต่อมาในงวด</w:t>
      </w:r>
      <w:r w:rsidR="009655D5">
        <w:rPr>
          <w:rFonts w:ascii="Angsana New" w:hAnsi="Angsana New" w:hint="cs"/>
          <w:sz w:val="30"/>
          <w:szCs w:val="30"/>
          <w:cs/>
        </w:rPr>
        <w:t xml:space="preserve">   </w:t>
      </w:r>
      <w:r w:rsidRPr="00691D42">
        <w:rPr>
          <w:rFonts w:ascii="Angsana New" w:hAnsi="Angsana New"/>
          <w:sz w:val="30"/>
          <w:szCs w:val="30"/>
          <w:cs/>
        </w:rPr>
        <w:t xml:space="preserve">ปี </w:t>
      </w:r>
      <w:r w:rsidRPr="00691D42">
        <w:rPr>
          <w:rFonts w:ascii="Angsana New" w:hAnsi="Angsana New"/>
          <w:sz w:val="30"/>
          <w:szCs w:val="30"/>
        </w:rPr>
        <w:t xml:space="preserve">2563 </w:t>
      </w:r>
      <w:r w:rsidRPr="00691D42">
        <w:rPr>
          <w:rFonts w:ascii="Angsana New" w:hAnsi="Angsana New"/>
          <w:sz w:val="30"/>
          <w:szCs w:val="30"/>
          <w:cs/>
        </w:rPr>
        <w:t xml:space="preserve">บริษัทได้รับโอนกิจการจากบริษัทย่อยแห่งหนึ่ง จึงทำการกลับรายการ “ผลต่างจากการปรับโครงสร้าง” จำนวน </w:t>
      </w:r>
      <w:r w:rsidRPr="00691D42">
        <w:rPr>
          <w:rFonts w:ascii="Angsana New" w:hAnsi="Angsana New"/>
          <w:sz w:val="30"/>
          <w:szCs w:val="30"/>
        </w:rPr>
        <w:t xml:space="preserve">353.51 </w:t>
      </w:r>
      <w:r w:rsidRPr="00691D42">
        <w:rPr>
          <w:rFonts w:ascii="Angsana New" w:hAnsi="Angsana New"/>
          <w:sz w:val="30"/>
          <w:szCs w:val="30"/>
          <w:cs/>
        </w:rPr>
        <w:t>ล้านบาท กับบัญชีเงินลงทุนในบริษัทย่อย</w:t>
      </w:r>
    </w:p>
    <w:p w14:paraId="59B3AEEA" w14:textId="77777777" w:rsidR="00C83090" w:rsidRDefault="00C83090" w:rsidP="00115FBA">
      <w:pPr>
        <w:tabs>
          <w:tab w:val="left" w:pos="513"/>
          <w:tab w:val="decimal" w:pos="7920"/>
        </w:tabs>
        <w:spacing w:line="240" w:lineRule="atLeast"/>
        <w:ind w:left="360" w:right="993"/>
        <w:jc w:val="thaiDistribute"/>
        <w:rPr>
          <w:rFonts w:ascii="Angsana New" w:hAnsi="Angsana New"/>
          <w:sz w:val="30"/>
          <w:szCs w:val="30"/>
        </w:rPr>
      </w:pPr>
    </w:p>
    <w:p w14:paraId="5D4A2604" w14:textId="77777777" w:rsidR="00882BC1" w:rsidRDefault="00882BC1" w:rsidP="00115FBA">
      <w:pPr>
        <w:tabs>
          <w:tab w:val="left" w:pos="513"/>
          <w:tab w:val="decimal" w:pos="7920"/>
        </w:tabs>
        <w:spacing w:line="240" w:lineRule="atLeast"/>
        <w:ind w:left="360" w:right="99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0A14D96" w14:textId="77777777" w:rsidR="00C83090" w:rsidRDefault="00C83090" w:rsidP="00115FBA">
      <w:pPr>
        <w:tabs>
          <w:tab w:val="left" w:pos="513"/>
          <w:tab w:val="decimal" w:pos="7920"/>
        </w:tabs>
        <w:spacing w:line="240" w:lineRule="atLeast"/>
        <w:ind w:left="360" w:right="99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72A16B5" w14:textId="77777777" w:rsidR="00C83090" w:rsidRDefault="00C83090" w:rsidP="00115FBA">
      <w:pPr>
        <w:tabs>
          <w:tab w:val="left" w:pos="513"/>
          <w:tab w:val="decimal" w:pos="7920"/>
        </w:tabs>
        <w:spacing w:line="240" w:lineRule="atLeast"/>
        <w:ind w:left="360" w:right="99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4B605D5" w14:textId="77777777" w:rsidR="005432DF" w:rsidRPr="005432DF" w:rsidRDefault="005432DF" w:rsidP="00115FBA">
      <w:pPr>
        <w:tabs>
          <w:tab w:val="left" w:pos="513"/>
          <w:tab w:val="decimal" w:pos="7920"/>
        </w:tabs>
        <w:spacing w:line="240" w:lineRule="atLeast"/>
        <w:ind w:left="360" w:right="99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60A86C8" w14:textId="77777777" w:rsidR="00C83090" w:rsidRDefault="00C83090" w:rsidP="00115FBA">
      <w:pPr>
        <w:tabs>
          <w:tab w:val="left" w:pos="513"/>
          <w:tab w:val="decimal" w:pos="7920"/>
        </w:tabs>
        <w:spacing w:line="240" w:lineRule="atLeast"/>
        <w:ind w:left="360" w:right="99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CE18EA9" w14:textId="77777777" w:rsidR="00C83090" w:rsidRPr="00C83090" w:rsidRDefault="00C83090" w:rsidP="00E933C8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ind w:hanging="72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142AA15E" w14:textId="77777777" w:rsidR="00C83090" w:rsidRPr="00C83090" w:rsidRDefault="00C83090" w:rsidP="00E933C8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ind w:hanging="72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427D60ED" w14:textId="77777777" w:rsidR="00A13B32" w:rsidRPr="00E50A6D" w:rsidRDefault="00A13B32" w:rsidP="00E933C8">
      <w:pPr>
        <w:numPr>
          <w:ilvl w:val="0"/>
          <w:numId w:val="32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14:paraId="5EFC2C67" w14:textId="77777777" w:rsidR="009331BC" w:rsidRDefault="009331BC" w:rsidP="009331BC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sz w:val="30"/>
          <w:szCs w:val="30"/>
          <w:lang w:val="en-US"/>
        </w:rPr>
      </w:pPr>
      <w:r w:rsidRPr="00E50A6D">
        <w:rPr>
          <w:rFonts w:ascii="Angsana New" w:hAnsi="Angsana New"/>
          <w:sz w:val="30"/>
          <w:szCs w:val="30"/>
        </w:rPr>
        <w:tab/>
      </w:r>
      <w:r w:rsidRPr="00E50A6D">
        <w:rPr>
          <w:rFonts w:ascii="Angsana New" w:hAnsi="Angsana New"/>
          <w:sz w:val="30"/>
          <w:szCs w:val="30"/>
          <w:cs/>
        </w:rPr>
        <w:t xml:space="preserve">รายการเปลี่ยนแปลงของ ที่ดิน อาคาร และอุปกรณ์ สำหรับปีสิ้นสุดวันที่ </w:t>
      </w:r>
      <w:r w:rsidRPr="00E50A6D">
        <w:rPr>
          <w:rFonts w:ascii="Angsana New" w:hAnsi="Angsana New"/>
          <w:sz w:val="30"/>
          <w:szCs w:val="30"/>
        </w:rPr>
        <w:t xml:space="preserve">31 </w:t>
      </w:r>
      <w:r w:rsidRPr="00E50A6D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E50A6D">
        <w:rPr>
          <w:rFonts w:ascii="Angsana New" w:hAnsi="Angsana New"/>
          <w:sz w:val="30"/>
          <w:szCs w:val="30"/>
        </w:rPr>
        <w:t>256</w:t>
      </w:r>
      <w:r w:rsidR="002E751B">
        <w:rPr>
          <w:rFonts w:ascii="Angsana New" w:hAnsi="Angsana New"/>
          <w:sz w:val="30"/>
          <w:szCs w:val="30"/>
        </w:rPr>
        <w:t>4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0B405020" w14:textId="77777777" w:rsidR="00A13B32" w:rsidRPr="00E50A6D" w:rsidRDefault="00A13B32" w:rsidP="00C57D32">
      <w:pPr>
        <w:spacing w:line="360" w:lineRule="exact"/>
        <w:ind w:left="14050" w:right="-87"/>
        <w:rPr>
          <w:rFonts w:ascii="Angsana New" w:hAnsi="Angsana New"/>
          <w:color w:val="000000"/>
          <w:sz w:val="28"/>
          <w:szCs w:val="28"/>
          <w:cs/>
        </w:rPr>
      </w:pPr>
      <w:r w:rsidRPr="00E50A6D">
        <w:rPr>
          <w:rFonts w:ascii="Angsana New" w:hAnsi="Angsana New"/>
          <w:color w:val="000000"/>
          <w:sz w:val="28"/>
          <w:szCs w:val="28"/>
        </w:rPr>
        <w:t>(</w:t>
      </w:r>
      <w:r w:rsidRPr="00E50A6D">
        <w:rPr>
          <w:rFonts w:ascii="Angsana New" w:hAnsi="Angsana New"/>
          <w:color w:val="000000"/>
          <w:sz w:val="28"/>
          <w:szCs w:val="28"/>
          <w:cs/>
        </w:rPr>
        <w:t>หน่วย</w:t>
      </w:r>
      <w:r w:rsidRPr="00E50A6D">
        <w:rPr>
          <w:rFonts w:ascii="Angsana New" w:hAnsi="Angsana New"/>
          <w:color w:val="000000"/>
          <w:sz w:val="28"/>
          <w:szCs w:val="28"/>
        </w:rPr>
        <w:t xml:space="preserve">: </w:t>
      </w:r>
      <w:r w:rsidRPr="00E50A6D">
        <w:rPr>
          <w:rFonts w:ascii="Angsana New" w:hAnsi="Angsana New"/>
          <w:color w:val="000000"/>
          <w:sz w:val="28"/>
          <w:szCs w:val="28"/>
          <w:cs/>
        </w:rPr>
        <w:t>บาท</w:t>
      </w:r>
      <w:r w:rsidRPr="00E50A6D">
        <w:rPr>
          <w:rFonts w:ascii="Angsana New" w:hAnsi="Angsana New"/>
          <w:color w:val="000000"/>
          <w:sz w:val="28"/>
          <w:szCs w:val="28"/>
        </w:rPr>
        <w:t>)</w:t>
      </w:r>
    </w:p>
    <w:tbl>
      <w:tblPr>
        <w:tblW w:w="15759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448"/>
        <w:gridCol w:w="1237"/>
        <w:gridCol w:w="236"/>
        <w:gridCol w:w="1285"/>
        <w:gridCol w:w="236"/>
        <w:gridCol w:w="1181"/>
        <w:gridCol w:w="236"/>
        <w:gridCol w:w="1210"/>
        <w:gridCol w:w="236"/>
        <w:gridCol w:w="1205"/>
        <w:gridCol w:w="236"/>
        <w:gridCol w:w="1224"/>
        <w:gridCol w:w="236"/>
        <w:gridCol w:w="1210"/>
        <w:gridCol w:w="236"/>
        <w:gridCol w:w="1423"/>
        <w:gridCol w:w="236"/>
        <w:gridCol w:w="1448"/>
      </w:tblGrid>
      <w:tr w:rsidR="009B2077" w:rsidRPr="00E50A6D" w14:paraId="5029934A" w14:textId="77777777" w:rsidTr="00C57D32">
        <w:trPr>
          <w:tblHeader/>
        </w:trPr>
        <w:tc>
          <w:tcPr>
            <w:tcW w:w="2448" w:type="dxa"/>
            <w:shd w:val="clear" w:color="auto" w:fill="auto"/>
          </w:tcPr>
          <w:p w14:paraId="3D4E93E6" w14:textId="77777777" w:rsidR="009B2077" w:rsidRPr="00E50A6D" w:rsidRDefault="009B2077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311" w:type="dxa"/>
            <w:gridSpan w:val="17"/>
            <w:tcBorders>
              <w:bottom w:val="single" w:sz="4" w:space="0" w:color="auto"/>
            </w:tcBorders>
            <w:shd w:val="clear" w:color="auto" w:fill="auto"/>
          </w:tcPr>
          <w:p w14:paraId="0A8CA1D8" w14:textId="77777777" w:rsidR="009B2077" w:rsidRPr="00E50A6D" w:rsidRDefault="000C4447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51626C" w:rsidRPr="00E50A6D" w14:paraId="7AE88A0C" w14:textId="77777777" w:rsidTr="00C57D32">
        <w:trPr>
          <w:tblHeader/>
        </w:trPr>
        <w:tc>
          <w:tcPr>
            <w:tcW w:w="2448" w:type="dxa"/>
            <w:shd w:val="clear" w:color="auto" w:fill="auto"/>
          </w:tcPr>
          <w:p w14:paraId="66046415" w14:textId="77777777" w:rsidR="0051626C" w:rsidRPr="00E50A6D" w:rsidRDefault="0051626C" w:rsidP="00D44F84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</w:tcPr>
          <w:p w14:paraId="5180708A" w14:textId="77777777" w:rsidR="0051626C" w:rsidRPr="00E50A6D" w:rsidRDefault="0051626C" w:rsidP="00D44F84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/>
                <w:cs/>
              </w:rPr>
              <w:t>ที่ดิน</w:t>
            </w:r>
            <w:r w:rsidRPr="00E50A6D">
              <w:rPr>
                <w:rFonts w:ascii="Angsana New" w:hAnsi="Angsana New" w:cs="Angsana New"/>
                <w:lang w:val="en-US"/>
              </w:rPr>
              <w:br/>
            </w:r>
            <w:r w:rsidRPr="00E50A6D">
              <w:rPr>
                <w:rFonts w:ascii="Angsana New" w:hAnsi="Angsana New" w:cs="Angsana New"/>
                <w:cs/>
              </w:rPr>
              <w:t>และส่ว</w:t>
            </w:r>
            <w:r w:rsidRPr="00E50A6D">
              <w:rPr>
                <w:rFonts w:ascii="Angsana New" w:hAnsi="Angsana New" w:cs="Angsana New" w:hint="cs"/>
                <w:cs/>
                <w:lang w:val="en-US"/>
              </w:rPr>
              <w:t>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76A4216" w14:textId="77777777" w:rsidR="0051626C" w:rsidRPr="00E50A6D" w:rsidRDefault="0051626C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</w:tcPr>
          <w:p w14:paraId="52762BAB" w14:textId="77777777" w:rsidR="00866BD6" w:rsidRPr="00E50A6D" w:rsidRDefault="00866BD6" w:rsidP="00D44F84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1A762B9F" w14:textId="77777777" w:rsidR="0051626C" w:rsidRPr="00E50A6D" w:rsidRDefault="0051626C" w:rsidP="00D44F84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27426D6" w14:textId="77777777" w:rsidR="0051626C" w:rsidRPr="00E50A6D" w:rsidRDefault="0051626C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7D02C2CB" w14:textId="77777777" w:rsidR="00866BD6" w:rsidRPr="00E50A6D" w:rsidRDefault="00866BD6" w:rsidP="00D44F84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6DF7EAE4" w14:textId="77777777" w:rsidR="0051626C" w:rsidRPr="00E50A6D" w:rsidRDefault="0051626C" w:rsidP="00D44F84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 w:hint="cs"/>
                <w:cs/>
              </w:rPr>
              <w:t>ระบบ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AFB247D" w14:textId="77777777" w:rsidR="0051626C" w:rsidRPr="00E50A6D" w:rsidRDefault="0051626C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6FB3AC65" w14:textId="77777777" w:rsidR="00866BD6" w:rsidRPr="00E50A6D" w:rsidRDefault="00866BD6" w:rsidP="00D44F84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5AE9887D" w14:textId="77777777" w:rsidR="0051626C" w:rsidRPr="00E50A6D" w:rsidRDefault="0051626C" w:rsidP="00D44F84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/>
                <w:cs/>
              </w:rPr>
              <w:t>เครื่องจักร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C260F88" w14:textId="77777777" w:rsidR="0051626C" w:rsidRPr="00E50A6D" w:rsidRDefault="0051626C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6B2EB25D" w14:textId="77777777" w:rsidR="00866BD6" w:rsidRPr="00E50A6D" w:rsidRDefault="00866BD6" w:rsidP="00D44F84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797D9171" w14:textId="77777777" w:rsidR="0051626C" w:rsidRPr="00E50A6D" w:rsidRDefault="0051626C" w:rsidP="00D44F84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/>
                <w:cs/>
              </w:rPr>
              <w:t>เครื่องใช้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1419F66" w14:textId="77777777" w:rsidR="0051626C" w:rsidRPr="00E50A6D" w:rsidRDefault="0051626C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D8CF5EE" w14:textId="77777777" w:rsidR="0051626C" w:rsidRPr="00E50A6D" w:rsidRDefault="0051626C" w:rsidP="00D44F84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3C37831" w14:textId="77777777" w:rsidR="0051626C" w:rsidRPr="00E50A6D" w:rsidRDefault="0051626C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4CE6A347" w14:textId="77777777" w:rsidR="0051626C" w:rsidRPr="00E50A6D" w:rsidRDefault="0051626C" w:rsidP="00D44F84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 w:hint="cs"/>
                <w:cs/>
              </w:rPr>
              <w:t>เครื่องจักร</w:t>
            </w:r>
            <w:r w:rsidR="00866BD6" w:rsidRPr="00E50A6D">
              <w:rPr>
                <w:rFonts w:ascii="Angsana New" w:hAnsi="Angsana New" w:cs="Angsana New" w:hint="cs"/>
                <w:cs/>
              </w:rPr>
              <w:t>และอุปกรณ์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712AC77" w14:textId="77777777" w:rsidR="0051626C" w:rsidRPr="00E50A6D" w:rsidRDefault="0051626C" w:rsidP="00D44F84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</w:tcPr>
          <w:p w14:paraId="326F2A9F" w14:textId="77777777" w:rsidR="00866BD6" w:rsidRPr="00E50A6D" w:rsidRDefault="00866BD6" w:rsidP="00D44F84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6DC2E3FC" w14:textId="77777777" w:rsidR="0051626C" w:rsidRPr="00E50A6D" w:rsidRDefault="0059217A" w:rsidP="00D44F84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 w:hint="cs"/>
                <w:cs/>
              </w:rPr>
              <w:t>อาคาร</w:t>
            </w:r>
            <w:r w:rsidR="0051626C" w:rsidRPr="00E50A6D">
              <w:rPr>
                <w:rFonts w:ascii="Angsana New" w:hAnsi="Angsana New" w:cs="Angsana New" w:hint="cs"/>
                <w:cs/>
              </w:rPr>
              <w:t>ระหว่าง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8B12CA9" w14:textId="77777777" w:rsidR="0051626C" w:rsidRPr="00E50A6D" w:rsidRDefault="0051626C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700B41CF" w14:textId="77777777" w:rsidR="0051626C" w:rsidRPr="00E50A6D" w:rsidRDefault="002D1511" w:rsidP="00D44F84">
            <w:pPr>
              <w:tabs>
                <w:tab w:val="left" w:pos="14670"/>
              </w:tabs>
              <w:spacing w:line="360" w:lineRule="exact"/>
              <w:ind w:left="14050" w:right="-87" w:firstLine="562"/>
              <w:jc w:val="center"/>
              <w:rPr>
                <w:rFonts w:ascii="Angsana New" w:hAnsi="Angsana New"/>
                <w:cs/>
              </w:rPr>
            </w:pPr>
            <w:r w:rsidRPr="00E50A6D">
              <w:rPr>
                <w:rFonts w:ascii="Angsana New" w:hAnsi="Angsana New" w:hint="cs"/>
                <w:cs/>
              </w:rPr>
              <w:t>(</w:t>
            </w:r>
          </w:p>
        </w:tc>
      </w:tr>
      <w:tr w:rsidR="0051626C" w:rsidRPr="00E50A6D" w14:paraId="049FEB77" w14:textId="77777777" w:rsidTr="00C57D32">
        <w:trPr>
          <w:tblHeader/>
        </w:trPr>
        <w:tc>
          <w:tcPr>
            <w:tcW w:w="2448" w:type="dxa"/>
            <w:shd w:val="clear" w:color="auto" w:fill="auto"/>
          </w:tcPr>
          <w:p w14:paraId="4604E545" w14:textId="77777777" w:rsidR="0051626C" w:rsidRPr="00E50A6D" w:rsidRDefault="0051626C" w:rsidP="00D44F84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</w:tcPr>
          <w:p w14:paraId="44DC6C19" w14:textId="77777777" w:rsidR="0051626C" w:rsidRPr="00E50A6D" w:rsidRDefault="0051626C" w:rsidP="00D44F84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50A6D">
              <w:rPr>
                <w:rFonts w:ascii="Angsana New" w:hAnsi="Angsana New" w:cs="Angsana New"/>
                <w:cs/>
              </w:rPr>
              <w:t>ปรับปรุง</w:t>
            </w:r>
            <w:r w:rsidRPr="00E50A6D">
              <w:rPr>
                <w:rFonts w:ascii="Angsana New" w:hAnsi="Angsana New" w:cs="Angsana New" w:hint="cs"/>
                <w:cs/>
                <w:lang w:val="en-US"/>
              </w:rPr>
              <w:t>ที่ดิน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572BC15D" w14:textId="77777777" w:rsidR="0051626C" w:rsidRPr="00E50A6D" w:rsidRDefault="0051626C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44A5F529" w14:textId="77777777" w:rsidR="0051626C" w:rsidRPr="00E50A6D" w:rsidRDefault="0051626C" w:rsidP="00D44F84">
            <w:pPr>
              <w:pStyle w:val="BlockText"/>
              <w:spacing w:before="0"/>
              <w:ind w:left="-59" w:right="-116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2DBB00B6" w14:textId="77777777" w:rsidR="0051626C" w:rsidRPr="00E50A6D" w:rsidRDefault="0051626C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7A16FF49" w14:textId="77777777" w:rsidR="0051626C" w:rsidRPr="00E50A6D" w:rsidRDefault="0051626C" w:rsidP="00D44F84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E50A6D">
              <w:rPr>
                <w:rFonts w:ascii="Angsana New" w:eastAsia="Angsana New" w:hAnsi="Angsana New" w:cs="Angsana New" w:hint="cs"/>
                <w:cs/>
              </w:rPr>
              <w:t>สาธารณูปโภค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5F4C840F" w14:textId="77777777" w:rsidR="0051626C" w:rsidRPr="00E50A6D" w:rsidRDefault="0051626C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15732D10" w14:textId="77777777" w:rsidR="0051626C" w:rsidRPr="00E50A6D" w:rsidRDefault="0051626C" w:rsidP="00D44F84">
            <w:pPr>
              <w:pStyle w:val="BlockText"/>
              <w:spacing w:before="0"/>
              <w:ind w:left="-108" w:right="-5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E50A6D">
              <w:rPr>
                <w:rFonts w:ascii="Angsana New" w:eastAsia="Angsana New" w:hAnsi="Angsana New" w:cs="Angsana New"/>
                <w:cs/>
              </w:rPr>
              <w:t>และอุปกรณ์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7E946AB8" w14:textId="77777777" w:rsidR="0051626C" w:rsidRPr="00E50A6D" w:rsidRDefault="0051626C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1ECEFF9E" w14:textId="77777777" w:rsidR="0051626C" w:rsidRPr="00E50A6D" w:rsidRDefault="0051626C" w:rsidP="00D44F84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E50A6D">
              <w:rPr>
                <w:rFonts w:ascii="Angsana New" w:eastAsia="Angsana New" w:hAnsi="Angsana New" w:cs="Angsana New"/>
                <w:cs/>
              </w:rPr>
              <w:t>สำนักงาน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06312419" w14:textId="77777777" w:rsidR="0051626C" w:rsidRPr="00E50A6D" w:rsidRDefault="0051626C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6428270" w14:textId="77777777" w:rsidR="0051626C" w:rsidRPr="00E50A6D" w:rsidRDefault="0051626C" w:rsidP="00D44F84">
            <w:pPr>
              <w:pStyle w:val="BlockText"/>
              <w:spacing w:before="0"/>
              <w:ind w:left="-108" w:right="-117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6092D4BB" w14:textId="77777777" w:rsidR="0051626C" w:rsidRPr="00E50A6D" w:rsidRDefault="0051626C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7BF80629" w14:textId="77777777" w:rsidR="0051626C" w:rsidRPr="00E50A6D" w:rsidRDefault="0051626C" w:rsidP="00D44F84">
            <w:pPr>
              <w:pStyle w:val="BlockText"/>
              <w:spacing w:before="0"/>
              <w:ind w:left="-108" w:right="-63" w:firstLine="0"/>
              <w:jc w:val="center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E50A6D">
              <w:rPr>
                <w:rFonts w:ascii="Angsana New" w:eastAsia="Angsana New" w:hAnsi="Angsana New" w:cs="Angsana New" w:hint="cs"/>
                <w:cs/>
              </w:rPr>
              <w:t>ระหว่างติดตั้ง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7511593D" w14:textId="77777777" w:rsidR="0051626C" w:rsidRPr="00E50A6D" w:rsidRDefault="0051626C" w:rsidP="00D44F84">
            <w:pPr>
              <w:pStyle w:val="BlockText"/>
              <w:spacing w:before="0"/>
              <w:ind w:left="-108" w:right="-99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35996D3A" w14:textId="77777777" w:rsidR="0051626C" w:rsidRPr="00E50A6D" w:rsidRDefault="0051626C" w:rsidP="00D44F84">
            <w:pPr>
              <w:pStyle w:val="BlockText"/>
              <w:spacing w:before="0"/>
              <w:ind w:left="-108" w:right="-99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E50A6D">
              <w:rPr>
                <w:rFonts w:ascii="Angsana New" w:eastAsia="Angsana New" w:hAnsi="Angsana New" w:cs="Angsana New" w:hint="cs"/>
                <w:cs/>
              </w:rPr>
              <w:t>ก่อสร้าง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5A000B7B" w14:textId="77777777" w:rsidR="0051626C" w:rsidRPr="00E50A6D" w:rsidRDefault="0051626C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</w:tcPr>
          <w:p w14:paraId="4EC55D7A" w14:textId="77777777" w:rsidR="0051626C" w:rsidRPr="00E50A6D" w:rsidRDefault="0051626C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E50A6D">
              <w:rPr>
                <w:rFonts w:ascii="Angsana New" w:eastAsia="Angsana New" w:hAnsi="Angsana New" w:cs="Angsana New"/>
                <w:cs/>
              </w:rPr>
              <w:t>รวม</w:t>
            </w:r>
          </w:p>
        </w:tc>
      </w:tr>
      <w:tr w:rsidR="007129CC" w:rsidRPr="00E50A6D" w14:paraId="317BEB52" w14:textId="77777777" w:rsidTr="00C57D32">
        <w:tc>
          <w:tcPr>
            <w:tcW w:w="2448" w:type="dxa"/>
          </w:tcPr>
          <w:p w14:paraId="0618D50E" w14:textId="77777777" w:rsidR="007129CC" w:rsidRPr="00E50A6D" w:rsidRDefault="0050031A" w:rsidP="00D44F8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01B21CA2" w14:textId="77777777" w:rsidR="007129CC" w:rsidRPr="00E50A6D" w:rsidRDefault="007129CC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9011C37" w14:textId="77777777" w:rsidR="007129CC" w:rsidRPr="00E50A6D" w:rsidRDefault="007129CC" w:rsidP="00D44F84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</w:tcPr>
          <w:p w14:paraId="2AA427A7" w14:textId="77777777" w:rsidR="007129CC" w:rsidRPr="00E50A6D" w:rsidRDefault="007129CC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691E896" w14:textId="77777777" w:rsidR="007129CC" w:rsidRPr="00E50A6D" w:rsidRDefault="007129CC" w:rsidP="00D44F84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5694C82A" w14:textId="77777777" w:rsidR="007129CC" w:rsidRPr="00E50A6D" w:rsidRDefault="007129CC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4CFCEE6" w14:textId="77777777" w:rsidR="007129CC" w:rsidRPr="00E50A6D" w:rsidRDefault="007129CC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534106A6" w14:textId="77777777" w:rsidR="007129CC" w:rsidRPr="00E50A6D" w:rsidRDefault="007129CC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0A8F7E2" w14:textId="77777777" w:rsidR="007129CC" w:rsidRPr="00E50A6D" w:rsidRDefault="007129CC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6D3A49F4" w14:textId="77777777" w:rsidR="007129CC" w:rsidRPr="00E50A6D" w:rsidRDefault="007129CC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033FFF6" w14:textId="77777777" w:rsidR="007129CC" w:rsidRPr="00E50A6D" w:rsidRDefault="007129CC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5EF8285" w14:textId="77777777" w:rsidR="007129CC" w:rsidRPr="00E50A6D" w:rsidRDefault="007129CC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06EEF6D" w14:textId="77777777" w:rsidR="007129CC" w:rsidRPr="00E50A6D" w:rsidRDefault="007129CC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5AE3EA89" w14:textId="77777777" w:rsidR="007129CC" w:rsidRPr="00E50A6D" w:rsidRDefault="007129CC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4A95D9D" w14:textId="77777777" w:rsidR="007129CC" w:rsidRPr="00E50A6D" w:rsidRDefault="007129CC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207933B1" w14:textId="77777777" w:rsidR="007129CC" w:rsidRPr="00E50A6D" w:rsidRDefault="007129CC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4C0D741" w14:textId="77777777" w:rsidR="007129CC" w:rsidRPr="00E50A6D" w:rsidRDefault="007129CC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550EBD2B" w14:textId="77777777" w:rsidR="007129CC" w:rsidRPr="00E50A6D" w:rsidRDefault="007129CC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</w:tr>
      <w:tr w:rsidR="001B54E8" w:rsidRPr="00E50A6D" w14:paraId="46B0F856" w14:textId="77777777" w:rsidTr="00C57D32">
        <w:tc>
          <w:tcPr>
            <w:tcW w:w="2448" w:type="dxa"/>
          </w:tcPr>
          <w:p w14:paraId="79FF7450" w14:textId="77777777" w:rsidR="001B54E8" w:rsidRPr="00E50A6D" w:rsidRDefault="001B54E8" w:rsidP="001B54E8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E50A6D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E50A6D">
              <w:rPr>
                <w:rFonts w:ascii="Angsana New" w:hAnsi="Angsana New" w:cs="Angsana New" w:hint="cs"/>
                <w:b/>
                <w:bCs/>
                <w:cs/>
              </w:rPr>
              <w:t>1</w:t>
            </w:r>
            <w:r w:rsidRPr="00E50A6D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Pr="00E50A6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มกราคม </w:t>
            </w:r>
            <w:r w:rsidRPr="00E50A6D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3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581E24DC" w14:textId="77777777" w:rsidR="001B54E8" w:rsidRPr="00F03B89" w:rsidRDefault="001B54E8" w:rsidP="001B54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41</w:t>
            </w:r>
            <w:r w:rsidRPr="00F03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0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568</w:t>
            </w:r>
            <w:r w:rsidRPr="00F03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0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488.00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778F93F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85" w:type="dxa"/>
            <w:shd w:val="clear" w:color="auto" w:fill="auto"/>
            <w:vAlign w:val="center"/>
          </w:tcPr>
          <w:p w14:paraId="16FE99E4" w14:textId="77777777" w:rsidR="001B54E8" w:rsidRPr="00F03B89" w:rsidRDefault="001B54E8" w:rsidP="001B54E8">
            <w:pPr>
              <w:pStyle w:val="BlockText"/>
              <w:spacing w:before="0"/>
              <w:ind w:left="-108" w:right="-3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cs/>
                <w:lang w:val="en-US"/>
              </w:rPr>
              <w:t>90</w:t>
            </w:r>
            <w:r w:rsidRPr="00F03B89">
              <w:rPr>
                <w:rFonts w:asciiTheme="majorBidi" w:hAnsiTheme="majorBidi" w:cstheme="majorBidi"/>
                <w:lang w:val="en-US"/>
              </w:rPr>
              <w:t>,</w:t>
            </w:r>
            <w:r w:rsidRPr="00F03B89">
              <w:rPr>
                <w:rFonts w:asciiTheme="majorBidi" w:hAnsiTheme="majorBidi" w:cstheme="majorBidi"/>
                <w:cs/>
                <w:lang w:val="en-US"/>
              </w:rPr>
              <w:t>568</w:t>
            </w:r>
            <w:r w:rsidRPr="00F03B89">
              <w:rPr>
                <w:rFonts w:asciiTheme="majorBidi" w:hAnsiTheme="majorBidi" w:cstheme="majorBidi"/>
                <w:lang w:val="en-US"/>
              </w:rPr>
              <w:t>,</w:t>
            </w:r>
            <w:r w:rsidRPr="00F03B89">
              <w:rPr>
                <w:rFonts w:asciiTheme="majorBidi" w:hAnsiTheme="majorBidi" w:cstheme="majorBidi"/>
                <w:cs/>
                <w:lang w:val="en-US"/>
              </w:rPr>
              <w:t>992.35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062758D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1C448521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cs/>
                <w:lang w:val="en-US"/>
              </w:rPr>
              <w:t>14</w:t>
            </w:r>
            <w:r w:rsidRPr="00F03B89">
              <w:rPr>
                <w:rFonts w:asciiTheme="majorBidi" w:hAnsiTheme="majorBidi" w:cstheme="majorBidi"/>
                <w:lang w:val="en-US"/>
              </w:rPr>
              <w:t>,</w:t>
            </w:r>
            <w:r w:rsidRPr="00F03B89">
              <w:rPr>
                <w:rFonts w:asciiTheme="majorBidi" w:hAnsiTheme="majorBidi" w:cstheme="majorBidi"/>
                <w:cs/>
                <w:lang w:val="en-US"/>
              </w:rPr>
              <w:t>454</w:t>
            </w:r>
            <w:r w:rsidRPr="00F03B89">
              <w:rPr>
                <w:rFonts w:asciiTheme="majorBidi" w:hAnsiTheme="majorBidi" w:cstheme="majorBidi"/>
                <w:lang w:val="en-US"/>
              </w:rPr>
              <w:t>,</w:t>
            </w:r>
            <w:r w:rsidRPr="00F03B89">
              <w:rPr>
                <w:rFonts w:asciiTheme="majorBidi" w:hAnsiTheme="majorBidi" w:cstheme="majorBidi"/>
                <w:cs/>
                <w:lang w:val="en-US"/>
              </w:rPr>
              <w:t>681.39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BB413D7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1669D236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cs/>
                <w:lang w:val="en-US"/>
              </w:rPr>
              <w:t>69</w:t>
            </w:r>
            <w:r w:rsidRPr="00F03B89">
              <w:rPr>
                <w:rFonts w:asciiTheme="majorBidi" w:hAnsiTheme="majorBidi" w:cstheme="majorBidi"/>
                <w:lang w:val="en-US"/>
              </w:rPr>
              <w:t>,</w:t>
            </w:r>
            <w:r w:rsidRPr="00F03B89">
              <w:rPr>
                <w:rFonts w:asciiTheme="majorBidi" w:hAnsiTheme="majorBidi" w:cstheme="majorBidi"/>
                <w:cs/>
                <w:lang w:val="en-US"/>
              </w:rPr>
              <w:t>023</w:t>
            </w:r>
            <w:r w:rsidRPr="00F03B89">
              <w:rPr>
                <w:rFonts w:asciiTheme="majorBidi" w:hAnsiTheme="majorBidi" w:cstheme="majorBidi"/>
                <w:lang w:val="en-US"/>
              </w:rPr>
              <w:t>,</w:t>
            </w:r>
            <w:r w:rsidRPr="00F03B89">
              <w:rPr>
                <w:rFonts w:asciiTheme="majorBidi" w:hAnsiTheme="majorBidi" w:cstheme="majorBidi"/>
                <w:cs/>
                <w:lang w:val="en-US"/>
              </w:rPr>
              <w:t>800.02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4B21072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5" w:type="dxa"/>
            <w:shd w:val="clear" w:color="auto" w:fill="auto"/>
          </w:tcPr>
          <w:p w14:paraId="6E2DD368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cs/>
                <w:lang w:val="en-US"/>
              </w:rPr>
              <w:t>13</w:t>
            </w:r>
            <w:r w:rsidRPr="00F03B89">
              <w:rPr>
                <w:rFonts w:asciiTheme="majorBidi" w:hAnsiTheme="majorBidi" w:cstheme="majorBidi"/>
                <w:lang w:val="en-US"/>
              </w:rPr>
              <w:t>,</w:t>
            </w:r>
            <w:r w:rsidRPr="00F03B89">
              <w:rPr>
                <w:rFonts w:asciiTheme="majorBidi" w:hAnsiTheme="majorBidi" w:cstheme="majorBidi"/>
                <w:cs/>
                <w:lang w:val="en-US"/>
              </w:rPr>
              <w:t>938</w:t>
            </w:r>
            <w:r w:rsidRPr="00F03B89">
              <w:rPr>
                <w:rFonts w:asciiTheme="majorBidi" w:hAnsiTheme="majorBidi" w:cstheme="majorBidi"/>
                <w:lang w:val="en-US"/>
              </w:rPr>
              <w:t>,</w:t>
            </w:r>
            <w:r w:rsidRPr="00F03B89">
              <w:rPr>
                <w:rFonts w:asciiTheme="majorBidi" w:hAnsiTheme="majorBidi" w:cstheme="majorBidi"/>
                <w:cs/>
                <w:lang w:val="en-US"/>
              </w:rPr>
              <w:t>266.72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F142F7E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746EF892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cs/>
                <w:lang w:val="en-US"/>
              </w:rPr>
              <w:t>12</w:t>
            </w:r>
            <w:r w:rsidRPr="00F03B89">
              <w:rPr>
                <w:rFonts w:asciiTheme="majorBidi" w:hAnsiTheme="majorBidi" w:cstheme="majorBidi"/>
                <w:lang w:val="en-US"/>
              </w:rPr>
              <w:t>,</w:t>
            </w:r>
            <w:r w:rsidRPr="00F03B89">
              <w:rPr>
                <w:rFonts w:asciiTheme="majorBidi" w:hAnsiTheme="majorBidi" w:cstheme="majorBidi"/>
                <w:cs/>
                <w:lang w:val="en-US"/>
              </w:rPr>
              <w:t>062</w:t>
            </w:r>
            <w:r w:rsidRPr="00F03B89">
              <w:rPr>
                <w:rFonts w:asciiTheme="majorBidi" w:hAnsiTheme="majorBidi" w:cstheme="majorBidi"/>
                <w:lang w:val="en-US"/>
              </w:rPr>
              <w:t>,</w:t>
            </w:r>
            <w:r w:rsidRPr="00F03B89">
              <w:rPr>
                <w:rFonts w:asciiTheme="majorBidi" w:hAnsiTheme="majorBidi" w:cstheme="majorBidi"/>
                <w:cs/>
                <w:lang w:val="en-US"/>
              </w:rPr>
              <w:t>966.67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042E65C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018C31DD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cs/>
                <w:lang w:val="en-US"/>
              </w:rPr>
              <w:t>1</w:t>
            </w:r>
            <w:r w:rsidRPr="00F03B89">
              <w:rPr>
                <w:rFonts w:asciiTheme="majorBidi" w:hAnsiTheme="majorBidi" w:cstheme="majorBidi"/>
                <w:lang w:val="en-US"/>
              </w:rPr>
              <w:t>,</w:t>
            </w:r>
            <w:r w:rsidRPr="00F03B89">
              <w:rPr>
                <w:rFonts w:asciiTheme="majorBidi" w:hAnsiTheme="majorBidi" w:cstheme="majorBidi"/>
                <w:cs/>
                <w:lang w:val="en-US"/>
              </w:rPr>
              <w:t>051</w:t>
            </w:r>
            <w:r w:rsidRPr="00F03B89">
              <w:rPr>
                <w:rFonts w:asciiTheme="majorBidi" w:hAnsiTheme="majorBidi" w:cstheme="majorBidi"/>
                <w:lang w:val="en-US"/>
              </w:rPr>
              <w:t>,</w:t>
            </w:r>
            <w:r w:rsidRPr="00F03B89">
              <w:rPr>
                <w:rFonts w:asciiTheme="majorBidi" w:hAnsiTheme="majorBidi" w:cstheme="majorBidi"/>
                <w:cs/>
                <w:lang w:val="en-US"/>
              </w:rPr>
              <w:t>221.93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A61A7F9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eastAsia="Angsana New" w:hAnsiTheme="majorBidi" w:cstheme="majorBidi"/>
                <w:lang w:val="en-US"/>
              </w:rPr>
            </w:pPr>
          </w:p>
        </w:tc>
        <w:tc>
          <w:tcPr>
            <w:tcW w:w="1423" w:type="dxa"/>
            <w:shd w:val="clear" w:color="auto" w:fill="auto"/>
          </w:tcPr>
          <w:p w14:paraId="0F76009C" w14:textId="77777777" w:rsidR="001B54E8" w:rsidRPr="00F03B89" w:rsidRDefault="001B54E8" w:rsidP="001B54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D021725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48" w:type="dxa"/>
            <w:shd w:val="clear" w:color="auto" w:fill="auto"/>
          </w:tcPr>
          <w:p w14:paraId="143EC24E" w14:textId="77777777" w:rsidR="001B54E8" w:rsidRPr="00F03B89" w:rsidRDefault="001B54E8" w:rsidP="001B54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242,668,417.08</w:t>
            </w:r>
          </w:p>
        </w:tc>
      </w:tr>
      <w:tr w:rsidR="001B54E8" w:rsidRPr="00E50A6D" w14:paraId="69D609F2" w14:textId="77777777" w:rsidTr="00C57D32">
        <w:tc>
          <w:tcPr>
            <w:tcW w:w="2448" w:type="dxa"/>
          </w:tcPr>
          <w:p w14:paraId="0E33D875" w14:textId="77777777" w:rsidR="001B54E8" w:rsidRPr="00E50A6D" w:rsidRDefault="001B54E8" w:rsidP="001B54E8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cs/>
              </w:rPr>
            </w:pPr>
            <w:r w:rsidRPr="00E50A6D">
              <w:rPr>
                <w:rFonts w:asciiTheme="majorBidi" w:hAnsiTheme="majorBidi" w:cstheme="majorBidi"/>
                <w:cs/>
              </w:rPr>
              <w:t>โอนออกไปเป็นสินทรัพย์</w:t>
            </w:r>
            <w:r w:rsidRPr="00E50A6D">
              <w:rPr>
                <w:rFonts w:asciiTheme="majorBidi" w:hAnsiTheme="majorBidi" w:cstheme="majorBidi"/>
                <w:cs/>
              </w:rPr>
              <w:br/>
              <w:t xml:space="preserve">   สิทธิการใช้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603B27A" w14:textId="77777777" w:rsidR="001B54E8" w:rsidRPr="00F03B89" w:rsidRDefault="001B54E8" w:rsidP="001B54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0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E2F872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4C61E649" w14:textId="77777777" w:rsidR="001B54E8" w:rsidRPr="00F03B89" w:rsidRDefault="001B54E8" w:rsidP="001B54E8">
            <w:pPr>
              <w:pStyle w:val="BlockText"/>
              <w:spacing w:before="0"/>
              <w:ind w:left="-108" w:right="-30" w:firstLine="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03B89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CC5330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3A03C04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03B89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2B4EA7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9753768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03B89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DB695A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C6549A2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03B89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C69E92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2BE3542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(3,876,773.84)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0E063C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311FCCC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03B89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1BDF27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eastAsia="Angsana New" w:hAnsiTheme="majorBidi" w:cstheme="majorBidi"/>
                <w:lang w:val="en-US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3C4C81C2" w14:textId="77777777" w:rsidR="001B54E8" w:rsidRPr="00F03B89" w:rsidRDefault="001B54E8" w:rsidP="001B54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0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1AB7DB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420C383B" w14:textId="77777777" w:rsidR="001B54E8" w:rsidRPr="00F03B89" w:rsidRDefault="001B54E8" w:rsidP="001B54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(3,876,773.84)</w:t>
            </w:r>
          </w:p>
        </w:tc>
      </w:tr>
      <w:tr w:rsidR="001B54E8" w:rsidRPr="00E50A6D" w14:paraId="6F1BBAC7" w14:textId="77777777" w:rsidTr="00C57D32">
        <w:tc>
          <w:tcPr>
            <w:tcW w:w="2448" w:type="dxa"/>
            <w:shd w:val="clear" w:color="auto" w:fill="auto"/>
          </w:tcPr>
          <w:p w14:paraId="534872F0" w14:textId="77777777" w:rsidR="001B54E8" w:rsidRPr="00E50A6D" w:rsidRDefault="001B54E8" w:rsidP="001B54E8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1D6E3BDA" w14:textId="77777777" w:rsidR="001B54E8" w:rsidRPr="00F03B89" w:rsidRDefault="001B54E8" w:rsidP="001B54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2,205,000.00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FAEBCB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85" w:type="dxa"/>
            <w:shd w:val="clear" w:color="auto" w:fill="auto"/>
            <w:vAlign w:val="center"/>
          </w:tcPr>
          <w:p w14:paraId="3D349D2B" w14:textId="77777777" w:rsidR="001B54E8" w:rsidRPr="00F03B89" w:rsidRDefault="001B54E8" w:rsidP="001B54E8">
            <w:pPr>
              <w:pStyle w:val="BlockText"/>
              <w:spacing w:before="0"/>
              <w:ind w:left="-108" w:right="-3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636,876.00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67E4CF8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565B9178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12,101.60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1E89E76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2413BDA1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3,913,631.22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45E9C23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5" w:type="dxa"/>
            <w:shd w:val="clear" w:color="auto" w:fill="auto"/>
          </w:tcPr>
          <w:p w14:paraId="5C98AB9A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1,453,771.29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7FC1852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4D3DF8C6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30,000.00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D7DAEDA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39A9C2C1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1,117,527.59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0A12C9F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eastAsia="Angsana New" w:hAnsiTheme="majorBidi" w:cstheme="majorBidi"/>
                <w:lang w:val="en-US"/>
              </w:rPr>
            </w:pPr>
          </w:p>
        </w:tc>
        <w:tc>
          <w:tcPr>
            <w:tcW w:w="1423" w:type="dxa"/>
            <w:shd w:val="clear" w:color="auto" w:fill="auto"/>
          </w:tcPr>
          <w:p w14:paraId="0239A6AF" w14:textId="77777777" w:rsidR="001B54E8" w:rsidRPr="00F03B89" w:rsidRDefault="001B54E8" w:rsidP="001B54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12,944,157.43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8BC2FA8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8" w:type="dxa"/>
            <w:shd w:val="clear" w:color="auto" w:fill="auto"/>
          </w:tcPr>
          <w:p w14:paraId="667D470D" w14:textId="77777777" w:rsidR="001B54E8" w:rsidRPr="00F03B89" w:rsidRDefault="001B54E8" w:rsidP="001B54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22,313,065.13</w:t>
            </w:r>
          </w:p>
        </w:tc>
      </w:tr>
      <w:tr w:rsidR="001B54E8" w:rsidRPr="00E50A6D" w14:paraId="5C343297" w14:textId="77777777" w:rsidTr="00C57D32">
        <w:tc>
          <w:tcPr>
            <w:tcW w:w="2448" w:type="dxa"/>
            <w:shd w:val="clear" w:color="auto" w:fill="auto"/>
          </w:tcPr>
          <w:p w14:paraId="15D94434" w14:textId="77777777" w:rsidR="001B54E8" w:rsidRPr="00E50A6D" w:rsidRDefault="001B54E8" w:rsidP="001B54E8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รับเข้า/(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โอน</w:t>
            </w:r>
            <w:r w:rsidRPr="00E50A6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ออก)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4B1A458C" w14:textId="77777777" w:rsidR="001B54E8" w:rsidRPr="00F03B89" w:rsidRDefault="001B54E8" w:rsidP="001B54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9EAF0B6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85" w:type="dxa"/>
            <w:shd w:val="clear" w:color="auto" w:fill="auto"/>
            <w:vAlign w:val="center"/>
          </w:tcPr>
          <w:p w14:paraId="552162B0" w14:textId="77777777" w:rsidR="001B54E8" w:rsidRPr="00F03B89" w:rsidRDefault="001B54E8" w:rsidP="001B54E8">
            <w:pPr>
              <w:pStyle w:val="BlockText"/>
              <w:spacing w:before="0"/>
              <w:ind w:left="-108" w:right="-3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38,100.00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CD3DB57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66929DE7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698,707.30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1C08627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71E75AD6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1,207,703.35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394A752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5" w:type="dxa"/>
            <w:shd w:val="clear" w:color="auto" w:fill="auto"/>
          </w:tcPr>
          <w:p w14:paraId="08E3DE11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CAED85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0C06DBC4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E299683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1C801528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(1,240,189.72)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8B852DB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eastAsia="Angsana New" w:hAnsiTheme="majorBidi" w:cstheme="majorBidi"/>
                <w:lang w:val="en-US"/>
              </w:rPr>
            </w:pPr>
          </w:p>
        </w:tc>
        <w:tc>
          <w:tcPr>
            <w:tcW w:w="1423" w:type="dxa"/>
            <w:shd w:val="clear" w:color="auto" w:fill="auto"/>
          </w:tcPr>
          <w:p w14:paraId="524F85A8" w14:textId="77777777" w:rsidR="001B54E8" w:rsidRPr="00F03B89" w:rsidRDefault="001B54E8" w:rsidP="001B54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(708,620.93)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FC75FAA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8" w:type="dxa"/>
            <w:shd w:val="clear" w:color="auto" w:fill="auto"/>
          </w:tcPr>
          <w:p w14:paraId="2EADCA3C" w14:textId="77777777" w:rsidR="001B54E8" w:rsidRPr="00F03B89" w:rsidRDefault="001B54E8" w:rsidP="001B54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(4,300.00)</w:t>
            </w:r>
          </w:p>
        </w:tc>
      </w:tr>
      <w:tr w:rsidR="001B54E8" w:rsidRPr="00E50A6D" w14:paraId="04B83819" w14:textId="77777777" w:rsidTr="00C57D32">
        <w:tc>
          <w:tcPr>
            <w:tcW w:w="2448" w:type="dxa"/>
            <w:shd w:val="clear" w:color="auto" w:fill="auto"/>
          </w:tcPr>
          <w:p w14:paraId="5985C00B" w14:textId="77777777" w:rsidR="001B54E8" w:rsidRPr="00E50A6D" w:rsidRDefault="001B54E8" w:rsidP="001B54E8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254321" w14:textId="77777777" w:rsidR="001B54E8" w:rsidRPr="00F03B89" w:rsidRDefault="001B54E8" w:rsidP="001B54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F8D40B9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F8DD3C" w14:textId="77777777" w:rsidR="001B54E8" w:rsidRPr="00F03B89" w:rsidRDefault="001B54E8" w:rsidP="001B54E8">
            <w:pPr>
              <w:pStyle w:val="BlockText"/>
              <w:spacing w:before="0"/>
              <w:ind w:left="-108" w:right="-3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(236,396.38)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E4C3372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5E5E6E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B595669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54D9AD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(2,682,436.90)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B2FB278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0FDE594C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(842,876.21)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01478D2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C6C03AF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(550,000.00)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6D5F990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79D3CA7F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(37,791.49)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D0C6B63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eastAsia="Angsana New" w:hAnsiTheme="majorBidi" w:cstheme="majorBidi"/>
                <w:lang w:val="en-US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70809B8A" w14:textId="77777777" w:rsidR="001B54E8" w:rsidRPr="00F03B89" w:rsidRDefault="001B54E8" w:rsidP="001B54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(2,336.50)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0DBF087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</w:tcPr>
          <w:p w14:paraId="60A71407" w14:textId="77777777" w:rsidR="001B54E8" w:rsidRPr="00F03B89" w:rsidRDefault="001B54E8" w:rsidP="001B54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(4,351,837.48)</w:t>
            </w:r>
          </w:p>
        </w:tc>
      </w:tr>
      <w:tr w:rsidR="0023703D" w:rsidRPr="00E50A6D" w14:paraId="57D2A422" w14:textId="77777777" w:rsidTr="00C57D32">
        <w:tc>
          <w:tcPr>
            <w:tcW w:w="2448" w:type="dxa"/>
          </w:tcPr>
          <w:p w14:paraId="2A4CCB9C" w14:textId="77777777" w:rsidR="0023703D" w:rsidRPr="00E50A6D" w:rsidRDefault="0023703D" w:rsidP="0023703D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E50A6D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E50A6D">
              <w:rPr>
                <w:rFonts w:ascii="Angsana New" w:hAnsi="Angsana New" w:cs="Angsana New" w:hint="cs"/>
                <w:b/>
                <w:bCs/>
                <w:cs/>
              </w:rPr>
              <w:t>31</w:t>
            </w:r>
            <w:r w:rsidRPr="00E50A6D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E50A6D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E50A6D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="001B54E8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3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vAlign w:val="center"/>
          </w:tcPr>
          <w:p w14:paraId="5F2BDFCF" w14:textId="77777777" w:rsidR="0023703D" w:rsidRPr="00F03B89" w:rsidRDefault="0023703D" w:rsidP="002370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3135F49F" w14:textId="77777777" w:rsidR="0023703D" w:rsidRPr="00F03B89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F64B3A" w14:textId="77777777" w:rsidR="0023703D" w:rsidRPr="00F03B89" w:rsidRDefault="0023703D" w:rsidP="0023703D">
            <w:pPr>
              <w:pStyle w:val="BlockText"/>
              <w:spacing w:before="0"/>
              <w:ind w:left="-108" w:right="-30" w:firstLine="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CB0FD9C" w14:textId="77777777" w:rsidR="0023703D" w:rsidRPr="00F03B89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14:paraId="5CFE2828" w14:textId="77777777" w:rsidR="0023703D" w:rsidRPr="00F03B89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D576252" w14:textId="77777777" w:rsidR="0023703D" w:rsidRPr="00F03B89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vAlign w:val="center"/>
          </w:tcPr>
          <w:p w14:paraId="3C63AAD2" w14:textId="77777777" w:rsidR="0023703D" w:rsidRPr="00F03B89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69D1B9F" w14:textId="77777777" w:rsidR="0023703D" w:rsidRPr="00F03B89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center"/>
          </w:tcPr>
          <w:p w14:paraId="64397ABA" w14:textId="77777777" w:rsidR="0023703D" w:rsidRPr="00F03B89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C2614DB" w14:textId="77777777" w:rsidR="0023703D" w:rsidRPr="00F03B89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2BFABC86" w14:textId="77777777" w:rsidR="0023703D" w:rsidRPr="00F03B89" w:rsidRDefault="0023703D" w:rsidP="0023703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D1F258A" w14:textId="77777777" w:rsidR="0023703D" w:rsidRPr="00F03B89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vAlign w:val="center"/>
          </w:tcPr>
          <w:p w14:paraId="3EEFF633" w14:textId="77777777" w:rsidR="0023703D" w:rsidRPr="00F03B89" w:rsidRDefault="0023703D" w:rsidP="0023703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6C4DEEB" w14:textId="77777777" w:rsidR="0023703D" w:rsidRPr="00F03B89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eastAsia="Angsana New" w:hAnsiTheme="majorBidi" w:cstheme="majorBidi"/>
                <w:lang w:val="en-US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vAlign w:val="center"/>
          </w:tcPr>
          <w:p w14:paraId="19A88F6D" w14:textId="77777777" w:rsidR="0023703D" w:rsidRPr="00F03B89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eastAsia="Angsana New" w:hAnsiTheme="majorBidi" w:cstheme="majorBidi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729308F5" w14:textId="77777777" w:rsidR="0023703D" w:rsidRPr="00F03B89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vAlign w:val="center"/>
          </w:tcPr>
          <w:p w14:paraId="0DCBA055" w14:textId="77777777" w:rsidR="0023703D" w:rsidRPr="00F03B89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B54E8" w:rsidRPr="00E50A6D" w14:paraId="686D56A4" w14:textId="77777777" w:rsidTr="00C57D32">
        <w:tc>
          <w:tcPr>
            <w:tcW w:w="2448" w:type="dxa"/>
          </w:tcPr>
          <w:p w14:paraId="46EFA297" w14:textId="77777777" w:rsidR="001B54E8" w:rsidRPr="00E50A6D" w:rsidRDefault="001B54E8" w:rsidP="001B54E8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E50A6D">
              <w:rPr>
                <w:rFonts w:ascii="Angsana New" w:hAnsi="Angsana New" w:cs="Angsana New"/>
                <w:b/>
                <w:bCs/>
                <w:lang w:val="en-US"/>
              </w:rPr>
              <w:t xml:space="preserve">   </w:t>
            </w:r>
            <w:r w:rsidRPr="00E50A6D">
              <w:rPr>
                <w:rFonts w:ascii="Angsana New" w:hAnsi="Angsana New" w:cs="Angsana New"/>
                <w:b/>
                <w:bCs/>
                <w:cs/>
              </w:rPr>
              <w:t xml:space="preserve">และ </w:t>
            </w:r>
            <w:r w:rsidRPr="00E50A6D">
              <w:rPr>
                <w:rFonts w:ascii="Angsana New" w:hAnsi="Angsana New" w:cs="Angsana New" w:hint="cs"/>
                <w:b/>
                <w:bCs/>
                <w:cs/>
              </w:rPr>
              <w:t>1</w:t>
            </w:r>
            <w:r w:rsidRPr="00E50A6D">
              <w:rPr>
                <w:rFonts w:ascii="Angsana New" w:hAnsi="Angsana New" w:cs="Angsana New"/>
                <w:b/>
                <w:bCs/>
                <w:cs/>
              </w:rPr>
              <w:t xml:space="preserve"> มกราคม 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2564</w:t>
            </w:r>
          </w:p>
        </w:tc>
        <w:tc>
          <w:tcPr>
            <w:tcW w:w="1237" w:type="dxa"/>
            <w:vAlign w:val="center"/>
          </w:tcPr>
          <w:p w14:paraId="723D4675" w14:textId="77777777" w:rsidR="001B54E8" w:rsidRPr="00F03B89" w:rsidRDefault="001B54E8" w:rsidP="001B54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43,773,488.00</w:t>
            </w:r>
          </w:p>
        </w:tc>
        <w:tc>
          <w:tcPr>
            <w:tcW w:w="236" w:type="dxa"/>
            <w:vAlign w:val="center"/>
          </w:tcPr>
          <w:p w14:paraId="33C4DAE9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85" w:type="dxa"/>
            <w:shd w:val="clear" w:color="auto" w:fill="auto"/>
            <w:vAlign w:val="center"/>
          </w:tcPr>
          <w:p w14:paraId="220EDF68" w14:textId="77777777" w:rsidR="001B54E8" w:rsidRPr="00F03B89" w:rsidRDefault="001B54E8" w:rsidP="001B54E8">
            <w:pPr>
              <w:pStyle w:val="BlockText"/>
              <w:spacing w:before="0"/>
              <w:ind w:left="-108" w:right="-3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91,007,571.97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9D6C8D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455A39E9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15,165,490.29</w:t>
            </w:r>
          </w:p>
        </w:tc>
        <w:tc>
          <w:tcPr>
            <w:tcW w:w="236" w:type="dxa"/>
            <w:vAlign w:val="center"/>
          </w:tcPr>
          <w:p w14:paraId="316C6D92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vAlign w:val="center"/>
          </w:tcPr>
          <w:p w14:paraId="27B45049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71,462,697.69</w:t>
            </w:r>
          </w:p>
        </w:tc>
        <w:tc>
          <w:tcPr>
            <w:tcW w:w="236" w:type="dxa"/>
            <w:vAlign w:val="center"/>
          </w:tcPr>
          <w:p w14:paraId="4B78B69E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5" w:type="dxa"/>
          </w:tcPr>
          <w:p w14:paraId="7102AAC8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14,549,161.80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E5E9D44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24" w:type="dxa"/>
          </w:tcPr>
          <w:p w14:paraId="5EC3EEAD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7,666,192.83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DA84CCC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</w:tcPr>
          <w:p w14:paraId="5C9701CE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890,768.31</w:t>
            </w:r>
          </w:p>
        </w:tc>
        <w:tc>
          <w:tcPr>
            <w:tcW w:w="236" w:type="dxa"/>
            <w:vAlign w:val="center"/>
          </w:tcPr>
          <w:p w14:paraId="282D118E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eastAsia="Angsana New" w:hAnsiTheme="majorBidi" w:cstheme="majorBidi"/>
                <w:lang w:val="en-US"/>
              </w:rPr>
            </w:pPr>
          </w:p>
        </w:tc>
        <w:tc>
          <w:tcPr>
            <w:tcW w:w="1423" w:type="dxa"/>
          </w:tcPr>
          <w:p w14:paraId="640746A1" w14:textId="77777777" w:rsidR="001B54E8" w:rsidRPr="00F03B89" w:rsidRDefault="001B54E8" w:rsidP="001B54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12,233,200.00</w:t>
            </w:r>
          </w:p>
        </w:tc>
        <w:tc>
          <w:tcPr>
            <w:tcW w:w="236" w:type="dxa"/>
            <w:vAlign w:val="center"/>
          </w:tcPr>
          <w:p w14:paraId="062D8AB9" w14:textId="77777777" w:rsidR="001B54E8" w:rsidRPr="00F03B89" w:rsidRDefault="001B54E8" w:rsidP="001B54E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48" w:type="dxa"/>
          </w:tcPr>
          <w:p w14:paraId="1C2F94D4" w14:textId="77777777" w:rsidR="001B54E8" w:rsidRPr="00F03B89" w:rsidRDefault="001B54E8" w:rsidP="001B54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256,748,570.89</w:t>
            </w:r>
          </w:p>
        </w:tc>
      </w:tr>
      <w:tr w:rsidR="005B1B59" w:rsidRPr="00E50A6D" w14:paraId="64779448" w14:textId="77777777" w:rsidTr="00C57D32">
        <w:tc>
          <w:tcPr>
            <w:tcW w:w="2448" w:type="dxa"/>
            <w:shd w:val="clear" w:color="auto" w:fill="auto"/>
          </w:tcPr>
          <w:p w14:paraId="45A1B24F" w14:textId="77777777" w:rsidR="005B1B59" w:rsidRPr="0024026E" w:rsidRDefault="001B54E8" w:rsidP="001B54E8">
            <w:pPr>
              <w:pStyle w:val="BlockText"/>
              <w:spacing w:before="0"/>
              <w:ind w:left="180" w:right="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4026E">
              <w:rPr>
                <w:rFonts w:asciiTheme="majorBidi" w:hAnsiTheme="majorBidi" w:cs="Angsana New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1237" w:type="dxa"/>
            <w:vAlign w:val="bottom"/>
          </w:tcPr>
          <w:p w14:paraId="67426DA5" w14:textId="77777777" w:rsidR="005B1B59" w:rsidRPr="00F03B89" w:rsidRDefault="00165C08" w:rsidP="005B1B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0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A7530D3" w14:textId="77777777" w:rsidR="005B1B59" w:rsidRPr="00F03B89" w:rsidRDefault="005B1B59" w:rsidP="005B1B59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7CDEFF57" w14:textId="77777777" w:rsidR="005B1B59" w:rsidRPr="00F03B89" w:rsidRDefault="00165C08" w:rsidP="005B1B59">
            <w:pPr>
              <w:pStyle w:val="BlockText"/>
              <w:spacing w:before="0"/>
              <w:ind w:left="-108" w:right="-30" w:firstLine="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03B89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F6B401" w14:textId="77777777" w:rsidR="005B1B59" w:rsidRPr="00F03B89" w:rsidRDefault="005B1B59" w:rsidP="005B1B59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40644688" w14:textId="77777777" w:rsidR="005B1B59" w:rsidRPr="00F03B89" w:rsidRDefault="00165C08" w:rsidP="005B1B59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03B89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1F2A3C6" w14:textId="77777777" w:rsidR="005B1B59" w:rsidRPr="00F03B89" w:rsidRDefault="005B1B59" w:rsidP="005B1B59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vAlign w:val="bottom"/>
          </w:tcPr>
          <w:p w14:paraId="3481D100" w14:textId="77777777" w:rsidR="005B1B59" w:rsidRPr="00F03B89" w:rsidRDefault="00165C08" w:rsidP="005B1B59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03B89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33BC051" w14:textId="77777777" w:rsidR="005B1B59" w:rsidRPr="00F03B89" w:rsidRDefault="005B1B59" w:rsidP="005B1B59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5" w:type="dxa"/>
            <w:vAlign w:val="bottom"/>
          </w:tcPr>
          <w:p w14:paraId="564DE307" w14:textId="77777777" w:rsidR="005B1B59" w:rsidRPr="00F03B89" w:rsidRDefault="00165C08" w:rsidP="005B1B59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03B89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0B6A46" w14:textId="77777777" w:rsidR="005B1B59" w:rsidRPr="00F03B89" w:rsidRDefault="005B1B59" w:rsidP="005B1B59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21F8B408" w14:textId="77777777" w:rsidR="005B1B59" w:rsidRPr="00F03B89" w:rsidRDefault="00D6330D" w:rsidP="005B1B59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03B89">
              <w:rPr>
                <w:rFonts w:asciiTheme="majorBidi" w:hAnsiTheme="majorBidi" w:cstheme="majorBidi"/>
                <w:cs/>
                <w:lang w:val="en-US"/>
              </w:rPr>
              <w:t>1</w:t>
            </w:r>
            <w:r w:rsidRPr="00F03B89">
              <w:rPr>
                <w:rFonts w:asciiTheme="majorBidi" w:hAnsiTheme="majorBidi" w:cstheme="majorBidi"/>
                <w:lang w:val="en-US"/>
              </w:rPr>
              <w:t>,</w:t>
            </w:r>
            <w:r w:rsidRPr="00F03B89">
              <w:rPr>
                <w:rFonts w:asciiTheme="majorBidi" w:hAnsiTheme="majorBidi" w:cstheme="majorBidi"/>
                <w:cs/>
                <w:lang w:val="en-US"/>
              </w:rPr>
              <w:t>339</w:t>
            </w:r>
            <w:r w:rsidRPr="00F03B89">
              <w:rPr>
                <w:rFonts w:asciiTheme="majorBidi" w:hAnsiTheme="majorBidi" w:cstheme="majorBidi"/>
                <w:lang w:val="en-US"/>
              </w:rPr>
              <w:t>,</w:t>
            </w:r>
            <w:r w:rsidRPr="00F03B89">
              <w:rPr>
                <w:rFonts w:asciiTheme="majorBidi" w:hAnsiTheme="majorBidi" w:cstheme="majorBidi"/>
                <w:cs/>
                <w:lang w:val="en-US"/>
              </w:rPr>
              <w:t>252.34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1F5E03" w14:textId="77777777" w:rsidR="005B1B59" w:rsidRPr="00F03B89" w:rsidRDefault="005B1B59" w:rsidP="005B1B59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vAlign w:val="bottom"/>
          </w:tcPr>
          <w:p w14:paraId="17668165" w14:textId="77777777" w:rsidR="005B1B59" w:rsidRPr="00F03B89" w:rsidRDefault="00165C08" w:rsidP="005B1B59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03B89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27EAD2C" w14:textId="77777777" w:rsidR="005B1B59" w:rsidRPr="00F03B89" w:rsidRDefault="005B1B59" w:rsidP="005B1B59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eastAsia="Angsana New" w:hAnsiTheme="majorBidi" w:cstheme="majorBidi"/>
                <w:lang w:val="en-US"/>
              </w:rPr>
            </w:pPr>
          </w:p>
        </w:tc>
        <w:tc>
          <w:tcPr>
            <w:tcW w:w="1423" w:type="dxa"/>
            <w:vAlign w:val="bottom"/>
          </w:tcPr>
          <w:p w14:paraId="60C654A3" w14:textId="77777777" w:rsidR="005B1B59" w:rsidRPr="00F03B89" w:rsidRDefault="00165C08" w:rsidP="005B1B59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0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3A9E162" w14:textId="77777777" w:rsidR="005B1B59" w:rsidRPr="00F03B89" w:rsidRDefault="005B1B59" w:rsidP="005B1B59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48" w:type="dxa"/>
            <w:vAlign w:val="bottom"/>
          </w:tcPr>
          <w:p w14:paraId="17384339" w14:textId="77777777" w:rsidR="005B1B59" w:rsidRPr="00F03B89" w:rsidRDefault="00165C08" w:rsidP="005B1B59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03B89">
              <w:rPr>
                <w:rFonts w:asciiTheme="majorBidi" w:hAnsiTheme="majorBidi" w:cstheme="majorBidi"/>
                <w:cs/>
                <w:lang w:val="en-US"/>
              </w:rPr>
              <w:t>1</w:t>
            </w:r>
            <w:r w:rsidRPr="00F03B89">
              <w:rPr>
                <w:rFonts w:asciiTheme="majorBidi" w:hAnsiTheme="majorBidi" w:cstheme="majorBidi"/>
                <w:lang w:val="en-US"/>
              </w:rPr>
              <w:t>,</w:t>
            </w:r>
            <w:r w:rsidRPr="00F03B89">
              <w:rPr>
                <w:rFonts w:asciiTheme="majorBidi" w:hAnsiTheme="majorBidi" w:cstheme="majorBidi"/>
                <w:cs/>
                <w:lang w:val="en-US"/>
              </w:rPr>
              <w:t>339</w:t>
            </w:r>
            <w:r w:rsidRPr="00F03B89">
              <w:rPr>
                <w:rFonts w:asciiTheme="majorBidi" w:hAnsiTheme="majorBidi" w:cstheme="majorBidi"/>
                <w:lang w:val="en-US"/>
              </w:rPr>
              <w:t>,</w:t>
            </w:r>
            <w:r w:rsidRPr="00F03B89">
              <w:rPr>
                <w:rFonts w:asciiTheme="majorBidi" w:hAnsiTheme="majorBidi" w:cstheme="majorBidi"/>
                <w:cs/>
                <w:lang w:val="en-US"/>
              </w:rPr>
              <w:t>252.34</w:t>
            </w:r>
          </w:p>
        </w:tc>
      </w:tr>
      <w:tr w:rsidR="0023703D" w:rsidRPr="00E50A6D" w14:paraId="3F5038BF" w14:textId="77777777" w:rsidTr="00C57D32">
        <w:tc>
          <w:tcPr>
            <w:tcW w:w="2448" w:type="dxa"/>
          </w:tcPr>
          <w:p w14:paraId="5A807F4C" w14:textId="77777777" w:rsidR="0023703D" w:rsidRPr="00E50A6D" w:rsidRDefault="0023703D" w:rsidP="0023703D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37" w:type="dxa"/>
            <w:vAlign w:val="center"/>
          </w:tcPr>
          <w:p w14:paraId="0EA06B17" w14:textId="77777777" w:rsidR="0023703D" w:rsidRPr="00F03B89" w:rsidRDefault="00165C08" w:rsidP="002370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53</w:t>
            </w:r>
            <w:r w:rsidRPr="00F03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0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570</w:t>
            </w:r>
            <w:r w:rsidRPr="00F03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0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600.00</w:t>
            </w:r>
          </w:p>
        </w:tc>
        <w:tc>
          <w:tcPr>
            <w:tcW w:w="236" w:type="dxa"/>
            <w:vAlign w:val="center"/>
          </w:tcPr>
          <w:p w14:paraId="3B391B16" w14:textId="77777777" w:rsidR="0023703D" w:rsidRPr="00F03B89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85" w:type="dxa"/>
            <w:shd w:val="clear" w:color="auto" w:fill="auto"/>
            <w:vAlign w:val="center"/>
          </w:tcPr>
          <w:p w14:paraId="18D0EAA5" w14:textId="77777777" w:rsidR="0023703D" w:rsidRPr="00F03B89" w:rsidRDefault="00A35741" w:rsidP="0023703D">
            <w:pPr>
              <w:pStyle w:val="BlockText"/>
              <w:spacing w:before="0"/>
              <w:ind w:left="-108" w:right="-3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1C672A4" w14:textId="77777777" w:rsidR="0023703D" w:rsidRPr="00F03B89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5528C7FB" w14:textId="77777777" w:rsidR="0023703D" w:rsidRPr="00F03B89" w:rsidRDefault="00165C08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cs/>
                <w:lang w:val="en-US"/>
              </w:rPr>
              <w:t>119</w:t>
            </w:r>
            <w:r w:rsidRPr="00F03B89">
              <w:rPr>
                <w:rFonts w:asciiTheme="majorBidi" w:hAnsiTheme="majorBidi" w:cstheme="majorBidi"/>
                <w:lang w:val="en-US"/>
              </w:rPr>
              <w:t>,</w:t>
            </w:r>
            <w:r w:rsidRPr="00F03B89">
              <w:rPr>
                <w:rFonts w:asciiTheme="majorBidi" w:hAnsiTheme="majorBidi" w:cstheme="majorBidi"/>
                <w:cs/>
                <w:lang w:val="en-US"/>
              </w:rPr>
              <w:t>300.00</w:t>
            </w:r>
          </w:p>
        </w:tc>
        <w:tc>
          <w:tcPr>
            <w:tcW w:w="236" w:type="dxa"/>
            <w:vAlign w:val="center"/>
          </w:tcPr>
          <w:p w14:paraId="188CD030" w14:textId="77777777" w:rsidR="0023703D" w:rsidRPr="00F03B89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vAlign w:val="center"/>
          </w:tcPr>
          <w:p w14:paraId="6D1B7968" w14:textId="77777777" w:rsidR="0023703D" w:rsidRPr="00F03B89" w:rsidRDefault="00165C08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cs/>
                <w:lang w:val="en-US"/>
              </w:rPr>
              <w:t>8</w:t>
            </w:r>
            <w:r w:rsidRPr="00F03B89">
              <w:rPr>
                <w:rFonts w:asciiTheme="majorBidi" w:hAnsiTheme="majorBidi" w:cstheme="majorBidi"/>
                <w:lang w:val="en-US"/>
              </w:rPr>
              <w:t>,</w:t>
            </w:r>
            <w:r w:rsidRPr="00F03B89">
              <w:rPr>
                <w:rFonts w:asciiTheme="majorBidi" w:hAnsiTheme="majorBidi" w:cstheme="majorBidi"/>
                <w:cs/>
                <w:lang w:val="en-US"/>
              </w:rPr>
              <w:t>841</w:t>
            </w:r>
            <w:r w:rsidRPr="00F03B89">
              <w:rPr>
                <w:rFonts w:asciiTheme="majorBidi" w:hAnsiTheme="majorBidi" w:cstheme="majorBidi"/>
                <w:lang w:val="en-US"/>
              </w:rPr>
              <w:t>,</w:t>
            </w:r>
            <w:r w:rsidRPr="00F03B89">
              <w:rPr>
                <w:rFonts w:asciiTheme="majorBidi" w:hAnsiTheme="majorBidi" w:cstheme="majorBidi"/>
                <w:cs/>
                <w:lang w:val="en-US"/>
              </w:rPr>
              <w:t>245.06</w:t>
            </w:r>
          </w:p>
        </w:tc>
        <w:tc>
          <w:tcPr>
            <w:tcW w:w="236" w:type="dxa"/>
            <w:vAlign w:val="center"/>
          </w:tcPr>
          <w:p w14:paraId="520D7EEB" w14:textId="77777777" w:rsidR="0023703D" w:rsidRPr="00F03B89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5" w:type="dxa"/>
          </w:tcPr>
          <w:p w14:paraId="6ACAEC30" w14:textId="77777777" w:rsidR="0023703D" w:rsidRPr="00F03B89" w:rsidRDefault="00165C08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cs/>
                <w:lang w:val="en-US"/>
              </w:rPr>
              <w:t>3</w:t>
            </w:r>
            <w:r w:rsidRPr="00F03B89">
              <w:rPr>
                <w:rFonts w:asciiTheme="majorBidi" w:hAnsiTheme="majorBidi" w:cstheme="majorBidi"/>
                <w:lang w:val="en-US"/>
              </w:rPr>
              <w:t>,</w:t>
            </w:r>
            <w:r w:rsidRPr="00F03B89">
              <w:rPr>
                <w:rFonts w:asciiTheme="majorBidi" w:hAnsiTheme="majorBidi" w:cstheme="majorBidi"/>
                <w:cs/>
                <w:lang w:val="en-US"/>
              </w:rPr>
              <w:t>833</w:t>
            </w:r>
            <w:r w:rsidRPr="00F03B89">
              <w:rPr>
                <w:rFonts w:asciiTheme="majorBidi" w:hAnsiTheme="majorBidi" w:cstheme="majorBidi"/>
                <w:lang w:val="en-US"/>
              </w:rPr>
              <w:t>,</w:t>
            </w:r>
            <w:r w:rsidRPr="00F03B89">
              <w:rPr>
                <w:rFonts w:asciiTheme="majorBidi" w:hAnsiTheme="majorBidi" w:cstheme="majorBidi"/>
                <w:cs/>
                <w:lang w:val="en-US"/>
              </w:rPr>
              <w:t>923.84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5D3E015" w14:textId="77777777" w:rsidR="0023703D" w:rsidRPr="00F03B89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24" w:type="dxa"/>
          </w:tcPr>
          <w:p w14:paraId="2C4835CF" w14:textId="77777777" w:rsidR="0023703D" w:rsidRPr="00F03B89" w:rsidRDefault="00A35741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945182B" w14:textId="77777777" w:rsidR="0023703D" w:rsidRPr="00F03B89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</w:tcPr>
          <w:p w14:paraId="1ABD1EE3" w14:textId="77777777" w:rsidR="0023703D" w:rsidRPr="00F03B89" w:rsidRDefault="00165C08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cs/>
                <w:lang w:val="en-US"/>
              </w:rPr>
              <w:t>4</w:t>
            </w:r>
            <w:r w:rsidRPr="00F03B89">
              <w:rPr>
                <w:rFonts w:asciiTheme="majorBidi" w:hAnsiTheme="majorBidi" w:cstheme="majorBidi"/>
                <w:lang w:val="en-US"/>
              </w:rPr>
              <w:t>,</w:t>
            </w:r>
            <w:r w:rsidRPr="00F03B89">
              <w:rPr>
                <w:rFonts w:asciiTheme="majorBidi" w:hAnsiTheme="majorBidi" w:cstheme="majorBidi"/>
                <w:cs/>
                <w:lang w:val="en-US"/>
              </w:rPr>
              <w:t>982</w:t>
            </w:r>
            <w:r w:rsidRPr="00F03B89">
              <w:rPr>
                <w:rFonts w:asciiTheme="majorBidi" w:hAnsiTheme="majorBidi" w:cstheme="majorBidi"/>
                <w:lang w:val="en-US"/>
              </w:rPr>
              <w:t>,</w:t>
            </w:r>
            <w:r w:rsidRPr="00F03B89">
              <w:rPr>
                <w:rFonts w:asciiTheme="majorBidi" w:hAnsiTheme="majorBidi" w:cstheme="majorBidi"/>
                <w:cs/>
                <w:lang w:val="en-US"/>
              </w:rPr>
              <w:t>365.19</w:t>
            </w:r>
          </w:p>
        </w:tc>
        <w:tc>
          <w:tcPr>
            <w:tcW w:w="236" w:type="dxa"/>
            <w:vAlign w:val="center"/>
          </w:tcPr>
          <w:p w14:paraId="6456A834" w14:textId="77777777" w:rsidR="0023703D" w:rsidRPr="00F03B89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eastAsia="Angsana New" w:hAnsiTheme="majorBidi" w:cstheme="majorBidi"/>
                <w:lang w:val="en-US"/>
              </w:rPr>
            </w:pPr>
          </w:p>
        </w:tc>
        <w:tc>
          <w:tcPr>
            <w:tcW w:w="1423" w:type="dxa"/>
          </w:tcPr>
          <w:p w14:paraId="6B7FC681" w14:textId="77777777" w:rsidR="0023703D" w:rsidRPr="00F03B89" w:rsidRDefault="00165C08" w:rsidP="0023703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54,758,289.07</w:t>
            </w:r>
          </w:p>
        </w:tc>
        <w:tc>
          <w:tcPr>
            <w:tcW w:w="236" w:type="dxa"/>
            <w:vAlign w:val="center"/>
          </w:tcPr>
          <w:p w14:paraId="1FEF271F" w14:textId="77777777" w:rsidR="0023703D" w:rsidRPr="00F03B89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8" w:type="dxa"/>
          </w:tcPr>
          <w:p w14:paraId="34BC853D" w14:textId="77777777" w:rsidR="0023703D" w:rsidRPr="00F03B89" w:rsidRDefault="00A35741" w:rsidP="0023703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126,105,723.16</w:t>
            </w:r>
          </w:p>
        </w:tc>
      </w:tr>
      <w:tr w:rsidR="0023703D" w:rsidRPr="00E50A6D" w14:paraId="4EB9D9FD" w14:textId="77777777" w:rsidTr="00C57D32">
        <w:tc>
          <w:tcPr>
            <w:tcW w:w="2448" w:type="dxa"/>
          </w:tcPr>
          <w:p w14:paraId="039DCB16" w14:textId="77777777" w:rsidR="0023703D" w:rsidRPr="00E50A6D" w:rsidRDefault="0023703D" w:rsidP="0023703D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237" w:type="dxa"/>
            <w:vAlign w:val="center"/>
          </w:tcPr>
          <w:p w14:paraId="5784BA59" w14:textId="77777777" w:rsidR="0023703D" w:rsidRPr="00F03B89" w:rsidRDefault="00A35741" w:rsidP="002370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19EDBA62" w14:textId="77777777" w:rsidR="0023703D" w:rsidRPr="00F03B89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85" w:type="dxa"/>
            <w:shd w:val="clear" w:color="auto" w:fill="auto"/>
            <w:vAlign w:val="center"/>
          </w:tcPr>
          <w:p w14:paraId="5013F11B" w14:textId="77777777" w:rsidR="0023703D" w:rsidRPr="00F03B89" w:rsidRDefault="00A35741" w:rsidP="0023703D">
            <w:pPr>
              <w:pStyle w:val="BlockText"/>
              <w:spacing w:before="0"/>
              <w:ind w:left="-108" w:right="-3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1578CB" w14:textId="77777777" w:rsidR="0023703D" w:rsidRPr="00F03B89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5AC7D15F" w14:textId="77777777" w:rsidR="0023703D" w:rsidRPr="00F03B89" w:rsidRDefault="00A35741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3EB80A3F" w14:textId="77777777" w:rsidR="0023703D" w:rsidRPr="00F03B89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vAlign w:val="center"/>
          </w:tcPr>
          <w:p w14:paraId="356DD978" w14:textId="77777777" w:rsidR="0023703D" w:rsidRPr="00F03B89" w:rsidRDefault="00A35741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523CAE7A" w14:textId="77777777" w:rsidR="0023703D" w:rsidRPr="00F03B89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5" w:type="dxa"/>
          </w:tcPr>
          <w:p w14:paraId="7CFE6F02" w14:textId="77777777" w:rsidR="0023703D" w:rsidRPr="00F03B89" w:rsidRDefault="00A35741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7F5A71F" w14:textId="77777777" w:rsidR="0023703D" w:rsidRPr="00F03B89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24" w:type="dxa"/>
          </w:tcPr>
          <w:p w14:paraId="361932CB" w14:textId="77777777" w:rsidR="0023703D" w:rsidRPr="00F03B89" w:rsidRDefault="00A35741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(1,309,144.23)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FBE6A1D" w14:textId="77777777" w:rsidR="0023703D" w:rsidRPr="00F03B89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</w:tcPr>
          <w:p w14:paraId="46F9C89B" w14:textId="77777777" w:rsidR="0023703D" w:rsidRPr="00F03B89" w:rsidRDefault="00266ED8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7791B5B3" w14:textId="77777777" w:rsidR="0023703D" w:rsidRPr="00F03B89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eastAsia="Angsana New" w:hAnsiTheme="majorBidi" w:cstheme="majorBidi"/>
                <w:lang w:val="en-US"/>
              </w:rPr>
            </w:pPr>
          </w:p>
        </w:tc>
        <w:tc>
          <w:tcPr>
            <w:tcW w:w="1423" w:type="dxa"/>
          </w:tcPr>
          <w:p w14:paraId="2BF49A9A" w14:textId="77777777" w:rsidR="0023703D" w:rsidRPr="00F03B89" w:rsidRDefault="00266ED8" w:rsidP="0023703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61DBC21C" w14:textId="77777777" w:rsidR="0023703D" w:rsidRPr="00F03B89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8" w:type="dxa"/>
          </w:tcPr>
          <w:p w14:paraId="46B2A6E8" w14:textId="77777777" w:rsidR="0023703D" w:rsidRPr="00F03B89" w:rsidRDefault="00266ED8" w:rsidP="0023703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(1,309,144.23)</w:t>
            </w:r>
          </w:p>
        </w:tc>
      </w:tr>
      <w:tr w:rsidR="0023703D" w:rsidRPr="00E50A6D" w14:paraId="6C5DB3B4" w14:textId="77777777" w:rsidTr="00C57D32">
        <w:tc>
          <w:tcPr>
            <w:tcW w:w="2448" w:type="dxa"/>
          </w:tcPr>
          <w:p w14:paraId="4AEC923B" w14:textId="77777777" w:rsidR="0023703D" w:rsidRPr="00E50A6D" w:rsidRDefault="0023703D" w:rsidP="0023703D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รับเข้า/(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โอน</w:t>
            </w:r>
            <w:r w:rsidRPr="00E50A6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ออก)</w:t>
            </w:r>
          </w:p>
        </w:tc>
        <w:tc>
          <w:tcPr>
            <w:tcW w:w="1237" w:type="dxa"/>
            <w:vAlign w:val="center"/>
          </w:tcPr>
          <w:p w14:paraId="70B2BAAC" w14:textId="77777777" w:rsidR="0023703D" w:rsidRPr="00F03B89" w:rsidRDefault="00266ED8" w:rsidP="002370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13B03F24" w14:textId="77777777" w:rsidR="0023703D" w:rsidRPr="00F03B89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85" w:type="dxa"/>
            <w:shd w:val="clear" w:color="auto" w:fill="auto"/>
            <w:vAlign w:val="center"/>
          </w:tcPr>
          <w:p w14:paraId="6B72F5DB" w14:textId="77777777" w:rsidR="0023703D" w:rsidRPr="00F03B89" w:rsidRDefault="00266ED8" w:rsidP="0023703D">
            <w:pPr>
              <w:pStyle w:val="BlockText"/>
              <w:spacing w:before="0"/>
              <w:ind w:left="-108" w:right="-3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37,209,418.40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44ED216" w14:textId="77777777" w:rsidR="0023703D" w:rsidRPr="00F03B89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4EDE75D3" w14:textId="77777777" w:rsidR="0023703D" w:rsidRPr="00F03B89" w:rsidRDefault="00266ED8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5,377,312.68</w:t>
            </w:r>
          </w:p>
        </w:tc>
        <w:tc>
          <w:tcPr>
            <w:tcW w:w="236" w:type="dxa"/>
            <w:vAlign w:val="center"/>
          </w:tcPr>
          <w:p w14:paraId="475B05B4" w14:textId="77777777" w:rsidR="0023703D" w:rsidRPr="00F03B89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vAlign w:val="center"/>
          </w:tcPr>
          <w:p w14:paraId="09F6B35E" w14:textId="77777777" w:rsidR="0023703D" w:rsidRPr="00F03B89" w:rsidRDefault="00266ED8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11,831,086.99</w:t>
            </w:r>
          </w:p>
        </w:tc>
        <w:tc>
          <w:tcPr>
            <w:tcW w:w="236" w:type="dxa"/>
            <w:vAlign w:val="center"/>
          </w:tcPr>
          <w:p w14:paraId="584BE2FB" w14:textId="77777777" w:rsidR="0023703D" w:rsidRPr="00F03B89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5" w:type="dxa"/>
          </w:tcPr>
          <w:p w14:paraId="724F9C1C" w14:textId="77777777" w:rsidR="0023703D" w:rsidRPr="00F03B89" w:rsidRDefault="00266ED8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324D1B5" w14:textId="77777777" w:rsidR="0023703D" w:rsidRPr="00F03B89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24" w:type="dxa"/>
          </w:tcPr>
          <w:p w14:paraId="668E108D" w14:textId="77777777" w:rsidR="0023703D" w:rsidRPr="00F03B89" w:rsidRDefault="00266ED8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31DDE8A" w14:textId="77777777" w:rsidR="0023703D" w:rsidRPr="00F03B89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</w:tcPr>
          <w:p w14:paraId="5BEF54DC" w14:textId="77777777" w:rsidR="0023703D" w:rsidRPr="00F03B89" w:rsidRDefault="00266ED8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(4,127,012.61)</w:t>
            </w:r>
          </w:p>
        </w:tc>
        <w:tc>
          <w:tcPr>
            <w:tcW w:w="236" w:type="dxa"/>
            <w:vAlign w:val="center"/>
          </w:tcPr>
          <w:p w14:paraId="0797582A" w14:textId="77777777" w:rsidR="0023703D" w:rsidRPr="00F03B89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eastAsia="Angsana New" w:hAnsiTheme="majorBidi" w:cstheme="majorBidi"/>
                <w:lang w:val="en-US"/>
              </w:rPr>
            </w:pPr>
          </w:p>
        </w:tc>
        <w:tc>
          <w:tcPr>
            <w:tcW w:w="1423" w:type="dxa"/>
          </w:tcPr>
          <w:p w14:paraId="541DE75F" w14:textId="77777777" w:rsidR="0023703D" w:rsidRPr="00F03B89" w:rsidRDefault="00266ED8" w:rsidP="0023703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(50,290,805.46)</w:t>
            </w:r>
          </w:p>
        </w:tc>
        <w:tc>
          <w:tcPr>
            <w:tcW w:w="236" w:type="dxa"/>
            <w:vAlign w:val="center"/>
          </w:tcPr>
          <w:p w14:paraId="1A42167C" w14:textId="77777777" w:rsidR="0023703D" w:rsidRPr="00F03B89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8" w:type="dxa"/>
          </w:tcPr>
          <w:p w14:paraId="746546E5" w14:textId="77777777" w:rsidR="0023703D" w:rsidRPr="00F03B89" w:rsidRDefault="00266ED8" w:rsidP="0023703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23703D" w:rsidRPr="00E50A6D" w14:paraId="1F79738F" w14:textId="77777777" w:rsidTr="00C57D32">
        <w:tc>
          <w:tcPr>
            <w:tcW w:w="2448" w:type="dxa"/>
          </w:tcPr>
          <w:p w14:paraId="61C3EB9C" w14:textId="77777777" w:rsidR="0023703D" w:rsidRPr="00E50A6D" w:rsidRDefault="0023703D" w:rsidP="0023703D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center"/>
          </w:tcPr>
          <w:p w14:paraId="3432BD2E" w14:textId="77777777" w:rsidR="0023703D" w:rsidRPr="00F03B89" w:rsidRDefault="00266ED8" w:rsidP="002370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19904AB5" w14:textId="77777777" w:rsidR="0023703D" w:rsidRPr="00F03B89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8EAFAF" w14:textId="77777777" w:rsidR="0023703D" w:rsidRPr="00F03B89" w:rsidRDefault="00266ED8" w:rsidP="0023703D">
            <w:pPr>
              <w:pStyle w:val="BlockText"/>
              <w:spacing w:before="0"/>
              <w:ind w:left="-108" w:right="-3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(3,326,680.38)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F6B3AD" w14:textId="77777777" w:rsidR="0023703D" w:rsidRPr="00F03B89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14:paraId="2657CB4A" w14:textId="77777777" w:rsidR="0023703D" w:rsidRPr="00F03B89" w:rsidRDefault="003200D0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111EAEC0" w14:textId="77777777" w:rsidR="0023703D" w:rsidRPr="00F03B89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vAlign w:val="center"/>
          </w:tcPr>
          <w:p w14:paraId="6122BF8F" w14:textId="77777777" w:rsidR="0023703D" w:rsidRPr="00F03B89" w:rsidRDefault="003200D0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cs/>
                <w:lang w:val="en-US"/>
              </w:rPr>
              <w:t>(8</w:t>
            </w:r>
            <w:r w:rsidRPr="00F03B89">
              <w:rPr>
                <w:rFonts w:asciiTheme="majorBidi" w:hAnsiTheme="majorBidi" w:cstheme="majorBidi"/>
                <w:lang w:val="en-US"/>
              </w:rPr>
              <w:t>,</w:t>
            </w:r>
            <w:r w:rsidRPr="00F03B89">
              <w:rPr>
                <w:rFonts w:asciiTheme="majorBidi" w:hAnsiTheme="majorBidi" w:cstheme="majorBidi"/>
                <w:cs/>
                <w:lang w:val="en-US"/>
              </w:rPr>
              <w:t>389</w:t>
            </w:r>
            <w:r w:rsidRPr="00F03B89">
              <w:rPr>
                <w:rFonts w:asciiTheme="majorBidi" w:hAnsiTheme="majorBidi" w:cstheme="majorBidi"/>
                <w:lang w:val="en-US"/>
              </w:rPr>
              <w:t>,</w:t>
            </w:r>
            <w:r w:rsidRPr="00F03B89">
              <w:rPr>
                <w:rFonts w:asciiTheme="majorBidi" w:hAnsiTheme="majorBidi" w:cstheme="majorBidi"/>
                <w:cs/>
                <w:lang w:val="en-US"/>
              </w:rPr>
              <w:t>949.00)</w:t>
            </w:r>
          </w:p>
        </w:tc>
        <w:tc>
          <w:tcPr>
            <w:tcW w:w="236" w:type="dxa"/>
            <w:vAlign w:val="center"/>
          </w:tcPr>
          <w:p w14:paraId="0D1BB98D" w14:textId="77777777" w:rsidR="0023703D" w:rsidRPr="00F03B89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7BAA1F93" w14:textId="77777777" w:rsidR="0023703D" w:rsidRPr="00F03B89" w:rsidRDefault="003200D0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cs/>
                <w:lang w:val="en-US"/>
              </w:rPr>
              <w:t>(1</w:t>
            </w:r>
            <w:r w:rsidRPr="00F03B89">
              <w:rPr>
                <w:rFonts w:asciiTheme="majorBidi" w:hAnsiTheme="majorBidi" w:cstheme="majorBidi"/>
                <w:lang w:val="en-US"/>
              </w:rPr>
              <w:t>,</w:t>
            </w:r>
            <w:r w:rsidRPr="00F03B89">
              <w:rPr>
                <w:rFonts w:asciiTheme="majorBidi" w:hAnsiTheme="majorBidi" w:cstheme="majorBidi"/>
                <w:cs/>
                <w:lang w:val="en-US"/>
              </w:rPr>
              <w:t>987</w:t>
            </w:r>
            <w:r w:rsidRPr="00F03B89">
              <w:rPr>
                <w:rFonts w:asciiTheme="majorBidi" w:hAnsiTheme="majorBidi" w:cstheme="majorBidi"/>
                <w:lang w:val="en-US"/>
              </w:rPr>
              <w:t>,</w:t>
            </w:r>
            <w:r w:rsidRPr="00F03B89">
              <w:rPr>
                <w:rFonts w:asciiTheme="majorBidi" w:hAnsiTheme="majorBidi" w:cstheme="majorBidi"/>
                <w:cs/>
                <w:lang w:val="en-US"/>
              </w:rPr>
              <w:t>762.40)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88A43F0" w14:textId="77777777" w:rsidR="0023703D" w:rsidRPr="00F03B89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B5D19A3" w14:textId="77777777" w:rsidR="0023703D" w:rsidRPr="00F03B89" w:rsidRDefault="00E20F81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DAD7F0C" w14:textId="77777777" w:rsidR="0023703D" w:rsidRPr="00F03B89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43EFBA83" w14:textId="77777777" w:rsidR="0023703D" w:rsidRPr="00F03B89" w:rsidRDefault="00E20F81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(114,275.89)</w:t>
            </w:r>
          </w:p>
        </w:tc>
        <w:tc>
          <w:tcPr>
            <w:tcW w:w="236" w:type="dxa"/>
            <w:vAlign w:val="center"/>
          </w:tcPr>
          <w:p w14:paraId="5ED3148C" w14:textId="77777777" w:rsidR="0023703D" w:rsidRPr="00F03B89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eastAsia="Angsana New" w:hAnsiTheme="majorBidi" w:cstheme="majorBidi"/>
                <w:lang w:val="en-US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62C81A58" w14:textId="77777777" w:rsidR="0023703D" w:rsidRPr="00F03B89" w:rsidRDefault="00E20F81" w:rsidP="0023703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31A799DB" w14:textId="77777777" w:rsidR="0023703D" w:rsidRPr="00F03B89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05C63204" w14:textId="77777777" w:rsidR="0023703D" w:rsidRPr="00F03B89" w:rsidRDefault="00E20F81" w:rsidP="0023703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(13,818,667.67)</w:t>
            </w:r>
          </w:p>
        </w:tc>
      </w:tr>
      <w:tr w:rsidR="0023703D" w:rsidRPr="00E50A6D" w14:paraId="1EFFB134" w14:textId="77777777" w:rsidTr="00C57D32">
        <w:tc>
          <w:tcPr>
            <w:tcW w:w="2448" w:type="dxa"/>
          </w:tcPr>
          <w:p w14:paraId="1152FFF5" w14:textId="77777777" w:rsidR="0023703D" w:rsidRPr="00E50A6D" w:rsidRDefault="0023703D" w:rsidP="0023703D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E50A6D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E50A6D">
              <w:rPr>
                <w:rFonts w:ascii="Angsana New" w:hAnsi="Angsana New" w:cs="Angsana New" w:hint="cs"/>
                <w:b/>
                <w:bCs/>
                <w:cs/>
              </w:rPr>
              <w:t>31</w:t>
            </w:r>
            <w:r w:rsidRPr="00E50A6D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E50A6D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E50A6D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="004008EF">
              <w:rPr>
                <w:rFonts w:ascii="Angsana New" w:hAnsi="Angsana New" w:cs="Angsana New"/>
                <w:b/>
                <w:bCs/>
                <w:lang w:val="en-US"/>
              </w:rPr>
              <w:t>4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206A9" w14:textId="77777777" w:rsidR="0023703D" w:rsidRPr="00F03B89" w:rsidRDefault="00266ED8" w:rsidP="002370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97,344,088.00</w:t>
            </w:r>
          </w:p>
        </w:tc>
        <w:tc>
          <w:tcPr>
            <w:tcW w:w="236" w:type="dxa"/>
            <w:vAlign w:val="center"/>
          </w:tcPr>
          <w:p w14:paraId="7236651F" w14:textId="77777777" w:rsidR="0023703D" w:rsidRPr="00F03B89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D24D66" w14:textId="77777777" w:rsidR="0023703D" w:rsidRPr="00F03B89" w:rsidRDefault="00266ED8" w:rsidP="0023703D">
            <w:pPr>
              <w:pStyle w:val="BlockText"/>
              <w:spacing w:before="0"/>
              <w:ind w:left="-108" w:right="-3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124,890,309.99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DF014B3" w14:textId="77777777" w:rsidR="0023703D" w:rsidRPr="00F03B89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6FE47" w14:textId="77777777" w:rsidR="0023703D" w:rsidRPr="00F03B89" w:rsidRDefault="003200D0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cs/>
                <w:lang w:val="en-US"/>
              </w:rPr>
              <w:t>20</w:t>
            </w:r>
            <w:r w:rsidRPr="00F03B89">
              <w:rPr>
                <w:rFonts w:asciiTheme="majorBidi" w:hAnsiTheme="majorBidi" w:cstheme="majorBidi"/>
                <w:lang w:val="en-US"/>
              </w:rPr>
              <w:t>,</w:t>
            </w:r>
            <w:r w:rsidRPr="00F03B89">
              <w:rPr>
                <w:rFonts w:asciiTheme="majorBidi" w:hAnsiTheme="majorBidi" w:cstheme="majorBidi"/>
                <w:cs/>
                <w:lang w:val="en-US"/>
              </w:rPr>
              <w:t>662</w:t>
            </w:r>
            <w:r w:rsidRPr="00F03B89">
              <w:rPr>
                <w:rFonts w:asciiTheme="majorBidi" w:hAnsiTheme="majorBidi" w:cstheme="majorBidi"/>
                <w:lang w:val="en-US"/>
              </w:rPr>
              <w:t>,</w:t>
            </w:r>
            <w:r w:rsidRPr="00F03B89">
              <w:rPr>
                <w:rFonts w:asciiTheme="majorBidi" w:hAnsiTheme="majorBidi" w:cstheme="majorBidi"/>
                <w:cs/>
                <w:lang w:val="en-US"/>
              </w:rPr>
              <w:t>102.97</w:t>
            </w:r>
          </w:p>
        </w:tc>
        <w:tc>
          <w:tcPr>
            <w:tcW w:w="236" w:type="dxa"/>
            <w:vAlign w:val="center"/>
          </w:tcPr>
          <w:p w14:paraId="2A65CF2C" w14:textId="77777777" w:rsidR="0023703D" w:rsidRPr="00F03B89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99B9C" w14:textId="77777777" w:rsidR="0023703D" w:rsidRPr="00F03B89" w:rsidRDefault="00F03B89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83,745,080.74</w:t>
            </w:r>
          </w:p>
        </w:tc>
        <w:tc>
          <w:tcPr>
            <w:tcW w:w="236" w:type="dxa"/>
            <w:vAlign w:val="center"/>
          </w:tcPr>
          <w:p w14:paraId="3763743B" w14:textId="77777777" w:rsidR="0023703D" w:rsidRPr="00F03B89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14:paraId="7D6EDCFD" w14:textId="77777777" w:rsidR="0023703D" w:rsidRPr="00F03B89" w:rsidRDefault="00F03B89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16,395,323.24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120C2C8" w14:textId="77777777" w:rsidR="0023703D" w:rsidRPr="00F03B89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0DD49A7" w14:textId="77777777" w:rsidR="0023703D" w:rsidRPr="00F03B89" w:rsidRDefault="00F03B89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7,696,300.94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45F3AB9" w14:textId="77777777" w:rsidR="0023703D" w:rsidRPr="00F03B89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14:paraId="145CA7BF" w14:textId="77777777" w:rsidR="0023703D" w:rsidRPr="00F03B89" w:rsidRDefault="00F03B89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B89">
              <w:rPr>
                <w:rFonts w:asciiTheme="majorBidi" w:hAnsiTheme="majorBidi" w:cstheme="majorBidi"/>
                <w:lang w:val="en-US"/>
              </w:rPr>
              <w:t>1,631,845.00</w:t>
            </w:r>
          </w:p>
        </w:tc>
        <w:tc>
          <w:tcPr>
            <w:tcW w:w="236" w:type="dxa"/>
            <w:vAlign w:val="center"/>
          </w:tcPr>
          <w:p w14:paraId="419C15D7" w14:textId="77777777" w:rsidR="0023703D" w:rsidRPr="00F03B89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eastAsia="Angsana New" w:hAnsiTheme="majorBidi" w:cstheme="majorBidi"/>
                <w:lang w:val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14:paraId="1BFEAF93" w14:textId="77777777" w:rsidR="0023703D" w:rsidRPr="00F03B89" w:rsidRDefault="00F03B89" w:rsidP="0023703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16,700,683.61</w:t>
            </w:r>
          </w:p>
        </w:tc>
        <w:tc>
          <w:tcPr>
            <w:tcW w:w="236" w:type="dxa"/>
            <w:vAlign w:val="center"/>
          </w:tcPr>
          <w:p w14:paraId="14A26569" w14:textId="77777777" w:rsidR="0023703D" w:rsidRPr="00F03B89" w:rsidRDefault="0023703D" w:rsidP="0023703D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14:paraId="351919CE" w14:textId="77777777" w:rsidR="0023703D" w:rsidRPr="00F03B89" w:rsidRDefault="00F03B89" w:rsidP="0023703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369,065,734.49</w:t>
            </w:r>
          </w:p>
        </w:tc>
      </w:tr>
    </w:tbl>
    <w:p w14:paraId="523DE8AA" w14:textId="77777777" w:rsidR="00095399" w:rsidRPr="004008EF" w:rsidRDefault="00095399" w:rsidP="00095399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16"/>
          <w:szCs w:val="16"/>
        </w:rPr>
      </w:pPr>
    </w:p>
    <w:p w14:paraId="2C139441" w14:textId="77777777" w:rsidR="00A51519" w:rsidRDefault="00A51519" w:rsidP="00A51519">
      <w:pPr>
        <w:tabs>
          <w:tab w:val="left" w:pos="513"/>
          <w:tab w:val="decimal" w:pos="7920"/>
        </w:tabs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062B5AEF" w14:textId="77777777" w:rsidR="00CC148F" w:rsidRPr="00CC148F" w:rsidRDefault="00CC148F" w:rsidP="00E933C8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ind w:left="540" w:hanging="54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484C23B8" w14:textId="77777777" w:rsidR="00743B63" w:rsidRPr="00E50A6D" w:rsidRDefault="0051626C" w:rsidP="00E933C8">
      <w:pPr>
        <w:numPr>
          <w:ilvl w:val="0"/>
          <w:numId w:val="44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  <w:r w:rsidR="00A51519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090932" w:rsidRPr="00E50A6D">
        <w:rPr>
          <w:rFonts w:ascii="Angsana New" w:hAnsi="Angsana New" w:hint="cs"/>
          <w:b/>
          <w:bCs/>
          <w:sz w:val="30"/>
          <w:szCs w:val="30"/>
          <w:cs/>
        </w:rPr>
        <w:t>(ต่อ)</w:t>
      </w:r>
      <w:r w:rsidR="00B23386" w:rsidRPr="00E50A6D">
        <w:rPr>
          <w:rFonts w:ascii="Angsana New" w:hAnsi="Angsana New" w:hint="cs"/>
          <w:b/>
          <w:bCs/>
          <w:sz w:val="30"/>
          <w:szCs w:val="30"/>
          <w:cs/>
        </w:rPr>
        <w:t xml:space="preserve">  </w:t>
      </w:r>
      <w:r w:rsidR="00B67315" w:rsidRPr="00E50A6D">
        <w:rPr>
          <w:rFonts w:ascii="Angsana New" w:hAnsi="Angsana New"/>
          <w:b/>
          <w:bCs/>
          <w:sz w:val="30"/>
          <w:szCs w:val="30"/>
        </w:rPr>
        <w:tab/>
      </w:r>
      <w:r w:rsidR="00B67315" w:rsidRPr="00E50A6D">
        <w:rPr>
          <w:rFonts w:ascii="Angsana New" w:hAnsi="Angsana New"/>
          <w:b/>
          <w:bCs/>
          <w:sz w:val="30"/>
          <w:szCs w:val="30"/>
        </w:rPr>
        <w:tab/>
      </w:r>
      <w:r w:rsidR="00B67315" w:rsidRPr="00E50A6D">
        <w:rPr>
          <w:rFonts w:ascii="Angsana New" w:hAnsi="Angsana New"/>
          <w:b/>
          <w:bCs/>
          <w:sz w:val="30"/>
          <w:szCs w:val="30"/>
        </w:rPr>
        <w:tab/>
      </w:r>
      <w:r w:rsidR="00B67315" w:rsidRPr="00E50A6D">
        <w:rPr>
          <w:rFonts w:ascii="Angsana New" w:hAnsi="Angsana New"/>
          <w:b/>
          <w:bCs/>
          <w:sz w:val="30"/>
          <w:szCs w:val="30"/>
        </w:rPr>
        <w:tab/>
      </w:r>
      <w:r w:rsidR="00B67315" w:rsidRPr="00E50A6D">
        <w:rPr>
          <w:rFonts w:ascii="Angsana New" w:hAnsi="Angsana New"/>
          <w:b/>
          <w:bCs/>
          <w:sz w:val="30"/>
          <w:szCs w:val="30"/>
        </w:rPr>
        <w:tab/>
      </w:r>
      <w:r w:rsidR="00B67315" w:rsidRPr="00E50A6D">
        <w:rPr>
          <w:rFonts w:ascii="Angsana New" w:hAnsi="Angsana New"/>
          <w:b/>
          <w:bCs/>
          <w:sz w:val="30"/>
          <w:szCs w:val="30"/>
        </w:rPr>
        <w:tab/>
      </w:r>
      <w:r w:rsidR="00B67315" w:rsidRPr="00E50A6D">
        <w:rPr>
          <w:rFonts w:ascii="Angsana New" w:hAnsi="Angsana New"/>
          <w:b/>
          <w:bCs/>
          <w:sz w:val="30"/>
          <w:szCs w:val="30"/>
        </w:rPr>
        <w:tab/>
      </w:r>
      <w:r w:rsidR="00B67315" w:rsidRPr="00E50A6D">
        <w:rPr>
          <w:rFonts w:ascii="Angsana New" w:hAnsi="Angsana New"/>
          <w:b/>
          <w:bCs/>
          <w:sz w:val="30"/>
          <w:szCs w:val="30"/>
        </w:rPr>
        <w:tab/>
      </w:r>
      <w:r w:rsidR="00B67315" w:rsidRPr="00E50A6D">
        <w:rPr>
          <w:rFonts w:ascii="Angsana New" w:hAnsi="Angsana New"/>
          <w:b/>
          <w:bCs/>
          <w:sz w:val="30"/>
          <w:szCs w:val="30"/>
        </w:rPr>
        <w:tab/>
      </w:r>
      <w:r w:rsidR="00B67315" w:rsidRPr="00E50A6D">
        <w:rPr>
          <w:rFonts w:ascii="Angsana New" w:hAnsi="Angsana New"/>
          <w:b/>
          <w:bCs/>
          <w:sz w:val="30"/>
          <w:szCs w:val="30"/>
        </w:rPr>
        <w:tab/>
      </w:r>
      <w:r w:rsidR="00B67315" w:rsidRPr="00E50A6D">
        <w:rPr>
          <w:rFonts w:ascii="Angsana New" w:hAnsi="Angsana New"/>
          <w:b/>
          <w:bCs/>
          <w:sz w:val="30"/>
          <w:szCs w:val="30"/>
        </w:rPr>
        <w:tab/>
      </w:r>
      <w:r w:rsidR="00743B63" w:rsidRPr="00E50A6D">
        <w:rPr>
          <w:rFonts w:ascii="Angsana New" w:hAnsi="Angsana New"/>
          <w:color w:val="000000"/>
          <w:sz w:val="28"/>
          <w:szCs w:val="28"/>
        </w:rPr>
        <w:t>(</w:t>
      </w:r>
      <w:r w:rsidR="00743B63" w:rsidRPr="00E50A6D">
        <w:rPr>
          <w:rFonts w:ascii="Angsana New" w:hAnsi="Angsana New"/>
          <w:color w:val="000000"/>
          <w:sz w:val="28"/>
          <w:szCs w:val="28"/>
          <w:cs/>
        </w:rPr>
        <w:t>หน่วย</w:t>
      </w:r>
      <w:r w:rsidR="00743B63" w:rsidRPr="00E50A6D">
        <w:rPr>
          <w:rFonts w:ascii="Angsana New" w:hAnsi="Angsana New"/>
          <w:color w:val="000000"/>
          <w:sz w:val="28"/>
          <w:szCs w:val="28"/>
        </w:rPr>
        <w:t xml:space="preserve">: </w:t>
      </w:r>
      <w:r w:rsidR="00743B63" w:rsidRPr="00E50A6D">
        <w:rPr>
          <w:rFonts w:ascii="Angsana New" w:hAnsi="Angsana New"/>
          <w:color w:val="000000"/>
          <w:sz w:val="28"/>
          <w:szCs w:val="28"/>
          <w:cs/>
        </w:rPr>
        <w:t>บาท</w:t>
      </w:r>
      <w:r w:rsidR="00743B63" w:rsidRPr="00E50A6D">
        <w:rPr>
          <w:rFonts w:ascii="Angsana New" w:hAnsi="Angsana New"/>
          <w:color w:val="000000"/>
          <w:sz w:val="28"/>
          <w:szCs w:val="28"/>
        </w:rPr>
        <w:t>)</w:t>
      </w:r>
    </w:p>
    <w:tbl>
      <w:tblPr>
        <w:tblW w:w="15427" w:type="dxa"/>
        <w:jc w:val="center"/>
        <w:tblLayout w:type="fixed"/>
        <w:tblLook w:val="0000" w:firstRow="0" w:lastRow="0" w:firstColumn="0" w:lastColumn="0" w:noHBand="0" w:noVBand="0"/>
      </w:tblPr>
      <w:tblGrid>
        <w:gridCol w:w="2473"/>
        <w:gridCol w:w="1238"/>
        <w:gridCol w:w="236"/>
        <w:gridCol w:w="1400"/>
        <w:gridCol w:w="236"/>
        <w:gridCol w:w="1181"/>
        <w:gridCol w:w="236"/>
        <w:gridCol w:w="1181"/>
        <w:gridCol w:w="236"/>
        <w:gridCol w:w="1181"/>
        <w:gridCol w:w="236"/>
        <w:gridCol w:w="1224"/>
        <w:gridCol w:w="236"/>
        <w:gridCol w:w="1181"/>
        <w:gridCol w:w="236"/>
        <w:gridCol w:w="1210"/>
        <w:gridCol w:w="236"/>
        <w:gridCol w:w="1270"/>
      </w:tblGrid>
      <w:tr w:rsidR="0050031A" w:rsidRPr="00E50A6D" w14:paraId="759FC0D1" w14:textId="77777777" w:rsidTr="00167AC5">
        <w:trPr>
          <w:tblHeader/>
          <w:jc w:val="center"/>
        </w:trPr>
        <w:tc>
          <w:tcPr>
            <w:tcW w:w="2473" w:type="dxa"/>
            <w:shd w:val="clear" w:color="auto" w:fill="auto"/>
          </w:tcPr>
          <w:p w14:paraId="2C0319B8" w14:textId="77777777" w:rsidR="0050031A" w:rsidRPr="00A51519" w:rsidRDefault="0050031A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2954" w:type="dxa"/>
            <w:gridSpan w:val="17"/>
            <w:tcBorders>
              <w:bottom w:val="single" w:sz="4" w:space="0" w:color="auto"/>
            </w:tcBorders>
            <w:shd w:val="clear" w:color="auto" w:fill="auto"/>
          </w:tcPr>
          <w:p w14:paraId="0DFE7373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50031A" w:rsidRPr="00E50A6D" w14:paraId="6294D6A5" w14:textId="77777777" w:rsidTr="00167AC5">
        <w:trPr>
          <w:tblHeader/>
          <w:jc w:val="center"/>
        </w:trPr>
        <w:tc>
          <w:tcPr>
            <w:tcW w:w="2473" w:type="dxa"/>
            <w:shd w:val="clear" w:color="auto" w:fill="auto"/>
          </w:tcPr>
          <w:p w14:paraId="0CB4FB0E" w14:textId="77777777" w:rsidR="0050031A" w:rsidRPr="00E50A6D" w:rsidRDefault="0050031A" w:rsidP="00F96AB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160FF592" w14:textId="77777777" w:rsidR="0050031A" w:rsidRPr="00E50A6D" w:rsidRDefault="0050031A" w:rsidP="00F96AB0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/>
                <w:cs/>
              </w:rPr>
              <w:t>ที่ดิน</w:t>
            </w:r>
            <w:r w:rsidRPr="00E50A6D">
              <w:rPr>
                <w:rFonts w:ascii="Angsana New" w:hAnsi="Angsana New" w:cs="Angsana New"/>
                <w:lang w:val="en-US"/>
              </w:rPr>
              <w:br/>
            </w:r>
            <w:r w:rsidRPr="00E50A6D">
              <w:rPr>
                <w:rFonts w:ascii="Angsana New" w:hAnsi="Angsana New" w:cs="Angsana New"/>
                <w:cs/>
              </w:rPr>
              <w:t>และส่ว</w:t>
            </w:r>
            <w:r w:rsidRPr="00E50A6D">
              <w:rPr>
                <w:rFonts w:ascii="Angsana New" w:hAnsi="Angsana New" w:cs="Angsana New" w:hint="cs"/>
                <w:cs/>
                <w:lang w:val="en-US"/>
              </w:rPr>
              <w:t>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D4C9F54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</w:tcPr>
          <w:p w14:paraId="7F8949AE" w14:textId="77777777" w:rsidR="0050031A" w:rsidRPr="00E50A6D" w:rsidRDefault="0050031A" w:rsidP="00F96AB0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50DC9544" w14:textId="77777777" w:rsidR="0050031A" w:rsidRPr="00E50A6D" w:rsidRDefault="0050031A" w:rsidP="00F96AB0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95731B0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6119FA90" w14:textId="77777777" w:rsidR="0050031A" w:rsidRPr="00E50A6D" w:rsidRDefault="0050031A" w:rsidP="00F96AB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3CAE470C" w14:textId="77777777" w:rsidR="0050031A" w:rsidRPr="00E50A6D" w:rsidRDefault="0050031A" w:rsidP="00F96AB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 w:hint="cs"/>
                <w:cs/>
              </w:rPr>
              <w:t>ระบบ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4E85DF2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6168C46F" w14:textId="77777777" w:rsidR="0050031A" w:rsidRPr="00E50A6D" w:rsidRDefault="0050031A" w:rsidP="00F96AB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0B44C705" w14:textId="77777777" w:rsidR="0050031A" w:rsidRPr="00E50A6D" w:rsidRDefault="0050031A" w:rsidP="00F96AB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/>
                <w:cs/>
              </w:rPr>
              <w:t>เครื่องจักร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893C57C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080C0882" w14:textId="77777777" w:rsidR="0050031A" w:rsidRPr="00E50A6D" w:rsidRDefault="0050031A" w:rsidP="00F96AB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50AF0A43" w14:textId="77777777" w:rsidR="0050031A" w:rsidRPr="00E50A6D" w:rsidRDefault="0050031A" w:rsidP="00F96AB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/>
                <w:cs/>
              </w:rPr>
              <w:t>เครื่องใช้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6299E87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5B39A5A" w14:textId="77777777" w:rsidR="0050031A" w:rsidRPr="00E50A6D" w:rsidRDefault="0050031A" w:rsidP="00F96AB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6354B75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359C9C66" w14:textId="77777777" w:rsidR="0050031A" w:rsidRPr="00E50A6D" w:rsidRDefault="0050031A" w:rsidP="00F96AB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 w:hint="cs"/>
                <w:cs/>
              </w:rPr>
              <w:t>เครื่องจักรและอุปกรณ์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428C72D" w14:textId="77777777" w:rsidR="0050031A" w:rsidRPr="00E50A6D" w:rsidRDefault="0050031A" w:rsidP="00F96AB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3B6DE62F" w14:textId="77777777" w:rsidR="0050031A" w:rsidRPr="00E50A6D" w:rsidRDefault="0050031A" w:rsidP="00F96AB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022474F1" w14:textId="77777777" w:rsidR="0050031A" w:rsidRPr="00E50A6D" w:rsidRDefault="0059217A" w:rsidP="00F96AB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 w:hint="cs"/>
                <w:cs/>
              </w:rPr>
              <w:t>อาคาร</w:t>
            </w:r>
            <w:r w:rsidR="0050031A" w:rsidRPr="00E50A6D">
              <w:rPr>
                <w:rFonts w:ascii="Angsana New" w:hAnsi="Angsana New" w:cs="Angsana New" w:hint="cs"/>
                <w:cs/>
              </w:rPr>
              <w:t>ระหว่าง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BA6E930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</w:tcPr>
          <w:p w14:paraId="5D4CB3A6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50031A" w:rsidRPr="00E50A6D" w14:paraId="1AD961BD" w14:textId="77777777" w:rsidTr="00167AC5">
        <w:trPr>
          <w:tblHeader/>
          <w:jc w:val="center"/>
        </w:trPr>
        <w:tc>
          <w:tcPr>
            <w:tcW w:w="2473" w:type="dxa"/>
            <w:shd w:val="clear" w:color="auto" w:fill="auto"/>
          </w:tcPr>
          <w:p w14:paraId="02FB7500" w14:textId="77777777" w:rsidR="0050031A" w:rsidRPr="00E50A6D" w:rsidRDefault="0050031A" w:rsidP="00F96AB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03C43A8D" w14:textId="77777777" w:rsidR="0050031A" w:rsidRPr="00E50A6D" w:rsidRDefault="0050031A" w:rsidP="00F96AB0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50A6D">
              <w:rPr>
                <w:rFonts w:ascii="Angsana New" w:hAnsi="Angsana New" w:cs="Angsana New"/>
                <w:cs/>
              </w:rPr>
              <w:t>ปรับปรุง</w:t>
            </w:r>
            <w:r w:rsidRPr="00E50A6D">
              <w:rPr>
                <w:rFonts w:ascii="Angsana New" w:hAnsi="Angsana New" w:cs="Angsana New" w:hint="cs"/>
                <w:cs/>
                <w:lang w:val="en-US"/>
              </w:rPr>
              <w:t>ที่ดิน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1A06D386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12ED6ACE" w14:textId="77777777" w:rsidR="0050031A" w:rsidRPr="00E50A6D" w:rsidRDefault="0050031A" w:rsidP="00F96AB0">
            <w:pPr>
              <w:pStyle w:val="BlockText"/>
              <w:spacing w:before="0"/>
              <w:ind w:left="-59" w:right="-116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39270EBB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2A6CEC5F" w14:textId="77777777" w:rsidR="0050031A" w:rsidRPr="00E50A6D" w:rsidRDefault="0050031A" w:rsidP="00F96AB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E50A6D">
              <w:rPr>
                <w:rFonts w:ascii="Angsana New" w:eastAsia="Angsana New" w:hAnsi="Angsana New" w:cs="Angsana New" w:hint="cs"/>
                <w:cs/>
              </w:rPr>
              <w:t>สาธารณูปโภค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2FB4BECC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44085A1F" w14:textId="77777777" w:rsidR="0050031A" w:rsidRPr="00E50A6D" w:rsidRDefault="0050031A" w:rsidP="00F96AB0">
            <w:pPr>
              <w:pStyle w:val="BlockText"/>
              <w:spacing w:before="0"/>
              <w:ind w:left="-108" w:right="-5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E50A6D">
              <w:rPr>
                <w:rFonts w:ascii="Angsana New" w:eastAsia="Angsana New" w:hAnsi="Angsana New" w:cs="Angsana New"/>
                <w:cs/>
              </w:rPr>
              <w:t>และอุปกรณ์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0F763214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446BE270" w14:textId="77777777" w:rsidR="0050031A" w:rsidRPr="00E50A6D" w:rsidRDefault="0050031A" w:rsidP="00F96AB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E50A6D">
              <w:rPr>
                <w:rFonts w:ascii="Angsana New" w:eastAsia="Angsana New" w:hAnsi="Angsana New" w:cs="Angsana New"/>
                <w:cs/>
              </w:rPr>
              <w:t>สำนักงาน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79DAACDD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52693BE" w14:textId="77777777" w:rsidR="0050031A" w:rsidRPr="00E50A6D" w:rsidRDefault="0050031A" w:rsidP="00F96AB0">
            <w:pPr>
              <w:pStyle w:val="BlockText"/>
              <w:spacing w:before="0"/>
              <w:ind w:left="-108" w:right="-117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43FECACC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20B6C7BB" w14:textId="77777777" w:rsidR="0050031A" w:rsidRPr="00E50A6D" w:rsidRDefault="0050031A" w:rsidP="00F96AB0">
            <w:pPr>
              <w:pStyle w:val="BlockText"/>
              <w:spacing w:before="0"/>
              <w:ind w:left="-108" w:right="-63" w:firstLine="0"/>
              <w:jc w:val="center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E50A6D">
              <w:rPr>
                <w:rFonts w:ascii="Angsana New" w:eastAsia="Angsana New" w:hAnsi="Angsana New" w:cs="Angsana New" w:hint="cs"/>
                <w:cs/>
              </w:rPr>
              <w:t>ระหว่างติดตั้ง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1F191FB0" w14:textId="77777777" w:rsidR="0050031A" w:rsidRPr="00E50A6D" w:rsidRDefault="0050031A" w:rsidP="00F96AB0">
            <w:pPr>
              <w:pStyle w:val="BlockText"/>
              <w:spacing w:before="0"/>
              <w:ind w:left="-108" w:right="-99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21E152BE" w14:textId="77777777" w:rsidR="0050031A" w:rsidRPr="00E50A6D" w:rsidRDefault="0050031A" w:rsidP="00F96AB0">
            <w:pPr>
              <w:pStyle w:val="BlockText"/>
              <w:spacing w:before="0"/>
              <w:ind w:left="-108" w:right="-99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E50A6D">
              <w:rPr>
                <w:rFonts w:ascii="Angsana New" w:eastAsia="Angsana New" w:hAnsi="Angsana New" w:cs="Angsana New" w:hint="cs"/>
                <w:cs/>
              </w:rPr>
              <w:t>ก่อสร้าง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5C301884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3C296375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E50A6D">
              <w:rPr>
                <w:rFonts w:ascii="Angsana New" w:eastAsia="Angsana New" w:hAnsi="Angsana New" w:cs="Angsana New"/>
                <w:cs/>
              </w:rPr>
              <w:t>รวม</w:t>
            </w:r>
          </w:p>
        </w:tc>
      </w:tr>
      <w:tr w:rsidR="0050031A" w:rsidRPr="00E50A6D" w14:paraId="57EF9907" w14:textId="77777777" w:rsidTr="00167AC5">
        <w:trPr>
          <w:jc w:val="center"/>
        </w:trPr>
        <w:tc>
          <w:tcPr>
            <w:tcW w:w="2473" w:type="dxa"/>
          </w:tcPr>
          <w:p w14:paraId="20874829" w14:textId="77777777" w:rsidR="0050031A" w:rsidRPr="00E50A6D" w:rsidRDefault="00855DB2" w:rsidP="00F96AB0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ค่าเสื่อมราคา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vAlign w:val="center"/>
          </w:tcPr>
          <w:p w14:paraId="00E7FEBA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5F23D107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16E0DE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BD9C76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14:paraId="49281F6D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234A7A28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14:paraId="7B3D1709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71A9B18C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14:paraId="160D3CAD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14DD7338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0E99F1EE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42E2EEFC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14:paraId="16F703E1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1D5C8969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vAlign w:val="center"/>
          </w:tcPr>
          <w:p w14:paraId="02103D3E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440A1A90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center"/>
          </w:tcPr>
          <w:p w14:paraId="52A9D224" w14:textId="77777777" w:rsidR="0050031A" w:rsidRPr="00E50A6D" w:rsidRDefault="0050031A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cs/>
              </w:rPr>
            </w:pPr>
          </w:p>
        </w:tc>
      </w:tr>
      <w:tr w:rsidR="004008EF" w:rsidRPr="00E50A6D" w14:paraId="046D37A9" w14:textId="77777777" w:rsidTr="00167AC5">
        <w:trPr>
          <w:jc w:val="center"/>
        </w:trPr>
        <w:tc>
          <w:tcPr>
            <w:tcW w:w="2473" w:type="dxa"/>
          </w:tcPr>
          <w:p w14:paraId="1DCE753E" w14:textId="77777777" w:rsidR="004008EF" w:rsidRPr="00E50A6D" w:rsidRDefault="004008EF" w:rsidP="004008EF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E50A6D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E50A6D">
              <w:rPr>
                <w:rFonts w:ascii="Angsana New" w:hAnsi="Angsana New" w:cs="Angsana New" w:hint="cs"/>
                <w:b/>
                <w:bCs/>
                <w:cs/>
              </w:rPr>
              <w:t>1</w:t>
            </w:r>
            <w:r w:rsidRPr="00E50A6D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Pr="00E50A6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มกราคม </w:t>
            </w:r>
            <w:r w:rsidRPr="00E50A6D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14747AE2" w14:textId="77777777" w:rsidR="004008EF" w:rsidRPr="00E50A6D" w:rsidRDefault="004008EF" w:rsidP="004008E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39ADBC9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00" w:type="dxa"/>
            <w:shd w:val="clear" w:color="auto" w:fill="auto"/>
          </w:tcPr>
          <w:p w14:paraId="76EE83E2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E50A6D">
              <w:rPr>
                <w:rFonts w:ascii="Angsana New" w:hAnsi="Angsana New" w:cs="Angsana New"/>
                <w:cs/>
                <w:lang w:val="en-US"/>
              </w:rPr>
              <w:t>12</w:t>
            </w:r>
            <w:r w:rsidRPr="00E50A6D">
              <w:rPr>
                <w:rFonts w:ascii="Angsana New" w:hAnsi="Angsana New" w:cs="Angsana New"/>
                <w:lang w:val="en-US"/>
              </w:rPr>
              <w:t>,</w:t>
            </w:r>
            <w:r w:rsidRPr="00E50A6D">
              <w:rPr>
                <w:rFonts w:ascii="Angsana New" w:hAnsi="Angsana New" w:cs="Angsana New"/>
                <w:cs/>
                <w:lang w:val="en-US"/>
              </w:rPr>
              <w:t>305</w:t>
            </w:r>
            <w:r w:rsidRPr="00E50A6D">
              <w:rPr>
                <w:rFonts w:ascii="Angsana New" w:hAnsi="Angsana New" w:cs="Angsana New"/>
                <w:lang w:val="en-US"/>
              </w:rPr>
              <w:t>,</w:t>
            </w:r>
            <w:r w:rsidRPr="00E50A6D">
              <w:rPr>
                <w:rFonts w:ascii="Angsana New" w:hAnsi="Angsana New" w:cs="Angsana New"/>
                <w:cs/>
                <w:lang w:val="en-US"/>
              </w:rPr>
              <w:t>357.70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7467B73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25FAB87B" w14:textId="77777777" w:rsidR="004008EF" w:rsidRPr="00E50A6D" w:rsidRDefault="004008EF" w:rsidP="004008EF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E50A6D">
              <w:rPr>
                <w:rFonts w:ascii="Angsana New" w:hAnsi="Angsana New" w:cs="Angsana New"/>
                <w:cs/>
                <w:lang w:val="en-US"/>
              </w:rPr>
              <w:t>2</w:t>
            </w:r>
            <w:r w:rsidRPr="00E50A6D">
              <w:rPr>
                <w:rFonts w:ascii="Angsana New" w:hAnsi="Angsana New" w:cs="Angsana New"/>
                <w:lang w:val="en-US"/>
              </w:rPr>
              <w:t>,</w:t>
            </w:r>
            <w:r w:rsidRPr="00E50A6D">
              <w:rPr>
                <w:rFonts w:ascii="Angsana New" w:hAnsi="Angsana New" w:cs="Angsana New"/>
                <w:cs/>
                <w:lang w:val="en-US"/>
              </w:rPr>
              <w:t>348</w:t>
            </w:r>
            <w:r w:rsidRPr="00E50A6D">
              <w:rPr>
                <w:rFonts w:ascii="Angsana New" w:hAnsi="Angsana New" w:cs="Angsana New"/>
                <w:lang w:val="en-US"/>
              </w:rPr>
              <w:t>,</w:t>
            </w:r>
            <w:r w:rsidRPr="00E50A6D">
              <w:rPr>
                <w:rFonts w:ascii="Angsana New" w:hAnsi="Angsana New" w:cs="Angsana New"/>
                <w:cs/>
                <w:lang w:val="en-US"/>
              </w:rPr>
              <w:t>943.70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E840806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4A3490A4" w14:textId="77777777" w:rsidR="004008EF" w:rsidRPr="00E50A6D" w:rsidRDefault="004008EF" w:rsidP="004008EF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E50A6D">
              <w:rPr>
                <w:rFonts w:ascii="Angsana New" w:hAnsi="Angsana New" w:cs="Angsana New"/>
                <w:lang w:val="en-US"/>
              </w:rPr>
              <w:t xml:space="preserve">45,705,081.07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D9DC1D6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08221BEB" w14:textId="77777777" w:rsidR="004008EF" w:rsidRPr="00E50A6D" w:rsidRDefault="004008EF" w:rsidP="004008EF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E50A6D">
              <w:rPr>
                <w:rFonts w:ascii="Angsana New" w:hAnsi="Angsana New" w:cs="Angsana New"/>
                <w:lang w:val="en-US"/>
              </w:rPr>
              <w:t xml:space="preserve">9,299,513.36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F95AC70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4C0502A7" w14:textId="77777777" w:rsidR="004008EF" w:rsidRPr="00E50A6D" w:rsidRDefault="004008EF" w:rsidP="004008EF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E50A6D">
              <w:rPr>
                <w:rFonts w:ascii="Angsana New" w:hAnsi="Angsana New" w:cs="Angsana New"/>
                <w:lang w:val="en-US"/>
              </w:rPr>
              <w:t xml:space="preserve">7,722,656.86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743A2D2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78CA508A" w14:textId="77777777" w:rsidR="004008EF" w:rsidRPr="00E50A6D" w:rsidRDefault="004008EF" w:rsidP="004008E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50A6D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480C0E3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5A747697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E50A6D">
              <w:rPr>
                <w:rFonts w:ascii="Angsana New" w:eastAsia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0F66C8D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69" w:type="dxa"/>
            <w:shd w:val="clear" w:color="auto" w:fill="auto"/>
          </w:tcPr>
          <w:p w14:paraId="48AF3410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E50A6D">
              <w:rPr>
                <w:rFonts w:ascii="Angsana New" w:eastAsia="Angsana New" w:hAnsi="Angsana New" w:cs="Angsana New"/>
                <w:lang w:val="en-US"/>
              </w:rPr>
              <w:t xml:space="preserve">77,381,552.69 </w:t>
            </w:r>
          </w:p>
        </w:tc>
      </w:tr>
      <w:tr w:rsidR="004008EF" w:rsidRPr="00E50A6D" w14:paraId="480FB376" w14:textId="77777777" w:rsidTr="00167AC5">
        <w:trPr>
          <w:jc w:val="center"/>
        </w:trPr>
        <w:tc>
          <w:tcPr>
            <w:tcW w:w="2473" w:type="dxa"/>
          </w:tcPr>
          <w:p w14:paraId="6CFD0CCF" w14:textId="77777777" w:rsidR="004008EF" w:rsidRPr="00E50A6D" w:rsidRDefault="004008EF" w:rsidP="004008EF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cs/>
              </w:rPr>
            </w:pPr>
            <w:r w:rsidRPr="00E50A6D">
              <w:rPr>
                <w:rFonts w:asciiTheme="majorBidi" w:hAnsiTheme="majorBidi" w:cstheme="majorBidi"/>
                <w:cs/>
              </w:rPr>
              <w:t>โอนออกไปเป็นสินทรัพย์</w:t>
            </w:r>
            <w:r w:rsidRPr="00E50A6D">
              <w:rPr>
                <w:rFonts w:asciiTheme="majorBidi" w:hAnsiTheme="majorBidi" w:cstheme="majorBidi"/>
                <w:cs/>
              </w:rPr>
              <w:br/>
              <w:t xml:space="preserve">   </w:t>
            </w:r>
            <w:r w:rsidRPr="0024026E">
              <w:rPr>
                <w:rFonts w:asciiTheme="majorBidi" w:hAnsiTheme="majorBidi" w:cstheme="majorBidi"/>
                <w:cs/>
              </w:rPr>
              <w:t>สิทธิการใช้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42E146CD" w14:textId="77777777" w:rsidR="004008EF" w:rsidRPr="00E50A6D" w:rsidRDefault="004008EF" w:rsidP="004008E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660C00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00E73A90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E50A6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BE62A1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FDA9CCC" w14:textId="77777777" w:rsidR="004008EF" w:rsidRPr="00E50A6D" w:rsidRDefault="004008EF" w:rsidP="004008EF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E50A6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BE090A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56D90AF" w14:textId="77777777" w:rsidR="004008EF" w:rsidRPr="00E50A6D" w:rsidRDefault="004008EF" w:rsidP="004008EF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E50A6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54716C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D9032FF" w14:textId="77777777" w:rsidR="004008EF" w:rsidRPr="00E50A6D" w:rsidRDefault="004008EF" w:rsidP="004008EF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E50A6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0136A8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99A9297" w14:textId="77777777" w:rsidR="004008EF" w:rsidRPr="00E50A6D" w:rsidRDefault="004008EF" w:rsidP="004008EF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E50A6D">
              <w:rPr>
                <w:rFonts w:ascii="Angsana New" w:hAnsi="Angsana New" w:cs="Angsana New"/>
                <w:lang w:val="en-US"/>
              </w:rPr>
              <w:t>(1,431,938.33)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F6703D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E3CB5A4" w14:textId="77777777" w:rsidR="004008EF" w:rsidRPr="00E50A6D" w:rsidRDefault="004008EF" w:rsidP="004008E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113A7B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1FD5BB8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E50A6D">
              <w:rPr>
                <w:rFonts w:ascii="Angsana New" w:eastAsia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B49648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5DF62C55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E50A6D">
              <w:rPr>
                <w:rFonts w:ascii="Angsana New" w:hAnsi="Angsana New" w:cs="Angsana New"/>
                <w:lang w:val="en-US"/>
              </w:rPr>
              <w:t>(1,431,938.33)</w:t>
            </w:r>
          </w:p>
        </w:tc>
      </w:tr>
      <w:tr w:rsidR="004008EF" w:rsidRPr="003243DC" w14:paraId="42474031" w14:textId="77777777" w:rsidTr="00167AC5">
        <w:trPr>
          <w:jc w:val="center"/>
        </w:trPr>
        <w:tc>
          <w:tcPr>
            <w:tcW w:w="2473" w:type="dxa"/>
            <w:shd w:val="clear" w:color="auto" w:fill="auto"/>
          </w:tcPr>
          <w:p w14:paraId="1D649601" w14:textId="77777777" w:rsidR="004008EF" w:rsidRPr="00E50A6D" w:rsidRDefault="004008EF" w:rsidP="004008E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36DB5990" w14:textId="77777777" w:rsidR="004008EF" w:rsidRPr="00E50A6D" w:rsidRDefault="004008EF" w:rsidP="004008E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807C1CE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00" w:type="dxa"/>
            <w:shd w:val="clear" w:color="auto" w:fill="auto"/>
          </w:tcPr>
          <w:p w14:paraId="7CA2C32A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E50A6D">
              <w:rPr>
                <w:rFonts w:ascii="Angsana New" w:hAnsi="Angsana New" w:cs="Angsana New"/>
                <w:lang w:val="en-US"/>
              </w:rPr>
              <w:t>3,815,233.40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B261F77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5091DFC9" w14:textId="77777777" w:rsidR="004008EF" w:rsidRPr="00E50A6D" w:rsidRDefault="004008EF" w:rsidP="004008EF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E50A6D">
              <w:rPr>
                <w:rFonts w:ascii="Angsana New" w:hAnsi="Angsana New" w:cs="Angsana New"/>
                <w:lang w:val="en-US"/>
              </w:rPr>
              <w:t>1,493,206.09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7430DC5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3273F9B0" w14:textId="77777777" w:rsidR="004008EF" w:rsidRPr="00E50A6D" w:rsidRDefault="004008EF" w:rsidP="004008EF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E50A6D">
              <w:rPr>
                <w:rFonts w:ascii="Angsana New" w:hAnsi="Angsana New" w:cs="Angsana New"/>
                <w:lang w:val="en-US"/>
              </w:rPr>
              <w:t>6,412,376.51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63E947B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49D2E75C" w14:textId="77777777" w:rsidR="004008EF" w:rsidRPr="00E50A6D" w:rsidRDefault="004008EF" w:rsidP="004008EF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E50A6D">
              <w:rPr>
                <w:rFonts w:ascii="Angsana New" w:hAnsi="Angsana New" w:cs="Angsana New"/>
                <w:lang w:val="en-US"/>
              </w:rPr>
              <w:t>2,224,951.18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B02827F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6A552650" w14:textId="77777777" w:rsidR="004008EF" w:rsidRPr="00E50A6D" w:rsidRDefault="004008EF" w:rsidP="004008EF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E50A6D">
              <w:rPr>
                <w:rFonts w:ascii="Angsana New" w:hAnsi="Angsana New" w:cs="Angsana New"/>
                <w:lang w:val="en-US"/>
              </w:rPr>
              <w:t>569,787.99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FABC5A5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BCA2B13" w14:textId="77777777" w:rsidR="004008EF" w:rsidRPr="00E50A6D" w:rsidRDefault="004008EF" w:rsidP="004008E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E35376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D05D4B9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E50A6D">
              <w:rPr>
                <w:rFonts w:ascii="Angsana New" w:eastAsia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3BE849D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69" w:type="dxa"/>
            <w:shd w:val="clear" w:color="auto" w:fill="auto"/>
          </w:tcPr>
          <w:p w14:paraId="4EF258D8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E50A6D">
              <w:rPr>
                <w:rFonts w:ascii="Angsana New" w:eastAsia="Angsana New" w:hAnsi="Angsana New" w:cs="Angsana New"/>
                <w:lang w:val="en-US"/>
              </w:rPr>
              <w:t>14,515,555.17</w:t>
            </w:r>
          </w:p>
        </w:tc>
      </w:tr>
      <w:tr w:rsidR="004008EF" w:rsidRPr="00E50A6D" w14:paraId="18C7ACDA" w14:textId="77777777" w:rsidTr="00167AC5">
        <w:trPr>
          <w:jc w:val="center"/>
        </w:trPr>
        <w:tc>
          <w:tcPr>
            <w:tcW w:w="2473" w:type="dxa"/>
            <w:shd w:val="clear" w:color="auto" w:fill="auto"/>
          </w:tcPr>
          <w:p w14:paraId="42767CF4" w14:textId="77777777" w:rsidR="004008EF" w:rsidRPr="00E50A6D" w:rsidRDefault="004008EF" w:rsidP="004008E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ตัดจำหน่าย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56A47EB8" w14:textId="77777777" w:rsidR="004008EF" w:rsidRPr="00E50A6D" w:rsidRDefault="004008EF" w:rsidP="004008E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F9E5020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00" w:type="dxa"/>
            <w:shd w:val="clear" w:color="auto" w:fill="auto"/>
          </w:tcPr>
          <w:p w14:paraId="7774E26B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E50A6D">
              <w:rPr>
                <w:rFonts w:ascii="Angsana New" w:hAnsi="Angsana New" w:cs="Angsana New"/>
                <w:lang w:val="en-US"/>
              </w:rPr>
              <w:t>(85,700.34)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A1F1A61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7643F0A6" w14:textId="77777777" w:rsidR="004008EF" w:rsidRPr="00E50A6D" w:rsidRDefault="004008EF" w:rsidP="004008EF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E50A6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7740259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288AD57E" w14:textId="77777777" w:rsidR="004008EF" w:rsidRPr="00E50A6D" w:rsidRDefault="004008EF" w:rsidP="004008EF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E50A6D">
              <w:rPr>
                <w:rFonts w:ascii="Angsana New" w:hAnsi="Angsana New" w:cs="Angsana New"/>
                <w:lang w:val="en-US"/>
              </w:rPr>
              <w:t>(2,248,275.31)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2D0F59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68B2BB98" w14:textId="77777777" w:rsidR="004008EF" w:rsidRPr="00E50A6D" w:rsidRDefault="004008EF" w:rsidP="004008EF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E50A6D">
              <w:rPr>
                <w:rFonts w:ascii="Angsana New" w:hAnsi="Angsana New" w:cs="Angsana New"/>
                <w:lang w:val="en-US"/>
              </w:rPr>
              <w:t>(840,251.47)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BD3B693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740FDEA5" w14:textId="77777777" w:rsidR="004008EF" w:rsidRPr="00E50A6D" w:rsidRDefault="004008EF" w:rsidP="004008EF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E50A6D">
              <w:rPr>
                <w:rFonts w:ascii="Angsana New" w:hAnsi="Angsana New" w:cs="Angsana New"/>
                <w:lang w:val="en-US"/>
              </w:rPr>
              <w:t>(549,999.00)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FDD5774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970CC32" w14:textId="77777777" w:rsidR="004008EF" w:rsidRPr="00E50A6D" w:rsidRDefault="004008EF" w:rsidP="004008E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563F7A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2CE16B1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E50A6D">
              <w:rPr>
                <w:rFonts w:ascii="Angsana New" w:eastAsia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749694E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69" w:type="dxa"/>
            <w:shd w:val="clear" w:color="auto" w:fill="auto"/>
          </w:tcPr>
          <w:p w14:paraId="6659A97A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E50A6D">
              <w:rPr>
                <w:rFonts w:ascii="Angsana New" w:eastAsia="Angsana New" w:hAnsi="Angsana New" w:cs="Angsana New"/>
                <w:lang w:val="en-US"/>
              </w:rPr>
              <w:t>(3,724,226.12)</w:t>
            </w:r>
          </w:p>
        </w:tc>
      </w:tr>
      <w:tr w:rsidR="00B5097D" w:rsidRPr="00E50A6D" w14:paraId="637D29E2" w14:textId="77777777" w:rsidTr="00167AC5">
        <w:trPr>
          <w:jc w:val="center"/>
        </w:trPr>
        <w:tc>
          <w:tcPr>
            <w:tcW w:w="2473" w:type="dxa"/>
          </w:tcPr>
          <w:p w14:paraId="3F3EE084" w14:textId="77777777" w:rsidR="00B5097D" w:rsidRPr="00E50A6D" w:rsidRDefault="00B5097D" w:rsidP="00F96AB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E50A6D">
              <w:rPr>
                <w:rFonts w:ascii="Angsana New" w:hAnsi="Angsana New" w:cs="Angsana New"/>
                <w:b/>
                <w:bCs/>
                <w:cs/>
              </w:rPr>
              <w:t xml:space="preserve">ณ วันที่ 31 </w:t>
            </w:r>
            <w:r w:rsidRPr="00E50A6D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="00B709C3" w:rsidRPr="00E50A6D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="004008EF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vAlign w:val="center"/>
          </w:tcPr>
          <w:p w14:paraId="6A380011" w14:textId="77777777" w:rsidR="00B5097D" w:rsidRPr="00E50A6D" w:rsidRDefault="00B5097D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01677D66" w14:textId="77777777" w:rsidR="00B5097D" w:rsidRPr="00E50A6D" w:rsidRDefault="00B5097D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4250C6" w14:textId="77777777" w:rsidR="00B5097D" w:rsidRPr="00E50A6D" w:rsidRDefault="00B5097D" w:rsidP="00F96AB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D21A7E7" w14:textId="77777777" w:rsidR="00B5097D" w:rsidRPr="00E50A6D" w:rsidRDefault="00B5097D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14:paraId="6F33248D" w14:textId="77777777" w:rsidR="00B5097D" w:rsidRPr="00E50A6D" w:rsidRDefault="00B5097D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80E3B0C" w14:textId="77777777" w:rsidR="00B5097D" w:rsidRPr="00E50A6D" w:rsidRDefault="00B5097D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14:paraId="74FBFEB8" w14:textId="77777777" w:rsidR="00B5097D" w:rsidRPr="00E50A6D" w:rsidRDefault="00B5097D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0267BE00" w14:textId="77777777" w:rsidR="00B5097D" w:rsidRPr="00E50A6D" w:rsidRDefault="00B5097D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14:paraId="60F0C1DE" w14:textId="77777777" w:rsidR="00B5097D" w:rsidRPr="00E50A6D" w:rsidRDefault="00B5097D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F4A4083" w14:textId="77777777" w:rsidR="00B5097D" w:rsidRPr="00E50A6D" w:rsidRDefault="00B5097D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2E99AA6C" w14:textId="77777777" w:rsidR="00B5097D" w:rsidRPr="00E50A6D" w:rsidRDefault="00B5097D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82BB9FD" w14:textId="77777777" w:rsidR="00B5097D" w:rsidRPr="00E50A6D" w:rsidRDefault="00B5097D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14:paraId="208B0710" w14:textId="77777777" w:rsidR="00B5097D" w:rsidRPr="00E50A6D" w:rsidRDefault="00B5097D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09AB6B9" w14:textId="77777777" w:rsidR="00B5097D" w:rsidRPr="00E50A6D" w:rsidRDefault="00B5097D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vAlign w:val="center"/>
          </w:tcPr>
          <w:p w14:paraId="1A609CBE" w14:textId="77777777" w:rsidR="00B5097D" w:rsidRPr="00E50A6D" w:rsidRDefault="00B5097D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0769EE15" w14:textId="77777777" w:rsidR="00B5097D" w:rsidRPr="00E50A6D" w:rsidRDefault="00B5097D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center"/>
          </w:tcPr>
          <w:p w14:paraId="05DF52EE" w14:textId="77777777" w:rsidR="00B5097D" w:rsidRPr="00E50A6D" w:rsidRDefault="00B5097D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4008EF" w:rsidRPr="00E50A6D" w14:paraId="69B499B2" w14:textId="77777777" w:rsidTr="00167AC5">
        <w:trPr>
          <w:jc w:val="center"/>
        </w:trPr>
        <w:tc>
          <w:tcPr>
            <w:tcW w:w="2473" w:type="dxa"/>
          </w:tcPr>
          <w:p w14:paraId="53BCB07F" w14:textId="77777777" w:rsidR="004008EF" w:rsidRPr="00A51519" w:rsidRDefault="004008EF" w:rsidP="004008EF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50A6D">
              <w:rPr>
                <w:rFonts w:ascii="Angsana New" w:hAnsi="Angsana New" w:cs="Angsana New"/>
                <w:b/>
                <w:bCs/>
                <w:lang w:val="en-US"/>
              </w:rPr>
              <w:t xml:space="preserve">   </w:t>
            </w:r>
            <w:r w:rsidRPr="00E50A6D">
              <w:rPr>
                <w:rFonts w:ascii="Angsana New" w:hAnsi="Angsana New" w:cs="Angsana New"/>
                <w:b/>
                <w:bCs/>
                <w:cs/>
              </w:rPr>
              <w:t xml:space="preserve">และ </w:t>
            </w:r>
            <w:r w:rsidRPr="00E50A6D">
              <w:rPr>
                <w:rFonts w:ascii="Angsana New" w:hAnsi="Angsana New" w:cs="Angsana New" w:hint="cs"/>
                <w:b/>
                <w:bCs/>
                <w:cs/>
              </w:rPr>
              <w:t>1</w:t>
            </w:r>
            <w:r w:rsidRPr="00E50A6D">
              <w:rPr>
                <w:rFonts w:ascii="Angsana New" w:hAnsi="Angsana New" w:cs="Angsana New"/>
                <w:b/>
                <w:bCs/>
                <w:cs/>
              </w:rPr>
              <w:t xml:space="preserve"> มกราคม </w:t>
            </w:r>
            <w:r w:rsidR="00A51519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1238" w:type="dxa"/>
            <w:vAlign w:val="center"/>
          </w:tcPr>
          <w:p w14:paraId="08CBD979" w14:textId="77777777" w:rsidR="004008EF" w:rsidRPr="00E50A6D" w:rsidRDefault="004008EF" w:rsidP="004008E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0F62A890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00" w:type="dxa"/>
            <w:shd w:val="clear" w:color="auto" w:fill="auto"/>
          </w:tcPr>
          <w:p w14:paraId="56E9593A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E50A6D">
              <w:rPr>
                <w:rFonts w:ascii="Angsana New" w:hAnsi="Angsana New" w:cs="Angsana New"/>
                <w:lang w:val="en-US"/>
              </w:rPr>
              <w:t>16,034,890.76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110F9C2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</w:tcPr>
          <w:p w14:paraId="134A72B4" w14:textId="77777777" w:rsidR="004008EF" w:rsidRPr="00E50A6D" w:rsidRDefault="004008EF" w:rsidP="004008EF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E50A6D">
              <w:rPr>
                <w:rFonts w:ascii="Angsana New" w:hAnsi="Angsana New" w:cs="Angsana New"/>
                <w:lang w:val="en-US"/>
              </w:rPr>
              <w:t>3,842,149.79</w:t>
            </w:r>
          </w:p>
        </w:tc>
        <w:tc>
          <w:tcPr>
            <w:tcW w:w="236" w:type="dxa"/>
            <w:vAlign w:val="center"/>
          </w:tcPr>
          <w:p w14:paraId="2A1F1418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</w:tcPr>
          <w:p w14:paraId="0552B91C" w14:textId="77777777" w:rsidR="004008EF" w:rsidRPr="00E50A6D" w:rsidRDefault="004008EF" w:rsidP="004008EF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E50A6D">
              <w:rPr>
                <w:rFonts w:ascii="Angsana New" w:hAnsi="Angsana New" w:cs="Angsana New"/>
                <w:lang w:val="en-US"/>
              </w:rPr>
              <w:t>49,869,182.27</w:t>
            </w:r>
          </w:p>
        </w:tc>
        <w:tc>
          <w:tcPr>
            <w:tcW w:w="236" w:type="dxa"/>
            <w:vAlign w:val="center"/>
          </w:tcPr>
          <w:p w14:paraId="51941939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</w:tcPr>
          <w:p w14:paraId="3998866F" w14:textId="77777777" w:rsidR="004008EF" w:rsidRPr="00E50A6D" w:rsidRDefault="004008EF" w:rsidP="004008EF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E50A6D">
              <w:rPr>
                <w:rFonts w:ascii="Angsana New" w:hAnsi="Angsana New" w:cs="Angsana New"/>
                <w:lang w:val="en-US"/>
              </w:rPr>
              <w:t>10,684,213.07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B6A2B4A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24" w:type="dxa"/>
          </w:tcPr>
          <w:p w14:paraId="230B7CFE" w14:textId="77777777" w:rsidR="004008EF" w:rsidRPr="00E50A6D" w:rsidRDefault="004008EF" w:rsidP="004008EF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E50A6D">
              <w:rPr>
                <w:rFonts w:ascii="Angsana New" w:hAnsi="Angsana New" w:cs="Angsana New"/>
                <w:lang w:val="en-US"/>
              </w:rPr>
              <w:t>6,310,507.52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AC6DE37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0A479177" w14:textId="77777777" w:rsidR="004008EF" w:rsidRPr="00E50A6D" w:rsidRDefault="004008EF" w:rsidP="004008E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76A43F85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210" w:type="dxa"/>
            <w:vAlign w:val="center"/>
          </w:tcPr>
          <w:p w14:paraId="1625C17D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E50A6D">
              <w:rPr>
                <w:rFonts w:ascii="Angsana New" w:eastAsia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417C88BD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69" w:type="dxa"/>
          </w:tcPr>
          <w:p w14:paraId="61969A91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E50A6D">
              <w:rPr>
                <w:rFonts w:ascii="Angsana New" w:eastAsia="Angsana New" w:hAnsi="Angsana New" w:cs="Angsana New"/>
                <w:lang w:val="en-US"/>
              </w:rPr>
              <w:t>86,740,943.41</w:t>
            </w:r>
          </w:p>
        </w:tc>
      </w:tr>
      <w:tr w:rsidR="00B67315" w:rsidRPr="00E50A6D" w14:paraId="61C1E72D" w14:textId="77777777" w:rsidTr="00167AC5">
        <w:trPr>
          <w:jc w:val="center"/>
        </w:trPr>
        <w:tc>
          <w:tcPr>
            <w:tcW w:w="2473" w:type="dxa"/>
          </w:tcPr>
          <w:p w14:paraId="50792684" w14:textId="77777777" w:rsidR="00B67315" w:rsidRPr="004008EF" w:rsidRDefault="004008EF" w:rsidP="004008EF">
            <w:pPr>
              <w:pStyle w:val="BlockText"/>
              <w:spacing w:before="0"/>
              <w:ind w:left="200" w:right="0" w:hanging="20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4026E">
              <w:rPr>
                <w:rFonts w:asciiTheme="majorBidi" w:hAnsiTheme="majorBidi" w:cs="Angsana New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1238" w:type="dxa"/>
            <w:vAlign w:val="bottom"/>
          </w:tcPr>
          <w:p w14:paraId="52C78286" w14:textId="77777777" w:rsidR="00B67315" w:rsidRPr="00E50A6D" w:rsidRDefault="00C52688" w:rsidP="00B6731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AE73016" w14:textId="77777777" w:rsidR="00B67315" w:rsidRPr="00E50A6D" w:rsidRDefault="00B67315" w:rsidP="00B6731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222C9AEE" w14:textId="77777777" w:rsidR="00B67315" w:rsidRPr="00E50A6D" w:rsidRDefault="00C52688" w:rsidP="00B6731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50A6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405542" w14:textId="77777777" w:rsidR="00B67315" w:rsidRPr="00E50A6D" w:rsidRDefault="00B67315" w:rsidP="00B6731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531392AD" w14:textId="77777777" w:rsidR="00B67315" w:rsidRPr="00E50A6D" w:rsidRDefault="00C52688" w:rsidP="00B67315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50A6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0EEDE8D" w14:textId="77777777" w:rsidR="00B67315" w:rsidRPr="00E50A6D" w:rsidRDefault="00B67315" w:rsidP="00B6731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56DC89AF" w14:textId="77777777" w:rsidR="00B67315" w:rsidRPr="00E50A6D" w:rsidRDefault="00C52688" w:rsidP="00B67315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E50A6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59ADCD5" w14:textId="77777777" w:rsidR="00B67315" w:rsidRPr="00E50A6D" w:rsidRDefault="00B67315" w:rsidP="00B6731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0116C48E" w14:textId="77777777" w:rsidR="00B67315" w:rsidRPr="00E50A6D" w:rsidRDefault="00C52688" w:rsidP="00B67315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E50A6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7F21A6" w14:textId="77777777" w:rsidR="00B67315" w:rsidRPr="00E50A6D" w:rsidRDefault="00B67315" w:rsidP="00B6731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53AC1A2" w14:textId="77777777" w:rsidR="00B67315" w:rsidRPr="00E50A6D" w:rsidRDefault="00C52688" w:rsidP="00B67315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C52688">
              <w:rPr>
                <w:rFonts w:ascii="Angsana New" w:hAnsi="Angsana New" w:cs="Angsana New"/>
                <w:lang w:val="en-US"/>
              </w:rPr>
              <w:t>1,105,892.18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235179" w14:textId="77777777" w:rsidR="00B67315" w:rsidRPr="00E50A6D" w:rsidRDefault="00B67315" w:rsidP="00B6731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57F95ED4" w14:textId="77777777" w:rsidR="00B67315" w:rsidRPr="00E50A6D" w:rsidRDefault="00C52688" w:rsidP="00B67315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4B7DCFC" w14:textId="77777777" w:rsidR="00B67315" w:rsidRPr="00E50A6D" w:rsidRDefault="00B67315" w:rsidP="00B6731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210" w:type="dxa"/>
            <w:vAlign w:val="bottom"/>
          </w:tcPr>
          <w:p w14:paraId="6CA56D96" w14:textId="77777777" w:rsidR="00B67315" w:rsidRPr="00E50A6D" w:rsidRDefault="00C52688" w:rsidP="00B6731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E50A6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169FC9E" w14:textId="77777777" w:rsidR="00B67315" w:rsidRPr="00E50A6D" w:rsidRDefault="00B67315" w:rsidP="00B6731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7A0D0D3D" w14:textId="77777777" w:rsidR="00B67315" w:rsidRPr="00E50A6D" w:rsidRDefault="00C52688" w:rsidP="00B6731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C52688">
              <w:rPr>
                <w:rFonts w:ascii="Angsana New" w:hAnsi="Angsana New" w:cs="Angsana New"/>
                <w:lang w:val="en-US"/>
              </w:rPr>
              <w:t>1,105,892.18</w:t>
            </w:r>
          </w:p>
        </w:tc>
      </w:tr>
      <w:tr w:rsidR="002019D7" w:rsidRPr="00E50A6D" w14:paraId="37FC3CE5" w14:textId="77777777" w:rsidTr="00167AC5">
        <w:trPr>
          <w:jc w:val="center"/>
        </w:trPr>
        <w:tc>
          <w:tcPr>
            <w:tcW w:w="2473" w:type="dxa"/>
          </w:tcPr>
          <w:p w14:paraId="66CE99AA" w14:textId="77777777" w:rsidR="002019D7" w:rsidRPr="00E50A6D" w:rsidRDefault="002019D7" w:rsidP="002019D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38" w:type="dxa"/>
            <w:vAlign w:val="center"/>
          </w:tcPr>
          <w:p w14:paraId="1EE9F350" w14:textId="77777777" w:rsidR="002019D7" w:rsidRPr="00E50A6D" w:rsidRDefault="002019D7" w:rsidP="002019D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102814C3" w14:textId="77777777" w:rsidR="002019D7" w:rsidRPr="00E50A6D" w:rsidRDefault="002019D7" w:rsidP="002019D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00" w:type="dxa"/>
            <w:shd w:val="clear" w:color="auto" w:fill="auto"/>
          </w:tcPr>
          <w:p w14:paraId="6CB1485D" w14:textId="77777777" w:rsidR="002019D7" w:rsidRPr="00E50A6D" w:rsidRDefault="002019D7" w:rsidP="002019D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C2F64">
              <w:rPr>
                <w:rFonts w:ascii="Angsana New" w:hAnsi="Angsana New" w:cs="Angsana New"/>
                <w:lang w:val="en-US"/>
              </w:rPr>
              <w:t>4,288,736.97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8321B95" w14:textId="77777777" w:rsidR="002019D7" w:rsidRPr="00E50A6D" w:rsidRDefault="002019D7" w:rsidP="002019D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</w:tcPr>
          <w:p w14:paraId="65591073" w14:textId="77777777" w:rsidR="002019D7" w:rsidRPr="00E50A6D" w:rsidRDefault="002019D7" w:rsidP="002019D7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2019D7">
              <w:rPr>
                <w:rFonts w:ascii="Angsana New" w:hAnsi="Angsana New" w:cs="Angsana New"/>
                <w:cs/>
                <w:lang w:val="en-US"/>
              </w:rPr>
              <w:t>1</w:t>
            </w:r>
            <w:r w:rsidRPr="002019D7">
              <w:rPr>
                <w:rFonts w:ascii="Angsana New" w:hAnsi="Angsana New" w:cs="Angsana New"/>
                <w:lang w:val="en-US"/>
              </w:rPr>
              <w:t>,</w:t>
            </w:r>
            <w:r w:rsidRPr="002019D7">
              <w:rPr>
                <w:rFonts w:ascii="Angsana New" w:hAnsi="Angsana New" w:cs="Angsana New"/>
                <w:cs/>
                <w:lang w:val="en-US"/>
              </w:rPr>
              <w:t>627</w:t>
            </w:r>
            <w:r w:rsidRPr="002019D7">
              <w:rPr>
                <w:rFonts w:ascii="Angsana New" w:hAnsi="Angsana New" w:cs="Angsana New"/>
                <w:lang w:val="en-US"/>
              </w:rPr>
              <w:t>,</w:t>
            </w:r>
            <w:r w:rsidRPr="002019D7">
              <w:rPr>
                <w:rFonts w:ascii="Angsana New" w:hAnsi="Angsana New" w:cs="Angsana New"/>
                <w:cs/>
                <w:lang w:val="en-US"/>
              </w:rPr>
              <w:t>822.54</w:t>
            </w:r>
          </w:p>
        </w:tc>
        <w:tc>
          <w:tcPr>
            <w:tcW w:w="236" w:type="dxa"/>
            <w:vAlign w:val="center"/>
          </w:tcPr>
          <w:p w14:paraId="24D8E625" w14:textId="77777777" w:rsidR="002019D7" w:rsidRPr="00E50A6D" w:rsidRDefault="002019D7" w:rsidP="002019D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</w:tcPr>
          <w:p w14:paraId="3001CF2B" w14:textId="77777777" w:rsidR="002019D7" w:rsidRPr="00E50A6D" w:rsidRDefault="002019D7" w:rsidP="002019D7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2019D7">
              <w:rPr>
                <w:rFonts w:ascii="Angsana New" w:hAnsi="Angsana New" w:cs="Angsana New"/>
                <w:cs/>
                <w:lang w:val="en-US"/>
              </w:rPr>
              <w:t>5</w:t>
            </w:r>
            <w:r w:rsidRPr="002019D7">
              <w:rPr>
                <w:rFonts w:ascii="Angsana New" w:hAnsi="Angsana New" w:cs="Angsana New"/>
                <w:lang w:val="en-US"/>
              </w:rPr>
              <w:t>,</w:t>
            </w:r>
            <w:r w:rsidRPr="002019D7">
              <w:rPr>
                <w:rFonts w:ascii="Angsana New" w:hAnsi="Angsana New" w:cs="Angsana New"/>
                <w:cs/>
                <w:lang w:val="en-US"/>
              </w:rPr>
              <w:t>741</w:t>
            </w:r>
            <w:r w:rsidRPr="002019D7">
              <w:rPr>
                <w:rFonts w:ascii="Angsana New" w:hAnsi="Angsana New" w:cs="Angsana New"/>
                <w:lang w:val="en-US"/>
              </w:rPr>
              <w:t>,</w:t>
            </w:r>
            <w:r w:rsidRPr="002019D7">
              <w:rPr>
                <w:rFonts w:ascii="Angsana New" w:hAnsi="Angsana New" w:cs="Angsana New"/>
                <w:cs/>
                <w:lang w:val="en-US"/>
              </w:rPr>
              <w:t>340.64</w:t>
            </w:r>
          </w:p>
        </w:tc>
        <w:tc>
          <w:tcPr>
            <w:tcW w:w="236" w:type="dxa"/>
            <w:vAlign w:val="center"/>
          </w:tcPr>
          <w:p w14:paraId="5075612A" w14:textId="77777777" w:rsidR="002019D7" w:rsidRPr="00E50A6D" w:rsidRDefault="002019D7" w:rsidP="002019D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</w:tcPr>
          <w:p w14:paraId="421D591B" w14:textId="77777777" w:rsidR="002019D7" w:rsidRPr="00E50A6D" w:rsidRDefault="002019D7" w:rsidP="002019D7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2019D7">
              <w:rPr>
                <w:rFonts w:ascii="Angsana New" w:hAnsi="Angsana New" w:cs="Angsana New"/>
                <w:cs/>
                <w:lang w:val="en-US"/>
              </w:rPr>
              <w:t>2</w:t>
            </w:r>
            <w:r w:rsidRPr="002019D7">
              <w:rPr>
                <w:rFonts w:ascii="Angsana New" w:hAnsi="Angsana New" w:cs="Angsana New"/>
                <w:lang w:val="en-US"/>
              </w:rPr>
              <w:t>,</w:t>
            </w:r>
            <w:r w:rsidRPr="002019D7">
              <w:rPr>
                <w:rFonts w:ascii="Angsana New" w:hAnsi="Angsana New" w:cs="Angsana New"/>
                <w:cs/>
                <w:lang w:val="en-US"/>
              </w:rPr>
              <w:t>220</w:t>
            </w:r>
            <w:r w:rsidRPr="002019D7">
              <w:rPr>
                <w:rFonts w:ascii="Angsana New" w:hAnsi="Angsana New" w:cs="Angsana New"/>
                <w:lang w:val="en-US"/>
              </w:rPr>
              <w:t>,</w:t>
            </w:r>
            <w:r w:rsidRPr="002019D7">
              <w:rPr>
                <w:rFonts w:ascii="Angsana New" w:hAnsi="Angsana New" w:cs="Angsana New"/>
                <w:cs/>
                <w:lang w:val="en-US"/>
              </w:rPr>
              <w:t>894.11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AF03A45" w14:textId="77777777" w:rsidR="002019D7" w:rsidRPr="00E50A6D" w:rsidRDefault="002019D7" w:rsidP="002019D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24" w:type="dxa"/>
          </w:tcPr>
          <w:p w14:paraId="6CF8649F" w14:textId="77777777" w:rsidR="002019D7" w:rsidRPr="00E50A6D" w:rsidRDefault="002019D7" w:rsidP="002019D7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2019D7">
              <w:rPr>
                <w:rFonts w:ascii="Angsana New" w:hAnsi="Angsana New" w:cs="Angsana New"/>
                <w:cs/>
                <w:lang w:val="en-US"/>
              </w:rPr>
              <w:t>568</w:t>
            </w:r>
            <w:r w:rsidRPr="002019D7">
              <w:rPr>
                <w:rFonts w:ascii="Angsana New" w:hAnsi="Angsana New" w:cs="Angsana New"/>
                <w:lang w:val="en-US"/>
              </w:rPr>
              <w:t>,</w:t>
            </w:r>
            <w:r w:rsidRPr="002019D7">
              <w:rPr>
                <w:rFonts w:ascii="Angsana New" w:hAnsi="Angsana New" w:cs="Angsana New"/>
                <w:cs/>
                <w:lang w:val="en-US"/>
              </w:rPr>
              <w:t>085.97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03915D6" w14:textId="77777777" w:rsidR="002019D7" w:rsidRPr="00E50A6D" w:rsidRDefault="002019D7" w:rsidP="002019D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79075FC5" w14:textId="77777777" w:rsidR="002019D7" w:rsidRPr="00E50A6D" w:rsidRDefault="002019D7" w:rsidP="002019D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AF20F24" w14:textId="77777777" w:rsidR="002019D7" w:rsidRPr="00E50A6D" w:rsidRDefault="002019D7" w:rsidP="002019D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210" w:type="dxa"/>
            <w:vAlign w:val="bottom"/>
          </w:tcPr>
          <w:p w14:paraId="233B943F" w14:textId="77777777" w:rsidR="002019D7" w:rsidRPr="00E50A6D" w:rsidRDefault="002019D7" w:rsidP="002019D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E50A6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3FB30942" w14:textId="77777777" w:rsidR="002019D7" w:rsidRPr="00E50A6D" w:rsidRDefault="002019D7" w:rsidP="002019D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69" w:type="dxa"/>
          </w:tcPr>
          <w:p w14:paraId="5276F0AF" w14:textId="77777777" w:rsidR="002019D7" w:rsidRPr="00E50A6D" w:rsidRDefault="00B45E70" w:rsidP="002019D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B45E70">
              <w:rPr>
                <w:rFonts w:ascii="Angsana New" w:eastAsia="Angsana New" w:hAnsi="Angsana New" w:cs="Angsana New"/>
                <w:cs/>
                <w:lang w:val="en-US"/>
              </w:rPr>
              <w:t>14</w:t>
            </w:r>
            <w:r w:rsidRPr="00B45E70">
              <w:rPr>
                <w:rFonts w:ascii="Angsana New" w:eastAsia="Angsana New" w:hAnsi="Angsana New" w:cs="Angsana New"/>
                <w:lang w:val="en-US"/>
              </w:rPr>
              <w:t>,</w:t>
            </w:r>
            <w:r w:rsidRPr="00B45E70">
              <w:rPr>
                <w:rFonts w:ascii="Angsana New" w:eastAsia="Angsana New" w:hAnsi="Angsana New" w:cs="Angsana New"/>
                <w:cs/>
                <w:lang w:val="en-US"/>
              </w:rPr>
              <w:t>446</w:t>
            </w:r>
            <w:r w:rsidRPr="00B45E70">
              <w:rPr>
                <w:rFonts w:ascii="Angsana New" w:eastAsia="Angsana New" w:hAnsi="Angsana New" w:cs="Angsana New"/>
                <w:lang w:val="en-US"/>
              </w:rPr>
              <w:t>,</w:t>
            </w:r>
            <w:r w:rsidRPr="00B45E70">
              <w:rPr>
                <w:rFonts w:ascii="Angsana New" w:eastAsia="Angsana New" w:hAnsi="Angsana New" w:cs="Angsana New"/>
                <w:cs/>
                <w:lang w:val="en-US"/>
              </w:rPr>
              <w:t>880.23</w:t>
            </w:r>
          </w:p>
        </w:tc>
      </w:tr>
      <w:tr w:rsidR="00B45E70" w:rsidRPr="00E50A6D" w14:paraId="7E9BBC78" w14:textId="77777777" w:rsidTr="00167AC5">
        <w:trPr>
          <w:jc w:val="center"/>
        </w:trPr>
        <w:tc>
          <w:tcPr>
            <w:tcW w:w="2473" w:type="dxa"/>
          </w:tcPr>
          <w:p w14:paraId="62B8F66E" w14:textId="77777777" w:rsidR="00B45E70" w:rsidRPr="00E50A6D" w:rsidRDefault="00B45E70" w:rsidP="00B45E7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238" w:type="dxa"/>
            <w:vAlign w:val="bottom"/>
          </w:tcPr>
          <w:p w14:paraId="6CD2C09C" w14:textId="77777777" w:rsidR="00B45E70" w:rsidRDefault="00B45E70" w:rsidP="00B45E7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C341B07" w14:textId="77777777" w:rsidR="00B45E70" w:rsidRPr="00E50A6D" w:rsidRDefault="00B45E70" w:rsidP="00B45E7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25FDCD36" w14:textId="77777777" w:rsidR="00B45E70" w:rsidRPr="001C2F64" w:rsidRDefault="00B45E70" w:rsidP="00B45E7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E50A6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B6593A" w14:textId="77777777" w:rsidR="00B45E70" w:rsidRPr="00E50A6D" w:rsidRDefault="00B45E70" w:rsidP="00B45E7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3289B9EC" w14:textId="77777777" w:rsidR="00B45E70" w:rsidRPr="00E50A6D" w:rsidRDefault="00B45E70" w:rsidP="00B45E7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E50A6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8AE60E2" w14:textId="77777777" w:rsidR="00B45E70" w:rsidRPr="00E50A6D" w:rsidRDefault="00B45E70" w:rsidP="00B45E7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04C7A941" w14:textId="77777777" w:rsidR="00B45E70" w:rsidRPr="00E50A6D" w:rsidRDefault="00B45E70" w:rsidP="00B45E7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E50A6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AB4CC58" w14:textId="77777777" w:rsidR="00B45E70" w:rsidRPr="00E50A6D" w:rsidRDefault="00B45E70" w:rsidP="00B45E7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051052D8" w14:textId="77777777" w:rsidR="00B45E70" w:rsidRPr="00E50A6D" w:rsidRDefault="00B45E70" w:rsidP="00B45E7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E50A6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E46DA25" w14:textId="77777777" w:rsidR="00B45E70" w:rsidRPr="00E50A6D" w:rsidRDefault="00B45E70" w:rsidP="00B45E7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24" w:type="dxa"/>
          </w:tcPr>
          <w:p w14:paraId="5F2BA7B0" w14:textId="77777777" w:rsidR="00B45E70" w:rsidRPr="00E50A6D" w:rsidRDefault="00B45E70" w:rsidP="00B45E7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B45E70">
              <w:rPr>
                <w:rFonts w:ascii="Angsana New" w:hAnsi="Angsana New" w:cs="Angsana New"/>
                <w:lang w:val="en-US"/>
              </w:rPr>
              <w:t>(1,309,143.23)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CCFA82" w14:textId="77777777" w:rsidR="00B45E70" w:rsidRPr="00E50A6D" w:rsidRDefault="00B45E70" w:rsidP="00B45E7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5AB31276" w14:textId="77777777" w:rsidR="00B45E70" w:rsidRPr="00E50A6D" w:rsidRDefault="00B45E70" w:rsidP="00B45E7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2D80C6A" w14:textId="77777777" w:rsidR="00B45E70" w:rsidRPr="00E50A6D" w:rsidRDefault="00B45E70" w:rsidP="00B45E7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210" w:type="dxa"/>
            <w:vAlign w:val="bottom"/>
          </w:tcPr>
          <w:p w14:paraId="5561064A" w14:textId="77777777" w:rsidR="00B45E70" w:rsidRPr="00E50A6D" w:rsidRDefault="00B45E70" w:rsidP="00B45E7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>
              <w:rPr>
                <w:rFonts w:ascii="Angsana New" w:eastAsia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063B1F2D" w14:textId="77777777" w:rsidR="00B45E70" w:rsidRPr="00E50A6D" w:rsidRDefault="00B45E70" w:rsidP="00B45E7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69" w:type="dxa"/>
          </w:tcPr>
          <w:p w14:paraId="2527B01B" w14:textId="77777777" w:rsidR="00B45E70" w:rsidRPr="00E50A6D" w:rsidRDefault="00B45E70" w:rsidP="00B45E7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B45E70">
              <w:rPr>
                <w:rFonts w:ascii="Angsana New" w:eastAsia="Angsana New" w:hAnsi="Angsana New" w:cs="Angsana New"/>
                <w:lang w:val="en-US"/>
              </w:rPr>
              <w:t>(1,309,143.23)</w:t>
            </w:r>
          </w:p>
        </w:tc>
      </w:tr>
      <w:tr w:rsidR="00B67315" w:rsidRPr="00E50A6D" w14:paraId="4A545C74" w14:textId="77777777" w:rsidTr="00167AC5">
        <w:trPr>
          <w:jc w:val="center"/>
        </w:trPr>
        <w:tc>
          <w:tcPr>
            <w:tcW w:w="2473" w:type="dxa"/>
          </w:tcPr>
          <w:p w14:paraId="379A3E6E" w14:textId="77777777" w:rsidR="00B67315" w:rsidRPr="00E50A6D" w:rsidRDefault="00B67315" w:rsidP="00B67315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3359DF19" w14:textId="77777777" w:rsidR="00B67315" w:rsidRPr="00E50A6D" w:rsidRDefault="00C52688" w:rsidP="00B6731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19D09375" w14:textId="77777777" w:rsidR="00B67315" w:rsidRPr="00E50A6D" w:rsidRDefault="00B67315" w:rsidP="00B6731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71B5AD04" w14:textId="77777777" w:rsidR="00B67315" w:rsidRPr="00E50A6D" w:rsidRDefault="00D25272" w:rsidP="00B6731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D25272">
              <w:rPr>
                <w:rFonts w:ascii="Angsana New" w:hAnsi="Angsana New" w:cs="Angsana New"/>
                <w:lang w:val="en-US"/>
              </w:rPr>
              <w:t>(947,093.31)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1BB7786" w14:textId="77777777" w:rsidR="00B67315" w:rsidRPr="00E50A6D" w:rsidRDefault="00B67315" w:rsidP="00B6731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6FE5404B" w14:textId="77777777" w:rsidR="00B67315" w:rsidRPr="00E50A6D" w:rsidRDefault="00B45E70" w:rsidP="00B67315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48E07DAC" w14:textId="77777777" w:rsidR="00B67315" w:rsidRPr="00E50A6D" w:rsidRDefault="00B67315" w:rsidP="00B6731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67421636" w14:textId="77777777" w:rsidR="00B67315" w:rsidRPr="00E50A6D" w:rsidRDefault="00D25272" w:rsidP="00B67315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D25272">
              <w:rPr>
                <w:rFonts w:ascii="Angsana New" w:hAnsi="Angsana New" w:cs="Angsana New"/>
                <w:lang w:val="en-US"/>
              </w:rPr>
              <w:t>(6,483,651.29)</w:t>
            </w:r>
          </w:p>
        </w:tc>
        <w:tc>
          <w:tcPr>
            <w:tcW w:w="236" w:type="dxa"/>
            <w:vAlign w:val="center"/>
          </w:tcPr>
          <w:p w14:paraId="6D5AF094" w14:textId="77777777" w:rsidR="00B67315" w:rsidRPr="00E50A6D" w:rsidRDefault="00B67315" w:rsidP="00B6731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54CC4B3C" w14:textId="77777777" w:rsidR="00B67315" w:rsidRPr="00E50A6D" w:rsidRDefault="00D25272" w:rsidP="00B67315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D25272">
              <w:rPr>
                <w:rFonts w:ascii="Angsana New" w:hAnsi="Angsana New" w:cs="Angsana New"/>
                <w:lang w:val="en-US"/>
              </w:rPr>
              <w:t>(1,809,054.61)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C6F252C" w14:textId="77777777" w:rsidR="00B67315" w:rsidRPr="00E50A6D" w:rsidRDefault="00B67315" w:rsidP="00B6731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EF1E3CD" w14:textId="77777777" w:rsidR="00B67315" w:rsidRPr="00E50A6D" w:rsidRDefault="00454BE8" w:rsidP="00B67315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0BCE8A4" w14:textId="77777777" w:rsidR="00B67315" w:rsidRPr="00E50A6D" w:rsidRDefault="00B67315" w:rsidP="00B6731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1A35CC20" w14:textId="77777777" w:rsidR="00B67315" w:rsidRPr="00E50A6D" w:rsidRDefault="00B45E70" w:rsidP="00B67315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CE49482" w14:textId="77777777" w:rsidR="00B67315" w:rsidRPr="00E50A6D" w:rsidRDefault="00B67315" w:rsidP="00B6731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08221180" w14:textId="77777777" w:rsidR="00B67315" w:rsidRPr="00E50A6D" w:rsidRDefault="00B45E70" w:rsidP="00B6731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>
              <w:rPr>
                <w:rFonts w:ascii="Angsana New" w:eastAsia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1E061FE9" w14:textId="77777777" w:rsidR="00B67315" w:rsidRPr="00E50A6D" w:rsidRDefault="00B67315" w:rsidP="00B6731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6C030143" w14:textId="77777777" w:rsidR="00B67315" w:rsidRPr="00E50A6D" w:rsidRDefault="00B03EC7" w:rsidP="00B6731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B03EC7">
              <w:rPr>
                <w:rFonts w:ascii="Angsana New" w:eastAsia="Angsana New" w:hAnsi="Angsana New" w:cs="Angsana New"/>
                <w:lang w:val="en-US"/>
              </w:rPr>
              <w:t>(9,239,799.21)</w:t>
            </w:r>
          </w:p>
        </w:tc>
      </w:tr>
      <w:tr w:rsidR="00B67315" w:rsidRPr="00E50A6D" w14:paraId="19AF9FBC" w14:textId="77777777" w:rsidTr="00167AC5">
        <w:trPr>
          <w:jc w:val="center"/>
        </w:trPr>
        <w:tc>
          <w:tcPr>
            <w:tcW w:w="2473" w:type="dxa"/>
          </w:tcPr>
          <w:p w14:paraId="216BA463" w14:textId="77777777" w:rsidR="00B67315" w:rsidRPr="00E50A6D" w:rsidRDefault="00B67315" w:rsidP="00B67315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E50A6D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E50A6D">
              <w:rPr>
                <w:rFonts w:ascii="Angsana New" w:hAnsi="Angsana New" w:cs="Angsana New" w:hint="cs"/>
                <w:b/>
                <w:bCs/>
                <w:cs/>
              </w:rPr>
              <w:t>31</w:t>
            </w:r>
            <w:r w:rsidRPr="00E50A6D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E50A6D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E50A6D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="004008EF">
              <w:rPr>
                <w:rFonts w:ascii="Angsana New" w:hAnsi="Angsana New" w:cs="Angsana New"/>
                <w:b/>
                <w:bCs/>
                <w:lang w:val="en-US"/>
              </w:rPr>
              <w:t>4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E2010" w14:textId="77777777" w:rsidR="00B67315" w:rsidRPr="00E50A6D" w:rsidRDefault="00C52688" w:rsidP="00B6731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1C70E533" w14:textId="77777777" w:rsidR="00B67315" w:rsidRPr="00E50A6D" w:rsidRDefault="00B67315" w:rsidP="00B6731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1591C5" w14:textId="77777777" w:rsidR="00B67315" w:rsidRPr="00E50A6D" w:rsidRDefault="003D7475" w:rsidP="00B6731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3D7475">
              <w:rPr>
                <w:rFonts w:ascii="Angsana New" w:hAnsi="Angsana New" w:cs="Angsana New"/>
                <w:lang w:val="en-US"/>
              </w:rPr>
              <w:t>19,376,534.42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0860DE8" w14:textId="77777777" w:rsidR="00B67315" w:rsidRPr="00E50A6D" w:rsidRDefault="00B67315" w:rsidP="00B6731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31D040DE" w14:textId="77777777" w:rsidR="00B67315" w:rsidRPr="00E50A6D" w:rsidRDefault="003D7475" w:rsidP="00B67315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3D7475">
              <w:rPr>
                <w:rFonts w:ascii="Angsana New" w:hAnsi="Angsana New" w:cs="Angsana New"/>
                <w:lang w:val="en-US"/>
              </w:rPr>
              <w:t>5,469,972.33</w:t>
            </w:r>
          </w:p>
        </w:tc>
        <w:tc>
          <w:tcPr>
            <w:tcW w:w="236" w:type="dxa"/>
            <w:vAlign w:val="center"/>
          </w:tcPr>
          <w:p w14:paraId="1D555859" w14:textId="77777777" w:rsidR="00B67315" w:rsidRPr="00E50A6D" w:rsidRDefault="00B67315" w:rsidP="00B6731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6E2B0930" w14:textId="77777777" w:rsidR="00B67315" w:rsidRPr="00E50A6D" w:rsidRDefault="003D7475" w:rsidP="00B67315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3D7475">
              <w:rPr>
                <w:rFonts w:ascii="Angsana New" w:hAnsi="Angsana New" w:cs="Angsana New"/>
                <w:lang w:val="en-US"/>
              </w:rPr>
              <w:t>49,126,871.6</w:t>
            </w:r>
            <w:r w:rsidR="00955580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236" w:type="dxa"/>
            <w:vAlign w:val="center"/>
          </w:tcPr>
          <w:p w14:paraId="040C5723" w14:textId="77777777" w:rsidR="00B67315" w:rsidRPr="00E50A6D" w:rsidRDefault="00B67315" w:rsidP="00B6731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687789BE" w14:textId="77777777" w:rsidR="00B67315" w:rsidRPr="00E50A6D" w:rsidRDefault="003D7475" w:rsidP="00B67315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3D7475">
              <w:rPr>
                <w:rFonts w:ascii="Angsana New" w:hAnsi="Angsana New" w:cs="Angsana New"/>
                <w:lang w:val="en-US"/>
              </w:rPr>
              <w:t>11,096,052.5</w:t>
            </w:r>
            <w:r w:rsidR="00955580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CEC286C" w14:textId="77777777" w:rsidR="00B67315" w:rsidRPr="00E50A6D" w:rsidRDefault="00B67315" w:rsidP="00B6731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AD78E61" w14:textId="77777777" w:rsidR="00B67315" w:rsidRPr="00E50A6D" w:rsidRDefault="003D7475" w:rsidP="00B67315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3D7475">
              <w:rPr>
                <w:rFonts w:ascii="Angsana New" w:hAnsi="Angsana New" w:cs="Angsana New"/>
                <w:lang w:val="en-US"/>
              </w:rPr>
              <w:t>6,675,342.44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A7DDC3B" w14:textId="77777777" w:rsidR="00B67315" w:rsidRPr="00E50A6D" w:rsidRDefault="00B67315" w:rsidP="00B6731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697BB" w14:textId="77777777" w:rsidR="00B67315" w:rsidRPr="00E50A6D" w:rsidRDefault="00A9695C" w:rsidP="00B67315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45A7A1AC" w14:textId="77777777" w:rsidR="00B67315" w:rsidRPr="00E50A6D" w:rsidRDefault="00B67315" w:rsidP="00B6731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21AED" w14:textId="77777777" w:rsidR="00B67315" w:rsidRPr="00E50A6D" w:rsidRDefault="00A9695C" w:rsidP="00B6731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>
              <w:rPr>
                <w:rFonts w:ascii="Angsana New" w:eastAsia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44FFCEF6" w14:textId="77777777" w:rsidR="00B67315" w:rsidRPr="00E50A6D" w:rsidRDefault="00B67315" w:rsidP="00B6731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24B39D8B" w14:textId="77777777" w:rsidR="00B67315" w:rsidRPr="00E50A6D" w:rsidRDefault="00B03EC7" w:rsidP="00B6731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B03EC7">
              <w:rPr>
                <w:rFonts w:ascii="Angsana New" w:eastAsia="Angsana New" w:hAnsi="Angsana New" w:cs="Angsana New"/>
                <w:lang w:val="en-US"/>
              </w:rPr>
              <w:t>91,744,773.38</w:t>
            </w:r>
          </w:p>
        </w:tc>
      </w:tr>
      <w:tr w:rsidR="00B67315" w:rsidRPr="00E50A6D" w14:paraId="6425B70A" w14:textId="77777777" w:rsidTr="00167AC5">
        <w:trPr>
          <w:trHeight w:val="256"/>
          <w:jc w:val="center"/>
        </w:trPr>
        <w:tc>
          <w:tcPr>
            <w:tcW w:w="2473" w:type="dxa"/>
          </w:tcPr>
          <w:p w14:paraId="018FB8A8" w14:textId="77777777" w:rsidR="00B67315" w:rsidRPr="00E50A6D" w:rsidRDefault="00B67315" w:rsidP="00B67315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238" w:type="dxa"/>
            <w:vAlign w:val="center"/>
          </w:tcPr>
          <w:p w14:paraId="01ABB1D8" w14:textId="77777777" w:rsidR="00B67315" w:rsidRPr="00E50A6D" w:rsidRDefault="00B67315" w:rsidP="00B6731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32D25069" w14:textId="77777777" w:rsidR="00B67315" w:rsidRPr="00E50A6D" w:rsidRDefault="00B67315" w:rsidP="00B6731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00" w:type="dxa"/>
            <w:shd w:val="clear" w:color="auto" w:fill="auto"/>
          </w:tcPr>
          <w:p w14:paraId="4963A02D" w14:textId="77777777" w:rsidR="00B67315" w:rsidRPr="00E50A6D" w:rsidRDefault="00B67315" w:rsidP="00B6731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E04A93E" w14:textId="77777777" w:rsidR="00B67315" w:rsidRPr="00E50A6D" w:rsidRDefault="00B67315" w:rsidP="00B6731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</w:tcPr>
          <w:p w14:paraId="63DD64DF" w14:textId="77777777" w:rsidR="00B67315" w:rsidRPr="00E50A6D" w:rsidRDefault="00B67315" w:rsidP="00B67315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3F73A570" w14:textId="77777777" w:rsidR="00B67315" w:rsidRPr="00E50A6D" w:rsidRDefault="00B67315" w:rsidP="00B6731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</w:tcPr>
          <w:p w14:paraId="529E9F24" w14:textId="77777777" w:rsidR="00B67315" w:rsidRPr="00E50A6D" w:rsidRDefault="00B67315" w:rsidP="00B67315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2A4BFFAC" w14:textId="77777777" w:rsidR="00B67315" w:rsidRPr="00E50A6D" w:rsidRDefault="00B67315" w:rsidP="00B6731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</w:tcPr>
          <w:p w14:paraId="409C29EC" w14:textId="77777777" w:rsidR="00B67315" w:rsidRPr="00E50A6D" w:rsidRDefault="00B67315" w:rsidP="00B67315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20124AA" w14:textId="77777777" w:rsidR="00B67315" w:rsidRPr="00E50A6D" w:rsidRDefault="00B67315" w:rsidP="00B6731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24" w:type="dxa"/>
          </w:tcPr>
          <w:p w14:paraId="40E8771B" w14:textId="77777777" w:rsidR="00B67315" w:rsidRPr="00E50A6D" w:rsidRDefault="00B67315" w:rsidP="00B67315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12E2F7C" w14:textId="77777777" w:rsidR="00B67315" w:rsidRPr="00E50A6D" w:rsidRDefault="00B67315" w:rsidP="00B6731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53E0785E" w14:textId="77777777" w:rsidR="00B67315" w:rsidRPr="00E50A6D" w:rsidRDefault="00B67315" w:rsidP="00B67315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576A38F" w14:textId="77777777" w:rsidR="00B67315" w:rsidRPr="00E50A6D" w:rsidRDefault="00B67315" w:rsidP="00B6731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210" w:type="dxa"/>
            <w:vAlign w:val="center"/>
          </w:tcPr>
          <w:p w14:paraId="136D96FE" w14:textId="77777777" w:rsidR="00B67315" w:rsidRPr="00E50A6D" w:rsidRDefault="00B67315" w:rsidP="00B6731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E465348" w14:textId="77777777" w:rsidR="00B67315" w:rsidRPr="00E50A6D" w:rsidRDefault="00B67315" w:rsidP="00B6731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69" w:type="dxa"/>
            <w:vAlign w:val="center"/>
          </w:tcPr>
          <w:p w14:paraId="1AF5D62A" w14:textId="77777777" w:rsidR="00B67315" w:rsidRPr="00E50A6D" w:rsidRDefault="00B67315" w:rsidP="00B6731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4008EF" w:rsidRPr="00E50A6D" w14:paraId="7106693B" w14:textId="77777777" w:rsidTr="00167AC5">
        <w:trPr>
          <w:trHeight w:val="288"/>
          <w:jc w:val="center"/>
        </w:trPr>
        <w:tc>
          <w:tcPr>
            <w:tcW w:w="2473" w:type="dxa"/>
          </w:tcPr>
          <w:p w14:paraId="15EBD3CD" w14:textId="77777777" w:rsidR="004008EF" w:rsidRPr="00E50A6D" w:rsidRDefault="004008EF" w:rsidP="004008EF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E50A6D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E50A6D">
              <w:rPr>
                <w:rFonts w:ascii="Angsana New" w:hAnsi="Angsana New" w:cs="Angsana New" w:hint="cs"/>
                <w:b/>
                <w:bCs/>
                <w:cs/>
              </w:rPr>
              <w:t>31</w:t>
            </w:r>
            <w:r w:rsidRPr="00E50A6D">
              <w:rPr>
                <w:rFonts w:ascii="Angsana New" w:hAnsi="Angsana New" w:cs="Angsana New"/>
                <w:b/>
                <w:bCs/>
                <w:cs/>
              </w:rPr>
              <w:t xml:space="preserve"> ธันวาคม </w:t>
            </w:r>
            <w:r w:rsidRPr="00E50A6D">
              <w:rPr>
                <w:rFonts w:ascii="Angsana New" w:hAnsi="Angsana New" w:cs="Angsana New" w:hint="cs"/>
                <w:b/>
                <w:bCs/>
                <w:cs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3</w:t>
            </w:r>
          </w:p>
        </w:tc>
        <w:tc>
          <w:tcPr>
            <w:tcW w:w="1238" w:type="dxa"/>
            <w:tcBorders>
              <w:bottom w:val="double" w:sz="4" w:space="0" w:color="auto"/>
            </w:tcBorders>
            <w:vAlign w:val="center"/>
          </w:tcPr>
          <w:p w14:paraId="132918CC" w14:textId="77777777" w:rsidR="004008EF" w:rsidRPr="00E50A6D" w:rsidRDefault="004008EF" w:rsidP="004008E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43,773,488.00</w:t>
            </w:r>
          </w:p>
        </w:tc>
        <w:tc>
          <w:tcPr>
            <w:tcW w:w="236" w:type="dxa"/>
            <w:vAlign w:val="center"/>
          </w:tcPr>
          <w:p w14:paraId="2AA8FBDD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00" w:type="dxa"/>
            <w:tcBorders>
              <w:bottom w:val="double" w:sz="4" w:space="0" w:color="auto"/>
            </w:tcBorders>
            <w:shd w:val="clear" w:color="auto" w:fill="auto"/>
          </w:tcPr>
          <w:p w14:paraId="2FD31824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E50A6D">
              <w:rPr>
                <w:rFonts w:ascii="Angsana New" w:hAnsi="Angsana New" w:cs="Angsana New"/>
                <w:lang w:val="en-US"/>
              </w:rPr>
              <w:t>74,972,681.21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051E229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</w:tcPr>
          <w:p w14:paraId="705E2ADD" w14:textId="77777777" w:rsidR="004008EF" w:rsidRPr="00E50A6D" w:rsidRDefault="004008EF" w:rsidP="004008EF">
            <w:pPr>
              <w:pStyle w:val="BlockText"/>
              <w:spacing w:before="0"/>
              <w:ind w:left="-108" w:right="-30" w:firstLine="0"/>
              <w:jc w:val="center"/>
              <w:rPr>
                <w:rFonts w:ascii="Angsana New" w:hAnsi="Angsana New" w:cs="Angsana New"/>
                <w:lang w:val="en-US"/>
              </w:rPr>
            </w:pPr>
            <w:r w:rsidRPr="00E50A6D">
              <w:rPr>
                <w:rFonts w:ascii="Angsana New" w:hAnsi="Angsana New" w:cs="Angsana New"/>
                <w:lang w:val="en-US"/>
              </w:rPr>
              <w:t>11,323,340.50</w:t>
            </w:r>
          </w:p>
        </w:tc>
        <w:tc>
          <w:tcPr>
            <w:tcW w:w="236" w:type="dxa"/>
            <w:vAlign w:val="center"/>
          </w:tcPr>
          <w:p w14:paraId="679F56AB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</w:tcPr>
          <w:p w14:paraId="66CCDE06" w14:textId="77777777" w:rsidR="004008EF" w:rsidRPr="00E50A6D" w:rsidRDefault="004008EF" w:rsidP="004008EF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E50A6D">
              <w:rPr>
                <w:rFonts w:ascii="Angsana New" w:hAnsi="Angsana New" w:cs="Angsana New"/>
                <w:lang w:val="en-US"/>
              </w:rPr>
              <w:t>21,593,515.42</w:t>
            </w:r>
          </w:p>
        </w:tc>
        <w:tc>
          <w:tcPr>
            <w:tcW w:w="236" w:type="dxa"/>
            <w:vAlign w:val="center"/>
          </w:tcPr>
          <w:p w14:paraId="5C6E6857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</w:tcPr>
          <w:p w14:paraId="12A5BB7B" w14:textId="77777777" w:rsidR="004008EF" w:rsidRPr="00E50A6D" w:rsidRDefault="004008EF" w:rsidP="004008EF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E50A6D">
              <w:rPr>
                <w:rFonts w:ascii="Angsana New" w:hAnsi="Angsana New" w:cs="Angsana New"/>
                <w:lang w:val="en-US"/>
              </w:rPr>
              <w:t>3,864,948.73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B162A68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14:paraId="1C65D7FC" w14:textId="77777777" w:rsidR="004008EF" w:rsidRPr="00E50A6D" w:rsidRDefault="004008EF" w:rsidP="004008EF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E50A6D">
              <w:rPr>
                <w:rFonts w:ascii="Angsana New" w:hAnsi="Angsana New" w:cs="Angsana New"/>
                <w:lang w:val="en-US"/>
              </w:rPr>
              <w:t>1,355,685.31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A1BB04C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vAlign w:val="center"/>
          </w:tcPr>
          <w:p w14:paraId="63470D9A" w14:textId="77777777" w:rsidR="004008EF" w:rsidRPr="00E50A6D" w:rsidRDefault="004008EF" w:rsidP="004008E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890,768.31</w:t>
            </w:r>
          </w:p>
        </w:tc>
        <w:tc>
          <w:tcPr>
            <w:tcW w:w="236" w:type="dxa"/>
            <w:vAlign w:val="center"/>
          </w:tcPr>
          <w:p w14:paraId="37E1BD6A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  <w:vAlign w:val="center"/>
          </w:tcPr>
          <w:p w14:paraId="6A2C57A2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E50A6D">
              <w:rPr>
                <w:rFonts w:ascii="Angsana New" w:eastAsia="Angsana New" w:hAnsi="Angsana New" w:cs="Angsana New"/>
                <w:lang w:val="en-US"/>
              </w:rPr>
              <w:t>12,233,200.00</w:t>
            </w:r>
          </w:p>
        </w:tc>
        <w:tc>
          <w:tcPr>
            <w:tcW w:w="236" w:type="dxa"/>
            <w:vAlign w:val="center"/>
          </w:tcPr>
          <w:p w14:paraId="422AD0AC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  <w:vAlign w:val="center"/>
          </w:tcPr>
          <w:p w14:paraId="7F9422C2" w14:textId="77777777" w:rsidR="004008EF" w:rsidRPr="00E50A6D" w:rsidRDefault="004008EF" w:rsidP="004008EF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E50A6D">
              <w:rPr>
                <w:rFonts w:ascii="Angsana New" w:hAnsi="Angsana New" w:cs="Angsana New"/>
                <w:lang w:val="en-US"/>
              </w:rPr>
              <w:t>170,007,627.48</w:t>
            </w:r>
          </w:p>
        </w:tc>
      </w:tr>
      <w:tr w:rsidR="00B67315" w:rsidRPr="00E50A6D" w14:paraId="4E150E45" w14:textId="77777777" w:rsidTr="00167AC5">
        <w:trPr>
          <w:trHeight w:val="288"/>
          <w:jc w:val="center"/>
        </w:trPr>
        <w:tc>
          <w:tcPr>
            <w:tcW w:w="2473" w:type="dxa"/>
          </w:tcPr>
          <w:p w14:paraId="1DFFE6E9" w14:textId="77777777" w:rsidR="00B67315" w:rsidRPr="00E50A6D" w:rsidRDefault="00B67315" w:rsidP="00B67315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E50A6D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E50A6D">
              <w:rPr>
                <w:rFonts w:ascii="Angsana New" w:hAnsi="Angsana New" w:cs="Angsana New" w:hint="cs"/>
                <w:b/>
                <w:bCs/>
                <w:cs/>
              </w:rPr>
              <w:t>31</w:t>
            </w:r>
            <w:r w:rsidRPr="00E50A6D">
              <w:rPr>
                <w:rFonts w:ascii="Angsana New" w:hAnsi="Angsana New" w:cs="Angsana New"/>
                <w:b/>
                <w:bCs/>
                <w:cs/>
              </w:rPr>
              <w:t xml:space="preserve"> ธันวาคม </w:t>
            </w:r>
            <w:r w:rsidRPr="00E50A6D">
              <w:rPr>
                <w:rFonts w:ascii="Angsana New" w:hAnsi="Angsana New" w:cs="Angsana New" w:hint="cs"/>
                <w:b/>
                <w:bCs/>
                <w:cs/>
              </w:rPr>
              <w:t>256</w:t>
            </w:r>
            <w:r w:rsidR="004008EF">
              <w:rPr>
                <w:rFonts w:ascii="Angsana New" w:hAnsi="Angsana New" w:cs="Angsana New" w:hint="cs"/>
                <w:b/>
                <w:bCs/>
                <w:cs/>
              </w:rPr>
              <w:t>4</w:t>
            </w:r>
          </w:p>
        </w:tc>
        <w:tc>
          <w:tcPr>
            <w:tcW w:w="123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D4A3076" w14:textId="77777777" w:rsidR="00B67315" w:rsidRPr="00E50A6D" w:rsidRDefault="00167AC5" w:rsidP="00B6731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67AC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97,344,088.00</w:t>
            </w:r>
          </w:p>
        </w:tc>
        <w:tc>
          <w:tcPr>
            <w:tcW w:w="236" w:type="dxa"/>
            <w:vAlign w:val="center"/>
          </w:tcPr>
          <w:p w14:paraId="22322B6F" w14:textId="77777777" w:rsidR="00B67315" w:rsidRPr="00E50A6D" w:rsidRDefault="00B67315" w:rsidP="00B6731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9B911DE" w14:textId="77777777" w:rsidR="00B67315" w:rsidRPr="00E50A6D" w:rsidRDefault="00167AC5" w:rsidP="00B6731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67AC5">
              <w:rPr>
                <w:rFonts w:ascii="Angsana New" w:hAnsi="Angsana New" w:cs="Angsana New"/>
                <w:lang w:val="en-US"/>
              </w:rPr>
              <w:t>105,513,775.57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BEF7BF7" w14:textId="77777777" w:rsidR="00B67315" w:rsidRPr="00E50A6D" w:rsidRDefault="00B67315" w:rsidP="00B6731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top w:val="double" w:sz="4" w:space="0" w:color="auto"/>
              <w:bottom w:val="double" w:sz="4" w:space="0" w:color="auto"/>
            </w:tcBorders>
          </w:tcPr>
          <w:p w14:paraId="3D73988F" w14:textId="77777777" w:rsidR="00B67315" w:rsidRPr="00E50A6D" w:rsidRDefault="00167AC5" w:rsidP="00B67315">
            <w:pPr>
              <w:pStyle w:val="BlockText"/>
              <w:spacing w:before="0"/>
              <w:ind w:left="-108" w:right="-30" w:firstLine="0"/>
              <w:jc w:val="center"/>
              <w:rPr>
                <w:rFonts w:ascii="Angsana New" w:hAnsi="Angsana New" w:cs="Angsana New"/>
                <w:lang w:val="en-US"/>
              </w:rPr>
            </w:pPr>
            <w:r w:rsidRPr="00167AC5">
              <w:rPr>
                <w:rFonts w:ascii="Angsana New" w:hAnsi="Angsana New" w:cs="Angsana New"/>
                <w:lang w:val="en-US"/>
              </w:rPr>
              <w:t>15,192,130.64</w:t>
            </w:r>
          </w:p>
        </w:tc>
        <w:tc>
          <w:tcPr>
            <w:tcW w:w="236" w:type="dxa"/>
            <w:vAlign w:val="center"/>
          </w:tcPr>
          <w:p w14:paraId="16B07A06" w14:textId="77777777" w:rsidR="00B67315" w:rsidRPr="00E50A6D" w:rsidRDefault="00B67315" w:rsidP="00B6731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top w:val="double" w:sz="4" w:space="0" w:color="auto"/>
              <w:bottom w:val="double" w:sz="4" w:space="0" w:color="auto"/>
            </w:tcBorders>
          </w:tcPr>
          <w:p w14:paraId="0B45E404" w14:textId="77777777" w:rsidR="00B67315" w:rsidRPr="00E50A6D" w:rsidRDefault="00167AC5" w:rsidP="00B67315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67AC5">
              <w:rPr>
                <w:rFonts w:ascii="Angsana New" w:hAnsi="Angsana New" w:cs="Angsana New"/>
                <w:lang w:val="en-US"/>
              </w:rPr>
              <w:t>34,618,209.1</w:t>
            </w:r>
            <w:r w:rsidR="006F4B2F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236" w:type="dxa"/>
            <w:vAlign w:val="center"/>
          </w:tcPr>
          <w:p w14:paraId="13492AE6" w14:textId="77777777" w:rsidR="00B67315" w:rsidRPr="00E50A6D" w:rsidRDefault="00B67315" w:rsidP="00B6731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top w:val="double" w:sz="4" w:space="0" w:color="auto"/>
              <w:bottom w:val="double" w:sz="4" w:space="0" w:color="auto"/>
            </w:tcBorders>
          </w:tcPr>
          <w:p w14:paraId="78FF6AEE" w14:textId="77777777" w:rsidR="00B67315" w:rsidRPr="00E50A6D" w:rsidRDefault="00167AC5" w:rsidP="00B67315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67AC5">
              <w:rPr>
                <w:rFonts w:ascii="Angsana New" w:hAnsi="Angsana New" w:cs="Angsana New"/>
                <w:lang w:val="en-US"/>
              </w:rPr>
              <w:t>5,299,270.6</w:t>
            </w:r>
            <w:r w:rsidR="006F4B2F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9B62132" w14:textId="77777777" w:rsidR="00B67315" w:rsidRPr="00E50A6D" w:rsidRDefault="00B67315" w:rsidP="00B6731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24" w:type="dxa"/>
            <w:tcBorders>
              <w:top w:val="double" w:sz="4" w:space="0" w:color="auto"/>
              <w:bottom w:val="double" w:sz="4" w:space="0" w:color="auto"/>
            </w:tcBorders>
          </w:tcPr>
          <w:p w14:paraId="5B247B5D" w14:textId="77777777" w:rsidR="00B67315" w:rsidRPr="00E50A6D" w:rsidRDefault="00167AC5" w:rsidP="00B67315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67AC5">
              <w:rPr>
                <w:rFonts w:ascii="Angsana New" w:hAnsi="Angsana New" w:cs="Angsana New"/>
                <w:lang w:val="en-US"/>
              </w:rPr>
              <w:t>1,020,958.50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19D96E6" w14:textId="77777777" w:rsidR="00B67315" w:rsidRPr="00E50A6D" w:rsidRDefault="00B67315" w:rsidP="00B6731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5B2AF8D" w14:textId="77777777" w:rsidR="00B67315" w:rsidRPr="00E50A6D" w:rsidRDefault="00167AC5" w:rsidP="00B67315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67AC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1,631,845.00</w:t>
            </w:r>
          </w:p>
        </w:tc>
        <w:tc>
          <w:tcPr>
            <w:tcW w:w="236" w:type="dxa"/>
            <w:vAlign w:val="center"/>
          </w:tcPr>
          <w:p w14:paraId="23057E54" w14:textId="77777777" w:rsidR="00B67315" w:rsidRPr="00E50A6D" w:rsidRDefault="00B67315" w:rsidP="00B6731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12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4CC28A5" w14:textId="77777777" w:rsidR="00B67315" w:rsidRPr="00E50A6D" w:rsidRDefault="00167AC5" w:rsidP="00B6731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lang w:val="en-US"/>
              </w:rPr>
            </w:pPr>
            <w:r w:rsidRPr="00167AC5">
              <w:rPr>
                <w:rFonts w:ascii="Angsana New" w:eastAsia="Angsana New" w:hAnsi="Angsana New" w:cs="Angsana New"/>
                <w:lang w:val="en-US"/>
              </w:rPr>
              <w:t>16,700,683.61</w:t>
            </w:r>
          </w:p>
        </w:tc>
        <w:tc>
          <w:tcPr>
            <w:tcW w:w="236" w:type="dxa"/>
            <w:vAlign w:val="center"/>
          </w:tcPr>
          <w:p w14:paraId="47400A66" w14:textId="77777777" w:rsidR="00B67315" w:rsidRPr="00E50A6D" w:rsidRDefault="00B67315" w:rsidP="00B6731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6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EDBB754" w14:textId="77777777" w:rsidR="00B67315" w:rsidRPr="00E50A6D" w:rsidRDefault="00167AC5" w:rsidP="00B6731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lang w:val="en-US"/>
              </w:rPr>
            </w:pPr>
            <w:r w:rsidRPr="00167AC5">
              <w:rPr>
                <w:rFonts w:ascii="Angsana New" w:hAnsi="Angsana New" w:cs="Angsana New"/>
                <w:lang w:val="en-US"/>
              </w:rPr>
              <w:t>277,320,961.11</w:t>
            </w:r>
          </w:p>
        </w:tc>
      </w:tr>
      <w:tr w:rsidR="00B67315" w:rsidRPr="00E50A6D" w14:paraId="63A654C1" w14:textId="77777777" w:rsidTr="00167AC5">
        <w:trPr>
          <w:jc w:val="center"/>
        </w:trPr>
        <w:tc>
          <w:tcPr>
            <w:tcW w:w="15427" w:type="dxa"/>
            <w:gridSpan w:val="18"/>
          </w:tcPr>
          <w:p w14:paraId="18D1578B" w14:textId="77777777" w:rsidR="00B67315" w:rsidRPr="00E50A6D" w:rsidRDefault="00B67315" w:rsidP="00B67315">
            <w:pPr>
              <w:pStyle w:val="BlockText"/>
              <w:spacing w:before="120"/>
              <w:ind w:left="-108" w:firstLine="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ณ</w:t>
            </w:r>
            <w:r w:rsidRPr="00E50A6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E50A6D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วันที่ </w:t>
            </w:r>
            <w:r w:rsidRPr="00E50A6D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 w:rsidRPr="00E50A6D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E50A6D">
              <w:rPr>
                <w:rFonts w:ascii="Angsana New" w:hAnsi="Angsana New" w:cs="Angsana New"/>
                <w:sz w:val="26"/>
                <w:szCs w:val="26"/>
                <w:lang w:val="en-US"/>
              </w:rPr>
              <w:t>256</w:t>
            </w:r>
            <w:r w:rsidR="004008EF"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Pr="00E50A6D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และ </w:t>
            </w:r>
            <w:r w:rsidRPr="00E50A6D">
              <w:rPr>
                <w:rFonts w:ascii="Angsana New" w:hAnsi="Angsana New" w:cs="Angsana New"/>
                <w:sz w:val="26"/>
                <w:szCs w:val="26"/>
                <w:lang w:val="en-US"/>
              </w:rPr>
              <w:t>256</w:t>
            </w:r>
            <w:r w:rsidR="004008EF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Pr="00E50A6D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บริษัทฯ มีสินทรัพย์ที่คิดค่าเสื่อมราคาเต็มจำนวนแล้ว แต่ยังคงใช้งานอยู่ในราคาทุนเป็นจำนวนเงิน</w:t>
            </w:r>
            <w:r w:rsidR="004524F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4524FD">
              <w:rPr>
                <w:rFonts w:ascii="Angsana New" w:hAnsi="Angsana New" w:cs="Angsana New"/>
                <w:sz w:val="26"/>
                <w:szCs w:val="26"/>
                <w:lang w:val="en-US"/>
              </w:rPr>
              <w:t>42.25</w:t>
            </w:r>
            <w:r w:rsidRPr="00E50A6D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ล้านบาท และ </w:t>
            </w:r>
            <w:r w:rsidR="004008EF" w:rsidRPr="00E50A6D">
              <w:rPr>
                <w:rFonts w:ascii="Angsana New" w:hAnsi="Angsana New" w:cs="Angsana New"/>
                <w:sz w:val="26"/>
                <w:szCs w:val="26"/>
                <w:lang w:val="en-US"/>
              </w:rPr>
              <w:t>38.96</w:t>
            </w:r>
            <w:r w:rsidRPr="00E50A6D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ล้านบาท ตามลำดับ</w:t>
            </w:r>
          </w:p>
          <w:p w14:paraId="3218273E" w14:textId="77777777" w:rsidR="00B67315" w:rsidRPr="00E50A6D" w:rsidRDefault="00B67315" w:rsidP="001D72E4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lang w:val="en-US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ณ</w:t>
            </w:r>
            <w:r w:rsidRPr="00E50A6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E50A6D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วันที่ </w:t>
            </w:r>
            <w:r w:rsidRPr="00E50A6D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 w:rsidRPr="00E50A6D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E50A6D">
              <w:rPr>
                <w:rFonts w:ascii="Angsana New" w:hAnsi="Angsana New" w:cs="Angsana New"/>
                <w:sz w:val="26"/>
                <w:szCs w:val="26"/>
                <w:lang w:val="en-US"/>
              </w:rPr>
              <w:t>256</w:t>
            </w:r>
            <w:r w:rsidR="004008EF"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Pr="00E50A6D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และ </w:t>
            </w:r>
            <w:r w:rsidRPr="00E50A6D">
              <w:rPr>
                <w:rFonts w:ascii="Angsana New" w:hAnsi="Angsana New" w:cs="Angsana New"/>
                <w:sz w:val="26"/>
                <w:szCs w:val="26"/>
                <w:lang w:val="en-US"/>
              </w:rPr>
              <w:t>256</w:t>
            </w:r>
            <w:r w:rsidR="004008EF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Pr="00E50A6D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บริษัทฯ ได้นำ ที่ดิน อาคารสิ่งปลูกสร้าง ไปจดจำนองค้ำประกันเงินกู้จากสถาบันการเงิน ตามหมายเหตุ</w:t>
            </w:r>
            <w:r w:rsidRPr="00E933C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</w:t>
            </w:r>
            <w:r w:rsidRPr="00E933C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ข้อ </w:t>
            </w:r>
            <w:r w:rsidRPr="00E933C8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E76A0D" w:rsidRPr="00E933C8"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  <w:r w:rsidRPr="00E933C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และหนังสือค้ำประกันสัญญา</w:t>
            </w:r>
            <w:r w:rsidRPr="00E933C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ซื้อ</w:t>
            </w:r>
            <w:r w:rsidRPr="00E933C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ขาย</w:t>
            </w:r>
            <w:r w:rsidRPr="00E933C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ตามหมายเหตุข้อ</w:t>
            </w:r>
            <w:r w:rsidRPr="00E933C8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2</w:t>
            </w:r>
            <w:r w:rsidR="00E933C8" w:rsidRPr="00E933C8"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  <w:r w:rsidRPr="00E933C8">
              <w:rPr>
                <w:rFonts w:ascii="Angsana New" w:hAnsi="Angsana New" w:cs="Angsana New"/>
                <w:sz w:val="26"/>
                <w:szCs w:val="26"/>
                <w:lang w:val="en-US"/>
              </w:rPr>
              <w:t>.</w:t>
            </w:r>
            <w:r w:rsidR="00AC12D6" w:rsidRPr="00E933C8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</w:tr>
    </w:tbl>
    <w:p w14:paraId="7F0E6B24" w14:textId="77777777" w:rsidR="00CC148F" w:rsidRPr="00CC148F" w:rsidRDefault="00CC148F" w:rsidP="00352FE1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decimal" w:pos="7920"/>
        </w:tabs>
        <w:ind w:hanging="72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67314E05" w14:textId="77777777" w:rsidR="002D1511" w:rsidRPr="00E50A6D" w:rsidRDefault="002D1511" w:rsidP="00352FE1">
      <w:pPr>
        <w:numPr>
          <w:ilvl w:val="0"/>
          <w:numId w:val="15"/>
        </w:numPr>
        <w:tabs>
          <w:tab w:val="left" w:pos="360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698AFF17" w14:textId="77777777" w:rsidR="0051626C" w:rsidRPr="00E50A6D" w:rsidRDefault="0051626C" w:rsidP="00C57D32">
      <w:pPr>
        <w:spacing w:line="360" w:lineRule="exact"/>
        <w:ind w:right="183"/>
        <w:jc w:val="right"/>
        <w:rPr>
          <w:rFonts w:ascii="Angsana New" w:hAnsi="Angsana New"/>
          <w:color w:val="000000"/>
          <w:sz w:val="28"/>
          <w:szCs w:val="28"/>
          <w:cs/>
        </w:rPr>
      </w:pPr>
      <w:r w:rsidRPr="00E50A6D">
        <w:rPr>
          <w:rFonts w:ascii="Angsana New" w:hAnsi="Angsana New"/>
          <w:color w:val="000000"/>
          <w:sz w:val="28"/>
          <w:szCs w:val="28"/>
        </w:rPr>
        <w:t>(</w:t>
      </w:r>
      <w:r w:rsidRPr="00E50A6D">
        <w:rPr>
          <w:rFonts w:ascii="Angsana New" w:hAnsi="Angsana New"/>
          <w:color w:val="000000"/>
          <w:sz w:val="28"/>
          <w:szCs w:val="28"/>
          <w:cs/>
        </w:rPr>
        <w:t>หน่วย</w:t>
      </w:r>
      <w:r w:rsidRPr="00E50A6D">
        <w:rPr>
          <w:rFonts w:ascii="Angsana New" w:hAnsi="Angsana New"/>
          <w:color w:val="000000"/>
          <w:sz w:val="28"/>
          <w:szCs w:val="28"/>
        </w:rPr>
        <w:t xml:space="preserve">: </w:t>
      </w:r>
      <w:r w:rsidRPr="00E50A6D">
        <w:rPr>
          <w:rFonts w:ascii="Angsana New" w:hAnsi="Angsana New"/>
          <w:color w:val="000000"/>
          <w:sz w:val="28"/>
          <w:szCs w:val="28"/>
          <w:cs/>
        </w:rPr>
        <w:t>บาท</w:t>
      </w:r>
      <w:r w:rsidRPr="00E50A6D">
        <w:rPr>
          <w:rFonts w:ascii="Angsana New" w:hAnsi="Angsana New"/>
          <w:color w:val="000000"/>
          <w:sz w:val="28"/>
          <w:szCs w:val="28"/>
        </w:rPr>
        <w:t>)</w:t>
      </w:r>
      <w:r w:rsidR="009B2077" w:rsidRPr="00E50A6D">
        <w:rPr>
          <w:rFonts w:ascii="Angsana New" w:hAnsi="Angsana New" w:hint="cs"/>
          <w:color w:val="000000"/>
          <w:sz w:val="28"/>
          <w:szCs w:val="28"/>
          <w:cs/>
        </w:rPr>
        <w:t xml:space="preserve">    </w:t>
      </w:r>
    </w:p>
    <w:tbl>
      <w:tblPr>
        <w:tblW w:w="15484" w:type="dxa"/>
        <w:jc w:val="center"/>
        <w:tblLayout w:type="fixed"/>
        <w:tblLook w:val="0000" w:firstRow="0" w:lastRow="0" w:firstColumn="0" w:lastColumn="0" w:noHBand="0" w:noVBand="0"/>
      </w:tblPr>
      <w:tblGrid>
        <w:gridCol w:w="2505"/>
        <w:gridCol w:w="1225"/>
        <w:gridCol w:w="236"/>
        <w:gridCol w:w="1182"/>
        <w:gridCol w:w="236"/>
        <w:gridCol w:w="1181"/>
        <w:gridCol w:w="236"/>
        <w:gridCol w:w="1210"/>
        <w:gridCol w:w="236"/>
        <w:gridCol w:w="1253"/>
        <w:gridCol w:w="236"/>
        <w:gridCol w:w="1181"/>
        <w:gridCol w:w="236"/>
        <w:gridCol w:w="1253"/>
        <w:gridCol w:w="236"/>
        <w:gridCol w:w="1304"/>
        <w:gridCol w:w="236"/>
        <w:gridCol w:w="1296"/>
        <w:gridCol w:w="6"/>
      </w:tblGrid>
      <w:tr w:rsidR="00855DB2" w:rsidRPr="00E50A6D" w14:paraId="7FFFB3A6" w14:textId="77777777" w:rsidTr="007538A5">
        <w:trPr>
          <w:tblHeader/>
          <w:jc w:val="center"/>
        </w:trPr>
        <w:tc>
          <w:tcPr>
            <w:tcW w:w="2505" w:type="dxa"/>
            <w:shd w:val="clear" w:color="auto" w:fill="auto"/>
          </w:tcPr>
          <w:p w14:paraId="1468F711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79" w:type="dxa"/>
            <w:gridSpan w:val="18"/>
            <w:tcBorders>
              <w:bottom w:val="single" w:sz="4" w:space="0" w:color="auto"/>
            </w:tcBorders>
            <w:shd w:val="clear" w:color="auto" w:fill="auto"/>
          </w:tcPr>
          <w:p w14:paraId="19DAF542" w14:textId="77777777" w:rsidR="00855DB2" w:rsidRPr="00E50A6D" w:rsidRDefault="002D1511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855DB2" w:rsidRPr="00E50A6D" w14:paraId="07E72518" w14:textId="77777777" w:rsidTr="007538A5">
        <w:trPr>
          <w:gridAfter w:val="1"/>
          <w:wAfter w:w="6" w:type="dxa"/>
          <w:tblHeader/>
          <w:jc w:val="center"/>
        </w:trPr>
        <w:tc>
          <w:tcPr>
            <w:tcW w:w="2505" w:type="dxa"/>
            <w:shd w:val="clear" w:color="auto" w:fill="auto"/>
          </w:tcPr>
          <w:p w14:paraId="0F9BDCDF" w14:textId="77777777" w:rsidR="00855DB2" w:rsidRPr="00E50A6D" w:rsidRDefault="00855DB2" w:rsidP="00D44F84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</w:tcPr>
          <w:p w14:paraId="69750A56" w14:textId="77777777" w:rsidR="00855DB2" w:rsidRPr="00E50A6D" w:rsidRDefault="00855DB2" w:rsidP="00D44F84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/>
                <w:cs/>
              </w:rPr>
              <w:t>ที่ดิน</w:t>
            </w:r>
            <w:r w:rsidRPr="00E50A6D">
              <w:rPr>
                <w:rFonts w:ascii="Angsana New" w:hAnsi="Angsana New" w:cs="Angsana New"/>
                <w:lang w:val="en-US"/>
              </w:rPr>
              <w:br/>
            </w:r>
            <w:r w:rsidRPr="00E50A6D">
              <w:rPr>
                <w:rFonts w:ascii="Angsana New" w:hAnsi="Angsana New" w:cs="Angsana New"/>
                <w:cs/>
              </w:rPr>
              <w:t>และส่ว</w:t>
            </w:r>
            <w:r w:rsidRPr="00E50A6D">
              <w:rPr>
                <w:rFonts w:ascii="Angsana New" w:hAnsi="Angsana New" w:cs="Angsana New" w:hint="cs"/>
                <w:cs/>
                <w:lang w:val="en-US"/>
              </w:rPr>
              <w:t>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A1A6F57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14:paraId="732E3E3C" w14:textId="77777777" w:rsidR="00855DB2" w:rsidRPr="00E50A6D" w:rsidRDefault="00855DB2" w:rsidP="00D44F84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501677A3" w14:textId="77777777" w:rsidR="00855DB2" w:rsidRPr="00E50A6D" w:rsidRDefault="00855DB2" w:rsidP="00D44F84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8F87B2A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3F99B0A8" w14:textId="77777777" w:rsidR="00855DB2" w:rsidRPr="00E50A6D" w:rsidRDefault="00855DB2" w:rsidP="00D44F84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061AF1EE" w14:textId="77777777" w:rsidR="00855DB2" w:rsidRPr="00E50A6D" w:rsidRDefault="00855DB2" w:rsidP="00D44F84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 w:hint="cs"/>
                <w:cs/>
              </w:rPr>
              <w:t>ระบบ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2BFE338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267CB82F" w14:textId="77777777" w:rsidR="00855DB2" w:rsidRPr="00E50A6D" w:rsidRDefault="00855DB2" w:rsidP="00D44F84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19B29893" w14:textId="77777777" w:rsidR="00855DB2" w:rsidRPr="00E50A6D" w:rsidRDefault="00855DB2" w:rsidP="00D44F84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/>
                <w:cs/>
              </w:rPr>
              <w:t>เครื่องจักร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3940D66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11D305A2" w14:textId="77777777" w:rsidR="00855DB2" w:rsidRPr="00E50A6D" w:rsidRDefault="00855DB2" w:rsidP="00D44F84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678BC9D4" w14:textId="77777777" w:rsidR="00855DB2" w:rsidRPr="00E50A6D" w:rsidRDefault="00855DB2" w:rsidP="00D44F84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/>
                <w:cs/>
              </w:rPr>
              <w:t>เครื่องใช้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8CAA9C5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11DFF004" w14:textId="77777777" w:rsidR="00855DB2" w:rsidRPr="00E50A6D" w:rsidRDefault="00855DB2" w:rsidP="00D44F84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7079042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583626C4" w14:textId="77777777" w:rsidR="00855DB2" w:rsidRPr="00E50A6D" w:rsidRDefault="00855DB2" w:rsidP="00D44F84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 w:hint="cs"/>
                <w:cs/>
              </w:rPr>
              <w:t>เครื่องจักรและอุปกรณ์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07A1189" w14:textId="77777777" w:rsidR="00855DB2" w:rsidRPr="00E50A6D" w:rsidRDefault="00855DB2" w:rsidP="00D44F84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55FF7090" w14:textId="77777777" w:rsidR="00855DB2" w:rsidRPr="00E50A6D" w:rsidRDefault="00855DB2" w:rsidP="00D44F84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438E1C34" w14:textId="77777777" w:rsidR="00855DB2" w:rsidRPr="00E50A6D" w:rsidRDefault="0059217A" w:rsidP="00D44F84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 w:hint="cs"/>
                <w:cs/>
              </w:rPr>
              <w:t>อาคาร</w:t>
            </w:r>
            <w:r w:rsidR="00855DB2" w:rsidRPr="00E50A6D">
              <w:rPr>
                <w:rFonts w:ascii="Angsana New" w:hAnsi="Angsana New" w:cs="Angsana New" w:hint="cs"/>
                <w:cs/>
              </w:rPr>
              <w:t>ระหว่าง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DDCD334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B9F4356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855DB2" w:rsidRPr="00E50A6D" w14:paraId="29C2F953" w14:textId="77777777" w:rsidTr="007538A5">
        <w:trPr>
          <w:gridAfter w:val="1"/>
          <w:wAfter w:w="6" w:type="dxa"/>
          <w:tblHeader/>
          <w:jc w:val="center"/>
        </w:trPr>
        <w:tc>
          <w:tcPr>
            <w:tcW w:w="2505" w:type="dxa"/>
            <w:shd w:val="clear" w:color="auto" w:fill="auto"/>
          </w:tcPr>
          <w:p w14:paraId="4986BDF2" w14:textId="77777777" w:rsidR="00855DB2" w:rsidRPr="00E50A6D" w:rsidRDefault="00855DB2" w:rsidP="00D44F84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5131B78B" w14:textId="77777777" w:rsidR="00855DB2" w:rsidRPr="00E50A6D" w:rsidRDefault="00855DB2" w:rsidP="00D44F84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50A6D">
              <w:rPr>
                <w:rFonts w:ascii="Angsana New" w:hAnsi="Angsana New" w:cs="Angsana New"/>
                <w:cs/>
              </w:rPr>
              <w:t>ปรับปรุง</w:t>
            </w:r>
            <w:r w:rsidRPr="00E50A6D">
              <w:rPr>
                <w:rFonts w:ascii="Angsana New" w:hAnsi="Angsana New" w:cs="Angsana New" w:hint="cs"/>
                <w:cs/>
                <w:lang w:val="en-US"/>
              </w:rPr>
              <w:t>ที่ดิน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7B5B2609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72CF1F9A" w14:textId="77777777" w:rsidR="00855DB2" w:rsidRPr="00E50A6D" w:rsidRDefault="00855DB2" w:rsidP="00D44F84">
            <w:pPr>
              <w:pStyle w:val="BlockText"/>
              <w:spacing w:before="0"/>
              <w:ind w:left="-59" w:right="-116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0EFC4C5C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000A312E" w14:textId="77777777" w:rsidR="00855DB2" w:rsidRPr="00E50A6D" w:rsidRDefault="00855DB2" w:rsidP="00D44F84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E50A6D">
              <w:rPr>
                <w:rFonts w:ascii="Angsana New" w:eastAsia="Angsana New" w:hAnsi="Angsana New" w:cs="Angsana New" w:hint="cs"/>
                <w:cs/>
              </w:rPr>
              <w:t>สาธารณูปโภค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220D5754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74DBEC08" w14:textId="77777777" w:rsidR="00855DB2" w:rsidRPr="00E50A6D" w:rsidRDefault="00855DB2" w:rsidP="00D44F84">
            <w:pPr>
              <w:pStyle w:val="BlockText"/>
              <w:spacing w:before="0"/>
              <w:ind w:left="-108" w:right="-5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E50A6D">
              <w:rPr>
                <w:rFonts w:ascii="Angsana New" w:eastAsia="Angsana New" w:hAnsi="Angsana New" w:cs="Angsana New"/>
                <w:cs/>
              </w:rPr>
              <w:t>และอุปกรณ์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33FAF76D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3DF2E8A4" w14:textId="77777777" w:rsidR="00855DB2" w:rsidRPr="00E50A6D" w:rsidRDefault="00855DB2" w:rsidP="00D44F84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E50A6D">
              <w:rPr>
                <w:rFonts w:ascii="Angsana New" w:eastAsia="Angsana New" w:hAnsi="Angsana New" w:cs="Angsana New"/>
                <w:cs/>
              </w:rPr>
              <w:t>สำนักงาน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2AD39F77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13996170" w14:textId="77777777" w:rsidR="00855DB2" w:rsidRPr="00E50A6D" w:rsidRDefault="00855DB2" w:rsidP="00D44F84">
            <w:pPr>
              <w:pStyle w:val="BlockText"/>
              <w:spacing w:before="0"/>
              <w:ind w:left="-108" w:right="-117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7E3BCAEB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56E49347" w14:textId="77777777" w:rsidR="00855DB2" w:rsidRPr="00E50A6D" w:rsidRDefault="00855DB2" w:rsidP="00D44F84">
            <w:pPr>
              <w:pStyle w:val="BlockText"/>
              <w:spacing w:before="0"/>
              <w:ind w:left="-108" w:right="-63" w:firstLine="0"/>
              <w:jc w:val="center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E50A6D">
              <w:rPr>
                <w:rFonts w:ascii="Angsana New" w:eastAsia="Angsana New" w:hAnsi="Angsana New" w:cs="Angsana New" w:hint="cs"/>
                <w:cs/>
              </w:rPr>
              <w:t>ระหว่างติดตั้ง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19F2F904" w14:textId="77777777" w:rsidR="00855DB2" w:rsidRPr="00E50A6D" w:rsidRDefault="00855DB2" w:rsidP="00D44F84">
            <w:pPr>
              <w:pStyle w:val="BlockText"/>
              <w:spacing w:before="0"/>
              <w:ind w:left="-108" w:right="-99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1947C959" w14:textId="77777777" w:rsidR="00855DB2" w:rsidRPr="00E50A6D" w:rsidRDefault="00855DB2" w:rsidP="00D44F84">
            <w:pPr>
              <w:pStyle w:val="BlockText"/>
              <w:spacing w:before="0"/>
              <w:ind w:left="-108" w:right="-99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E50A6D">
              <w:rPr>
                <w:rFonts w:ascii="Angsana New" w:eastAsia="Angsana New" w:hAnsi="Angsana New" w:cs="Angsana New" w:hint="cs"/>
                <w:cs/>
              </w:rPr>
              <w:t>ก่อสร้าง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72042C54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2579EB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E50A6D">
              <w:rPr>
                <w:rFonts w:ascii="Angsana New" w:eastAsia="Angsana New" w:hAnsi="Angsana New" w:cs="Angsana New"/>
                <w:cs/>
              </w:rPr>
              <w:t>รวม</w:t>
            </w:r>
          </w:p>
        </w:tc>
      </w:tr>
      <w:tr w:rsidR="00855DB2" w:rsidRPr="00E50A6D" w14:paraId="662D0EFC" w14:textId="77777777" w:rsidTr="007538A5">
        <w:trPr>
          <w:gridAfter w:val="1"/>
          <w:wAfter w:w="6" w:type="dxa"/>
          <w:jc w:val="center"/>
        </w:trPr>
        <w:tc>
          <w:tcPr>
            <w:tcW w:w="2505" w:type="dxa"/>
          </w:tcPr>
          <w:p w14:paraId="37E3AD89" w14:textId="77777777" w:rsidR="00855DB2" w:rsidRPr="00E50A6D" w:rsidRDefault="00855DB2" w:rsidP="00D44F8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34852614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312A7C7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14:paraId="2DBB6751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977692B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450A48D3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69894F4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1697275D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FCDE2A4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587C8ED5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D8078BD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04A4D211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  <w:lang w:val="en-US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21B7CC4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338E3396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15DC6CC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35A080FD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9812D91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BBE14B4" w14:textId="77777777" w:rsidR="00855DB2" w:rsidRPr="00E50A6D" w:rsidRDefault="00855DB2" w:rsidP="00D44F84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</w:tr>
      <w:tr w:rsidR="00AA2C38" w:rsidRPr="00E50A6D" w14:paraId="33764DD4" w14:textId="77777777" w:rsidTr="00AA2C38">
        <w:trPr>
          <w:gridAfter w:val="1"/>
          <w:wAfter w:w="6" w:type="dxa"/>
          <w:jc w:val="center"/>
        </w:trPr>
        <w:tc>
          <w:tcPr>
            <w:tcW w:w="2505" w:type="dxa"/>
          </w:tcPr>
          <w:p w14:paraId="69A4D254" w14:textId="77777777" w:rsidR="00AA2C38" w:rsidRPr="00E50A6D" w:rsidRDefault="00AA2C38" w:rsidP="00AA2C38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50A6D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E50A6D">
              <w:rPr>
                <w:rFonts w:ascii="Angsana New" w:hAnsi="Angsana New" w:cs="Angsana New"/>
                <w:b/>
                <w:bCs/>
                <w:lang w:val="en-US"/>
              </w:rPr>
              <w:t xml:space="preserve">1 </w:t>
            </w:r>
            <w:r w:rsidRPr="00E50A6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มกราคม </w:t>
            </w:r>
            <w:r w:rsidRPr="00E50A6D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</w:p>
        </w:tc>
        <w:tc>
          <w:tcPr>
            <w:tcW w:w="1225" w:type="dxa"/>
            <w:shd w:val="clear" w:color="auto" w:fill="auto"/>
            <w:vAlign w:val="center"/>
          </w:tcPr>
          <w:p w14:paraId="7325D939" w14:textId="77777777" w:rsidR="00AA2C38" w:rsidRPr="008B7ADC" w:rsidRDefault="00AA2C38" w:rsidP="00AA2C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7A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41,568,488.00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E0B5174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6340786D" w14:textId="77777777" w:rsidR="00AA2C38" w:rsidRPr="008B7ADC" w:rsidRDefault="00AA2C38" w:rsidP="00AA2C38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B7A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89,828,707.35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B58CAA9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58637FCC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B7A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14,454,681.39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C2A9D1B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09DA1983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B7A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54,917,973.49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F115E15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  <w:shd w:val="clear" w:color="auto" w:fill="auto"/>
          </w:tcPr>
          <w:p w14:paraId="2852F48B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B7A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13,650,747.01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17C32B8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64B2757D" w14:textId="77777777" w:rsidR="00AA2C38" w:rsidRPr="008B7ADC" w:rsidRDefault="00AA2C38" w:rsidP="00AA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B7A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9,513,168.23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D52228A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  <w:shd w:val="clear" w:color="auto" w:fill="auto"/>
          </w:tcPr>
          <w:p w14:paraId="4303D1B6" w14:textId="77777777" w:rsidR="00AA2C38" w:rsidRPr="008B7ADC" w:rsidRDefault="00AA2C38" w:rsidP="00AA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B7ADC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 xml:space="preserve">637,029.71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4911B32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14:paraId="4DCD0C1A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8B7A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E563176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5BB46AE9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B7A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224,570,795.18 </w:t>
            </w:r>
          </w:p>
        </w:tc>
      </w:tr>
      <w:tr w:rsidR="00AA2C38" w:rsidRPr="00E50A6D" w14:paraId="0DA2FB10" w14:textId="77777777" w:rsidTr="00AA2C38">
        <w:trPr>
          <w:gridAfter w:val="1"/>
          <w:wAfter w:w="6" w:type="dxa"/>
          <w:jc w:val="center"/>
        </w:trPr>
        <w:tc>
          <w:tcPr>
            <w:tcW w:w="2505" w:type="dxa"/>
          </w:tcPr>
          <w:p w14:paraId="5C94880B" w14:textId="77777777" w:rsidR="00AA2C38" w:rsidRPr="00E50A6D" w:rsidRDefault="00AA2C38" w:rsidP="00AA2C38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cs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cs/>
              </w:rPr>
              <w:t>โอนออกไปเป็นสินทรัพย์</w:t>
            </w:r>
            <w:r w:rsidRPr="00E50A6D">
              <w:rPr>
                <w:rFonts w:ascii="Angsana New" w:hAnsi="Angsana New" w:cs="Angsana New"/>
                <w:sz w:val="26"/>
                <w:szCs w:val="26"/>
                <w:cs/>
              </w:rPr>
              <w:br/>
            </w:r>
            <w:r w:rsidRPr="00E50A6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</w:t>
            </w:r>
            <w:r w:rsidRPr="00E50A6D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สิทธิการใช้ 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4933F985" w14:textId="77777777" w:rsidR="00AA2C38" w:rsidRPr="008B7ADC" w:rsidRDefault="00AA2C38" w:rsidP="00AA2C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7AD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F82FE4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71523017" w14:textId="77777777" w:rsidR="00AA2C38" w:rsidRPr="008B7ADC" w:rsidRDefault="00AA2C38" w:rsidP="00AA2C38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B7AD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0BE2A1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802397E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B7AD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646C1D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F949077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B7AD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770FB4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FA24A93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B7AD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13CF9B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3103DDC" w14:textId="77777777" w:rsidR="00AA2C38" w:rsidRPr="008B7ADC" w:rsidRDefault="00AA2C38" w:rsidP="00AA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B7A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(3,876,773.84)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21DE83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4B622D44" w14:textId="77777777" w:rsidR="00AA2C38" w:rsidRPr="008B7ADC" w:rsidRDefault="00AA2C38" w:rsidP="00AA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B7AD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6F7634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F165CF8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8B7ADC">
              <w:rPr>
                <w:rFonts w:asciiTheme="majorBidi" w:eastAsia="Angsana New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F952C9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E9C7CD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B7A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(3,876,773.84)</w:t>
            </w:r>
          </w:p>
        </w:tc>
      </w:tr>
      <w:tr w:rsidR="00AA2C38" w:rsidRPr="00E50A6D" w14:paraId="0473952F" w14:textId="77777777" w:rsidTr="005E00E6">
        <w:trPr>
          <w:gridAfter w:val="1"/>
          <w:wAfter w:w="6" w:type="dxa"/>
          <w:jc w:val="center"/>
        </w:trPr>
        <w:tc>
          <w:tcPr>
            <w:tcW w:w="2505" w:type="dxa"/>
            <w:shd w:val="clear" w:color="auto" w:fill="auto"/>
          </w:tcPr>
          <w:p w14:paraId="40864464" w14:textId="77777777" w:rsidR="00AA2C38" w:rsidRPr="00E50A6D" w:rsidRDefault="00AA2C38" w:rsidP="00AA2C38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25" w:type="dxa"/>
            <w:shd w:val="clear" w:color="auto" w:fill="auto"/>
            <w:vAlign w:val="center"/>
          </w:tcPr>
          <w:p w14:paraId="79FA9747" w14:textId="77777777" w:rsidR="00AA2C38" w:rsidRPr="008B7ADC" w:rsidRDefault="00AA2C38" w:rsidP="00AA2C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7AD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</w:t>
            </w:r>
            <w:r w:rsidRPr="008B7A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B7AD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205</w:t>
            </w:r>
            <w:r w:rsidRPr="008B7A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B7AD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000.00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D8A6EAA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62C42A93" w14:textId="77777777" w:rsidR="00AA2C38" w:rsidRPr="008B7ADC" w:rsidRDefault="00AA2C38" w:rsidP="00AA2C38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B7AD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636</w:t>
            </w:r>
            <w:r w:rsidRPr="008B7A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B7AD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876.00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AA239CC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5C900C44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B7AD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12</w:t>
            </w:r>
            <w:r w:rsidRPr="008B7A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B7AD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101.60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D337FA5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5BB4A8D8" w14:textId="77777777" w:rsidR="00AA2C38" w:rsidRPr="008B7ADC" w:rsidRDefault="00AA2C38" w:rsidP="00AA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B7A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3,911,801.22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CBE4062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  <w:shd w:val="clear" w:color="auto" w:fill="auto"/>
          </w:tcPr>
          <w:p w14:paraId="69B8C83D" w14:textId="77777777" w:rsidR="00AA2C38" w:rsidRPr="008B7ADC" w:rsidRDefault="00AA2C38" w:rsidP="00AA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B7A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1,430,093.29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0E6C7CA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608B8558" w14:textId="77777777" w:rsidR="00AA2C38" w:rsidRPr="008B7ADC" w:rsidRDefault="00AA2C38" w:rsidP="00AA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B7A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30,000.00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3876FA3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  <w:shd w:val="clear" w:color="auto" w:fill="auto"/>
          </w:tcPr>
          <w:p w14:paraId="5DD2A4EB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8B7ADC">
              <w:rPr>
                <w:rFonts w:asciiTheme="majorBidi" w:eastAsia="Angsana New" w:hAnsiTheme="majorBidi" w:cs="Angsana New"/>
                <w:sz w:val="26"/>
                <w:szCs w:val="26"/>
                <w:cs/>
                <w:lang w:val="en-US"/>
              </w:rPr>
              <w:t>1</w:t>
            </w:r>
            <w:r w:rsidRPr="008B7ADC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,</w:t>
            </w:r>
            <w:r w:rsidRPr="008B7ADC">
              <w:rPr>
                <w:rFonts w:asciiTheme="majorBidi" w:eastAsia="Angsana New" w:hAnsiTheme="majorBidi" w:cs="Angsana New"/>
                <w:sz w:val="26"/>
                <w:szCs w:val="26"/>
                <w:cs/>
                <w:lang w:val="en-US"/>
              </w:rPr>
              <w:t>117</w:t>
            </w:r>
            <w:r w:rsidRPr="008B7ADC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,</w:t>
            </w:r>
            <w:r w:rsidRPr="008B7ADC">
              <w:rPr>
                <w:rFonts w:asciiTheme="majorBidi" w:eastAsia="Angsana New" w:hAnsiTheme="majorBidi" w:cs="Angsana New"/>
                <w:sz w:val="26"/>
                <w:szCs w:val="26"/>
                <w:cs/>
                <w:lang w:val="en-US"/>
              </w:rPr>
              <w:t>527.59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50DAA01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14:paraId="283FD204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B7ADC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12</w:t>
            </w:r>
            <w:r w:rsidRPr="008B7A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B7ADC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944</w:t>
            </w:r>
            <w:r w:rsidRPr="008B7A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B7ADC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157.43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3689B6D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4F1F725F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B7ADC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22,287,557.13  </w:t>
            </w:r>
          </w:p>
        </w:tc>
      </w:tr>
      <w:tr w:rsidR="00AA2C38" w:rsidRPr="00E50A6D" w14:paraId="22BD6DDB" w14:textId="77777777" w:rsidTr="005E00E6">
        <w:trPr>
          <w:gridAfter w:val="1"/>
          <w:wAfter w:w="6" w:type="dxa"/>
          <w:jc w:val="center"/>
        </w:trPr>
        <w:tc>
          <w:tcPr>
            <w:tcW w:w="2505" w:type="dxa"/>
            <w:shd w:val="clear" w:color="auto" w:fill="auto"/>
          </w:tcPr>
          <w:p w14:paraId="612EEA6A" w14:textId="77777777" w:rsidR="00AA2C38" w:rsidRPr="00E50A6D" w:rsidRDefault="00AA2C38" w:rsidP="00AA2C38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sz w:val="26"/>
                <w:szCs w:val="26"/>
                <w:cs/>
              </w:rPr>
              <w:t>เพิ่มขึ้นจากการรับโอนกิจการ</w:t>
            </w:r>
          </w:p>
        </w:tc>
        <w:tc>
          <w:tcPr>
            <w:tcW w:w="1225" w:type="dxa"/>
            <w:shd w:val="clear" w:color="auto" w:fill="auto"/>
            <w:vAlign w:val="center"/>
          </w:tcPr>
          <w:p w14:paraId="5FE3C324" w14:textId="77777777" w:rsidR="00AA2C38" w:rsidRPr="008B7ADC" w:rsidRDefault="00AA2C38" w:rsidP="00AA2C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8B7AD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FC225BA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162E2EC2" w14:textId="77777777" w:rsidR="00AA2C38" w:rsidRPr="008B7ADC" w:rsidRDefault="00AA2C38" w:rsidP="00AA2C38">
            <w:pPr>
              <w:pStyle w:val="BlockText"/>
              <w:spacing w:before="0"/>
              <w:ind w:left="-108" w:right="-30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B7AD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740</w:t>
            </w:r>
            <w:r w:rsidRPr="008B7A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B7AD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285.00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4C48852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02AE5BFA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B7AD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60B4369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2925F8D4" w14:textId="77777777" w:rsidR="00AA2C38" w:rsidRPr="008B7ADC" w:rsidRDefault="00AA2C38" w:rsidP="00AA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7ADC"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  <w:t>5</w:t>
            </w:r>
            <w:r w:rsidRPr="008B7A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B7ADC"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  <w:t>521</w:t>
            </w:r>
            <w:r w:rsidRPr="008B7A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B7ADC"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  <w:t>175.04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0C793CA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  <w:shd w:val="clear" w:color="auto" w:fill="auto"/>
          </w:tcPr>
          <w:p w14:paraId="737D7DC1" w14:textId="77777777" w:rsidR="00AA2C38" w:rsidRPr="008B7ADC" w:rsidRDefault="00AA2C38" w:rsidP="00AA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7ADC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194</w:t>
            </w:r>
            <w:r w:rsidRPr="008B7A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B7ADC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984.30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04E38FE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43ED470F" w14:textId="77777777" w:rsidR="00AA2C38" w:rsidRPr="008B7ADC" w:rsidRDefault="00AA2C38" w:rsidP="00AA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7A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1,999,798.44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0CBDBAD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  <w:shd w:val="clear" w:color="auto" w:fill="auto"/>
          </w:tcPr>
          <w:p w14:paraId="27B72B6E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eastAsia="Angsana New" w:hAnsiTheme="majorBidi" w:cs="Angsana New"/>
                <w:sz w:val="26"/>
                <w:szCs w:val="26"/>
                <w:cs/>
                <w:lang w:val="en-US"/>
              </w:rPr>
            </w:pPr>
            <w:r w:rsidRPr="008B7ADC">
              <w:rPr>
                <w:rFonts w:asciiTheme="majorBidi" w:eastAsia="Angsana New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909DB8D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14:paraId="4A38853A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</w:pPr>
            <w:r w:rsidRPr="008B7AD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55BF1DC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635A856C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8B7ADC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8,456,242.78 </w:t>
            </w:r>
          </w:p>
        </w:tc>
      </w:tr>
      <w:tr w:rsidR="00AA2C38" w:rsidRPr="00E50A6D" w14:paraId="565C6FBB" w14:textId="77777777" w:rsidTr="005E00E6">
        <w:trPr>
          <w:gridAfter w:val="1"/>
          <w:wAfter w:w="6" w:type="dxa"/>
          <w:jc w:val="center"/>
        </w:trPr>
        <w:tc>
          <w:tcPr>
            <w:tcW w:w="2505" w:type="dxa"/>
            <w:shd w:val="clear" w:color="auto" w:fill="auto"/>
          </w:tcPr>
          <w:p w14:paraId="582C3A6E" w14:textId="77777777" w:rsidR="00AA2C38" w:rsidRPr="00E50A6D" w:rsidRDefault="00AA2C38" w:rsidP="00AA2C38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รับเข้า/(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โอน</w:t>
            </w:r>
            <w:r w:rsidRPr="00E50A6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ออก)</w:t>
            </w:r>
          </w:p>
        </w:tc>
        <w:tc>
          <w:tcPr>
            <w:tcW w:w="1225" w:type="dxa"/>
            <w:shd w:val="clear" w:color="auto" w:fill="auto"/>
            <w:vAlign w:val="center"/>
          </w:tcPr>
          <w:p w14:paraId="33CA7FEE" w14:textId="77777777" w:rsidR="00AA2C38" w:rsidRPr="008B7ADC" w:rsidRDefault="00AA2C38" w:rsidP="00AA2C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7AD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A9A8B80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15E696A1" w14:textId="77777777" w:rsidR="00AA2C38" w:rsidRPr="008B7ADC" w:rsidRDefault="00AA2C38" w:rsidP="00AA2C38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B7AD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38</w:t>
            </w:r>
            <w:r w:rsidRPr="008B7A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B7AD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A2D4BF8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46C84CC0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B7AD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698</w:t>
            </w:r>
            <w:r w:rsidRPr="008B7A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B7AD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707.30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D352B8F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4BD4BD34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B7AD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</w:t>
            </w:r>
            <w:r w:rsidRPr="008B7A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B7AD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207</w:t>
            </w:r>
            <w:r w:rsidRPr="008B7A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B7AD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703.35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B6B4CD5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  <w:shd w:val="clear" w:color="auto" w:fill="auto"/>
          </w:tcPr>
          <w:p w14:paraId="1E6F5229" w14:textId="77777777" w:rsidR="00AA2C38" w:rsidRPr="008B7ADC" w:rsidRDefault="00AA2C38" w:rsidP="00AA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B7AD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AFAD03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018D15D3" w14:textId="77777777" w:rsidR="00AA2C38" w:rsidRPr="008B7ADC" w:rsidRDefault="00AA2C38" w:rsidP="00AA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B7AD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C8AE8F1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  <w:shd w:val="clear" w:color="auto" w:fill="auto"/>
          </w:tcPr>
          <w:p w14:paraId="18171C41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8B7ADC">
              <w:rPr>
                <w:rFonts w:asciiTheme="majorBidi" w:eastAsia="Angsana New" w:hAnsiTheme="majorBidi" w:cs="Angsana New"/>
                <w:sz w:val="26"/>
                <w:szCs w:val="26"/>
                <w:cs/>
                <w:lang w:val="en-US"/>
              </w:rPr>
              <w:t>(1</w:t>
            </w:r>
            <w:r w:rsidRPr="008B7ADC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,</w:t>
            </w:r>
            <w:r w:rsidRPr="008B7ADC">
              <w:rPr>
                <w:rFonts w:asciiTheme="majorBidi" w:eastAsia="Angsana New" w:hAnsiTheme="majorBidi" w:cs="Angsana New"/>
                <w:sz w:val="26"/>
                <w:szCs w:val="26"/>
                <w:cs/>
                <w:lang w:val="en-US"/>
              </w:rPr>
              <w:t>235</w:t>
            </w:r>
            <w:r w:rsidRPr="008B7ADC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,</w:t>
            </w:r>
            <w:r w:rsidRPr="008B7ADC">
              <w:rPr>
                <w:rFonts w:asciiTheme="majorBidi" w:eastAsia="Angsana New" w:hAnsiTheme="majorBidi" w:cs="Angsana New"/>
                <w:sz w:val="26"/>
                <w:szCs w:val="26"/>
                <w:cs/>
                <w:lang w:val="en-US"/>
              </w:rPr>
              <w:t>889.72)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9A39928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14:paraId="243763D2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B7ADC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(708</w:t>
            </w:r>
            <w:r w:rsidRPr="008B7A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B7ADC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620.93)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BFD27A2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39E66278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B7ADC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-   </w:t>
            </w:r>
          </w:p>
        </w:tc>
      </w:tr>
      <w:tr w:rsidR="00AA2C38" w:rsidRPr="00E50A6D" w14:paraId="0EF66E19" w14:textId="77777777" w:rsidTr="005E00E6">
        <w:trPr>
          <w:gridAfter w:val="1"/>
          <w:wAfter w:w="6" w:type="dxa"/>
          <w:jc w:val="center"/>
        </w:trPr>
        <w:tc>
          <w:tcPr>
            <w:tcW w:w="2505" w:type="dxa"/>
            <w:shd w:val="clear" w:color="auto" w:fill="auto"/>
          </w:tcPr>
          <w:p w14:paraId="3337467B" w14:textId="77777777" w:rsidR="00AA2C38" w:rsidRPr="00E50A6D" w:rsidRDefault="00AA2C38" w:rsidP="00AA2C38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97A596" w14:textId="77777777" w:rsidR="00AA2C38" w:rsidRPr="008B7ADC" w:rsidRDefault="00AA2C38" w:rsidP="00AA2C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7AD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6B86194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844ECB" w14:textId="77777777" w:rsidR="00AA2C38" w:rsidRPr="008B7ADC" w:rsidRDefault="00AA2C38" w:rsidP="00AA2C38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B7AD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(236</w:t>
            </w:r>
            <w:r w:rsidRPr="008B7A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B7AD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396.38)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0CFAE64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7A621ADA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B7AD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0AD05F3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28C9EC5B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B7AD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(1</w:t>
            </w:r>
            <w:r w:rsidRPr="008B7A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B7AD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570</w:t>
            </w:r>
            <w:r w:rsidRPr="008B7A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B7AD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145.79)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57D37EC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0FD742E9" w14:textId="77777777" w:rsidR="00AA2C38" w:rsidRPr="008B7ADC" w:rsidRDefault="00AA2C38" w:rsidP="00AA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B7A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(807,450.98)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02EA6E1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28C4F575" w14:textId="77777777" w:rsidR="00AA2C38" w:rsidRPr="008B7ADC" w:rsidRDefault="00AA2C38" w:rsidP="00AA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B7AD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7095CAD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2D352427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8B7ADC">
              <w:rPr>
                <w:rFonts w:asciiTheme="majorBidi" w:eastAsia="Angsana New" w:hAnsiTheme="majorBidi" w:cs="Angsana New"/>
                <w:sz w:val="26"/>
                <w:szCs w:val="26"/>
                <w:cs/>
                <w:lang w:val="en-US"/>
              </w:rPr>
              <w:t>(37</w:t>
            </w:r>
            <w:r w:rsidRPr="008B7ADC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,</w:t>
            </w:r>
            <w:r w:rsidRPr="008B7ADC">
              <w:rPr>
                <w:rFonts w:asciiTheme="majorBidi" w:eastAsia="Angsana New" w:hAnsiTheme="majorBidi" w:cs="Angsana New"/>
                <w:sz w:val="26"/>
                <w:szCs w:val="26"/>
                <w:cs/>
                <w:lang w:val="en-US"/>
              </w:rPr>
              <w:t>791.49)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AB8B4B2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4AF90A46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B7ADC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(2</w:t>
            </w:r>
            <w:r w:rsidRPr="008B7A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B7ADC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336.50)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F0BF1B3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444ACE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B7ADC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8B7ADC">
              <w:rPr>
                <w:rFonts w:asciiTheme="majorBidi" w:hAnsiTheme="majorBidi" w:cs="Angsana New"/>
                <w:sz w:val="26"/>
                <w:szCs w:val="26"/>
                <w:cs/>
              </w:rPr>
              <w:t>2,654,121.14</w:t>
            </w:r>
            <w:r w:rsidRPr="008B7ADC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  <w:r w:rsidRPr="008B7ADC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</w:p>
        </w:tc>
      </w:tr>
      <w:tr w:rsidR="002875DC" w:rsidRPr="00E50A6D" w14:paraId="74962E22" w14:textId="77777777" w:rsidTr="007538A5">
        <w:trPr>
          <w:gridAfter w:val="1"/>
          <w:wAfter w:w="6" w:type="dxa"/>
          <w:jc w:val="center"/>
        </w:trPr>
        <w:tc>
          <w:tcPr>
            <w:tcW w:w="2505" w:type="dxa"/>
          </w:tcPr>
          <w:p w14:paraId="1EEA5D79" w14:textId="77777777" w:rsidR="002875DC" w:rsidRPr="00E50A6D" w:rsidRDefault="002875DC" w:rsidP="00D44F84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50A6D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8458A6" w:rsidRPr="00E50A6D">
              <w:rPr>
                <w:rFonts w:ascii="Angsana New" w:hAnsi="Angsana New" w:cs="Angsana New" w:hint="cs"/>
                <w:b/>
                <w:bCs/>
                <w:cs/>
              </w:rPr>
              <w:t>31</w:t>
            </w:r>
            <w:r w:rsidRPr="00E50A6D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E50A6D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="001E5C88" w:rsidRPr="00E50A6D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="00AA2C38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vAlign w:val="center"/>
          </w:tcPr>
          <w:p w14:paraId="20109AC3" w14:textId="77777777" w:rsidR="002875DC" w:rsidRPr="008B7ADC" w:rsidRDefault="002875DC" w:rsidP="00BA24B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380E0055" w14:textId="77777777" w:rsidR="002875DC" w:rsidRPr="008B7ADC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2FA063" w14:textId="77777777" w:rsidR="002875DC" w:rsidRPr="008B7ADC" w:rsidRDefault="002875DC" w:rsidP="00BA24B9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A28B1D6" w14:textId="77777777" w:rsidR="002875DC" w:rsidRPr="008B7ADC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14:paraId="263B173D" w14:textId="77777777" w:rsidR="002875DC" w:rsidRPr="008B7ADC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43F7575A" w14:textId="77777777" w:rsidR="002875DC" w:rsidRPr="008B7ADC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vAlign w:val="center"/>
          </w:tcPr>
          <w:p w14:paraId="02DEE985" w14:textId="77777777" w:rsidR="002875DC" w:rsidRPr="008B7ADC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3CB15448" w14:textId="77777777" w:rsidR="002875DC" w:rsidRPr="008B7ADC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vAlign w:val="center"/>
          </w:tcPr>
          <w:p w14:paraId="79FB1423" w14:textId="77777777" w:rsidR="002875DC" w:rsidRPr="008B7ADC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0408C96" w14:textId="77777777" w:rsidR="002875DC" w:rsidRPr="008B7ADC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14:paraId="375E125C" w14:textId="77777777" w:rsidR="002875DC" w:rsidRPr="008B7ADC" w:rsidRDefault="002875DC" w:rsidP="00BA24B9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EF33248" w14:textId="77777777" w:rsidR="002875DC" w:rsidRPr="008B7ADC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vAlign w:val="center"/>
          </w:tcPr>
          <w:p w14:paraId="42DCCC59" w14:textId="77777777" w:rsidR="002875DC" w:rsidRPr="008B7ADC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2B984428" w14:textId="77777777" w:rsidR="002875DC" w:rsidRPr="008B7ADC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center"/>
          </w:tcPr>
          <w:p w14:paraId="0B7B737F" w14:textId="77777777" w:rsidR="002875DC" w:rsidRPr="008B7ADC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A0A951F" w14:textId="77777777" w:rsidR="002875DC" w:rsidRPr="008B7ADC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30792C4" w14:textId="77777777" w:rsidR="002875DC" w:rsidRPr="008B7ADC" w:rsidRDefault="002875DC" w:rsidP="00BA24B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AA2C38" w:rsidRPr="00E50A6D" w14:paraId="778D5A6C" w14:textId="77777777" w:rsidTr="005E00E6">
        <w:trPr>
          <w:gridAfter w:val="1"/>
          <w:wAfter w:w="6" w:type="dxa"/>
          <w:jc w:val="center"/>
        </w:trPr>
        <w:tc>
          <w:tcPr>
            <w:tcW w:w="2505" w:type="dxa"/>
          </w:tcPr>
          <w:p w14:paraId="4074D2C0" w14:textId="77777777" w:rsidR="00AA2C38" w:rsidRPr="00A51519" w:rsidRDefault="00AA2C38" w:rsidP="00AA2C38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50A6D">
              <w:rPr>
                <w:rFonts w:ascii="Angsana New" w:hAnsi="Angsana New" w:cs="Angsana New"/>
                <w:b/>
                <w:bCs/>
                <w:lang w:val="en-US"/>
              </w:rPr>
              <w:t xml:space="preserve">   </w:t>
            </w:r>
            <w:r w:rsidRPr="00E50A6D">
              <w:rPr>
                <w:rFonts w:ascii="Angsana New" w:hAnsi="Angsana New" w:cs="Angsana New"/>
                <w:b/>
                <w:bCs/>
                <w:cs/>
              </w:rPr>
              <w:t xml:space="preserve">และ 1 มกราคม </w:t>
            </w:r>
            <w:r w:rsidR="00A51519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1225" w:type="dxa"/>
            <w:vAlign w:val="center"/>
          </w:tcPr>
          <w:p w14:paraId="5CC5E817" w14:textId="77777777" w:rsidR="00AA2C38" w:rsidRPr="008B7ADC" w:rsidRDefault="00AA2C38" w:rsidP="00AA2C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7ADC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43</w:t>
            </w:r>
            <w:r w:rsidRPr="008B7A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8B7ADC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773</w:t>
            </w:r>
            <w:r w:rsidRPr="008B7A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8B7ADC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488.00</w:t>
            </w:r>
          </w:p>
        </w:tc>
        <w:tc>
          <w:tcPr>
            <w:tcW w:w="236" w:type="dxa"/>
            <w:vAlign w:val="center"/>
          </w:tcPr>
          <w:p w14:paraId="2F659A1D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67D6299E" w14:textId="77777777" w:rsidR="00AA2C38" w:rsidRPr="008B7ADC" w:rsidRDefault="00AA2C38" w:rsidP="00AA2C38">
            <w:pPr>
              <w:pStyle w:val="BlockText"/>
              <w:spacing w:before="0"/>
              <w:ind w:left="-108" w:right="-3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7AD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91</w:t>
            </w:r>
            <w:r w:rsidRPr="008B7AD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B7AD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007</w:t>
            </w:r>
            <w:r w:rsidRPr="008B7AD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B7AD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571.97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E077F7F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</w:tcPr>
          <w:p w14:paraId="20B2F099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7AD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15</w:t>
            </w:r>
            <w:r w:rsidRPr="008B7AD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B7AD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165</w:t>
            </w:r>
            <w:r w:rsidRPr="008B7AD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B7AD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490.29</w:t>
            </w:r>
          </w:p>
        </w:tc>
        <w:tc>
          <w:tcPr>
            <w:tcW w:w="236" w:type="dxa"/>
            <w:vAlign w:val="center"/>
          </w:tcPr>
          <w:p w14:paraId="0BC4DFAC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</w:tcPr>
          <w:p w14:paraId="1AC584E8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7AD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63</w:t>
            </w:r>
            <w:r w:rsidRPr="008B7AD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B7AD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988</w:t>
            </w:r>
            <w:r w:rsidRPr="008B7AD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B7AD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507.31</w:t>
            </w:r>
          </w:p>
        </w:tc>
        <w:tc>
          <w:tcPr>
            <w:tcW w:w="236" w:type="dxa"/>
            <w:vAlign w:val="center"/>
          </w:tcPr>
          <w:p w14:paraId="26886D55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</w:tcPr>
          <w:p w14:paraId="5AD7206E" w14:textId="77777777" w:rsidR="00AA2C38" w:rsidRPr="008B7ADC" w:rsidRDefault="00AA2C38" w:rsidP="00AA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7ADC">
              <w:rPr>
                <w:rFonts w:ascii="Angsana New" w:hAnsi="Angsana New" w:cs="Angsana New"/>
                <w:sz w:val="26"/>
                <w:szCs w:val="26"/>
                <w:lang w:val="en-US"/>
              </w:rPr>
              <w:t>14,468,373.62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A0411E7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</w:tcPr>
          <w:p w14:paraId="592F7AA5" w14:textId="77777777" w:rsidR="00AA2C38" w:rsidRPr="008B7ADC" w:rsidRDefault="00AA2C38" w:rsidP="00AA2C3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7ADC">
              <w:rPr>
                <w:rFonts w:ascii="Angsana New" w:hAnsi="Angsana New" w:cs="Angsana New"/>
                <w:sz w:val="26"/>
                <w:szCs w:val="26"/>
                <w:lang w:val="en-US"/>
              </w:rPr>
              <w:t>7,666,192.83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D8100D5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</w:tcPr>
          <w:p w14:paraId="2909ACA5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  <w:r w:rsidRPr="008B7ADC">
              <w:rPr>
                <w:rFonts w:ascii="Angsana New" w:eastAsia="Angsana New" w:hAnsi="Angsana New" w:cs="Angsana New"/>
                <w:sz w:val="26"/>
                <w:szCs w:val="26"/>
                <w:cs/>
                <w:lang w:val="en-US"/>
              </w:rPr>
              <w:t>480</w:t>
            </w:r>
            <w:r w:rsidRPr="008B7ADC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,</w:t>
            </w:r>
            <w:r w:rsidRPr="008B7ADC">
              <w:rPr>
                <w:rFonts w:ascii="Angsana New" w:eastAsia="Angsana New" w:hAnsi="Angsana New" w:cs="Angsana New"/>
                <w:sz w:val="26"/>
                <w:szCs w:val="26"/>
                <w:cs/>
                <w:lang w:val="en-US"/>
              </w:rPr>
              <w:t>876.09</w:t>
            </w:r>
          </w:p>
        </w:tc>
        <w:tc>
          <w:tcPr>
            <w:tcW w:w="236" w:type="dxa"/>
            <w:vAlign w:val="center"/>
          </w:tcPr>
          <w:p w14:paraId="7330F16F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4" w:type="dxa"/>
          </w:tcPr>
          <w:p w14:paraId="37AB11B5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7AD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12</w:t>
            </w:r>
            <w:r w:rsidRPr="008B7AD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B7AD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233</w:t>
            </w:r>
            <w:r w:rsidRPr="008B7AD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B7AD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200.00</w:t>
            </w:r>
          </w:p>
        </w:tc>
        <w:tc>
          <w:tcPr>
            <w:tcW w:w="236" w:type="dxa"/>
            <w:vAlign w:val="center"/>
          </w:tcPr>
          <w:p w14:paraId="38D31343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1496C842" w14:textId="77777777" w:rsidR="00AA2C38" w:rsidRPr="008B7ADC" w:rsidRDefault="00AA2C38" w:rsidP="00AA2C3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7ADC">
              <w:rPr>
                <w:rFonts w:asciiTheme="majorBidi" w:hAnsiTheme="majorBidi" w:cs="Angsana New"/>
                <w:sz w:val="26"/>
                <w:szCs w:val="26"/>
                <w:cs/>
              </w:rPr>
              <w:t>248,783,700.11</w:t>
            </w:r>
          </w:p>
        </w:tc>
      </w:tr>
      <w:tr w:rsidR="00D87CD9" w:rsidRPr="00E50A6D" w14:paraId="15EA9542" w14:textId="77777777" w:rsidTr="005E00E6">
        <w:trPr>
          <w:gridAfter w:val="1"/>
          <w:wAfter w:w="6" w:type="dxa"/>
          <w:jc w:val="center"/>
        </w:trPr>
        <w:tc>
          <w:tcPr>
            <w:tcW w:w="2505" w:type="dxa"/>
          </w:tcPr>
          <w:p w14:paraId="04D2E842" w14:textId="77777777" w:rsidR="00D87CD9" w:rsidRPr="00E50A6D" w:rsidRDefault="00AA2C38" w:rsidP="00D87CD9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008EF">
              <w:rPr>
                <w:rFonts w:asciiTheme="majorBidi" w:hAnsiTheme="majorBidi" w:cs="Angsana New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1225" w:type="dxa"/>
            <w:vAlign w:val="bottom"/>
          </w:tcPr>
          <w:p w14:paraId="2A24EBBE" w14:textId="77777777" w:rsidR="00D87CD9" w:rsidRPr="008B7ADC" w:rsidRDefault="005C0429" w:rsidP="00D87C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7AD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574A19A" w14:textId="77777777" w:rsidR="00D87CD9" w:rsidRPr="008B7ADC" w:rsidRDefault="00D87CD9" w:rsidP="00D87CD9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46687905" w14:textId="77777777" w:rsidR="00D87CD9" w:rsidRPr="008B7ADC" w:rsidRDefault="005C0429" w:rsidP="00D87CD9">
            <w:pPr>
              <w:pStyle w:val="BlockText"/>
              <w:spacing w:before="0"/>
              <w:ind w:left="-108" w:right="-3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7AD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F79A1F" w14:textId="77777777" w:rsidR="00D87CD9" w:rsidRPr="008B7ADC" w:rsidRDefault="00D87CD9" w:rsidP="00D87CD9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25E060EB" w14:textId="77777777" w:rsidR="00D87CD9" w:rsidRPr="008B7ADC" w:rsidRDefault="005C0429" w:rsidP="00D87CD9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7AD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BF2E00E" w14:textId="77777777" w:rsidR="00D87CD9" w:rsidRPr="008B7ADC" w:rsidRDefault="00D87CD9" w:rsidP="00D87CD9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vAlign w:val="bottom"/>
          </w:tcPr>
          <w:p w14:paraId="1F8A33E8" w14:textId="77777777" w:rsidR="00D87CD9" w:rsidRPr="008B7ADC" w:rsidRDefault="005C0429" w:rsidP="00D87CD9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7AD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3F61550" w14:textId="77777777" w:rsidR="00D87CD9" w:rsidRPr="008B7ADC" w:rsidRDefault="00D87CD9" w:rsidP="00D87CD9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  <w:vAlign w:val="bottom"/>
          </w:tcPr>
          <w:p w14:paraId="629C6338" w14:textId="77777777" w:rsidR="00D87CD9" w:rsidRPr="008B7ADC" w:rsidRDefault="005C0429" w:rsidP="00D87CD9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7AD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974E49" w14:textId="77777777" w:rsidR="00D87CD9" w:rsidRPr="008B7ADC" w:rsidRDefault="00D87CD9" w:rsidP="00D87CD9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5BA3126C" w14:textId="77777777" w:rsidR="00D87CD9" w:rsidRPr="008B7ADC" w:rsidRDefault="005C0429" w:rsidP="00D87CD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042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1,339,252.34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069327" w14:textId="77777777" w:rsidR="00D87CD9" w:rsidRPr="008B7ADC" w:rsidRDefault="00D87CD9" w:rsidP="00D87CD9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  <w:vAlign w:val="bottom"/>
          </w:tcPr>
          <w:p w14:paraId="0947F173" w14:textId="77777777" w:rsidR="00D87CD9" w:rsidRPr="008B7ADC" w:rsidRDefault="005C0429" w:rsidP="00D87CD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7AD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80677AF" w14:textId="77777777" w:rsidR="00D87CD9" w:rsidRPr="008B7ADC" w:rsidRDefault="00D87CD9" w:rsidP="00D87CD9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4" w:type="dxa"/>
            <w:vAlign w:val="bottom"/>
          </w:tcPr>
          <w:p w14:paraId="1B2A432D" w14:textId="77777777" w:rsidR="00D87CD9" w:rsidRPr="008B7ADC" w:rsidRDefault="005C0429" w:rsidP="00D87CD9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  <w:r w:rsidRPr="008B7AD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F5FDD94" w14:textId="77777777" w:rsidR="00D87CD9" w:rsidRPr="008B7ADC" w:rsidRDefault="00D87CD9" w:rsidP="00D87CD9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BC45480" w14:textId="77777777" w:rsidR="00D87CD9" w:rsidRPr="008B7ADC" w:rsidRDefault="005C0429" w:rsidP="00D87CD9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042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1,339,252.34</w:t>
            </w:r>
          </w:p>
        </w:tc>
      </w:tr>
      <w:tr w:rsidR="00012CBB" w:rsidRPr="00E50A6D" w14:paraId="192E8E49" w14:textId="77777777" w:rsidTr="004C5C9E">
        <w:trPr>
          <w:gridAfter w:val="1"/>
          <w:wAfter w:w="6" w:type="dxa"/>
          <w:jc w:val="center"/>
        </w:trPr>
        <w:tc>
          <w:tcPr>
            <w:tcW w:w="2505" w:type="dxa"/>
          </w:tcPr>
          <w:p w14:paraId="636CC7E3" w14:textId="77777777" w:rsidR="00012CBB" w:rsidRPr="00E50A6D" w:rsidRDefault="00012CBB" w:rsidP="00012CB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25" w:type="dxa"/>
            <w:vAlign w:val="center"/>
          </w:tcPr>
          <w:p w14:paraId="5F3D312B" w14:textId="77777777" w:rsidR="00012CBB" w:rsidRPr="008B7ADC" w:rsidRDefault="003825E5" w:rsidP="00012CB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825E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53,570,600.00</w:t>
            </w:r>
          </w:p>
        </w:tc>
        <w:tc>
          <w:tcPr>
            <w:tcW w:w="236" w:type="dxa"/>
            <w:vAlign w:val="center"/>
          </w:tcPr>
          <w:p w14:paraId="4994396E" w14:textId="77777777" w:rsidR="00012CBB" w:rsidRPr="008B7ADC" w:rsidRDefault="00012CBB" w:rsidP="00012CBB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566BFFA2" w14:textId="77777777" w:rsidR="00012CBB" w:rsidRPr="008B7ADC" w:rsidRDefault="003825E5" w:rsidP="00012CBB">
            <w:pPr>
              <w:pStyle w:val="BlockText"/>
              <w:spacing w:before="0"/>
              <w:ind w:left="-108" w:right="-3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83ADF6B" w14:textId="77777777" w:rsidR="00012CBB" w:rsidRPr="008B7ADC" w:rsidRDefault="00012CBB" w:rsidP="00012CBB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</w:tcPr>
          <w:p w14:paraId="5599BF1F" w14:textId="77777777" w:rsidR="00012CBB" w:rsidRPr="008B7ADC" w:rsidRDefault="003825E5" w:rsidP="00012CBB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82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119,300.00</w:t>
            </w:r>
          </w:p>
        </w:tc>
        <w:tc>
          <w:tcPr>
            <w:tcW w:w="236" w:type="dxa"/>
            <w:vAlign w:val="center"/>
          </w:tcPr>
          <w:p w14:paraId="0645EB65" w14:textId="77777777" w:rsidR="00012CBB" w:rsidRPr="008B7ADC" w:rsidRDefault="00012CBB" w:rsidP="00012CBB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</w:tcPr>
          <w:p w14:paraId="43644115" w14:textId="77777777" w:rsidR="00012CBB" w:rsidRPr="008B7ADC" w:rsidRDefault="003825E5" w:rsidP="00012CB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82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8,841,245.06</w:t>
            </w:r>
          </w:p>
        </w:tc>
        <w:tc>
          <w:tcPr>
            <w:tcW w:w="236" w:type="dxa"/>
            <w:vAlign w:val="center"/>
          </w:tcPr>
          <w:p w14:paraId="78218FBA" w14:textId="77777777" w:rsidR="00012CBB" w:rsidRPr="008B7ADC" w:rsidRDefault="00012CBB" w:rsidP="00012CBB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</w:tcPr>
          <w:p w14:paraId="3A93CF40" w14:textId="77777777" w:rsidR="00012CBB" w:rsidRPr="008B7ADC" w:rsidRDefault="003825E5" w:rsidP="00012CB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82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3,833,923.84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382ADAE" w14:textId="77777777" w:rsidR="00012CBB" w:rsidRPr="008B7ADC" w:rsidRDefault="00012CBB" w:rsidP="00012CBB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</w:tcPr>
          <w:p w14:paraId="574DC779" w14:textId="77777777" w:rsidR="00012CBB" w:rsidRPr="008B7ADC" w:rsidRDefault="003825E5" w:rsidP="00012CB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DEA4FF0" w14:textId="77777777" w:rsidR="00012CBB" w:rsidRPr="008B7ADC" w:rsidRDefault="00012CBB" w:rsidP="00012CBB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</w:tcPr>
          <w:p w14:paraId="01098202" w14:textId="77777777" w:rsidR="00012CBB" w:rsidRPr="008B7ADC" w:rsidRDefault="003825E5" w:rsidP="00012CBB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  <w:r w:rsidRPr="003825E5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4,982,365.19</w:t>
            </w:r>
          </w:p>
        </w:tc>
        <w:tc>
          <w:tcPr>
            <w:tcW w:w="236" w:type="dxa"/>
            <w:vAlign w:val="center"/>
          </w:tcPr>
          <w:p w14:paraId="64CD35B4" w14:textId="77777777" w:rsidR="00012CBB" w:rsidRPr="008B7ADC" w:rsidRDefault="00012CBB" w:rsidP="00012CBB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4" w:type="dxa"/>
          </w:tcPr>
          <w:p w14:paraId="2F923653" w14:textId="77777777" w:rsidR="00012CBB" w:rsidRPr="008B7ADC" w:rsidRDefault="003825E5" w:rsidP="00012CBB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82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54,758,289.07</w:t>
            </w:r>
          </w:p>
        </w:tc>
        <w:tc>
          <w:tcPr>
            <w:tcW w:w="236" w:type="dxa"/>
            <w:vAlign w:val="center"/>
          </w:tcPr>
          <w:p w14:paraId="173ADDBB" w14:textId="77777777" w:rsidR="00012CBB" w:rsidRPr="008B7ADC" w:rsidRDefault="00012CBB" w:rsidP="00012CBB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4858FEAA" w14:textId="77777777" w:rsidR="00012CBB" w:rsidRPr="008B7ADC" w:rsidRDefault="003825E5" w:rsidP="00012CBB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82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126,105,723.16</w:t>
            </w:r>
          </w:p>
        </w:tc>
      </w:tr>
      <w:tr w:rsidR="00012CBB" w:rsidRPr="00E50A6D" w14:paraId="60884986" w14:textId="77777777" w:rsidTr="004C5C9E">
        <w:trPr>
          <w:gridAfter w:val="1"/>
          <w:wAfter w:w="6" w:type="dxa"/>
          <w:jc w:val="center"/>
        </w:trPr>
        <w:tc>
          <w:tcPr>
            <w:tcW w:w="2505" w:type="dxa"/>
          </w:tcPr>
          <w:p w14:paraId="2A1547C9" w14:textId="77777777" w:rsidR="00012CBB" w:rsidRPr="00E50A6D" w:rsidRDefault="00012CBB" w:rsidP="00012CB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225" w:type="dxa"/>
            <w:vAlign w:val="center"/>
          </w:tcPr>
          <w:p w14:paraId="0D6FA584" w14:textId="77777777" w:rsidR="00012CBB" w:rsidRPr="008B7ADC" w:rsidRDefault="003825E5" w:rsidP="00012CB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0F2D74F9" w14:textId="77777777" w:rsidR="00012CBB" w:rsidRPr="008B7ADC" w:rsidRDefault="00012CBB" w:rsidP="00012CBB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5DED3AE3" w14:textId="77777777" w:rsidR="00012CBB" w:rsidRPr="008B7ADC" w:rsidRDefault="003825E5" w:rsidP="00012CBB">
            <w:pPr>
              <w:pStyle w:val="BlockText"/>
              <w:spacing w:before="0"/>
              <w:ind w:left="-108" w:right="-3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0F90CC6" w14:textId="77777777" w:rsidR="00012CBB" w:rsidRPr="008B7ADC" w:rsidRDefault="00012CBB" w:rsidP="00012CBB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</w:tcPr>
          <w:p w14:paraId="1D6C00DE" w14:textId="77777777" w:rsidR="00012CBB" w:rsidRPr="008B7ADC" w:rsidRDefault="003825E5" w:rsidP="00012CBB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5369FEB8" w14:textId="77777777" w:rsidR="00012CBB" w:rsidRPr="008B7ADC" w:rsidRDefault="00012CBB" w:rsidP="00012CBB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</w:tcPr>
          <w:p w14:paraId="245DA9EB" w14:textId="77777777" w:rsidR="00012CBB" w:rsidRPr="008B7ADC" w:rsidRDefault="003825E5" w:rsidP="00012CBB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384C6461" w14:textId="77777777" w:rsidR="00012CBB" w:rsidRPr="008B7ADC" w:rsidRDefault="00012CBB" w:rsidP="00012CBB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</w:tcPr>
          <w:p w14:paraId="65B3A611" w14:textId="77777777" w:rsidR="00012CBB" w:rsidRPr="008B7ADC" w:rsidRDefault="003825E5" w:rsidP="00012CB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7F6C94C" w14:textId="77777777" w:rsidR="00012CBB" w:rsidRPr="008B7ADC" w:rsidRDefault="00012CBB" w:rsidP="00012CBB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</w:tcPr>
          <w:p w14:paraId="11952A66" w14:textId="77777777" w:rsidR="00012CBB" w:rsidRPr="008B7ADC" w:rsidRDefault="003825E5" w:rsidP="00012CB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825E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(1,309,144.23)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28850F7" w14:textId="77777777" w:rsidR="00012CBB" w:rsidRPr="008B7ADC" w:rsidRDefault="00012CBB" w:rsidP="00012CBB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</w:tcPr>
          <w:p w14:paraId="6296D943" w14:textId="77777777" w:rsidR="00012CBB" w:rsidRPr="008B7ADC" w:rsidRDefault="003825E5" w:rsidP="00012CBB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5019CEC2" w14:textId="77777777" w:rsidR="00012CBB" w:rsidRPr="008B7ADC" w:rsidRDefault="00012CBB" w:rsidP="00012CBB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4" w:type="dxa"/>
          </w:tcPr>
          <w:p w14:paraId="091DC624" w14:textId="77777777" w:rsidR="00012CBB" w:rsidRPr="008B7ADC" w:rsidRDefault="003825E5" w:rsidP="00012CBB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56470880" w14:textId="77777777" w:rsidR="00012CBB" w:rsidRPr="008B7ADC" w:rsidRDefault="00012CBB" w:rsidP="00012CBB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7E1E03E4" w14:textId="77777777" w:rsidR="00012CBB" w:rsidRPr="008B7ADC" w:rsidRDefault="003825E5" w:rsidP="00012CBB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82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(1,309,144.23)</w:t>
            </w:r>
          </w:p>
        </w:tc>
      </w:tr>
      <w:tr w:rsidR="00012CBB" w:rsidRPr="00E50A6D" w14:paraId="2D372546" w14:textId="77777777" w:rsidTr="004C5C9E">
        <w:trPr>
          <w:gridAfter w:val="1"/>
          <w:wAfter w:w="6" w:type="dxa"/>
          <w:jc w:val="center"/>
        </w:trPr>
        <w:tc>
          <w:tcPr>
            <w:tcW w:w="2505" w:type="dxa"/>
          </w:tcPr>
          <w:p w14:paraId="677971B8" w14:textId="77777777" w:rsidR="00012CBB" w:rsidRPr="00E50A6D" w:rsidRDefault="00012CBB" w:rsidP="00012CB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รับเข้า/(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โอน</w:t>
            </w:r>
            <w:r w:rsidRPr="00E50A6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ออก)</w:t>
            </w:r>
          </w:p>
        </w:tc>
        <w:tc>
          <w:tcPr>
            <w:tcW w:w="1225" w:type="dxa"/>
            <w:vAlign w:val="center"/>
          </w:tcPr>
          <w:p w14:paraId="390C8A18" w14:textId="77777777" w:rsidR="00012CBB" w:rsidRPr="008B7ADC" w:rsidRDefault="004A6264" w:rsidP="00012CB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311A83ED" w14:textId="77777777" w:rsidR="00012CBB" w:rsidRPr="008B7ADC" w:rsidRDefault="00012CBB" w:rsidP="00012CBB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6143E054" w14:textId="77777777" w:rsidR="00012CBB" w:rsidRPr="008B7ADC" w:rsidRDefault="004A6264" w:rsidP="00012CBB">
            <w:pPr>
              <w:pStyle w:val="BlockText"/>
              <w:spacing w:before="0"/>
              <w:ind w:left="-108" w:right="-3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A62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37</w:t>
            </w:r>
            <w:r w:rsidRPr="004A62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A62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209</w:t>
            </w:r>
            <w:r w:rsidRPr="004A62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A62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418.40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401F06E" w14:textId="77777777" w:rsidR="00012CBB" w:rsidRPr="008B7ADC" w:rsidRDefault="00012CBB" w:rsidP="00012CBB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</w:tcPr>
          <w:p w14:paraId="59714D61" w14:textId="77777777" w:rsidR="00012CBB" w:rsidRPr="008B7ADC" w:rsidRDefault="004A6264" w:rsidP="00012CBB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A62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5</w:t>
            </w:r>
            <w:r w:rsidRPr="004A62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A62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377</w:t>
            </w:r>
            <w:r w:rsidRPr="004A62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A62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312.68</w:t>
            </w:r>
          </w:p>
        </w:tc>
        <w:tc>
          <w:tcPr>
            <w:tcW w:w="236" w:type="dxa"/>
            <w:vAlign w:val="center"/>
          </w:tcPr>
          <w:p w14:paraId="6AB25C86" w14:textId="77777777" w:rsidR="00012CBB" w:rsidRPr="008B7ADC" w:rsidRDefault="00012CBB" w:rsidP="00012CBB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</w:tcPr>
          <w:p w14:paraId="57947C29" w14:textId="77777777" w:rsidR="00012CBB" w:rsidRPr="008B7ADC" w:rsidRDefault="004A6264" w:rsidP="00012CBB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A62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11</w:t>
            </w:r>
            <w:r w:rsidRPr="004A62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A62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421</w:t>
            </w:r>
            <w:r w:rsidRPr="004A62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A62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194.77</w:t>
            </w:r>
          </w:p>
        </w:tc>
        <w:tc>
          <w:tcPr>
            <w:tcW w:w="236" w:type="dxa"/>
            <w:vAlign w:val="center"/>
          </w:tcPr>
          <w:p w14:paraId="766C17EB" w14:textId="77777777" w:rsidR="00012CBB" w:rsidRPr="008B7ADC" w:rsidRDefault="00012CBB" w:rsidP="00012CBB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</w:tcPr>
          <w:p w14:paraId="2BDE8935" w14:textId="77777777" w:rsidR="00012CBB" w:rsidRPr="008B7ADC" w:rsidRDefault="00820100" w:rsidP="00012CB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3429365" w14:textId="77777777" w:rsidR="00012CBB" w:rsidRPr="008B7ADC" w:rsidRDefault="00012CBB" w:rsidP="00012CBB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</w:tcPr>
          <w:p w14:paraId="7C1D34B2" w14:textId="77777777" w:rsidR="00012CBB" w:rsidRPr="008B7ADC" w:rsidRDefault="00820100" w:rsidP="00012CB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77B9AE9" w14:textId="77777777" w:rsidR="00012CBB" w:rsidRPr="008B7ADC" w:rsidRDefault="00012CBB" w:rsidP="00012CBB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</w:tcPr>
          <w:p w14:paraId="2BF29511" w14:textId="77777777" w:rsidR="00012CBB" w:rsidRPr="008B7ADC" w:rsidRDefault="00820100" w:rsidP="00012CBB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  <w:r w:rsidRPr="00820100">
              <w:rPr>
                <w:rFonts w:asciiTheme="majorBidi" w:eastAsia="Angsana New" w:hAnsiTheme="majorBidi" w:cs="Angsana New"/>
                <w:sz w:val="26"/>
                <w:szCs w:val="26"/>
                <w:cs/>
                <w:lang w:val="en-US"/>
              </w:rPr>
              <w:t>(3</w:t>
            </w:r>
            <w:r w:rsidRPr="00820100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,</w:t>
            </w:r>
            <w:r w:rsidRPr="00820100">
              <w:rPr>
                <w:rFonts w:asciiTheme="majorBidi" w:eastAsia="Angsana New" w:hAnsiTheme="majorBidi" w:cs="Angsana New"/>
                <w:sz w:val="26"/>
                <w:szCs w:val="26"/>
                <w:cs/>
                <w:lang w:val="en-US"/>
              </w:rPr>
              <w:t>717</w:t>
            </w:r>
            <w:r w:rsidRPr="00820100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,</w:t>
            </w:r>
            <w:r w:rsidRPr="00820100">
              <w:rPr>
                <w:rFonts w:asciiTheme="majorBidi" w:eastAsia="Angsana New" w:hAnsiTheme="majorBidi" w:cs="Angsana New"/>
                <w:sz w:val="26"/>
                <w:szCs w:val="26"/>
                <w:cs/>
                <w:lang w:val="en-US"/>
              </w:rPr>
              <w:t>120.39)</w:t>
            </w:r>
          </w:p>
        </w:tc>
        <w:tc>
          <w:tcPr>
            <w:tcW w:w="236" w:type="dxa"/>
            <w:vAlign w:val="center"/>
          </w:tcPr>
          <w:p w14:paraId="144D7E67" w14:textId="77777777" w:rsidR="00012CBB" w:rsidRPr="008B7ADC" w:rsidRDefault="00012CBB" w:rsidP="00012CBB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4" w:type="dxa"/>
          </w:tcPr>
          <w:p w14:paraId="7BF6E4FE" w14:textId="77777777" w:rsidR="00012CBB" w:rsidRPr="008B7ADC" w:rsidRDefault="00820100" w:rsidP="00012CBB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0100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(50</w:t>
            </w:r>
            <w:r w:rsidRPr="008201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20100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290</w:t>
            </w:r>
            <w:r w:rsidRPr="008201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20100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805.46)</w:t>
            </w:r>
          </w:p>
        </w:tc>
        <w:tc>
          <w:tcPr>
            <w:tcW w:w="236" w:type="dxa"/>
            <w:vAlign w:val="center"/>
          </w:tcPr>
          <w:p w14:paraId="49BBF197" w14:textId="77777777" w:rsidR="00012CBB" w:rsidRPr="008B7ADC" w:rsidRDefault="00012CBB" w:rsidP="00012CBB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4A2FF782" w14:textId="77777777" w:rsidR="00012CBB" w:rsidRPr="008B7ADC" w:rsidRDefault="00820100" w:rsidP="00012CBB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12CBB" w:rsidRPr="00E50A6D" w14:paraId="42D2BA33" w14:textId="77777777" w:rsidTr="004C5C9E">
        <w:trPr>
          <w:gridAfter w:val="1"/>
          <w:wAfter w:w="6" w:type="dxa"/>
          <w:jc w:val="center"/>
        </w:trPr>
        <w:tc>
          <w:tcPr>
            <w:tcW w:w="2505" w:type="dxa"/>
          </w:tcPr>
          <w:p w14:paraId="379DA940" w14:textId="77777777" w:rsidR="00012CBB" w:rsidRPr="00E50A6D" w:rsidRDefault="00012CBB" w:rsidP="00012CB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3672C648" w14:textId="77777777" w:rsidR="00012CBB" w:rsidRPr="008B7ADC" w:rsidRDefault="00820100" w:rsidP="00012CB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6C2D7D50" w14:textId="77777777" w:rsidR="00012CBB" w:rsidRPr="008B7ADC" w:rsidRDefault="00012CBB" w:rsidP="00012CBB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2D5901" w14:textId="77777777" w:rsidR="00012CBB" w:rsidRPr="008B7ADC" w:rsidRDefault="00820100" w:rsidP="00012CBB">
            <w:pPr>
              <w:pStyle w:val="BlockText"/>
              <w:spacing w:before="0"/>
              <w:ind w:left="-108" w:right="-3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0100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(3</w:t>
            </w:r>
            <w:r w:rsidRPr="008201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20100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326</w:t>
            </w:r>
            <w:r w:rsidRPr="008201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20100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680.38)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EBC476A" w14:textId="77777777" w:rsidR="00012CBB" w:rsidRPr="008B7ADC" w:rsidRDefault="00012CBB" w:rsidP="00012CBB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480C955C" w14:textId="77777777" w:rsidR="00012CBB" w:rsidRPr="008B7ADC" w:rsidRDefault="00820100" w:rsidP="00012CBB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25CABAF9" w14:textId="77777777" w:rsidR="00012CBB" w:rsidRPr="008B7ADC" w:rsidRDefault="00012CBB" w:rsidP="00012CBB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6D73A00C" w14:textId="77777777" w:rsidR="00012CBB" w:rsidRPr="008B7ADC" w:rsidRDefault="00820100" w:rsidP="00012CBB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0100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(8</w:t>
            </w:r>
            <w:r w:rsidRPr="008201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20100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389</w:t>
            </w:r>
            <w:r w:rsidRPr="008201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20100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949.00)</w:t>
            </w:r>
          </w:p>
        </w:tc>
        <w:tc>
          <w:tcPr>
            <w:tcW w:w="236" w:type="dxa"/>
            <w:vAlign w:val="center"/>
          </w:tcPr>
          <w:p w14:paraId="07CFD20A" w14:textId="77777777" w:rsidR="00012CBB" w:rsidRPr="008B7ADC" w:rsidRDefault="00012CBB" w:rsidP="00012CBB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4AB98FD7" w14:textId="77777777" w:rsidR="00012CBB" w:rsidRPr="008B7ADC" w:rsidRDefault="00820100" w:rsidP="00012CB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010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(1,985,612.40)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BD00C83" w14:textId="77777777" w:rsidR="00012CBB" w:rsidRPr="008B7ADC" w:rsidRDefault="00012CBB" w:rsidP="00012CBB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077CDC87" w14:textId="77777777" w:rsidR="00012CBB" w:rsidRPr="008B7ADC" w:rsidRDefault="00820100" w:rsidP="00012CB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C24DFD6" w14:textId="77777777" w:rsidR="00012CBB" w:rsidRPr="008B7ADC" w:rsidRDefault="00012CBB" w:rsidP="00012CBB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0DAC08CF" w14:textId="77777777" w:rsidR="00012CBB" w:rsidRPr="008B7ADC" w:rsidRDefault="004B2365" w:rsidP="00012CBB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  <w:r w:rsidRPr="004B2365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(114,275.89)</w:t>
            </w:r>
          </w:p>
        </w:tc>
        <w:tc>
          <w:tcPr>
            <w:tcW w:w="236" w:type="dxa"/>
            <w:vAlign w:val="center"/>
          </w:tcPr>
          <w:p w14:paraId="1BDAAE8A" w14:textId="77777777" w:rsidR="00012CBB" w:rsidRPr="008B7ADC" w:rsidRDefault="00012CBB" w:rsidP="00012CBB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2F66A698" w14:textId="77777777" w:rsidR="00012CBB" w:rsidRPr="008B7ADC" w:rsidRDefault="004B2365" w:rsidP="00012CBB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1011F37B" w14:textId="77777777" w:rsidR="00012CBB" w:rsidRPr="008B7ADC" w:rsidRDefault="00012CBB" w:rsidP="00012CBB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B67C7E" w14:textId="77777777" w:rsidR="00012CBB" w:rsidRPr="008B7ADC" w:rsidRDefault="004B2365" w:rsidP="00012CBB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B236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(13,816,517.67)</w:t>
            </w:r>
          </w:p>
        </w:tc>
      </w:tr>
      <w:tr w:rsidR="00012CBB" w:rsidRPr="00E50A6D" w14:paraId="67A7B18A" w14:textId="77777777" w:rsidTr="004C5C9E">
        <w:trPr>
          <w:gridAfter w:val="1"/>
          <w:wAfter w:w="6" w:type="dxa"/>
          <w:jc w:val="center"/>
        </w:trPr>
        <w:tc>
          <w:tcPr>
            <w:tcW w:w="2505" w:type="dxa"/>
          </w:tcPr>
          <w:p w14:paraId="293E1ADC" w14:textId="77777777" w:rsidR="00012CBB" w:rsidRPr="00E50A6D" w:rsidRDefault="00012CBB" w:rsidP="00012CBB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50A6D">
              <w:rPr>
                <w:rFonts w:ascii="Angsana New" w:hAnsi="Angsana New" w:cs="Angsana New"/>
                <w:b/>
                <w:bCs/>
                <w:cs/>
              </w:rPr>
              <w:t xml:space="preserve">ณ วันที่ 31 </w:t>
            </w:r>
            <w:r w:rsidRPr="00E50A6D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E50A6D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="00AA2C38">
              <w:rPr>
                <w:rFonts w:ascii="Angsana New" w:hAnsi="Angsana New" w:cs="Angsana New"/>
                <w:b/>
                <w:bCs/>
                <w:lang w:val="en-US"/>
              </w:rPr>
              <w:t>4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925B7" w14:textId="77777777" w:rsidR="00012CBB" w:rsidRPr="008B7ADC" w:rsidRDefault="004B2365" w:rsidP="00012CB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B236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97,344,088.00</w:t>
            </w:r>
          </w:p>
        </w:tc>
        <w:tc>
          <w:tcPr>
            <w:tcW w:w="236" w:type="dxa"/>
            <w:vAlign w:val="center"/>
          </w:tcPr>
          <w:p w14:paraId="6448B55F" w14:textId="77777777" w:rsidR="00012CBB" w:rsidRPr="008B7ADC" w:rsidRDefault="00012CBB" w:rsidP="00012CBB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62D9D3" w14:textId="77777777" w:rsidR="00012CBB" w:rsidRPr="008B7ADC" w:rsidRDefault="004B2365" w:rsidP="00012CBB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B2365">
              <w:rPr>
                <w:rFonts w:ascii="Angsana New" w:hAnsi="Angsana New" w:cs="Angsana New"/>
                <w:sz w:val="26"/>
                <w:szCs w:val="26"/>
                <w:lang w:val="en-US"/>
              </w:rPr>
              <w:t>124,890,309.99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F4B4519" w14:textId="77777777" w:rsidR="00012CBB" w:rsidRPr="008B7ADC" w:rsidRDefault="00012CBB" w:rsidP="00012CBB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35A6BAEE" w14:textId="77777777" w:rsidR="00012CBB" w:rsidRPr="008B7ADC" w:rsidRDefault="004B2365" w:rsidP="00012CBB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B2365">
              <w:rPr>
                <w:rFonts w:ascii="Angsana New" w:hAnsi="Angsana New" w:cs="Angsana New"/>
                <w:sz w:val="26"/>
                <w:szCs w:val="26"/>
                <w:lang w:val="en-US"/>
              </w:rPr>
              <w:t>20,662,102.97</w:t>
            </w:r>
          </w:p>
        </w:tc>
        <w:tc>
          <w:tcPr>
            <w:tcW w:w="236" w:type="dxa"/>
            <w:vAlign w:val="center"/>
          </w:tcPr>
          <w:p w14:paraId="585E1733" w14:textId="77777777" w:rsidR="00012CBB" w:rsidRPr="008B7ADC" w:rsidRDefault="00012CBB" w:rsidP="00012CBB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14:paraId="2CACD818" w14:textId="77777777" w:rsidR="00012CBB" w:rsidRPr="008B7ADC" w:rsidRDefault="004B2365" w:rsidP="00012CBB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B2365">
              <w:rPr>
                <w:rFonts w:ascii="Angsana New" w:hAnsi="Angsana New" w:cs="Angsana New"/>
                <w:sz w:val="26"/>
                <w:szCs w:val="26"/>
                <w:lang w:val="en-US"/>
              </w:rPr>
              <w:t>75,860,998.14</w:t>
            </w:r>
          </w:p>
        </w:tc>
        <w:tc>
          <w:tcPr>
            <w:tcW w:w="236" w:type="dxa"/>
            <w:vAlign w:val="center"/>
          </w:tcPr>
          <w:p w14:paraId="7DEADF04" w14:textId="77777777" w:rsidR="00012CBB" w:rsidRPr="008B7ADC" w:rsidRDefault="00012CBB" w:rsidP="00012CBB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367A958A" w14:textId="77777777" w:rsidR="00012CBB" w:rsidRPr="008B7ADC" w:rsidRDefault="004B2365" w:rsidP="00012CB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B2365">
              <w:rPr>
                <w:rFonts w:ascii="Angsana New" w:hAnsi="Angsana New" w:cs="Angsana New"/>
                <w:sz w:val="26"/>
                <w:szCs w:val="26"/>
                <w:lang w:val="en-US"/>
              </w:rPr>
              <w:t>16,316,685.06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7C796FE" w14:textId="77777777" w:rsidR="00012CBB" w:rsidRPr="008B7ADC" w:rsidRDefault="00012CBB" w:rsidP="00012CBB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5EF8492A" w14:textId="77777777" w:rsidR="00012CBB" w:rsidRPr="008B7ADC" w:rsidRDefault="004B2365" w:rsidP="00012CB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B2365">
              <w:rPr>
                <w:rFonts w:ascii="Angsana New" w:hAnsi="Angsana New" w:cs="Angsana New"/>
                <w:sz w:val="26"/>
                <w:szCs w:val="26"/>
                <w:lang w:val="en-US"/>
              </w:rPr>
              <w:t>7,696,300.94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61BC79E" w14:textId="77777777" w:rsidR="00012CBB" w:rsidRPr="008B7ADC" w:rsidRDefault="00012CBB" w:rsidP="00012CBB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22C5DFCD" w14:textId="77777777" w:rsidR="00012CBB" w:rsidRPr="008B7ADC" w:rsidRDefault="004B2365" w:rsidP="00012CBB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4B2365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1,631,845.00</w:t>
            </w:r>
          </w:p>
        </w:tc>
        <w:tc>
          <w:tcPr>
            <w:tcW w:w="236" w:type="dxa"/>
            <w:vAlign w:val="center"/>
          </w:tcPr>
          <w:p w14:paraId="1C27886D" w14:textId="77777777" w:rsidR="00012CBB" w:rsidRPr="008B7ADC" w:rsidRDefault="00012CBB" w:rsidP="00012CBB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33A985FB" w14:textId="77777777" w:rsidR="00012CBB" w:rsidRPr="008B7ADC" w:rsidRDefault="004B2365" w:rsidP="00012CBB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B2365">
              <w:rPr>
                <w:rFonts w:ascii="Angsana New" w:hAnsi="Angsana New" w:cs="Angsana New"/>
                <w:sz w:val="26"/>
                <w:szCs w:val="26"/>
                <w:lang w:val="en-US"/>
              </w:rPr>
              <w:t>16,700,683.61</w:t>
            </w:r>
          </w:p>
        </w:tc>
        <w:tc>
          <w:tcPr>
            <w:tcW w:w="236" w:type="dxa"/>
            <w:vAlign w:val="center"/>
          </w:tcPr>
          <w:p w14:paraId="0985B37F" w14:textId="77777777" w:rsidR="00012CBB" w:rsidRPr="008B7ADC" w:rsidRDefault="00012CBB" w:rsidP="00012CBB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943C349" w14:textId="77777777" w:rsidR="00012CBB" w:rsidRPr="008B7ADC" w:rsidRDefault="004B2365" w:rsidP="00012CBB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B236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361,103,013.71</w:t>
            </w:r>
          </w:p>
        </w:tc>
      </w:tr>
    </w:tbl>
    <w:p w14:paraId="2752FC29" w14:textId="77777777" w:rsidR="00AA2C38" w:rsidRDefault="00AA2C38" w:rsidP="00AA2C38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35A0827E" w14:textId="77777777" w:rsidR="004A6264" w:rsidRDefault="004A6264" w:rsidP="00AA2C38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69BAEE31" w14:textId="77777777" w:rsidR="00CC148F" w:rsidRPr="00CC148F" w:rsidRDefault="00CC148F" w:rsidP="00352FE1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ind w:hanging="72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4350C683" w14:textId="77777777" w:rsidR="00081ECE" w:rsidRPr="00E50A6D" w:rsidRDefault="00081ECE" w:rsidP="00352FE1">
      <w:pPr>
        <w:numPr>
          <w:ilvl w:val="0"/>
          <w:numId w:val="16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>(ต่อ)</w:t>
      </w:r>
      <w:r w:rsidR="003C79EC" w:rsidRPr="00E50A6D">
        <w:rPr>
          <w:rFonts w:ascii="Angsana New" w:hAnsi="Angsana New"/>
          <w:b/>
          <w:bCs/>
          <w:sz w:val="30"/>
          <w:szCs w:val="30"/>
        </w:rPr>
        <w:tab/>
      </w:r>
      <w:r w:rsidR="003C79EC" w:rsidRPr="00E50A6D">
        <w:rPr>
          <w:rFonts w:ascii="Angsana New" w:hAnsi="Angsana New"/>
          <w:b/>
          <w:bCs/>
          <w:sz w:val="30"/>
          <w:szCs w:val="30"/>
        </w:rPr>
        <w:tab/>
      </w:r>
      <w:r w:rsidR="003C79EC" w:rsidRPr="00E50A6D">
        <w:rPr>
          <w:rFonts w:ascii="Angsana New" w:hAnsi="Angsana New"/>
          <w:b/>
          <w:bCs/>
          <w:sz w:val="30"/>
          <w:szCs w:val="30"/>
        </w:rPr>
        <w:tab/>
      </w:r>
      <w:r w:rsidR="003C79EC" w:rsidRPr="00E50A6D">
        <w:rPr>
          <w:rFonts w:ascii="Angsana New" w:hAnsi="Angsana New"/>
          <w:b/>
          <w:bCs/>
          <w:sz w:val="30"/>
          <w:szCs w:val="30"/>
        </w:rPr>
        <w:tab/>
      </w:r>
      <w:r w:rsidR="003C79EC" w:rsidRPr="00E50A6D">
        <w:rPr>
          <w:rFonts w:ascii="Angsana New" w:hAnsi="Angsana New"/>
          <w:b/>
          <w:bCs/>
          <w:sz w:val="30"/>
          <w:szCs w:val="30"/>
        </w:rPr>
        <w:tab/>
      </w:r>
      <w:r w:rsidR="003C79EC" w:rsidRPr="00E50A6D">
        <w:rPr>
          <w:rFonts w:ascii="Angsana New" w:hAnsi="Angsana New"/>
          <w:b/>
          <w:bCs/>
          <w:sz w:val="30"/>
          <w:szCs w:val="30"/>
        </w:rPr>
        <w:tab/>
      </w:r>
      <w:r w:rsidR="003C79EC" w:rsidRPr="00E50A6D">
        <w:rPr>
          <w:rFonts w:ascii="Angsana New" w:hAnsi="Angsana New"/>
          <w:b/>
          <w:bCs/>
          <w:sz w:val="30"/>
          <w:szCs w:val="30"/>
        </w:rPr>
        <w:tab/>
      </w:r>
      <w:r w:rsidR="003C79EC" w:rsidRPr="00E50A6D">
        <w:rPr>
          <w:rFonts w:ascii="Angsana New" w:hAnsi="Angsana New"/>
          <w:b/>
          <w:bCs/>
          <w:sz w:val="30"/>
          <w:szCs w:val="30"/>
        </w:rPr>
        <w:tab/>
      </w:r>
      <w:r w:rsidR="003C79EC" w:rsidRPr="00E50A6D">
        <w:rPr>
          <w:rFonts w:ascii="Angsana New" w:hAnsi="Angsana New"/>
          <w:b/>
          <w:bCs/>
          <w:sz w:val="30"/>
          <w:szCs w:val="30"/>
        </w:rPr>
        <w:tab/>
      </w:r>
      <w:r w:rsidR="003C79EC" w:rsidRPr="00E50A6D">
        <w:rPr>
          <w:rFonts w:ascii="Angsana New" w:hAnsi="Angsana New"/>
          <w:b/>
          <w:bCs/>
          <w:sz w:val="30"/>
          <w:szCs w:val="30"/>
        </w:rPr>
        <w:tab/>
      </w:r>
      <w:r w:rsidR="003C79EC" w:rsidRPr="00E50A6D">
        <w:rPr>
          <w:rFonts w:ascii="Angsana New" w:hAnsi="Angsana New"/>
          <w:b/>
          <w:bCs/>
          <w:sz w:val="30"/>
          <w:szCs w:val="30"/>
        </w:rPr>
        <w:tab/>
      </w:r>
      <w:r w:rsidR="00A17691" w:rsidRPr="00E50A6D">
        <w:rPr>
          <w:rFonts w:ascii="Angsana New" w:hAnsi="Angsana New"/>
          <w:color w:val="000000"/>
          <w:sz w:val="28"/>
          <w:szCs w:val="28"/>
        </w:rPr>
        <w:t>(</w:t>
      </w:r>
      <w:r w:rsidR="00A17691" w:rsidRPr="00E50A6D">
        <w:rPr>
          <w:rFonts w:ascii="Angsana New" w:hAnsi="Angsana New"/>
          <w:color w:val="000000"/>
          <w:sz w:val="28"/>
          <w:szCs w:val="28"/>
          <w:cs/>
        </w:rPr>
        <w:t>หน่วย</w:t>
      </w:r>
      <w:r w:rsidR="00A17691" w:rsidRPr="00E50A6D">
        <w:rPr>
          <w:rFonts w:ascii="Angsana New" w:hAnsi="Angsana New"/>
          <w:color w:val="000000"/>
          <w:sz w:val="28"/>
          <w:szCs w:val="28"/>
        </w:rPr>
        <w:t xml:space="preserve">: </w:t>
      </w:r>
      <w:r w:rsidR="00A17691" w:rsidRPr="00E50A6D">
        <w:rPr>
          <w:rFonts w:ascii="Angsana New" w:hAnsi="Angsana New"/>
          <w:color w:val="000000"/>
          <w:sz w:val="28"/>
          <w:szCs w:val="28"/>
          <w:cs/>
        </w:rPr>
        <w:t>บาท</w:t>
      </w:r>
      <w:r w:rsidR="00A17691" w:rsidRPr="00E50A6D">
        <w:rPr>
          <w:rFonts w:ascii="Angsana New" w:hAnsi="Angsana New"/>
          <w:color w:val="000000"/>
          <w:sz w:val="28"/>
          <w:szCs w:val="28"/>
        </w:rPr>
        <w:t>)</w:t>
      </w:r>
      <w:r w:rsidR="00A17691" w:rsidRPr="00E50A6D">
        <w:rPr>
          <w:rFonts w:ascii="Angsana New" w:hAnsi="Angsana New" w:hint="cs"/>
          <w:color w:val="000000"/>
          <w:sz w:val="28"/>
          <w:szCs w:val="28"/>
          <w:cs/>
        </w:rPr>
        <w:t xml:space="preserve">    </w:t>
      </w:r>
    </w:p>
    <w:tbl>
      <w:tblPr>
        <w:tblW w:w="15354" w:type="dxa"/>
        <w:jc w:val="center"/>
        <w:tblLayout w:type="fixed"/>
        <w:tblLook w:val="0000" w:firstRow="0" w:lastRow="0" w:firstColumn="0" w:lastColumn="0" w:noHBand="0" w:noVBand="0"/>
      </w:tblPr>
      <w:tblGrid>
        <w:gridCol w:w="2624"/>
        <w:gridCol w:w="1220"/>
        <w:gridCol w:w="236"/>
        <w:gridCol w:w="1182"/>
        <w:gridCol w:w="236"/>
        <w:gridCol w:w="1181"/>
        <w:gridCol w:w="236"/>
        <w:gridCol w:w="1210"/>
        <w:gridCol w:w="236"/>
        <w:gridCol w:w="1181"/>
        <w:gridCol w:w="236"/>
        <w:gridCol w:w="1181"/>
        <w:gridCol w:w="236"/>
        <w:gridCol w:w="1181"/>
        <w:gridCol w:w="236"/>
        <w:gridCol w:w="1210"/>
        <w:gridCol w:w="236"/>
        <w:gridCol w:w="1296"/>
      </w:tblGrid>
      <w:tr w:rsidR="002D1511" w:rsidRPr="00E50A6D" w14:paraId="54B5B558" w14:textId="77777777" w:rsidTr="003C79EC">
        <w:trPr>
          <w:tblHeader/>
          <w:jc w:val="center"/>
        </w:trPr>
        <w:tc>
          <w:tcPr>
            <w:tcW w:w="2624" w:type="dxa"/>
            <w:shd w:val="clear" w:color="auto" w:fill="auto"/>
          </w:tcPr>
          <w:p w14:paraId="0CDC5AF9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30" w:type="dxa"/>
            <w:gridSpan w:val="17"/>
            <w:tcBorders>
              <w:bottom w:val="single" w:sz="4" w:space="0" w:color="auto"/>
            </w:tcBorders>
            <w:shd w:val="clear" w:color="auto" w:fill="auto"/>
          </w:tcPr>
          <w:p w14:paraId="7C9AAB97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2D1511" w:rsidRPr="00E50A6D" w14:paraId="48F6819B" w14:textId="77777777" w:rsidTr="003C79EC">
        <w:trPr>
          <w:trHeight w:val="449"/>
          <w:tblHeader/>
          <w:jc w:val="center"/>
        </w:trPr>
        <w:tc>
          <w:tcPr>
            <w:tcW w:w="2624" w:type="dxa"/>
            <w:shd w:val="clear" w:color="auto" w:fill="auto"/>
          </w:tcPr>
          <w:p w14:paraId="59FAC39D" w14:textId="77777777" w:rsidR="002D1511" w:rsidRPr="00E50A6D" w:rsidRDefault="002D1511" w:rsidP="00F96AB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</w:tcPr>
          <w:p w14:paraId="042F454A" w14:textId="77777777" w:rsidR="002D1511" w:rsidRPr="00E50A6D" w:rsidRDefault="002D1511" w:rsidP="00F96AB0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/>
                <w:cs/>
              </w:rPr>
              <w:t>ที่ดิน</w:t>
            </w:r>
            <w:r w:rsidRPr="00E50A6D">
              <w:rPr>
                <w:rFonts w:ascii="Angsana New" w:hAnsi="Angsana New" w:cs="Angsana New"/>
                <w:lang w:val="en-US"/>
              </w:rPr>
              <w:br/>
            </w:r>
            <w:r w:rsidRPr="00E50A6D">
              <w:rPr>
                <w:rFonts w:ascii="Angsana New" w:hAnsi="Angsana New" w:cs="Angsana New"/>
                <w:cs/>
              </w:rPr>
              <w:t>และส่ว</w:t>
            </w:r>
            <w:r w:rsidRPr="00E50A6D">
              <w:rPr>
                <w:rFonts w:ascii="Angsana New" w:hAnsi="Angsana New" w:cs="Angsana New" w:hint="cs"/>
                <w:cs/>
                <w:lang w:val="en-US"/>
              </w:rPr>
              <w:t>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481E6E6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14:paraId="2683D62E" w14:textId="77777777" w:rsidR="002D1511" w:rsidRPr="00E50A6D" w:rsidRDefault="002D1511" w:rsidP="00F96AB0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2ABC6746" w14:textId="77777777" w:rsidR="002D1511" w:rsidRPr="00E50A6D" w:rsidRDefault="002D1511" w:rsidP="00F96AB0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8D2A3A0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63DBF7A1" w14:textId="77777777" w:rsidR="002D1511" w:rsidRPr="00E50A6D" w:rsidRDefault="002D1511" w:rsidP="00F96AB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08B7D8C6" w14:textId="77777777" w:rsidR="002D1511" w:rsidRPr="00E50A6D" w:rsidRDefault="002D1511" w:rsidP="00F96AB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 w:hint="cs"/>
                <w:cs/>
              </w:rPr>
              <w:t>ระบบ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003CC05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7CB6961B" w14:textId="77777777" w:rsidR="002D1511" w:rsidRPr="00E50A6D" w:rsidRDefault="002D1511" w:rsidP="00F96AB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03A99627" w14:textId="77777777" w:rsidR="002D1511" w:rsidRPr="00E50A6D" w:rsidRDefault="002D1511" w:rsidP="00F96AB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/>
                <w:cs/>
              </w:rPr>
              <w:t>เครื่องจักร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BF211E3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30A50263" w14:textId="77777777" w:rsidR="002D1511" w:rsidRPr="00E50A6D" w:rsidRDefault="002D1511" w:rsidP="00F96AB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45597066" w14:textId="77777777" w:rsidR="002D1511" w:rsidRPr="00E50A6D" w:rsidRDefault="002D1511" w:rsidP="00F96AB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/>
                <w:cs/>
              </w:rPr>
              <w:t>เครื่องใช้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339CA21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2B0C1BFF" w14:textId="77777777" w:rsidR="002D1511" w:rsidRPr="00E50A6D" w:rsidRDefault="002D1511" w:rsidP="00F96AB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A9ACE78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6FEF9A59" w14:textId="77777777" w:rsidR="002D1511" w:rsidRPr="00E50A6D" w:rsidRDefault="002D1511" w:rsidP="00F96AB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 w:hint="cs"/>
                <w:cs/>
              </w:rPr>
              <w:t>เครื่องจักรและอุปกรณ์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601307B" w14:textId="77777777" w:rsidR="002D1511" w:rsidRPr="00E50A6D" w:rsidRDefault="002D1511" w:rsidP="00F96AB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06ADCB1C" w14:textId="77777777" w:rsidR="002D1511" w:rsidRPr="00E50A6D" w:rsidRDefault="002D1511" w:rsidP="00F96AB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54559E47" w14:textId="77777777" w:rsidR="002D1511" w:rsidRPr="00E50A6D" w:rsidRDefault="00B23386" w:rsidP="00F96AB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 w:hint="cs"/>
                <w:cs/>
              </w:rPr>
              <w:t>อาคาร</w:t>
            </w:r>
            <w:r w:rsidR="002D1511" w:rsidRPr="00E50A6D">
              <w:rPr>
                <w:rFonts w:ascii="Angsana New" w:hAnsi="Angsana New" w:cs="Angsana New" w:hint="cs"/>
                <w:cs/>
              </w:rPr>
              <w:t>ระหว่าง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3A5F0F7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01A3881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2D1511" w:rsidRPr="00E50A6D" w14:paraId="75590FB8" w14:textId="77777777" w:rsidTr="003C79EC">
        <w:trPr>
          <w:tblHeader/>
          <w:jc w:val="center"/>
        </w:trPr>
        <w:tc>
          <w:tcPr>
            <w:tcW w:w="2624" w:type="dxa"/>
            <w:shd w:val="clear" w:color="auto" w:fill="auto"/>
          </w:tcPr>
          <w:p w14:paraId="33D701DC" w14:textId="77777777" w:rsidR="002D1511" w:rsidRPr="00E50A6D" w:rsidRDefault="002D1511" w:rsidP="00F96AB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5A6F13A3" w14:textId="77777777" w:rsidR="002D1511" w:rsidRPr="00E50A6D" w:rsidRDefault="002D1511" w:rsidP="00F96AB0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50A6D">
              <w:rPr>
                <w:rFonts w:ascii="Angsana New" w:hAnsi="Angsana New" w:cs="Angsana New"/>
                <w:cs/>
              </w:rPr>
              <w:t>ปรับปรุง</w:t>
            </w:r>
            <w:r w:rsidRPr="00E50A6D">
              <w:rPr>
                <w:rFonts w:ascii="Angsana New" w:hAnsi="Angsana New" w:cs="Angsana New" w:hint="cs"/>
                <w:cs/>
                <w:lang w:val="en-US"/>
              </w:rPr>
              <w:t>ที่ดิน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72512F53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2F917E90" w14:textId="77777777" w:rsidR="002D1511" w:rsidRPr="00E50A6D" w:rsidRDefault="002D1511" w:rsidP="00F96AB0">
            <w:pPr>
              <w:pStyle w:val="BlockText"/>
              <w:spacing w:before="0"/>
              <w:ind w:left="-59" w:right="-116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7BB11414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535C4531" w14:textId="77777777" w:rsidR="002D1511" w:rsidRPr="00E50A6D" w:rsidRDefault="002D1511" w:rsidP="00F96AB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E50A6D">
              <w:rPr>
                <w:rFonts w:ascii="Angsana New" w:eastAsia="Angsana New" w:hAnsi="Angsana New" w:cs="Angsana New" w:hint="cs"/>
                <w:cs/>
              </w:rPr>
              <w:t>สาธารณูปโภค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15D74172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7DF66151" w14:textId="77777777" w:rsidR="002D1511" w:rsidRPr="00E50A6D" w:rsidRDefault="002D1511" w:rsidP="00F96AB0">
            <w:pPr>
              <w:pStyle w:val="BlockText"/>
              <w:spacing w:before="0"/>
              <w:ind w:left="-108" w:right="-5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E50A6D">
              <w:rPr>
                <w:rFonts w:ascii="Angsana New" w:eastAsia="Angsana New" w:hAnsi="Angsana New" w:cs="Angsana New"/>
                <w:cs/>
              </w:rPr>
              <w:t>และอุปกรณ์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70005563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57D8A5A2" w14:textId="77777777" w:rsidR="002D1511" w:rsidRPr="00E50A6D" w:rsidRDefault="002D1511" w:rsidP="00F96AB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E50A6D">
              <w:rPr>
                <w:rFonts w:ascii="Angsana New" w:eastAsia="Angsana New" w:hAnsi="Angsana New" w:cs="Angsana New"/>
                <w:cs/>
              </w:rPr>
              <w:t>สำนักงาน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2D571CA2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01F23218" w14:textId="77777777" w:rsidR="002D1511" w:rsidRPr="00E50A6D" w:rsidRDefault="002D1511" w:rsidP="00F96AB0">
            <w:pPr>
              <w:pStyle w:val="BlockText"/>
              <w:spacing w:before="0"/>
              <w:ind w:left="-108" w:right="-117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437881E2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011B99AB" w14:textId="77777777" w:rsidR="002D1511" w:rsidRPr="00E50A6D" w:rsidRDefault="002D1511" w:rsidP="00F96AB0">
            <w:pPr>
              <w:pStyle w:val="BlockText"/>
              <w:spacing w:before="0"/>
              <w:ind w:left="-108" w:right="-63" w:firstLine="0"/>
              <w:jc w:val="center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E50A6D">
              <w:rPr>
                <w:rFonts w:ascii="Angsana New" w:eastAsia="Angsana New" w:hAnsi="Angsana New" w:cs="Angsana New" w:hint="cs"/>
                <w:cs/>
              </w:rPr>
              <w:t>ระหว่างติดตั้ง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1AE2E215" w14:textId="77777777" w:rsidR="002D1511" w:rsidRPr="00E50A6D" w:rsidRDefault="002D1511" w:rsidP="00F96AB0">
            <w:pPr>
              <w:pStyle w:val="BlockText"/>
              <w:spacing w:before="0"/>
              <w:ind w:left="-108" w:right="-99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0D07F283" w14:textId="77777777" w:rsidR="002D1511" w:rsidRPr="00E50A6D" w:rsidRDefault="002D1511" w:rsidP="00F96AB0">
            <w:pPr>
              <w:pStyle w:val="BlockText"/>
              <w:spacing w:before="0"/>
              <w:ind w:left="-108" w:right="-99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E50A6D">
              <w:rPr>
                <w:rFonts w:ascii="Angsana New" w:eastAsia="Angsana New" w:hAnsi="Angsana New" w:cs="Angsana New" w:hint="cs"/>
                <w:cs/>
              </w:rPr>
              <w:t>ก่อสร้าง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04EF3105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7384918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E50A6D">
              <w:rPr>
                <w:rFonts w:ascii="Angsana New" w:eastAsia="Angsana New" w:hAnsi="Angsana New" w:cs="Angsana New"/>
                <w:cs/>
              </w:rPr>
              <w:t>รวม</w:t>
            </w:r>
          </w:p>
        </w:tc>
      </w:tr>
      <w:tr w:rsidR="002D1511" w:rsidRPr="00E50A6D" w14:paraId="4A076108" w14:textId="77777777" w:rsidTr="003C79EC">
        <w:trPr>
          <w:jc w:val="center"/>
        </w:trPr>
        <w:tc>
          <w:tcPr>
            <w:tcW w:w="2624" w:type="dxa"/>
          </w:tcPr>
          <w:p w14:paraId="74BD00E0" w14:textId="77777777" w:rsidR="002D1511" w:rsidRPr="00E50A6D" w:rsidRDefault="002D1511" w:rsidP="00F96AB0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50A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11D7751C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1B45DA9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14:paraId="4F79CF7F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F1A1055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75F15482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643F1F1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37A587FD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45EBBCA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21572E25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91FB4A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0362020E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1F58117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22663D6D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74F51EB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49067D9C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90DB054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323426" w14:textId="77777777" w:rsidR="002D1511" w:rsidRPr="00E50A6D" w:rsidRDefault="002D1511" w:rsidP="00F96AB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</w:tr>
      <w:tr w:rsidR="00B372D2" w:rsidRPr="00E50A6D" w14:paraId="72744FD0" w14:textId="77777777" w:rsidTr="00EC65AF">
        <w:trPr>
          <w:jc w:val="center"/>
        </w:trPr>
        <w:tc>
          <w:tcPr>
            <w:tcW w:w="2624" w:type="dxa"/>
          </w:tcPr>
          <w:p w14:paraId="182257D6" w14:textId="77777777" w:rsidR="00B372D2" w:rsidRPr="00E50A6D" w:rsidRDefault="00B372D2" w:rsidP="00B372D2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E50A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50A6D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1 </w:t>
            </w:r>
            <w:r w:rsidRPr="00E50A6D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 xml:space="preserve">มกราคม </w:t>
            </w:r>
            <w:r w:rsidRPr="00E50A6D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78905DBE" w14:textId="77777777" w:rsidR="00B372D2" w:rsidRPr="00E50A6D" w:rsidRDefault="00B372D2" w:rsidP="00B372D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5693A48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40EDCA87" w14:textId="77777777" w:rsidR="00B372D2" w:rsidRPr="00E50A6D" w:rsidRDefault="00B372D2" w:rsidP="00B372D2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lang w:val="en-US"/>
              </w:rPr>
              <w:t>11,943,714.99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D7F65DF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1B740B22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lang w:val="en-US"/>
              </w:rPr>
              <w:t>2,348,943.70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DDBD937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0628DFDC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34,199,373.71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920BC55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27E5F8AC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9,092,084.25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C81B8A0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5794994E" w14:textId="77777777" w:rsidR="00B372D2" w:rsidRPr="00E50A6D" w:rsidRDefault="00B372D2" w:rsidP="00B372D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5,172,861.42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ACA349A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3A50EE08" w14:textId="77777777" w:rsidR="00B372D2" w:rsidRPr="00E50A6D" w:rsidRDefault="00B372D2" w:rsidP="00B372D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DC88CEF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21D39979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E50A6D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DB378F8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79349CE7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50A6D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 xml:space="preserve">62,756,978.07 </w:t>
            </w:r>
          </w:p>
        </w:tc>
      </w:tr>
      <w:tr w:rsidR="00B372D2" w:rsidRPr="00E50A6D" w14:paraId="4407AB14" w14:textId="77777777" w:rsidTr="00EC65AF">
        <w:trPr>
          <w:jc w:val="center"/>
        </w:trPr>
        <w:tc>
          <w:tcPr>
            <w:tcW w:w="2624" w:type="dxa"/>
          </w:tcPr>
          <w:p w14:paraId="7326CF2D" w14:textId="77777777" w:rsidR="00B372D2" w:rsidRPr="00E50A6D" w:rsidRDefault="00B372D2" w:rsidP="00B372D2">
            <w:pPr>
              <w:pStyle w:val="BlockText"/>
              <w:spacing w:before="0"/>
              <w:ind w:left="140" w:right="0" w:hanging="140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cs/>
              </w:rPr>
              <w:t>โอนออกไปเป็นสินทรัพย์สิทธิ</w:t>
            </w:r>
            <w:r w:rsidRPr="00E50A6D">
              <w:rPr>
                <w:rFonts w:ascii="Angsana New" w:hAnsi="Angsana New" w:cs="Angsana New"/>
                <w:sz w:val="26"/>
                <w:szCs w:val="26"/>
                <w:cs/>
              </w:rPr>
              <w:br/>
              <w:t xml:space="preserve">การใช้ 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32E6F1DA" w14:textId="77777777" w:rsidR="00B372D2" w:rsidRPr="00E50A6D" w:rsidRDefault="00B372D2" w:rsidP="00B372D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D8FF73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7FCCD503" w14:textId="77777777" w:rsidR="00B372D2" w:rsidRPr="00E50A6D" w:rsidRDefault="00B372D2" w:rsidP="00B372D2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14C60E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7FEEB90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9FE37B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5E6BC4D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D2AEEA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08D11CA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F03080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F81683B" w14:textId="77777777" w:rsidR="00B372D2" w:rsidRPr="00E50A6D" w:rsidRDefault="00B372D2" w:rsidP="00B372D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lang w:val="en-US"/>
              </w:rPr>
              <w:t>(1,431,938.33)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886F16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71A55B1" w14:textId="77777777" w:rsidR="00B372D2" w:rsidRPr="00E50A6D" w:rsidRDefault="00B372D2" w:rsidP="00B372D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5631B4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DBDAE64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E50A6D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D810AB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041788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lang w:val="en-US"/>
              </w:rPr>
              <w:t>(1,431,938.33)</w:t>
            </w:r>
          </w:p>
        </w:tc>
      </w:tr>
      <w:tr w:rsidR="00B372D2" w:rsidRPr="00E50A6D" w14:paraId="4A093967" w14:textId="77777777" w:rsidTr="003C79EC">
        <w:trPr>
          <w:jc w:val="center"/>
        </w:trPr>
        <w:tc>
          <w:tcPr>
            <w:tcW w:w="2624" w:type="dxa"/>
            <w:shd w:val="clear" w:color="auto" w:fill="auto"/>
          </w:tcPr>
          <w:p w14:paraId="753AE838" w14:textId="77777777" w:rsidR="00B372D2" w:rsidRPr="00E50A6D" w:rsidRDefault="00B372D2" w:rsidP="00B372D2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50A6D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6FEB90E5" w14:textId="77777777" w:rsidR="00B372D2" w:rsidRPr="00E50A6D" w:rsidRDefault="00B372D2" w:rsidP="00B372D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B229867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393D80F5" w14:textId="77777777" w:rsidR="00B372D2" w:rsidRPr="00E50A6D" w:rsidRDefault="00B372D2" w:rsidP="00B372D2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lang w:val="en-US"/>
              </w:rPr>
              <w:t>3,787,478.46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789132B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30B11C22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lang w:val="en-US"/>
              </w:rPr>
              <w:t>1,493,206.09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5911115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7949061A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lang w:val="en-US"/>
              </w:rPr>
              <w:t>5,100,264.33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17C0B7C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0ED1473A" w14:textId="77777777" w:rsidR="00B372D2" w:rsidRPr="00E50A6D" w:rsidRDefault="00B372D2" w:rsidP="00B372D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lang w:val="en-US"/>
              </w:rPr>
              <w:t>2,183,471.83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DA631E0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3BD40706" w14:textId="77777777" w:rsidR="00B372D2" w:rsidRPr="00E50A6D" w:rsidRDefault="00B372D2" w:rsidP="00B372D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lang w:val="en-US"/>
              </w:rPr>
              <w:t>569,787.99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01E4C8E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356BBDCD" w14:textId="77777777" w:rsidR="00B372D2" w:rsidRPr="00E50A6D" w:rsidRDefault="00B372D2" w:rsidP="00B372D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15D2FA1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6EF8D1E8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E50A6D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A99A7BE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53C51025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cs/>
              </w:rPr>
              <w:t xml:space="preserve">  13,134,208.70  </w:t>
            </w:r>
          </w:p>
        </w:tc>
      </w:tr>
      <w:tr w:rsidR="00B372D2" w:rsidRPr="00E50A6D" w14:paraId="65759F5D" w14:textId="77777777" w:rsidTr="003C79EC">
        <w:trPr>
          <w:jc w:val="center"/>
        </w:trPr>
        <w:tc>
          <w:tcPr>
            <w:tcW w:w="2624" w:type="dxa"/>
            <w:shd w:val="clear" w:color="auto" w:fill="auto"/>
          </w:tcPr>
          <w:p w14:paraId="5EEBF5B7" w14:textId="77777777" w:rsidR="00B372D2" w:rsidRPr="00E50A6D" w:rsidRDefault="00B372D2" w:rsidP="00B372D2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50A6D">
              <w:rPr>
                <w:rFonts w:ascii="Angsana New" w:hAnsi="Angsana New"/>
                <w:sz w:val="26"/>
                <w:szCs w:val="26"/>
                <w:cs/>
              </w:rPr>
              <w:t>เพิ่มขึ้นจากการรับโอนกิจการ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1D3E4A65" w14:textId="77777777" w:rsidR="00B372D2" w:rsidRPr="00E50A6D" w:rsidRDefault="00B372D2" w:rsidP="00B372D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9B8C128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3FD70BC6" w14:textId="77777777" w:rsidR="00B372D2" w:rsidRPr="00E50A6D" w:rsidRDefault="00B372D2" w:rsidP="00B372D2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lang w:val="en-US"/>
              </w:rPr>
              <w:t>389,397.65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7EB88AA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61E6C483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D0DBEDD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436005FE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lang w:val="en-US"/>
              </w:rPr>
              <w:t>5,015,869.24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5D2B5B7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0F922286" w14:textId="77777777" w:rsidR="00B372D2" w:rsidRPr="00E50A6D" w:rsidRDefault="00B372D2" w:rsidP="00B372D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lang w:val="en-US"/>
              </w:rPr>
              <w:t>170,310.58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4431783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4CE9FC91" w14:textId="77777777" w:rsidR="00B372D2" w:rsidRPr="00E50A6D" w:rsidRDefault="00B372D2" w:rsidP="00B372D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lang w:val="en-US"/>
              </w:rPr>
              <w:t>1,999,796.44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78B29CE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40CFA997" w14:textId="77777777" w:rsidR="00B372D2" w:rsidRPr="00E50A6D" w:rsidRDefault="00B372D2" w:rsidP="00B372D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9A9D2F4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030ED753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E50A6D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B674837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744A679B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cs/>
              </w:rPr>
              <w:t xml:space="preserve"> 7,575,373.91 </w:t>
            </w:r>
          </w:p>
        </w:tc>
      </w:tr>
      <w:tr w:rsidR="00B372D2" w:rsidRPr="00E50A6D" w14:paraId="59B19F4D" w14:textId="77777777" w:rsidTr="003C79EC">
        <w:trPr>
          <w:jc w:val="center"/>
        </w:trPr>
        <w:tc>
          <w:tcPr>
            <w:tcW w:w="2624" w:type="dxa"/>
            <w:shd w:val="clear" w:color="auto" w:fill="auto"/>
          </w:tcPr>
          <w:p w14:paraId="6C6FAEF0" w14:textId="77777777" w:rsidR="00B372D2" w:rsidRPr="00E50A6D" w:rsidRDefault="00B372D2" w:rsidP="00B372D2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50A6D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13972C92" w14:textId="77777777" w:rsidR="00B372D2" w:rsidRPr="00E50A6D" w:rsidRDefault="00B372D2" w:rsidP="00B372D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995886D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689F7797" w14:textId="77777777" w:rsidR="00B372D2" w:rsidRPr="00E50A6D" w:rsidRDefault="00B372D2" w:rsidP="00B372D2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lang w:val="en-US"/>
              </w:rPr>
              <w:t>(85,700.34)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8BBCC53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679A5847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7398A9D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6587754F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lang w:val="en-US"/>
              </w:rPr>
              <w:t>(1,158,480.37)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8AC5475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2630D08A" w14:textId="77777777" w:rsidR="00B372D2" w:rsidRPr="00E50A6D" w:rsidRDefault="00B372D2" w:rsidP="00B372D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lang w:val="en-US"/>
              </w:rPr>
              <w:t>(804,827.24)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9BD1546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25E601C9" w14:textId="77777777" w:rsidR="00B372D2" w:rsidRPr="00E50A6D" w:rsidRDefault="00B372D2" w:rsidP="00B372D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3DF5051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2918F42A" w14:textId="77777777" w:rsidR="00B372D2" w:rsidRPr="00E50A6D" w:rsidRDefault="00B372D2" w:rsidP="00B372D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D5BC6B3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04E299E5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E50A6D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436AA01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4024AA9A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E50A6D">
              <w:rPr>
                <w:rFonts w:ascii="Angsana New" w:eastAsia="Angsana New" w:hAnsi="Angsana New" w:cs="Angsana New"/>
                <w:sz w:val="26"/>
                <w:szCs w:val="26"/>
                <w:cs/>
                <w:lang w:val="en-US"/>
              </w:rPr>
              <w:t>(</w:t>
            </w:r>
            <w:r w:rsidRPr="00E50A6D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2,049,007.95</w:t>
            </w:r>
            <w:r w:rsidRPr="00E50A6D">
              <w:rPr>
                <w:rFonts w:ascii="Angsana New" w:eastAsia="Angsana New" w:hAnsi="Angsana New" w:cs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35622" w:rsidRPr="00E50A6D" w14:paraId="02219149" w14:textId="77777777" w:rsidTr="003C79EC">
        <w:trPr>
          <w:jc w:val="center"/>
        </w:trPr>
        <w:tc>
          <w:tcPr>
            <w:tcW w:w="2624" w:type="dxa"/>
            <w:shd w:val="clear" w:color="auto" w:fill="auto"/>
          </w:tcPr>
          <w:p w14:paraId="0E392025" w14:textId="77777777" w:rsidR="002875DC" w:rsidRPr="00E50A6D" w:rsidRDefault="002875DC" w:rsidP="00F96AB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E50A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37C23" w:rsidRPr="00E50A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31</w:t>
            </w:r>
            <w:r w:rsidRPr="00E50A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137C23" w:rsidRPr="00E50A6D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</w:t>
            </w:r>
            <w:r w:rsidR="00B372D2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92F6BF" w14:textId="77777777" w:rsidR="002875DC" w:rsidRPr="00E50A6D" w:rsidRDefault="002875DC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110C5EA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859B9D" w14:textId="77777777" w:rsidR="002875DC" w:rsidRPr="00E50A6D" w:rsidRDefault="002875DC" w:rsidP="00F96AB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FAFCEAC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9860E6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ECA04D0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276E50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EBFC93B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97B1EE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C91B49B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CA5A2D" w14:textId="77777777" w:rsidR="002875DC" w:rsidRPr="00E50A6D" w:rsidRDefault="002875DC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9F24F36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D57C72" w14:textId="77777777" w:rsidR="002875DC" w:rsidRPr="00E50A6D" w:rsidRDefault="002875DC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C13F33D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672C20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5148D9B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89662D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8458A6" w:rsidRPr="00E50A6D" w14:paraId="3925287A" w14:textId="77777777" w:rsidTr="003C79EC">
        <w:trPr>
          <w:jc w:val="center"/>
        </w:trPr>
        <w:tc>
          <w:tcPr>
            <w:tcW w:w="2624" w:type="dxa"/>
            <w:shd w:val="clear" w:color="auto" w:fill="auto"/>
          </w:tcPr>
          <w:p w14:paraId="5CCF5531" w14:textId="77777777" w:rsidR="008458A6" w:rsidRPr="00B372D2" w:rsidRDefault="008458A6" w:rsidP="008458A6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B372D2">
              <w:rPr>
                <w:rFonts w:ascii="Angsana New" w:hAnsi="Angsana New" w:cs="Angsana New"/>
                <w:b/>
                <w:bCs/>
                <w:lang w:val="en-US"/>
              </w:rPr>
              <w:t xml:space="preserve">   </w:t>
            </w:r>
            <w:r w:rsidRPr="00B372D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และ </w:t>
            </w:r>
            <w:r w:rsidR="00B372D2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1</w:t>
            </w:r>
            <w:r w:rsidRPr="00B372D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B372D2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19041112" w14:textId="77777777" w:rsidR="008458A6" w:rsidRPr="00E50A6D" w:rsidRDefault="00AC636C" w:rsidP="008458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C0FA8F8" w14:textId="77777777" w:rsidR="008458A6" w:rsidRPr="00E50A6D" w:rsidRDefault="008458A6" w:rsidP="008458A6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0FD20C3C" w14:textId="77777777" w:rsidR="008458A6" w:rsidRPr="00E50A6D" w:rsidRDefault="00AC636C" w:rsidP="008458A6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36C">
              <w:rPr>
                <w:rFonts w:ascii="Angsana New" w:hAnsi="Angsana New" w:cs="Angsana New"/>
                <w:sz w:val="26"/>
                <w:szCs w:val="26"/>
                <w:lang w:val="en-US"/>
              </w:rPr>
              <w:t>16,034,890.76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82C20FC" w14:textId="77777777" w:rsidR="008458A6" w:rsidRPr="00E50A6D" w:rsidRDefault="008458A6" w:rsidP="008458A6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1FFA0617" w14:textId="77777777" w:rsidR="008458A6" w:rsidRPr="00E50A6D" w:rsidRDefault="00AC636C" w:rsidP="008458A6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36C">
              <w:rPr>
                <w:rFonts w:ascii="Angsana New" w:hAnsi="Angsana New" w:cs="Angsana New"/>
                <w:sz w:val="26"/>
                <w:szCs w:val="26"/>
                <w:lang w:val="en-US"/>
              </w:rPr>
              <w:t>3,842,149.79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5C87014" w14:textId="77777777" w:rsidR="008458A6" w:rsidRPr="00E50A6D" w:rsidRDefault="008458A6" w:rsidP="008458A6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0580934C" w14:textId="77777777" w:rsidR="008458A6" w:rsidRPr="00E50A6D" w:rsidRDefault="00AC636C" w:rsidP="008458A6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36C">
              <w:rPr>
                <w:rFonts w:ascii="Angsana New" w:hAnsi="Angsana New" w:cs="Angsana New"/>
                <w:sz w:val="26"/>
                <w:szCs w:val="26"/>
                <w:lang w:val="en-US"/>
              </w:rPr>
              <w:t>43,157,026.91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09F90E5" w14:textId="77777777" w:rsidR="008458A6" w:rsidRPr="00E50A6D" w:rsidRDefault="008458A6" w:rsidP="008458A6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74866333" w14:textId="77777777" w:rsidR="008458A6" w:rsidRPr="00E50A6D" w:rsidRDefault="00AC636C" w:rsidP="008458A6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36C">
              <w:rPr>
                <w:rFonts w:ascii="Angsana New" w:hAnsi="Angsana New" w:cs="Angsana New"/>
                <w:sz w:val="26"/>
                <w:szCs w:val="26"/>
                <w:lang w:val="en-US"/>
              </w:rPr>
              <w:t>10,641,039.42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2989CB4" w14:textId="77777777" w:rsidR="008458A6" w:rsidRPr="00E50A6D" w:rsidRDefault="008458A6" w:rsidP="008458A6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13C084ED" w14:textId="77777777" w:rsidR="008458A6" w:rsidRPr="00E50A6D" w:rsidRDefault="00AC636C" w:rsidP="008458A6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36C">
              <w:rPr>
                <w:rFonts w:ascii="Angsana New" w:hAnsi="Angsana New" w:cs="Angsana New"/>
                <w:sz w:val="26"/>
                <w:szCs w:val="26"/>
                <w:lang w:val="en-US"/>
              </w:rPr>
              <w:t>6,310,507.52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BB84246" w14:textId="77777777" w:rsidR="008458A6" w:rsidRPr="00E50A6D" w:rsidRDefault="008458A6" w:rsidP="008458A6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46D370E3" w14:textId="77777777" w:rsidR="008458A6" w:rsidRPr="00E50A6D" w:rsidRDefault="00AC636C" w:rsidP="008458A6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89E9F2A" w14:textId="77777777" w:rsidR="008458A6" w:rsidRPr="00E50A6D" w:rsidRDefault="008458A6" w:rsidP="008458A6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384CDAE9" w14:textId="77777777" w:rsidR="008458A6" w:rsidRPr="00E50A6D" w:rsidRDefault="00AC636C" w:rsidP="008458A6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776EF83" w14:textId="77777777" w:rsidR="008458A6" w:rsidRPr="00E50A6D" w:rsidRDefault="008458A6" w:rsidP="008458A6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28CF70BF" w14:textId="77777777" w:rsidR="008458A6" w:rsidRPr="00E50A6D" w:rsidRDefault="00AC636C" w:rsidP="008458A6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AC636C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79,985,614.40</w:t>
            </w:r>
          </w:p>
        </w:tc>
      </w:tr>
      <w:tr w:rsidR="00033DF0" w:rsidRPr="00E50A6D" w14:paraId="37C5F5CD" w14:textId="77777777" w:rsidTr="003C79EC">
        <w:trPr>
          <w:jc w:val="center"/>
        </w:trPr>
        <w:tc>
          <w:tcPr>
            <w:tcW w:w="2624" w:type="dxa"/>
            <w:shd w:val="clear" w:color="auto" w:fill="auto"/>
          </w:tcPr>
          <w:p w14:paraId="618EA909" w14:textId="77777777" w:rsidR="00033DF0" w:rsidRPr="00E50A6D" w:rsidRDefault="00B372D2" w:rsidP="002758B3">
            <w:pPr>
              <w:pStyle w:val="BlockText"/>
              <w:spacing w:before="0"/>
              <w:ind w:left="147" w:right="0" w:hanging="147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4008EF">
              <w:rPr>
                <w:rFonts w:asciiTheme="majorBidi" w:hAnsiTheme="majorBidi" w:cs="Angsana New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38F79A82" w14:textId="77777777" w:rsidR="00033DF0" w:rsidRPr="00E50A6D" w:rsidRDefault="00E66F2B" w:rsidP="006C62F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EF37B5" w14:textId="77777777" w:rsidR="00033DF0" w:rsidRPr="00E50A6D" w:rsidRDefault="00033DF0" w:rsidP="006C62F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2D38E35C" w14:textId="77777777" w:rsidR="00033DF0" w:rsidRPr="00E50A6D" w:rsidRDefault="00E66F2B" w:rsidP="006C62F9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771AA2" w14:textId="77777777" w:rsidR="00033DF0" w:rsidRPr="00E50A6D" w:rsidRDefault="00033DF0" w:rsidP="006C62F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645AD5D" w14:textId="77777777" w:rsidR="00033DF0" w:rsidRPr="00E50A6D" w:rsidRDefault="00E66F2B" w:rsidP="006C62F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18B401" w14:textId="77777777" w:rsidR="00033DF0" w:rsidRPr="00E50A6D" w:rsidRDefault="00033DF0" w:rsidP="006C62F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0BE87CC" w14:textId="77777777" w:rsidR="00033DF0" w:rsidRPr="00E50A6D" w:rsidRDefault="00E66F2B" w:rsidP="006C62F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6C5348" w14:textId="77777777" w:rsidR="00033DF0" w:rsidRPr="00E50A6D" w:rsidRDefault="00033DF0" w:rsidP="006C62F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EC3D781" w14:textId="77777777" w:rsidR="00033DF0" w:rsidRPr="00E50A6D" w:rsidRDefault="00E66F2B" w:rsidP="006C62F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2F74B6" w14:textId="77777777" w:rsidR="00033DF0" w:rsidRPr="00E50A6D" w:rsidRDefault="00033DF0" w:rsidP="006C62F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99D45E7" w14:textId="77777777" w:rsidR="00033DF0" w:rsidRPr="00E50A6D" w:rsidRDefault="00E66F2B" w:rsidP="006C62F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66F2B">
              <w:rPr>
                <w:rFonts w:ascii="Angsana New" w:hAnsi="Angsana New" w:cs="Angsana New"/>
                <w:sz w:val="26"/>
                <w:szCs w:val="26"/>
                <w:lang w:val="en-US"/>
              </w:rPr>
              <w:t>1,105,892.18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8F9C51" w14:textId="77777777" w:rsidR="00033DF0" w:rsidRPr="00E50A6D" w:rsidRDefault="00033DF0" w:rsidP="006C62F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D6C8A64" w14:textId="77777777" w:rsidR="00033DF0" w:rsidRPr="00E50A6D" w:rsidRDefault="00E66F2B" w:rsidP="006C62F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061CA7" w14:textId="77777777" w:rsidR="00033DF0" w:rsidRPr="00E50A6D" w:rsidRDefault="00033DF0" w:rsidP="006C62F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D863C77" w14:textId="77777777" w:rsidR="00033DF0" w:rsidRPr="00E50A6D" w:rsidRDefault="00E66F2B" w:rsidP="006C62F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CA5634" w14:textId="77777777" w:rsidR="00033DF0" w:rsidRPr="00E50A6D" w:rsidRDefault="00033DF0" w:rsidP="006C62F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59F2D8" w14:textId="77777777" w:rsidR="00033DF0" w:rsidRPr="00E50A6D" w:rsidRDefault="00E66F2B" w:rsidP="006C62F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E66F2B">
              <w:rPr>
                <w:rFonts w:ascii="Angsana New" w:hAnsi="Angsana New" w:cs="Angsana New"/>
                <w:sz w:val="26"/>
                <w:szCs w:val="26"/>
                <w:lang w:val="en-US"/>
              </w:rPr>
              <w:t>1,105,892.18</w:t>
            </w:r>
          </w:p>
        </w:tc>
      </w:tr>
      <w:tr w:rsidR="00AE78F1" w:rsidRPr="00E50A6D" w14:paraId="2DDB4703" w14:textId="77777777" w:rsidTr="003C79EC">
        <w:trPr>
          <w:jc w:val="center"/>
        </w:trPr>
        <w:tc>
          <w:tcPr>
            <w:tcW w:w="2624" w:type="dxa"/>
          </w:tcPr>
          <w:p w14:paraId="40738F31" w14:textId="77777777" w:rsidR="00AE78F1" w:rsidRPr="00E50A6D" w:rsidRDefault="00AE78F1" w:rsidP="00AE78F1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50A6D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20" w:type="dxa"/>
            <w:vAlign w:val="center"/>
          </w:tcPr>
          <w:p w14:paraId="2C491CD9" w14:textId="77777777" w:rsidR="00AE78F1" w:rsidRPr="00E50A6D" w:rsidRDefault="00E66F2B" w:rsidP="00AE78F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0BE486B4" w14:textId="77777777" w:rsidR="00AE78F1" w:rsidRPr="00E50A6D" w:rsidRDefault="00AE78F1" w:rsidP="00AE78F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59106102" w14:textId="77777777" w:rsidR="00AE78F1" w:rsidRPr="00E50A6D" w:rsidRDefault="00AC636C" w:rsidP="00AE78F1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36C">
              <w:rPr>
                <w:rFonts w:ascii="Angsana New" w:hAnsi="Angsana New" w:cs="Angsana New"/>
                <w:sz w:val="26"/>
                <w:szCs w:val="26"/>
                <w:lang w:val="en-US"/>
              </w:rPr>
              <w:t>4,288,736.97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4667DB7" w14:textId="77777777" w:rsidR="00AE78F1" w:rsidRPr="00E50A6D" w:rsidRDefault="00AE78F1" w:rsidP="00AE78F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4AF1B636" w14:textId="77777777" w:rsidR="00AE78F1" w:rsidRPr="00E50A6D" w:rsidRDefault="0049470A" w:rsidP="00AE78F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9470A">
              <w:rPr>
                <w:rFonts w:ascii="Angsana New" w:hAnsi="Angsana New" w:cs="Angsana New"/>
                <w:sz w:val="26"/>
                <w:szCs w:val="26"/>
                <w:lang w:val="en-US"/>
              </w:rPr>
              <w:t>1,627,822.54</w:t>
            </w:r>
          </w:p>
        </w:tc>
        <w:tc>
          <w:tcPr>
            <w:tcW w:w="236" w:type="dxa"/>
            <w:vAlign w:val="center"/>
          </w:tcPr>
          <w:p w14:paraId="35E82290" w14:textId="77777777" w:rsidR="00AE78F1" w:rsidRPr="00E50A6D" w:rsidRDefault="00AE78F1" w:rsidP="00AE78F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</w:tcPr>
          <w:p w14:paraId="2582CC33" w14:textId="77777777" w:rsidR="00AE78F1" w:rsidRPr="00E50A6D" w:rsidRDefault="0049470A" w:rsidP="00AE78F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9470A">
              <w:rPr>
                <w:rFonts w:ascii="Angsana New" w:hAnsi="Angsana New" w:cs="Angsana New"/>
                <w:sz w:val="26"/>
                <w:szCs w:val="26"/>
                <w:lang w:val="en-US"/>
              </w:rPr>
              <w:t>5,396,813.34</w:t>
            </w:r>
          </w:p>
        </w:tc>
        <w:tc>
          <w:tcPr>
            <w:tcW w:w="236" w:type="dxa"/>
            <w:vAlign w:val="center"/>
          </w:tcPr>
          <w:p w14:paraId="25E08ADC" w14:textId="77777777" w:rsidR="00AE78F1" w:rsidRPr="00E50A6D" w:rsidRDefault="00AE78F1" w:rsidP="00AE78F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</w:tcPr>
          <w:p w14:paraId="323BD498" w14:textId="77777777" w:rsidR="00AE78F1" w:rsidRPr="00E50A6D" w:rsidRDefault="0049470A" w:rsidP="00AE78F1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9470A">
              <w:rPr>
                <w:rFonts w:ascii="Angsana New" w:hAnsi="Angsana New" w:cs="Angsana New"/>
                <w:sz w:val="26"/>
                <w:szCs w:val="26"/>
                <w:lang w:val="en-US"/>
              </w:rPr>
              <w:t>2,205,937.33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C578750" w14:textId="77777777" w:rsidR="00AE78F1" w:rsidRPr="00E50A6D" w:rsidRDefault="00AE78F1" w:rsidP="00AE78F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</w:tcPr>
          <w:p w14:paraId="04EED578" w14:textId="77777777" w:rsidR="00AE78F1" w:rsidRPr="00E50A6D" w:rsidRDefault="0049470A" w:rsidP="00AE78F1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9470A">
              <w:rPr>
                <w:rFonts w:ascii="Angsana New" w:hAnsi="Angsana New" w:cs="Angsana New"/>
                <w:sz w:val="26"/>
                <w:szCs w:val="26"/>
                <w:lang w:val="en-US"/>
              </w:rPr>
              <w:t>568,085.97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980020F" w14:textId="77777777" w:rsidR="00AE78F1" w:rsidRPr="00E50A6D" w:rsidRDefault="00AE78F1" w:rsidP="00AE78F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1EDBCC66" w14:textId="77777777" w:rsidR="00AE78F1" w:rsidRPr="00E50A6D" w:rsidRDefault="0049470A" w:rsidP="00AE78F1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713D1B73" w14:textId="77777777" w:rsidR="00AE78F1" w:rsidRPr="00E50A6D" w:rsidRDefault="00AE78F1" w:rsidP="00AE78F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vAlign w:val="center"/>
          </w:tcPr>
          <w:p w14:paraId="50530609" w14:textId="77777777" w:rsidR="00AE78F1" w:rsidRPr="00E50A6D" w:rsidRDefault="0049470A" w:rsidP="00AE78F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1C1B5978" w14:textId="77777777" w:rsidR="00AE78F1" w:rsidRPr="00E50A6D" w:rsidRDefault="00AE78F1" w:rsidP="00AE78F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60440E09" w14:textId="77777777" w:rsidR="00AE78F1" w:rsidRPr="00E50A6D" w:rsidRDefault="0049470A" w:rsidP="00AE78F1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49470A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14,087,396.15</w:t>
            </w:r>
          </w:p>
        </w:tc>
      </w:tr>
      <w:tr w:rsidR="00ED7505" w:rsidRPr="00E50A6D" w14:paraId="15D53DDA" w14:textId="77777777" w:rsidTr="007B237F">
        <w:trPr>
          <w:jc w:val="center"/>
        </w:trPr>
        <w:tc>
          <w:tcPr>
            <w:tcW w:w="2624" w:type="dxa"/>
          </w:tcPr>
          <w:p w14:paraId="50400C77" w14:textId="77777777" w:rsidR="00ED7505" w:rsidRPr="00E50A6D" w:rsidRDefault="00ED7505" w:rsidP="00ED7505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220" w:type="dxa"/>
            <w:vAlign w:val="center"/>
          </w:tcPr>
          <w:p w14:paraId="442B0AEB" w14:textId="77777777" w:rsidR="00ED7505" w:rsidRPr="00E50A6D" w:rsidRDefault="00ED7505" w:rsidP="00ED750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424EC378" w14:textId="77777777" w:rsidR="00ED7505" w:rsidRPr="00E50A6D" w:rsidRDefault="00ED7505" w:rsidP="00ED750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62ADB439" w14:textId="77777777" w:rsidR="00ED7505" w:rsidRPr="00E50A6D" w:rsidRDefault="00ED7505" w:rsidP="00ED7505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CE7E28C" w14:textId="77777777" w:rsidR="00ED7505" w:rsidRPr="00E50A6D" w:rsidRDefault="00ED7505" w:rsidP="00ED750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26EAE7A8" w14:textId="77777777" w:rsidR="00ED7505" w:rsidRPr="00E50A6D" w:rsidRDefault="00ED7505" w:rsidP="00ED750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1CC5E6DC" w14:textId="77777777" w:rsidR="00ED7505" w:rsidRPr="00E50A6D" w:rsidRDefault="00ED7505" w:rsidP="00ED750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vAlign w:val="center"/>
          </w:tcPr>
          <w:p w14:paraId="6F363CB1" w14:textId="77777777" w:rsidR="00ED7505" w:rsidRPr="00E50A6D" w:rsidRDefault="00ED7505" w:rsidP="00ED750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0EC34A0A" w14:textId="77777777" w:rsidR="00ED7505" w:rsidRPr="00E50A6D" w:rsidRDefault="00ED7505" w:rsidP="00ED750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</w:tcPr>
          <w:p w14:paraId="74FC1F4C" w14:textId="77777777" w:rsidR="00ED7505" w:rsidRPr="00E50A6D" w:rsidRDefault="00ED7505" w:rsidP="00ED7505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7499342" w14:textId="77777777" w:rsidR="00ED7505" w:rsidRPr="00E50A6D" w:rsidRDefault="00ED7505" w:rsidP="00ED750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</w:tcPr>
          <w:p w14:paraId="2CA30D24" w14:textId="77777777" w:rsidR="00ED7505" w:rsidRPr="00E50A6D" w:rsidRDefault="00ED7505" w:rsidP="00ED7505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D7505">
              <w:rPr>
                <w:rFonts w:ascii="Angsana New" w:hAnsi="Angsana New" w:cs="Angsana New"/>
                <w:sz w:val="26"/>
                <w:szCs w:val="26"/>
                <w:lang w:val="en-US"/>
              </w:rPr>
              <w:t>(1,309,143.23)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63BE078" w14:textId="77777777" w:rsidR="00ED7505" w:rsidRPr="00E50A6D" w:rsidRDefault="00ED7505" w:rsidP="00ED750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421F0C86" w14:textId="77777777" w:rsidR="00ED7505" w:rsidRPr="00E50A6D" w:rsidRDefault="00ED7505" w:rsidP="00ED7505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3C303B9C" w14:textId="77777777" w:rsidR="00ED7505" w:rsidRPr="00E50A6D" w:rsidRDefault="00ED7505" w:rsidP="00ED750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vAlign w:val="center"/>
          </w:tcPr>
          <w:p w14:paraId="216B9BBA" w14:textId="77777777" w:rsidR="00ED7505" w:rsidRPr="00E50A6D" w:rsidRDefault="00ED7505" w:rsidP="00ED750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3841F00F" w14:textId="77777777" w:rsidR="00ED7505" w:rsidRPr="00E50A6D" w:rsidRDefault="00ED7505" w:rsidP="00ED750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54A33FD9" w14:textId="77777777" w:rsidR="00ED7505" w:rsidRPr="00E50A6D" w:rsidRDefault="00ED7505" w:rsidP="00ED7505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ED7505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(1,309,143.23)</w:t>
            </w:r>
          </w:p>
        </w:tc>
      </w:tr>
      <w:tr w:rsidR="00FF1827" w:rsidRPr="00E50A6D" w14:paraId="1399F412" w14:textId="77777777" w:rsidTr="003C79EC">
        <w:trPr>
          <w:jc w:val="center"/>
        </w:trPr>
        <w:tc>
          <w:tcPr>
            <w:tcW w:w="2624" w:type="dxa"/>
          </w:tcPr>
          <w:p w14:paraId="30B29BC1" w14:textId="77777777" w:rsidR="00FF1827" w:rsidRPr="00E50A6D" w:rsidRDefault="00FF1827" w:rsidP="00FF1827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50A6D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vAlign w:val="center"/>
          </w:tcPr>
          <w:p w14:paraId="4F0E007F" w14:textId="77777777" w:rsidR="00FF1827" w:rsidRPr="00E50A6D" w:rsidRDefault="00E66F2B" w:rsidP="00FF182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6735E99E" w14:textId="77777777" w:rsidR="00FF1827" w:rsidRPr="00E50A6D" w:rsidRDefault="00FF1827" w:rsidP="00FF182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50384E" w14:textId="77777777" w:rsidR="00FF1827" w:rsidRPr="00E50A6D" w:rsidRDefault="00AC636C" w:rsidP="00FF1827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36C">
              <w:rPr>
                <w:rFonts w:ascii="Angsana New" w:hAnsi="Angsana New" w:cs="Angsana New"/>
                <w:sz w:val="26"/>
                <w:szCs w:val="26"/>
                <w:lang w:val="en-US"/>
              </w:rPr>
              <w:t>(947,093.31)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28CBD03" w14:textId="77777777" w:rsidR="00FF1827" w:rsidRPr="00E50A6D" w:rsidRDefault="00FF1827" w:rsidP="00FF182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14:paraId="3C3BEA2A" w14:textId="77777777" w:rsidR="00FF1827" w:rsidRPr="00E50A6D" w:rsidRDefault="00ED7505" w:rsidP="00FF182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6193316F" w14:textId="77777777" w:rsidR="00FF1827" w:rsidRPr="00E50A6D" w:rsidRDefault="00FF1827" w:rsidP="00FF182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66DC69E8" w14:textId="77777777" w:rsidR="00FF1827" w:rsidRPr="00E50A6D" w:rsidRDefault="00ED7505" w:rsidP="00FF182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D7505">
              <w:rPr>
                <w:rFonts w:ascii="Angsana New" w:hAnsi="Angsana New" w:cs="Angsana New"/>
                <w:sz w:val="26"/>
                <w:szCs w:val="26"/>
                <w:lang w:val="en-US"/>
              </w:rPr>
              <w:t>(6,483,651.29)</w:t>
            </w:r>
          </w:p>
        </w:tc>
        <w:tc>
          <w:tcPr>
            <w:tcW w:w="236" w:type="dxa"/>
            <w:vAlign w:val="center"/>
          </w:tcPr>
          <w:p w14:paraId="30D7C96A" w14:textId="77777777" w:rsidR="00FF1827" w:rsidRPr="00E50A6D" w:rsidRDefault="00FF1827" w:rsidP="00FF182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6156C312" w14:textId="77777777" w:rsidR="00FF1827" w:rsidRPr="00E50A6D" w:rsidRDefault="00ED7505" w:rsidP="00FF182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D7505">
              <w:rPr>
                <w:rFonts w:ascii="Angsana New" w:hAnsi="Angsana New" w:cs="Angsana New"/>
                <w:sz w:val="26"/>
                <w:szCs w:val="26"/>
                <w:lang w:val="en-US"/>
              </w:rPr>
              <w:t>(1,807,746.95)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8866207" w14:textId="77777777" w:rsidR="00FF1827" w:rsidRPr="00E50A6D" w:rsidRDefault="00FF1827" w:rsidP="00FF182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366B943D" w14:textId="77777777" w:rsidR="00FF1827" w:rsidRPr="00E50A6D" w:rsidRDefault="00ED7505" w:rsidP="00FF182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822BF00" w14:textId="77777777" w:rsidR="00FF1827" w:rsidRPr="00E50A6D" w:rsidRDefault="00FF1827" w:rsidP="00FF182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14:paraId="480650D8" w14:textId="77777777" w:rsidR="00FF1827" w:rsidRPr="00E50A6D" w:rsidRDefault="00ED7505" w:rsidP="00FF182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35585340" w14:textId="77777777" w:rsidR="00FF1827" w:rsidRPr="00E50A6D" w:rsidRDefault="00FF1827" w:rsidP="00FF182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vAlign w:val="center"/>
          </w:tcPr>
          <w:p w14:paraId="187E7D7E" w14:textId="77777777" w:rsidR="00FF1827" w:rsidRPr="00E50A6D" w:rsidRDefault="00ED7505" w:rsidP="00FF182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47A109F0" w14:textId="77777777" w:rsidR="00FF1827" w:rsidRPr="00E50A6D" w:rsidRDefault="00FF1827" w:rsidP="00FF182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8071AC0" w14:textId="77777777" w:rsidR="00FF1827" w:rsidRPr="00E50A6D" w:rsidRDefault="00ED7505" w:rsidP="00FF182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ED7505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(9,238,491.55)</w:t>
            </w:r>
          </w:p>
        </w:tc>
      </w:tr>
      <w:tr w:rsidR="00FF1827" w:rsidRPr="00E50A6D" w14:paraId="547876F3" w14:textId="77777777" w:rsidTr="003C79EC">
        <w:trPr>
          <w:jc w:val="center"/>
        </w:trPr>
        <w:tc>
          <w:tcPr>
            <w:tcW w:w="2624" w:type="dxa"/>
          </w:tcPr>
          <w:p w14:paraId="1435127C" w14:textId="77777777" w:rsidR="00FF1827" w:rsidRPr="00E50A6D" w:rsidRDefault="00FF1827" w:rsidP="00FF1827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E50A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31 ธันวาคม </w:t>
            </w:r>
            <w:r w:rsidR="00B372D2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2DE83" w14:textId="77777777" w:rsidR="00FF1827" w:rsidRPr="00E50A6D" w:rsidRDefault="00E66F2B" w:rsidP="00FF182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15EF1BAA" w14:textId="77777777" w:rsidR="00FF1827" w:rsidRPr="00E50A6D" w:rsidRDefault="00FF1827" w:rsidP="00FF182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04F498" w14:textId="77777777" w:rsidR="00FF1827" w:rsidRPr="00E50A6D" w:rsidRDefault="00AC636C" w:rsidP="00FF1827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36C">
              <w:rPr>
                <w:rFonts w:ascii="Angsana New" w:hAnsi="Angsana New" w:cs="Angsana New"/>
                <w:sz w:val="26"/>
                <w:szCs w:val="26"/>
                <w:lang w:val="en-US"/>
              </w:rPr>
              <w:t>19,376,534.42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62828AA" w14:textId="77777777" w:rsidR="00FF1827" w:rsidRPr="00E50A6D" w:rsidRDefault="00FF1827" w:rsidP="00FF182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CB323" w14:textId="77777777" w:rsidR="00FF1827" w:rsidRPr="00E50A6D" w:rsidRDefault="00ED7505" w:rsidP="00FF182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D7505">
              <w:rPr>
                <w:rFonts w:ascii="Angsana New" w:hAnsi="Angsana New" w:cs="Angsana New"/>
                <w:sz w:val="26"/>
                <w:szCs w:val="26"/>
                <w:lang w:val="en-US"/>
              </w:rPr>
              <w:t>5,469,972.33</w:t>
            </w:r>
          </w:p>
        </w:tc>
        <w:tc>
          <w:tcPr>
            <w:tcW w:w="236" w:type="dxa"/>
            <w:vAlign w:val="center"/>
          </w:tcPr>
          <w:p w14:paraId="75611416" w14:textId="77777777" w:rsidR="00FF1827" w:rsidRPr="00E50A6D" w:rsidRDefault="00FF1827" w:rsidP="00FF182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14:paraId="284C900C" w14:textId="77777777" w:rsidR="00FF1827" w:rsidRPr="00E50A6D" w:rsidRDefault="00ED7505" w:rsidP="00FF182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D7505">
              <w:rPr>
                <w:rFonts w:ascii="Angsana New" w:hAnsi="Angsana New" w:cs="Angsana New"/>
                <w:sz w:val="26"/>
                <w:szCs w:val="26"/>
                <w:lang w:val="en-US"/>
              </w:rPr>
              <w:t>42,070,188.96</w:t>
            </w:r>
          </w:p>
        </w:tc>
        <w:tc>
          <w:tcPr>
            <w:tcW w:w="236" w:type="dxa"/>
            <w:vAlign w:val="center"/>
          </w:tcPr>
          <w:p w14:paraId="1C3EE02C" w14:textId="77777777" w:rsidR="00FF1827" w:rsidRPr="00E50A6D" w:rsidRDefault="00FF1827" w:rsidP="00FF182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332ABA39" w14:textId="77777777" w:rsidR="00FF1827" w:rsidRPr="00E50A6D" w:rsidRDefault="00ED7505" w:rsidP="00FF182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D7505">
              <w:rPr>
                <w:rFonts w:ascii="Angsana New" w:hAnsi="Angsana New" w:cs="Angsana New"/>
                <w:sz w:val="26"/>
                <w:szCs w:val="26"/>
                <w:lang w:val="en-US"/>
              </w:rPr>
              <w:t>11,039,229.80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936E611" w14:textId="77777777" w:rsidR="00FF1827" w:rsidRPr="00E50A6D" w:rsidRDefault="00FF1827" w:rsidP="00FF182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1A24C6FC" w14:textId="77777777" w:rsidR="00FF1827" w:rsidRPr="00E50A6D" w:rsidRDefault="00ED7505" w:rsidP="00FF182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D7505">
              <w:rPr>
                <w:rFonts w:ascii="Angsana New" w:hAnsi="Angsana New" w:cs="Angsana New"/>
                <w:sz w:val="26"/>
                <w:szCs w:val="26"/>
                <w:lang w:val="en-US"/>
              </w:rPr>
              <w:t>6,675,342.44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FF27CDA" w14:textId="77777777" w:rsidR="00FF1827" w:rsidRPr="00E50A6D" w:rsidRDefault="00FF1827" w:rsidP="00FF182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C7FB9" w14:textId="77777777" w:rsidR="00FF1827" w:rsidRPr="00E50A6D" w:rsidRDefault="00ED7505" w:rsidP="00FF182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48ACD5D1" w14:textId="77777777" w:rsidR="00FF1827" w:rsidRPr="00E50A6D" w:rsidRDefault="00FF1827" w:rsidP="00FF182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38533" w14:textId="77777777" w:rsidR="00FF1827" w:rsidRPr="00E50A6D" w:rsidRDefault="00ED7505" w:rsidP="00FF182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1B69B9F0" w14:textId="77777777" w:rsidR="00FF1827" w:rsidRPr="00E50A6D" w:rsidRDefault="00FF1827" w:rsidP="00FF182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20EFFCF" w14:textId="77777777" w:rsidR="00FF1827" w:rsidRPr="00E50A6D" w:rsidRDefault="00ED7505" w:rsidP="00FF182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ED7505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84,631,267.95</w:t>
            </w:r>
          </w:p>
        </w:tc>
      </w:tr>
      <w:tr w:rsidR="002875DC" w:rsidRPr="00E50A6D" w14:paraId="1AB4EEEC" w14:textId="77777777" w:rsidTr="003C79EC">
        <w:trPr>
          <w:jc w:val="center"/>
        </w:trPr>
        <w:tc>
          <w:tcPr>
            <w:tcW w:w="2624" w:type="dxa"/>
          </w:tcPr>
          <w:p w14:paraId="2C781E72" w14:textId="77777777" w:rsidR="002875DC" w:rsidRPr="00E50A6D" w:rsidRDefault="002875DC" w:rsidP="00F96AB0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50A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220" w:type="dxa"/>
            <w:vAlign w:val="center"/>
          </w:tcPr>
          <w:p w14:paraId="1734D0E9" w14:textId="77777777" w:rsidR="002875DC" w:rsidRPr="00E50A6D" w:rsidRDefault="002875DC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603F37C9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744BFC3F" w14:textId="77777777" w:rsidR="002875DC" w:rsidRPr="00E50A6D" w:rsidRDefault="002875DC" w:rsidP="00F96AB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219021D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3472C483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31E9B559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vAlign w:val="center"/>
          </w:tcPr>
          <w:p w14:paraId="6DDEF66A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DA02D9B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250258C5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6143FA7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31DACB73" w14:textId="77777777" w:rsidR="002875DC" w:rsidRPr="00E50A6D" w:rsidRDefault="002875DC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1BBD631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0E14E05C" w14:textId="77777777" w:rsidR="002875DC" w:rsidRPr="00E50A6D" w:rsidRDefault="002875DC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1EFD2A2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vAlign w:val="center"/>
          </w:tcPr>
          <w:p w14:paraId="787066F1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0B2A2071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6A2B5050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B372D2" w:rsidRPr="00E50A6D" w14:paraId="64608186" w14:textId="77777777" w:rsidTr="003C79EC">
        <w:trPr>
          <w:jc w:val="center"/>
        </w:trPr>
        <w:tc>
          <w:tcPr>
            <w:tcW w:w="2624" w:type="dxa"/>
          </w:tcPr>
          <w:p w14:paraId="2A3E8FC1" w14:textId="77777777" w:rsidR="00B372D2" w:rsidRPr="00E50A6D" w:rsidRDefault="00B372D2" w:rsidP="00B372D2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E50A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ณ วันที่ 31 ธันวาคม 256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3</w:t>
            </w:r>
          </w:p>
        </w:tc>
        <w:tc>
          <w:tcPr>
            <w:tcW w:w="1220" w:type="dxa"/>
            <w:tcBorders>
              <w:bottom w:val="double" w:sz="4" w:space="0" w:color="auto"/>
            </w:tcBorders>
            <w:vAlign w:val="center"/>
          </w:tcPr>
          <w:p w14:paraId="3D1DA58C" w14:textId="77777777" w:rsidR="00B372D2" w:rsidRPr="00E50A6D" w:rsidRDefault="00B372D2" w:rsidP="00B372D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43</w:t>
            </w:r>
            <w:r w:rsidRPr="00E50A6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773</w:t>
            </w:r>
            <w:r w:rsidRPr="00E50A6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488.00</w:t>
            </w:r>
          </w:p>
        </w:tc>
        <w:tc>
          <w:tcPr>
            <w:tcW w:w="236" w:type="dxa"/>
            <w:vAlign w:val="center"/>
          </w:tcPr>
          <w:p w14:paraId="3564BBCF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485C6C4" w14:textId="77777777" w:rsidR="00B372D2" w:rsidRPr="00E50A6D" w:rsidRDefault="00B372D2" w:rsidP="00B372D2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lang w:val="en-US"/>
              </w:rPr>
              <w:t>74,972,681.21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B2753D9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vAlign w:val="center"/>
          </w:tcPr>
          <w:p w14:paraId="3EC89568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lang w:val="en-US"/>
              </w:rPr>
              <w:t>11,323,340.50</w:t>
            </w:r>
          </w:p>
        </w:tc>
        <w:tc>
          <w:tcPr>
            <w:tcW w:w="236" w:type="dxa"/>
            <w:vAlign w:val="center"/>
          </w:tcPr>
          <w:p w14:paraId="30188E00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  <w:vAlign w:val="center"/>
          </w:tcPr>
          <w:p w14:paraId="390C59F6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lang w:val="en-US"/>
              </w:rPr>
              <w:t>20,831,480.40</w:t>
            </w:r>
          </w:p>
        </w:tc>
        <w:tc>
          <w:tcPr>
            <w:tcW w:w="236" w:type="dxa"/>
            <w:vAlign w:val="center"/>
          </w:tcPr>
          <w:p w14:paraId="29E4028B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vAlign w:val="center"/>
          </w:tcPr>
          <w:p w14:paraId="2B424F9C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lang w:val="en-US"/>
              </w:rPr>
              <w:t>3,827,334.20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9F4E798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vAlign w:val="center"/>
          </w:tcPr>
          <w:p w14:paraId="3365767B" w14:textId="77777777" w:rsidR="00B372D2" w:rsidRPr="00E50A6D" w:rsidRDefault="00B372D2" w:rsidP="00B372D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lang w:val="en-US"/>
              </w:rPr>
              <w:t>1,355,685.31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67F125E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vAlign w:val="center"/>
          </w:tcPr>
          <w:p w14:paraId="63F07723" w14:textId="77777777" w:rsidR="00B372D2" w:rsidRPr="00E50A6D" w:rsidRDefault="00B372D2" w:rsidP="00B372D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lang w:val="en-US"/>
              </w:rPr>
              <w:t>480,876.09</w:t>
            </w:r>
          </w:p>
        </w:tc>
        <w:tc>
          <w:tcPr>
            <w:tcW w:w="236" w:type="dxa"/>
            <w:vAlign w:val="center"/>
          </w:tcPr>
          <w:p w14:paraId="1B177580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  <w:vAlign w:val="center"/>
          </w:tcPr>
          <w:p w14:paraId="6E0365AC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E50A6D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12,233,200.00</w:t>
            </w:r>
          </w:p>
        </w:tc>
        <w:tc>
          <w:tcPr>
            <w:tcW w:w="236" w:type="dxa"/>
            <w:vAlign w:val="center"/>
          </w:tcPr>
          <w:p w14:paraId="13605DD7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center"/>
          </w:tcPr>
          <w:p w14:paraId="72FCB960" w14:textId="77777777" w:rsidR="00B372D2" w:rsidRPr="00E50A6D" w:rsidRDefault="00B372D2" w:rsidP="00B372D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lang w:val="en-US"/>
              </w:rPr>
              <w:t>168,798,085.71</w:t>
            </w:r>
          </w:p>
        </w:tc>
      </w:tr>
      <w:tr w:rsidR="002875DC" w:rsidRPr="00E50A6D" w14:paraId="37C5BF10" w14:textId="77777777" w:rsidTr="003C79EC">
        <w:trPr>
          <w:jc w:val="center"/>
        </w:trPr>
        <w:tc>
          <w:tcPr>
            <w:tcW w:w="2624" w:type="dxa"/>
          </w:tcPr>
          <w:p w14:paraId="6555D003" w14:textId="77777777" w:rsidR="002875DC" w:rsidRPr="00E50A6D" w:rsidRDefault="002875DC" w:rsidP="00F96AB0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E50A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31 ธันวาคม </w:t>
            </w:r>
            <w:r w:rsidR="00134EA4" w:rsidRPr="00E50A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256</w:t>
            </w:r>
            <w:r w:rsidR="00B372D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4</w:t>
            </w:r>
          </w:p>
        </w:tc>
        <w:tc>
          <w:tcPr>
            <w:tcW w:w="12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819F73B" w14:textId="77777777" w:rsidR="002875DC" w:rsidRPr="00E50A6D" w:rsidRDefault="00D24858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2485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97,344,088.00</w:t>
            </w:r>
          </w:p>
        </w:tc>
        <w:tc>
          <w:tcPr>
            <w:tcW w:w="236" w:type="dxa"/>
            <w:vAlign w:val="center"/>
          </w:tcPr>
          <w:p w14:paraId="072E5ABE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85BE95E" w14:textId="77777777" w:rsidR="002875DC" w:rsidRPr="00E50A6D" w:rsidRDefault="00D24858" w:rsidP="00F96AB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24858">
              <w:rPr>
                <w:rFonts w:ascii="Angsana New" w:hAnsi="Angsana New" w:cs="Angsana New"/>
                <w:sz w:val="26"/>
                <w:szCs w:val="26"/>
                <w:lang w:val="en-US"/>
              </w:rPr>
              <w:t>105,513,775.57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914736C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09CB985" w14:textId="77777777" w:rsidR="002875DC" w:rsidRPr="00E50A6D" w:rsidRDefault="00D24858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24858">
              <w:rPr>
                <w:rFonts w:ascii="Angsana New" w:hAnsi="Angsana New" w:cs="Angsana New"/>
                <w:sz w:val="26"/>
                <w:szCs w:val="26"/>
                <w:lang w:val="en-US"/>
              </w:rPr>
              <w:t>15,192,130.64</w:t>
            </w:r>
          </w:p>
        </w:tc>
        <w:tc>
          <w:tcPr>
            <w:tcW w:w="236" w:type="dxa"/>
            <w:vAlign w:val="center"/>
          </w:tcPr>
          <w:p w14:paraId="57860180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AF471B4" w14:textId="77777777" w:rsidR="002875DC" w:rsidRPr="00E50A6D" w:rsidRDefault="00D24858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24858">
              <w:rPr>
                <w:rFonts w:ascii="Angsana New" w:hAnsi="Angsana New" w:cs="Angsana New"/>
                <w:sz w:val="26"/>
                <w:szCs w:val="26"/>
                <w:lang w:val="en-US"/>
              </w:rPr>
              <w:t>33,790,809.18</w:t>
            </w:r>
          </w:p>
        </w:tc>
        <w:tc>
          <w:tcPr>
            <w:tcW w:w="236" w:type="dxa"/>
            <w:vAlign w:val="center"/>
          </w:tcPr>
          <w:p w14:paraId="1EBAD6F1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0D49925" w14:textId="77777777" w:rsidR="002875DC" w:rsidRPr="00E50A6D" w:rsidRDefault="00D24858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24858">
              <w:rPr>
                <w:rFonts w:ascii="Angsana New" w:hAnsi="Angsana New" w:cs="Angsana New"/>
                <w:sz w:val="26"/>
                <w:szCs w:val="26"/>
                <w:lang w:val="en-US"/>
              </w:rPr>
              <w:t>5,277,455.26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703DFC1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AABDB9C" w14:textId="77777777" w:rsidR="002875DC" w:rsidRPr="00E50A6D" w:rsidRDefault="00D24858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24858">
              <w:rPr>
                <w:rFonts w:ascii="Angsana New" w:hAnsi="Angsana New" w:cs="Angsana New"/>
                <w:sz w:val="26"/>
                <w:szCs w:val="26"/>
                <w:lang w:val="en-US"/>
              </w:rPr>
              <w:t>1,020,958.50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E14D5A6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055234F" w14:textId="77777777" w:rsidR="002875DC" w:rsidRPr="00E50A6D" w:rsidRDefault="00D24858" w:rsidP="00F96AB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24858">
              <w:rPr>
                <w:rFonts w:ascii="Angsana New" w:hAnsi="Angsana New" w:cs="Angsana New"/>
                <w:sz w:val="26"/>
                <w:szCs w:val="26"/>
                <w:lang w:val="en-US"/>
              </w:rPr>
              <w:t>1,631,845.00</w:t>
            </w:r>
          </w:p>
        </w:tc>
        <w:tc>
          <w:tcPr>
            <w:tcW w:w="236" w:type="dxa"/>
            <w:vAlign w:val="center"/>
          </w:tcPr>
          <w:p w14:paraId="3D387E04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B474402" w14:textId="77777777" w:rsidR="002875DC" w:rsidRPr="00E50A6D" w:rsidRDefault="00D24858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D24858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16,700,683.61</w:t>
            </w:r>
          </w:p>
        </w:tc>
        <w:tc>
          <w:tcPr>
            <w:tcW w:w="236" w:type="dxa"/>
            <w:vAlign w:val="center"/>
          </w:tcPr>
          <w:p w14:paraId="3808D16D" w14:textId="77777777" w:rsidR="002875DC" w:rsidRPr="00E50A6D" w:rsidRDefault="002875DC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5570E20" w14:textId="77777777" w:rsidR="002875DC" w:rsidRPr="00E50A6D" w:rsidRDefault="00D24858" w:rsidP="00F96AB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24858">
              <w:rPr>
                <w:rFonts w:ascii="Angsana New" w:hAnsi="Angsana New" w:cs="Angsana New"/>
                <w:sz w:val="26"/>
                <w:szCs w:val="26"/>
                <w:lang w:val="en-US"/>
              </w:rPr>
              <w:t>276,471,745.76</w:t>
            </w:r>
          </w:p>
        </w:tc>
      </w:tr>
      <w:tr w:rsidR="00A35622" w:rsidRPr="00E50A6D" w14:paraId="1CE2E6A9" w14:textId="77777777" w:rsidTr="00B372D2">
        <w:trPr>
          <w:jc w:val="center"/>
        </w:trPr>
        <w:tc>
          <w:tcPr>
            <w:tcW w:w="15354" w:type="dxa"/>
            <w:gridSpan w:val="18"/>
          </w:tcPr>
          <w:p w14:paraId="383F8FB2" w14:textId="77777777" w:rsidR="00005FF6" w:rsidRPr="00E50A6D" w:rsidRDefault="00114518" w:rsidP="002758B3">
            <w:pPr>
              <w:pStyle w:val="BlockText"/>
              <w:spacing w:before="0"/>
              <w:ind w:left="-108" w:firstLine="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E50A6D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 w:rsidR="00005FF6" w:rsidRPr="00E50A6D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F93ED4" w:rsidRPr="00E50A6D">
              <w:rPr>
                <w:rFonts w:ascii="Angsana New" w:hAnsi="Angsana New" w:cs="Angsana New"/>
                <w:sz w:val="26"/>
                <w:szCs w:val="26"/>
                <w:lang w:val="en-US"/>
              </w:rPr>
              <w:t>256</w:t>
            </w:r>
            <w:r w:rsidR="00B372D2"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Pr="00E50A6D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และ </w:t>
            </w:r>
            <w:r w:rsidR="00F93ED4" w:rsidRPr="00E50A6D">
              <w:rPr>
                <w:rFonts w:ascii="Angsana New" w:hAnsi="Angsana New" w:cs="Angsana New"/>
                <w:sz w:val="26"/>
                <w:szCs w:val="26"/>
                <w:lang w:val="en-US"/>
              </w:rPr>
              <w:t>256</w:t>
            </w:r>
            <w:r w:rsidR="00B372D2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="00005FF6" w:rsidRPr="00E50A6D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บริษัทฯ มีสินทรัพย์ที่คิดค่าเสื่อมราคาเต็มจำนวนแล้ว แต่ยังคงใช</w:t>
            </w:r>
            <w:r w:rsidRPr="00E50A6D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้งานอยู่ในราคาทุนเป็นจำนวนเงิน </w:t>
            </w:r>
            <w:r w:rsidR="00CF2830">
              <w:rPr>
                <w:rFonts w:ascii="Angsana New" w:hAnsi="Angsana New" w:cs="Angsana New"/>
                <w:sz w:val="26"/>
                <w:szCs w:val="26"/>
                <w:lang w:val="en-US"/>
              </w:rPr>
              <w:t>36.06</w:t>
            </w:r>
            <w:r w:rsidR="00005FF6" w:rsidRPr="00E50A6D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ล้านบาท และ </w:t>
            </w:r>
            <w:r w:rsidR="00B372D2" w:rsidRPr="00E50A6D">
              <w:rPr>
                <w:rFonts w:ascii="Angsana New" w:hAnsi="Angsana New" w:cs="Angsana New"/>
                <w:sz w:val="26"/>
                <w:szCs w:val="26"/>
                <w:lang w:val="en-US"/>
              </w:rPr>
              <w:t>36.51</w:t>
            </w:r>
            <w:r w:rsidR="00005FF6" w:rsidRPr="00E50A6D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ล้านบาท ตามลำดับ</w:t>
            </w:r>
          </w:p>
          <w:p w14:paraId="7978730E" w14:textId="77777777" w:rsidR="00A35622" w:rsidRPr="00E76A0D" w:rsidRDefault="00114518" w:rsidP="001D72E4">
            <w:pPr>
              <w:pStyle w:val="BlockText"/>
              <w:spacing w:before="0"/>
              <w:ind w:left="-108" w:right="46" w:firstLine="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E50A6D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 w:rsidR="00005FF6" w:rsidRPr="00E50A6D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1E5C88" w:rsidRPr="00E50A6D">
              <w:rPr>
                <w:rFonts w:ascii="Angsana New" w:hAnsi="Angsana New" w:cs="Angsana New"/>
                <w:sz w:val="26"/>
                <w:szCs w:val="26"/>
                <w:lang w:val="en-US"/>
              </w:rPr>
              <w:t>256</w:t>
            </w:r>
            <w:r w:rsidR="00B372D2"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Pr="00E50A6D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และ </w:t>
            </w:r>
            <w:r w:rsidR="00F93ED4" w:rsidRPr="00E50A6D">
              <w:rPr>
                <w:rFonts w:ascii="Angsana New" w:hAnsi="Angsana New" w:cs="Angsana New"/>
                <w:sz w:val="26"/>
                <w:szCs w:val="26"/>
                <w:lang w:val="en-US"/>
              </w:rPr>
              <w:t>256</w:t>
            </w:r>
            <w:r w:rsidR="00B372D2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="00005FF6" w:rsidRPr="00E50A6D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บริษัทฯ ได้นำ ที่ดิน อาคารสิ่งปลูกสร้าง ไปจดจำนองค้ำประกันเงินกู้จากสถาบันการเงิน ตามหมายเหตุ </w:t>
            </w:r>
            <w:r w:rsidR="00E76A0D" w:rsidRPr="00E933C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ข้อ </w:t>
            </w:r>
            <w:r w:rsidR="00E76A0D" w:rsidRPr="00E933C8">
              <w:rPr>
                <w:rFonts w:ascii="Angsana New" w:hAnsi="Angsana New" w:cs="Angsana New"/>
                <w:sz w:val="26"/>
                <w:szCs w:val="26"/>
                <w:lang w:val="en-US"/>
              </w:rPr>
              <w:t>16</w:t>
            </w:r>
            <w:r w:rsidR="00E76A0D" w:rsidRPr="00E933C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และหนังสือค้ำประกันสัญญา</w:t>
            </w:r>
            <w:r w:rsidR="00E76A0D" w:rsidRPr="00E933C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ซื้อ</w:t>
            </w:r>
            <w:r w:rsidR="00E76A0D" w:rsidRPr="00E933C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ขาย</w:t>
            </w:r>
            <w:r w:rsidR="00E76A0D" w:rsidRPr="00E933C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ตามหมายเหตุข้อ</w:t>
            </w:r>
            <w:r w:rsidR="00E76A0D" w:rsidRPr="00E933C8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2</w:t>
            </w:r>
            <w:r w:rsidR="00E933C8" w:rsidRPr="00E933C8"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  <w:r w:rsidR="00E76A0D" w:rsidRPr="00E933C8">
              <w:rPr>
                <w:rFonts w:ascii="Angsana New" w:hAnsi="Angsana New" w:cs="Angsana New"/>
                <w:sz w:val="26"/>
                <w:szCs w:val="26"/>
                <w:lang w:val="en-US"/>
              </w:rPr>
              <w:t>.2</w:t>
            </w:r>
          </w:p>
        </w:tc>
      </w:tr>
    </w:tbl>
    <w:p w14:paraId="47B79D90" w14:textId="77777777" w:rsidR="0051626C" w:rsidRPr="00E50A6D" w:rsidRDefault="0051626C" w:rsidP="00D44F84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  <w:cs/>
        </w:rPr>
        <w:sectPr w:rsidR="0051626C" w:rsidRPr="00E50A6D" w:rsidSect="00DE0396">
          <w:footerReference w:type="default" r:id="rId15"/>
          <w:pgSz w:w="16840" w:h="11907" w:orient="landscape" w:code="9"/>
          <w:pgMar w:top="1152" w:right="691" w:bottom="1152" w:left="1134" w:header="720" w:footer="720" w:gutter="0"/>
          <w:paperSrc w:first="15" w:other="15"/>
          <w:pgNumType w:fmt="numberInDash"/>
          <w:cols w:space="737"/>
          <w:docGrid w:linePitch="299"/>
        </w:sectPr>
      </w:pPr>
    </w:p>
    <w:p w14:paraId="6A2471AE" w14:textId="77777777" w:rsidR="00B82116" w:rsidRPr="00E50A6D" w:rsidRDefault="00B82116" w:rsidP="00E933C8">
      <w:pPr>
        <w:numPr>
          <w:ilvl w:val="0"/>
          <w:numId w:val="32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สินทรัพย์สิทธิการใช้</w:t>
      </w:r>
    </w:p>
    <w:p w14:paraId="132A0E49" w14:textId="77777777" w:rsidR="00B82116" w:rsidRPr="00E50A6D" w:rsidRDefault="00B82116" w:rsidP="00B82116">
      <w:pPr>
        <w:tabs>
          <w:tab w:val="left" w:pos="513"/>
          <w:tab w:val="decimal" w:pos="7920"/>
        </w:tabs>
        <w:spacing w:line="240" w:lineRule="atLeast"/>
        <w:ind w:left="540"/>
        <w:jc w:val="both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รายการเปลี่ยนแปลงของสินทรัพย์</w:t>
      </w:r>
      <w:r w:rsidRPr="00E50A6D">
        <w:rPr>
          <w:rFonts w:ascii="Angsana New" w:hAnsi="Angsana New" w:hint="cs"/>
          <w:sz w:val="30"/>
          <w:szCs w:val="30"/>
          <w:cs/>
        </w:rPr>
        <w:t>สิทธิการใช้</w:t>
      </w:r>
      <w:r w:rsidRPr="00E50A6D">
        <w:rPr>
          <w:rFonts w:ascii="Angsana New" w:hAnsi="Angsana New"/>
          <w:sz w:val="30"/>
          <w:szCs w:val="30"/>
          <w:cs/>
        </w:rPr>
        <w:t xml:space="preserve"> </w:t>
      </w:r>
      <w:r w:rsidR="00543E6F" w:rsidRPr="00E50A6D">
        <w:rPr>
          <w:rFonts w:ascii="Angsana New" w:hAnsi="Angsana New"/>
          <w:sz w:val="30"/>
          <w:szCs w:val="30"/>
          <w:cs/>
        </w:rPr>
        <w:t xml:space="preserve">สำหรับปี สิ้นสุดวันที่ </w:t>
      </w:r>
      <w:r w:rsidR="00543E6F" w:rsidRPr="00E50A6D">
        <w:rPr>
          <w:rFonts w:ascii="Angsana New" w:hAnsi="Angsana New"/>
          <w:sz w:val="30"/>
          <w:szCs w:val="30"/>
          <w:lang w:val="en-US"/>
        </w:rPr>
        <w:t>31</w:t>
      </w:r>
      <w:r w:rsidR="00543E6F" w:rsidRPr="00E50A6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43E6F" w:rsidRPr="00E50A6D">
        <w:rPr>
          <w:rFonts w:ascii="Angsana New" w:hAnsi="Angsana New"/>
          <w:sz w:val="30"/>
          <w:szCs w:val="30"/>
        </w:rPr>
        <w:t>256</w:t>
      </w:r>
      <w:r w:rsidR="00B372D2">
        <w:rPr>
          <w:rFonts w:ascii="Angsana New" w:hAnsi="Angsana New"/>
          <w:sz w:val="30"/>
          <w:szCs w:val="30"/>
        </w:rPr>
        <w:t>4</w:t>
      </w:r>
      <w:r w:rsidR="00543E6F" w:rsidRPr="00E50A6D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tbl>
      <w:tblPr>
        <w:tblW w:w="9375" w:type="dxa"/>
        <w:jc w:val="center"/>
        <w:tblLayout w:type="fixed"/>
        <w:tblLook w:val="0000" w:firstRow="0" w:lastRow="0" w:firstColumn="0" w:lastColumn="0" w:noHBand="0" w:noVBand="0"/>
      </w:tblPr>
      <w:tblGrid>
        <w:gridCol w:w="3780"/>
        <w:gridCol w:w="1725"/>
        <w:gridCol w:w="239"/>
        <w:gridCol w:w="1712"/>
        <w:gridCol w:w="57"/>
        <w:gridCol w:w="179"/>
        <w:gridCol w:w="57"/>
        <w:gridCol w:w="1626"/>
      </w:tblGrid>
      <w:tr w:rsidR="00F46BCD" w:rsidRPr="00E50A6D" w14:paraId="2D2CB51E" w14:textId="77777777" w:rsidTr="002108C6">
        <w:trPr>
          <w:trHeight w:val="66"/>
          <w:jc w:val="center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2B37A" w14:textId="77777777" w:rsidR="00F46BCD" w:rsidRPr="00E50A6D" w:rsidRDefault="00F46BCD" w:rsidP="005E00E6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5C288E" w14:textId="77777777" w:rsidR="00F46BCD" w:rsidRPr="00E50A6D" w:rsidRDefault="00F46BCD" w:rsidP="005E00E6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8CDC9A" w14:textId="77777777" w:rsidR="00F46BCD" w:rsidRPr="00E50A6D" w:rsidRDefault="00F46BCD" w:rsidP="005E00E6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6F7D417" w14:textId="77777777" w:rsidR="00F46BCD" w:rsidRPr="00E50A6D" w:rsidRDefault="00F46BCD" w:rsidP="005E00E6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C904F86" w14:textId="77777777" w:rsidR="00F46BCD" w:rsidRPr="00E50A6D" w:rsidRDefault="00F46BCD" w:rsidP="005E00E6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6" w:type="dxa"/>
            <w:tcBorders>
              <w:left w:val="nil"/>
              <w:right w:val="nil"/>
            </w:tcBorders>
            <w:shd w:val="clear" w:color="auto" w:fill="auto"/>
          </w:tcPr>
          <w:p w14:paraId="17478101" w14:textId="77777777" w:rsidR="00F46BCD" w:rsidRPr="00E50A6D" w:rsidRDefault="00F46BCD" w:rsidP="005E00E6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</w:rPr>
              <w:t>(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หน่วย: บาท)</w:t>
            </w:r>
          </w:p>
        </w:tc>
      </w:tr>
      <w:tr w:rsidR="00F46BCD" w:rsidRPr="00E50A6D" w14:paraId="223E9123" w14:textId="77777777" w:rsidTr="002108C6">
        <w:trPr>
          <w:trHeight w:val="395"/>
          <w:jc w:val="center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D0AC1" w14:textId="77777777" w:rsidR="00F46BCD" w:rsidRPr="00E50A6D" w:rsidRDefault="00F46BCD" w:rsidP="005E00E6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5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025333" w14:textId="77777777" w:rsidR="00F46BCD" w:rsidRPr="00E50A6D" w:rsidRDefault="00F46BCD" w:rsidP="00834D66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365BBA" w:rsidRPr="00E50A6D" w14:paraId="10935EF5" w14:textId="77777777" w:rsidTr="005B610E">
        <w:tblPrEx>
          <w:tblLook w:val="04A0" w:firstRow="1" w:lastRow="0" w:firstColumn="1" w:lastColumn="0" w:noHBand="0" w:noVBand="1"/>
        </w:tblPrEx>
        <w:trPr>
          <w:trHeight w:val="575"/>
          <w:jc w:val="center"/>
        </w:trPr>
        <w:tc>
          <w:tcPr>
            <w:tcW w:w="37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5552BBBD" w14:textId="77777777" w:rsidR="00365BBA" w:rsidRPr="00E50A6D" w:rsidRDefault="00365BBA" w:rsidP="005E00E6">
            <w:pP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F91B33" w14:textId="77777777" w:rsidR="00365BBA" w:rsidRPr="00E50A6D" w:rsidRDefault="00365BBA" w:rsidP="0019721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954FB1" w14:textId="77777777" w:rsidR="00365BBA" w:rsidRPr="00E50A6D" w:rsidRDefault="00365BBA" w:rsidP="0019721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1EFCCF" w14:textId="77777777" w:rsidR="00365BBA" w:rsidRPr="00E50A6D" w:rsidRDefault="00365BBA" w:rsidP="00AB4CC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D58449" w14:textId="77777777" w:rsidR="00365BBA" w:rsidRPr="00E50A6D" w:rsidRDefault="00365BBA" w:rsidP="0019721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40E4B8" w14:textId="77777777" w:rsidR="00365BBA" w:rsidRPr="00E50A6D" w:rsidRDefault="00365BBA" w:rsidP="0019721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365BBA" w:rsidRPr="00E50A6D" w14:paraId="6DE810DF" w14:textId="77777777" w:rsidTr="005B610E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37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0AE9714" w14:textId="77777777" w:rsidR="00365BBA" w:rsidRPr="00E50A6D" w:rsidRDefault="00365BBA" w:rsidP="005E00E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725" w:type="dxa"/>
            <w:tcBorders>
              <w:top w:val="single" w:sz="4" w:space="0" w:color="auto"/>
            </w:tcBorders>
            <w:shd w:val="clear" w:color="auto" w:fill="auto"/>
          </w:tcPr>
          <w:p w14:paraId="44E684FA" w14:textId="77777777" w:rsidR="00365BBA" w:rsidRPr="00E50A6D" w:rsidRDefault="00365BBA" w:rsidP="005E00E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</w:tcPr>
          <w:p w14:paraId="5A8832D4" w14:textId="77777777" w:rsidR="00365BBA" w:rsidRPr="00E50A6D" w:rsidRDefault="00365BBA" w:rsidP="005E00E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  <w:shd w:val="clear" w:color="auto" w:fill="auto"/>
          </w:tcPr>
          <w:p w14:paraId="3612C350" w14:textId="77777777" w:rsidR="00365BBA" w:rsidRPr="00E50A6D" w:rsidRDefault="00365BBA" w:rsidP="005E00E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8DB94CE" w14:textId="77777777" w:rsidR="00365BBA" w:rsidRPr="00E50A6D" w:rsidRDefault="00365BBA" w:rsidP="005E00E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AE853E9" w14:textId="77777777" w:rsidR="00365BBA" w:rsidRPr="00E50A6D" w:rsidRDefault="00365BBA" w:rsidP="005E00E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72D2" w:rsidRPr="00E50A6D" w14:paraId="1E606DCB" w14:textId="77777777" w:rsidTr="00EC65AF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37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ADC2555" w14:textId="77777777" w:rsidR="00B372D2" w:rsidRPr="00E50A6D" w:rsidRDefault="00B372D2" w:rsidP="00B372D2">
            <w:pPr>
              <w:ind w:left="562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50A6D">
              <w:rPr>
                <w:rFonts w:ascii="Angsana New" w:hAnsi="Angsana New"/>
                <w:sz w:val="30"/>
                <w:szCs w:val="30"/>
              </w:rPr>
              <w:t>31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50A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725" w:type="dxa"/>
            <w:shd w:val="clear" w:color="auto" w:fill="auto"/>
          </w:tcPr>
          <w:p w14:paraId="6A91247D" w14:textId="77777777" w:rsidR="00B372D2" w:rsidRPr="00E50A6D" w:rsidRDefault="00B372D2" w:rsidP="00B372D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72D2">
              <w:rPr>
                <w:rFonts w:ascii="Angsana New" w:hAnsi="Angsana New"/>
                <w:sz w:val="30"/>
                <w:szCs w:val="30"/>
              </w:rPr>
              <w:t>20,742,315.73</w:t>
            </w:r>
          </w:p>
        </w:tc>
        <w:tc>
          <w:tcPr>
            <w:tcW w:w="239" w:type="dxa"/>
            <w:shd w:val="clear" w:color="auto" w:fill="auto"/>
          </w:tcPr>
          <w:p w14:paraId="5D31BDEE" w14:textId="77777777" w:rsidR="00B372D2" w:rsidRPr="00E50A6D" w:rsidRDefault="00B372D2" w:rsidP="00B372D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2" w:type="dxa"/>
            <w:shd w:val="clear" w:color="auto" w:fill="auto"/>
          </w:tcPr>
          <w:p w14:paraId="58502A3A" w14:textId="77777777" w:rsidR="00B372D2" w:rsidRPr="00B372D2" w:rsidRDefault="00B372D2" w:rsidP="00B372D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72D2">
              <w:rPr>
                <w:rFonts w:ascii="Angsana New" w:hAnsi="Angsana New"/>
                <w:sz w:val="30"/>
                <w:szCs w:val="30"/>
              </w:rPr>
              <w:t>3,876,773.84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670D9F3" w14:textId="77777777" w:rsidR="00B372D2" w:rsidRPr="00E50A6D" w:rsidRDefault="00B372D2" w:rsidP="00B372D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3" w:type="dxa"/>
            <w:gridSpan w:val="2"/>
            <w:shd w:val="clear" w:color="auto" w:fill="auto"/>
          </w:tcPr>
          <w:p w14:paraId="026601D1" w14:textId="77777777" w:rsidR="00B372D2" w:rsidRPr="00E50A6D" w:rsidRDefault="00B372D2" w:rsidP="00B372D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72D2">
              <w:rPr>
                <w:rFonts w:ascii="Angsana New" w:hAnsi="Angsana New"/>
                <w:sz w:val="30"/>
                <w:szCs w:val="30"/>
              </w:rPr>
              <w:t>24,619,089.57</w:t>
            </w:r>
          </w:p>
        </w:tc>
      </w:tr>
      <w:tr w:rsidR="00486AF2" w:rsidRPr="00E50A6D" w14:paraId="2CA6F172" w14:textId="77777777" w:rsidTr="005B610E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37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460C76F" w14:textId="77777777" w:rsidR="00486AF2" w:rsidRPr="00E50A6D" w:rsidRDefault="00486AF2" w:rsidP="00486AF2">
            <w:pPr>
              <w:tabs>
                <w:tab w:val="left" w:pos="0"/>
                <w:tab w:val="left" w:pos="181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854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498">
              <w:rPr>
                <w:rFonts w:ascii="Angsana New" w:hAnsi="Angsana New" w:hint="cs"/>
                <w:sz w:val="30"/>
                <w:szCs w:val="30"/>
                <w:cs/>
              </w:rPr>
              <w:t>โอนออกไปเป็น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A5498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A5498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3FCFD121" w14:textId="77777777" w:rsidR="00486AF2" w:rsidRPr="00E50A6D" w:rsidRDefault="00486AF2" w:rsidP="00486A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296B6BB" w14:textId="77777777" w:rsidR="00486AF2" w:rsidRPr="00E50A6D" w:rsidRDefault="00486AF2" w:rsidP="00486A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2" w:type="dxa"/>
            <w:shd w:val="clear" w:color="auto" w:fill="auto"/>
            <w:vAlign w:val="bottom"/>
          </w:tcPr>
          <w:p w14:paraId="0AECF250" w14:textId="77777777" w:rsidR="00486AF2" w:rsidRPr="00E50A6D" w:rsidRDefault="00486AF2" w:rsidP="00486A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0B6BB1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0B6BB1">
              <w:rPr>
                <w:rFonts w:ascii="Angsana New" w:hAnsi="Angsana New"/>
                <w:sz w:val="30"/>
                <w:szCs w:val="30"/>
              </w:rPr>
              <w:t>,</w:t>
            </w:r>
            <w:r w:rsidRPr="000B6BB1">
              <w:rPr>
                <w:rFonts w:ascii="Angsana New" w:hAnsi="Angsana New"/>
                <w:sz w:val="30"/>
                <w:szCs w:val="30"/>
                <w:cs/>
              </w:rPr>
              <w:t>339</w:t>
            </w:r>
            <w:r w:rsidRPr="000B6BB1">
              <w:rPr>
                <w:rFonts w:ascii="Angsana New" w:hAnsi="Angsana New"/>
                <w:sz w:val="30"/>
                <w:szCs w:val="30"/>
              </w:rPr>
              <w:t>,</w:t>
            </w:r>
            <w:r w:rsidRPr="000B6BB1">
              <w:rPr>
                <w:rFonts w:ascii="Angsana New" w:hAnsi="Angsana New"/>
                <w:sz w:val="30"/>
                <w:szCs w:val="30"/>
                <w:cs/>
              </w:rPr>
              <w:t>252.34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F189A64" w14:textId="77777777" w:rsidR="00486AF2" w:rsidRPr="00E50A6D" w:rsidRDefault="00486AF2" w:rsidP="00486A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3" w:type="dxa"/>
            <w:gridSpan w:val="2"/>
            <w:shd w:val="clear" w:color="auto" w:fill="auto"/>
            <w:vAlign w:val="bottom"/>
          </w:tcPr>
          <w:p w14:paraId="2DE7B211" w14:textId="77777777" w:rsidR="00486AF2" w:rsidRPr="00E50A6D" w:rsidRDefault="008210FE" w:rsidP="00486A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0B6BB1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0B6BB1">
              <w:rPr>
                <w:rFonts w:ascii="Angsana New" w:hAnsi="Angsana New"/>
                <w:sz w:val="30"/>
                <w:szCs w:val="30"/>
              </w:rPr>
              <w:t>,</w:t>
            </w:r>
            <w:r w:rsidRPr="000B6BB1">
              <w:rPr>
                <w:rFonts w:ascii="Angsana New" w:hAnsi="Angsana New"/>
                <w:sz w:val="30"/>
                <w:szCs w:val="30"/>
                <w:cs/>
              </w:rPr>
              <w:t>339</w:t>
            </w:r>
            <w:r w:rsidRPr="000B6BB1">
              <w:rPr>
                <w:rFonts w:ascii="Angsana New" w:hAnsi="Angsana New"/>
                <w:sz w:val="30"/>
                <w:szCs w:val="30"/>
              </w:rPr>
              <w:t>,</w:t>
            </w:r>
            <w:r w:rsidRPr="000B6BB1">
              <w:rPr>
                <w:rFonts w:ascii="Angsana New" w:hAnsi="Angsana New"/>
                <w:sz w:val="30"/>
                <w:szCs w:val="30"/>
                <w:cs/>
              </w:rPr>
              <w:t>252.34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486AF2" w:rsidRPr="00E50A6D" w14:paraId="550B1D8A" w14:textId="77777777" w:rsidTr="005B610E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3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1B896FE4" w14:textId="77777777" w:rsidR="00486AF2" w:rsidRPr="00E50A6D" w:rsidRDefault="00486AF2" w:rsidP="00486AF2">
            <w:pPr>
              <w:ind w:left="5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9650A1" w14:textId="77777777" w:rsidR="00486AF2" w:rsidRPr="004F5428" w:rsidRDefault="00486AF2" w:rsidP="00486AF2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17CFA">
              <w:rPr>
                <w:rFonts w:ascii="Angsana New" w:hAnsi="Angsana New"/>
                <w:sz w:val="30"/>
                <w:szCs w:val="30"/>
              </w:rPr>
              <w:t>20,742,315.73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B9FD8F3" w14:textId="77777777" w:rsidR="00486AF2" w:rsidRPr="004F5428" w:rsidRDefault="00486AF2" w:rsidP="00486AF2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52BF6B" w14:textId="77777777" w:rsidR="00486AF2" w:rsidRPr="004F5428" w:rsidRDefault="00486AF2" w:rsidP="00486AF2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17CFA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217CF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17CFA">
              <w:rPr>
                <w:rFonts w:ascii="Angsana New" w:hAnsi="Angsana New"/>
                <w:sz w:val="30"/>
                <w:szCs w:val="30"/>
                <w:cs/>
                <w:lang w:val="en-US"/>
              </w:rPr>
              <w:t>537</w:t>
            </w:r>
            <w:r w:rsidRPr="00217CF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17CFA">
              <w:rPr>
                <w:rFonts w:ascii="Angsana New" w:hAnsi="Angsana New"/>
                <w:sz w:val="30"/>
                <w:szCs w:val="30"/>
                <w:cs/>
                <w:lang w:val="en-US"/>
              </w:rPr>
              <w:t>521.50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7862DE1" w14:textId="77777777" w:rsidR="00486AF2" w:rsidRPr="004F5428" w:rsidRDefault="00486AF2" w:rsidP="00486AF2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9B11EB" w14:textId="77777777" w:rsidR="00486AF2" w:rsidRPr="004F5428" w:rsidRDefault="0006194F" w:rsidP="00486AF2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6194F">
              <w:rPr>
                <w:rFonts w:ascii="Angsana New" w:hAnsi="Angsana New"/>
                <w:sz w:val="30"/>
                <w:szCs w:val="30"/>
                <w:cs/>
                <w:lang w:val="en-US"/>
              </w:rPr>
              <w:t>23</w:t>
            </w:r>
            <w:r w:rsidRPr="000619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6194F">
              <w:rPr>
                <w:rFonts w:ascii="Angsana New" w:hAnsi="Angsana New"/>
                <w:sz w:val="30"/>
                <w:szCs w:val="30"/>
                <w:cs/>
                <w:lang w:val="en-US"/>
              </w:rPr>
              <w:t>279</w:t>
            </w:r>
            <w:r w:rsidRPr="000619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6194F">
              <w:rPr>
                <w:rFonts w:ascii="Angsana New" w:hAnsi="Angsana New"/>
                <w:sz w:val="30"/>
                <w:szCs w:val="30"/>
                <w:cs/>
                <w:lang w:val="en-US"/>
              </w:rPr>
              <w:t>837.23</w:t>
            </w:r>
          </w:p>
        </w:tc>
      </w:tr>
      <w:tr w:rsidR="00365BBA" w:rsidRPr="00E50A6D" w14:paraId="24A2D941" w14:textId="77777777" w:rsidTr="005B610E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3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267927AD" w14:textId="77777777" w:rsidR="00365BBA" w:rsidRPr="00E50A6D" w:rsidRDefault="00365BBA" w:rsidP="0023456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7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3EAF2" w14:textId="77777777" w:rsidR="00365BBA" w:rsidRPr="004F5428" w:rsidRDefault="00365BBA" w:rsidP="00F520EE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8890A3F" w14:textId="77777777" w:rsidR="00365BBA" w:rsidRPr="004F5428" w:rsidRDefault="00365BBA" w:rsidP="00F520EE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B05E7" w14:textId="77777777" w:rsidR="00365BBA" w:rsidRPr="004F5428" w:rsidRDefault="00365BBA" w:rsidP="00F520EE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AFE41DE" w14:textId="77777777" w:rsidR="00365BBA" w:rsidRPr="004F5428" w:rsidRDefault="00365BBA" w:rsidP="00F520EE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1980C" w14:textId="77777777" w:rsidR="00365BBA" w:rsidRPr="004F5428" w:rsidRDefault="00365BBA" w:rsidP="00F520EE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372D2" w:rsidRPr="00E50A6D" w14:paraId="769A108E" w14:textId="77777777" w:rsidTr="005B610E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3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167564BD" w14:textId="77777777" w:rsidR="00B372D2" w:rsidRPr="00E50A6D" w:rsidRDefault="00B372D2" w:rsidP="00B372D2">
            <w:pPr>
              <w:ind w:left="562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50A6D">
              <w:rPr>
                <w:rFonts w:ascii="Angsana New" w:hAnsi="Angsana New"/>
                <w:sz w:val="30"/>
                <w:szCs w:val="30"/>
              </w:rPr>
              <w:t>31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50A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30A65D22" w14:textId="77777777" w:rsidR="00B372D2" w:rsidRPr="004F5428" w:rsidRDefault="00B372D2" w:rsidP="00B372D2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5428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4F5428">
              <w:rPr>
                <w:rFonts w:ascii="Angsana New" w:hAnsi="Angsana New"/>
                <w:sz w:val="30"/>
                <w:szCs w:val="30"/>
              </w:rPr>
              <w:t>,</w:t>
            </w:r>
            <w:r w:rsidRPr="004F5428">
              <w:rPr>
                <w:rFonts w:ascii="Angsana New" w:hAnsi="Angsana New"/>
                <w:sz w:val="30"/>
                <w:szCs w:val="30"/>
                <w:cs/>
              </w:rPr>
              <w:t>336</w:t>
            </w:r>
            <w:r w:rsidRPr="004F5428">
              <w:rPr>
                <w:rFonts w:ascii="Angsana New" w:hAnsi="Angsana New"/>
                <w:sz w:val="30"/>
                <w:szCs w:val="30"/>
              </w:rPr>
              <w:t>,</w:t>
            </w:r>
            <w:r w:rsidRPr="004F5428">
              <w:rPr>
                <w:rFonts w:ascii="Angsana New" w:hAnsi="Angsana New"/>
                <w:sz w:val="30"/>
                <w:szCs w:val="30"/>
                <w:cs/>
              </w:rPr>
              <w:t>996.39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94FBD36" w14:textId="77777777" w:rsidR="00B372D2" w:rsidRPr="004F5428" w:rsidRDefault="00B372D2" w:rsidP="00B372D2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12" w:type="dxa"/>
            <w:shd w:val="clear" w:color="auto" w:fill="auto"/>
            <w:vAlign w:val="bottom"/>
          </w:tcPr>
          <w:p w14:paraId="031AB4FC" w14:textId="77777777" w:rsidR="00B372D2" w:rsidRPr="004F5428" w:rsidRDefault="00B372D2" w:rsidP="00B372D2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5428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4F542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F5428">
              <w:rPr>
                <w:rFonts w:ascii="Angsana New" w:hAnsi="Angsana New"/>
                <w:sz w:val="30"/>
                <w:szCs w:val="30"/>
                <w:cs/>
                <w:lang w:val="en-US"/>
              </w:rPr>
              <w:t>207</w:t>
            </w:r>
            <w:r w:rsidRPr="004F542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F5428">
              <w:rPr>
                <w:rFonts w:ascii="Angsana New" w:hAnsi="Angsana New"/>
                <w:sz w:val="30"/>
                <w:szCs w:val="30"/>
                <w:cs/>
                <w:lang w:val="en-US"/>
              </w:rPr>
              <w:t>293.16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29DDE78" w14:textId="77777777" w:rsidR="00B372D2" w:rsidRPr="004F5428" w:rsidRDefault="00B372D2" w:rsidP="00B372D2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83" w:type="dxa"/>
            <w:gridSpan w:val="2"/>
            <w:shd w:val="clear" w:color="auto" w:fill="auto"/>
            <w:vAlign w:val="bottom"/>
          </w:tcPr>
          <w:p w14:paraId="6D6C80E7" w14:textId="77777777" w:rsidR="00B372D2" w:rsidRPr="004F5428" w:rsidRDefault="00B372D2" w:rsidP="00B372D2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5428">
              <w:rPr>
                <w:rFonts w:ascii="Angsana New" w:hAnsi="Angsana New"/>
                <w:sz w:val="30"/>
                <w:szCs w:val="30"/>
                <w:cs/>
                <w:lang w:val="en-US"/>
              </w:rPr>
              <w:t>5</w:t>
            </w:r>
            <w:r w:rsidRPr="004F542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F5428">
              <w:rPr>
                <w:rFonts w:ascii="Angsana New" w:hAnsi="Angsana New"/>
                <w:sz w:val="30"/>
                <w:szCs w:val="30"/>
                <w:cs/>
                <w:lang w:val="en-US"/>
              </w:rPr>
              <w:t>544</w:t>
            </w:r>
            <w:r w:rsidRPr="004F542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F5428">
              <w:rPr>
                <w:rFonts w:ascii="Angsana New" w:hAnsi="Angsana New"/>
                <w:sz w:val="30"/>
                <w:szCs w:val="30"/>
                <w:cs/>
                <w:lang w:val="en-US"/>
              </w:rPr>
              <w:t>289.55</w:t>
            </w:r>
          </w:p>
        </w:tc>
      </w:tr>
      <w:tr w:rsidR="00486AF2" w:rsidRPr="00E50A6D" w14:paraId="56DAB715" w14:textId="77777777" w:rsidTr="005B610E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37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F7A147F" w14:textId="77777777" w:rsidR="00486AF2" w:rsidRPr="00E50A6D" w:rsidRDefault="00486AF2" w:rsidP="00486AF2">
            <w:pPr>
              <w:spacing w:before="60" w:line="320" w:lineRule="exact"/>
              <w:ind w:left="786" w:hanging="22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5498">
              <w:rPr>
                <w:rFonts w:ascii="Angsana New" w:hAnsi="Angsana New" w:hint="cs"/>
                <w:sz w:val="30"/>
                <w:szCs w:val="30"/>
                <w:cs/>
              </w:rPr>
              <w:t>โอนออกไปเป็น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A5498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A5498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5970F7D2" w14:textId="77777777" w:rsidR="00486AF2" w:rsidRPr="004F5428" w:rsidRDefault="00486AF2" w:rsidP="00486A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DE00928" w14:textId="77777777" w:rsidR="00486AF2" w:rsidRPr="004F5428" w:rsidRDefault="00486AF2" w:rsidP="00486A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2" w:type="dxa"/>
            <w:shd w:val="clear" w:color="auto" w:fill="auto"/>
            <w:vAlign w:val="bottom"/>
          </w:tcPr>
          <w:p w14:paraId="76CC2383" w14:textId="77777777" w:rsidR="00486AF2" w:rsidRPr="004F5428" w:rsidRDefault="00486AF2" w:rsidP="00486AF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9B1E8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9B1E89">
              <w:rPr>
                <w:rFonts w:ascii="Angsana New" w:hAnsi="Angsana New"/>
                <w:sz w:val="30"/>
                <w:szCs w:val="30"/>
              </w:rPr>
              <w:t>,</w:t>
            </w:r>
            <w:r w:rsidRPr="009B1E89">
              <w:rPr>
                <w:rFonts w:ascii="Angsana New" w:hAnsi="Angsana New"/>
                <w:sz w:val="30"/>
                <w:szCs w:val="30"/>
                <w:cs/>
              </w:rPr>
              <w:t>105</w:t>
            </w:r>
            <w:r w:rsidRPr="009B1E89">
              <w:rPr>
                <w:rFonts w:ascii="Angsana New" w:hAnsi="Angsana New"/>
                <w:sz w:val="30"/>
                <w:szCs w:val="30"/>
              </w:rPr>
              <w:t>,</w:t>
            </w:r>
            <w:r w:rsidRPr="009B1E89">
              <w:rPr>
                <w:rFonts w:ascii="Angsana New" w:hAnsi="Angsana New"/>
                <w:sz w:val="30"/>
                <w:szCs w:val="30"/>
                <w:cs/>
              </w:rPr>
              <w:t>892.18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07B4C95" w14:textId="77777777" w:rsidR="00486AF2" w:rsidRPr="004F5428" w:rsidRDefault="00486AF2" w:rsidP="00486A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3" w:type="dxa"/>
            <w:gridSpan w:val="2"/>
            <w:shd w:val="clear" w:color="auto" w:fill="auto"/>
            <w:vAlign w:val="bottom"/>
          </w:tcPr>
          <w:p w14:paraId="6535AA7F" w14:textId="77777777" w:rsidR="00486AF2" w:rsidRPr="004F5428" w:rsidRDefault="0006194F" w:rsidP="00486A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9B1E8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9B1E89">
              <w:rPr>
                <w:rFonts w:ascii="Angsana New" w:hAnsi="Angsana New"/>
                <w:sz w:val="30"/>
                <w:szCs w:val="30"/>
              </w:rPr>
              <w:t>,</w:t>
            </w:r>
            <w:r w:rsidRPr="009B1E89">
              <w:rPr>
                <w:rFonts w:ascii="Angsana New" w:hAnsi="Angsana New"/>
                <w:sz w:val="30"/>
                <w:szCs w:val="30"/>
                <w:cs/>
              </w:rPr>
              <w:t>105</w:t>
            </w:r>
            <w:r w:rsidRPr="009B1E89">
              <w:rPr>
                <w:rFonts w:ascii="Angsana New" w:hAnsi="Angsana New"/>
                <w:sz w:val="30"/>
                <w:szCs w:val="30"/>
              </w:rPr>
              <w:t>,</w:t>
            </w:r>
            <w:r w:rsidRPr="009B1E89">
              <w:rPr>
                <w:rFonts w:ascii="Angsana New" w:hAnsi="Angsana New"/>
                <w:sz w:val="30"/>
                <w:szCs w:val="30"/>
                <w:cs/>
              </w:rPr>
              <w:t>892.18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486AF2" w:rsidRPr="00E50A6D" w14:paraId="3FD0426B" w14:textId="77777777" w:rsidTr="005B610E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3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1FAE7E84" w14:textId="77777777" w:rsidR="00486AF2" w:rsidRPr="00E50A6D" w:rsidRDefault="00486AF2" w:rsidP="00486AF2">
            <w:pPr>
              <w:ind w:left="562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04385849" w14:textId="77777777" w:rsidR="00486AF2" w:rsidRPr="004F5428" w:rsidRDefault="00486AF2" w:rsidP="00486AF2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C7BCE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CC7BCE">
              <w:rPr>
                <w:rFonts w:ascii="Angsana New" w:hAnsi="Angsana New"/>
                <w:sz w:val="30"/>
                <w:szCs w:val="30"/>
              </w:rPr>
              <w:t>,</w:t>
            </w:r>
            <w:r w:rsidRPr="00CC7BCE">
              <w:rPr>
                <w:rFonts w:ascii="Angsana New" w:hAnsi="Angsana New"/>
                <w:sz w:val="30"/>
                <w:szCs w:val="30"/>
                <w:cs/>
              </w:rPr>
              <w:t>336</w:t>
            </w:r>
            <w:r w:rsidRPr="00CC7BCE">
              <w:rPr>
                <w:rFonts w:ascii="Angsana New" w:hAnsi="Angsana New"/>
                <w:sz w:val="30"/>
                <w:szCs w:val="30"/>
              </w:rPr>
              <w:t>,</w:t>
            </w:r>
            <w:r w:rsidRPr="00CC7BCE">
              <w:rPr>
                <w:rFonts w:ascii="Angsana New" w:hAnsi="Angsana New"/>
                <w:sz w:val="30"/>
                <w:szCs w:val="30"/>
                <w:cs/>
              </w:rPr>
              <w:t>996.36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09FA331" w14:textId="77777777" w:rsidR="00486AF2" w:rsidRPr="004F5428" w:rsidRDefault="00486AF2" w:rsidP="00486AF2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12" w:type="dxa"/>
            <w:shd w:val="clear" w:color="auto" w:fill="auto"/>
            <w:vAlign w:val="bottom"/>
          </w:tcPr>
          <w:p w14:paraId="07444AE6" w14:textId="77777777" w:rsidR="00486AF2" w:rsidRPr="004F5428" w:rsidRDefault="00486AF2" w:rsidP="00486AF2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C7C86">
              <w:rPr>
                <w:rFonts w:ascii="Angsana New" w:hAnsi="Angsana New"/>
                <w:sz w:val="30"/>
                <w:szCs w:val="30"/>
                <w:cs/>
              </w:rPr>
              <w:t>640</w:t>
            </w:r>
            <w:r w:rsidRPr="00AC7C86">
              <w:rPr>
                <w:rFonts w:ascii="Angsana New" w:hAnsi="Angsana New"/>
                <w:sz w:val="30"/>
                <w:szCs w:val="30"/>
              </w:rPr>
              <w:t>,</w:t>
            </w:r>
            <w:r w:rsidRPr="00AC7C86">
              <w:rPr>
                <w:rFonts w:ascii="Angsana New" w:hAnsi="Angsana New"/>
                <w:sz w:val="30"/>
                <w:szCs w:val="30"/>
                <w:cs/>
              </w:rPr>
              <w:t>328.80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1FA0097" w14:textId="77777777" w:rsidR="00486AF2" w:rsidRPr="004F5428" w:rsidRDefault="00486AF2" w:rsidP="00486AF2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83" w:type="dxa"/>
            <w:gridSpan w:val="2"/>
            <w:shd w:val="clear" w:color="auto" w:fill="auto"/>
            <w:vAlign w:val="bottom"/>
          </w:tcPr>
          <w:p w14:paraId="4EF59E8C" w14:textId="77777777" w:rsidR="00486AF2" w:rsidRPr="004F5428" w:rsidRDefault="001A59F2" w:rsidP="00486AF2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59F2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1A59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A59F2">
              <w:rPr>
                <w:rFonts w:ascii="Angsana New" w:hAnsi="Angsana New"/>
                <w:sz w:val="30"/>
                <w:szCs w:val="30"/>
                <w:cs/>
                <w:lang w:val="en-US"/>
              </w:rPr>
              <w:t>977</w:t>
            </w:r>
            <w:r w:rsidRPr="001A59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A59F2">
              <w:rPr>
                <w:rFonts w:ascii="Angsana New" w:hAnsi="Angsana New"/>
                <w:sz w:val="30"/>
                <w:szCs w:val="30"/>
                <w:cs/>
                <w:lang w:val="en-US"/>
              </w:rPr>
              <w:t>325.16</w:t>
            </w:r>
          </w:p>
        </w:tc>
      </w:tr>
      <w:tr w:rsidR="00486AF2" w:rsidRPr="00E50A6D" w14:paraId="0FF0CE2C" w14:textId="77777777" w:rsidTr="002108C6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3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3390C961" w14:textId="77777777" w:rsidR="00486AF2" w:rsidRPr="00E50A6D" w:rsidRDefault="00486AF2" w:rsidP="00486AF2">
            <w:pPr>
              <w:ind w:left="562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50A6D">
              <w:rPr>
                <w:rFonts w:ascii="Angsana New" w:hAnsi="Angsana New"/>
                <w:sz w:val="30"/>
                <w:szCs w:val="30"/>
              </w:rPr>
              <w:t>31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50A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8A6527" w14:textId="77777777" w:rsidR="00486AF2" w:rsidRPr="004F5428" w:rsidRDefault="00486AF2" w:rsidP="00486AF2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40CC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40CC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40CC0">
              <w:rPr>
                <w:rFonts w:ascii="Angsana New" w:hAnsi="Angsana New"/>
                <w:sz w:val="30"/>
                <w:szCs w:val="30"/>
                <w:cs/>
                <w:lang w:val="en-US"/>
              </w:rPr>
              <w:t>673</w:t>
            </w:r>
            <w:r w:rsidRPr="00C40CC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40CC0">
              <w:rPr>
                <w:rFonts w:ascii="Angsana New" w:hAnsi="Angsana New"/>
                <w:sz w:val="30"/>
                <w:szCs w:val="30"/>
                <w:cs/>
                <w:lang w:val="en-US"/>
              </w:rPr>
              <w:t>992.75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C577DFB" w14:textId="77777777" w:rsidR="00486AF2" w:rsidRPr="004F5428" w:rsidRDefault="00486AF2" w:rsidP="00486AF2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88E6D8" w14:textId="77777777" w:rsidR="00486AF2" w:rsidRPr="004F5428" w:rsidRDefault="00486AF2" w:rsidP="00486AF2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40CC0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C40CC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40CC0">
              <w:rPr>
                <w:rFonts w:ascii="Angsana New" w:hAnsi="Angsana New"/>
                <w:sz w:val="30"/>
                <w:szCs w:val="30"/>
                <w:cs/>
                <w:lang w:val="en-US"/>
              </w:rPr>
              <w:t>741</w:t>
            </w:r>
            <w:r w:rsidRPr="00C40CC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40CC0">
              <w:rPr>
                <w:rFonts w:ascii="Angsana New" w:hAnsi="Angsana New"/>
                <w:sz w:val="30"/>
                <w:szCs w:val="30"/>
                <w:cs/>
                <w:lang w:val="en-US"/>
              </w:rPr>
              <w:t>729.78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60CAC15" w14:textId="77777777" w:rsidR="00486AF2" w:rsidRPr="004F5428" w:rsidRDefault="00486AF2" w:rsidP="00486AF2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3283A3" w14:textId="77777777" w:rsidR="00486AF2" w:rsidRPr="004F5428" w:rsidRDefault="001A59F2" w:rsidP="00486AF2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59F2">
              <w:rPr>
                <w:rFonts w:ascii="Angsana New" w:hAnsi="Angsana New"/>
                <w:sz w:val="30"/>
                <w:szCs w:val="30"/>
                <w:cs/>
                <w:lang w:val="en-US"/>
              </w:rPr>
              <w:t>8</w:t>
            </w:r>
            <w:r w:rsidRPr="001A59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A59F2">
              <w:rPr>
                <w:rFonts w:ascii="Angsana New" w:hAnsi="Angsana New"/>
                <w:sz w:val="30"/>
                <w:szCs w:val="30"/>
                <w:cs/>
                <w:lang w:val="en-US"/>
              </w:rPr>
              <w:t>415</w:t>
            </w:r>
            <w:r w:rsidRPr="001A59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A59F2">
              <w:rPr>
                <w:rFonts w:ascii="Angsana New" w:hAnsi="Angsana New"/>
                <w:sz w:val="30"/>
                <w:szCs w:val="30"/>
                <w:cs/>
                <w:lang w:val="en-US"/>
              </w:rPr>
              <w:t>722.53</w:t>
            </w:r>
          </w:p>
        </w:tc>
      </w:tr>
      <w:tr w:rsidR="00365BBA" w:rsidRPr="00E50A6D" w14:paraId="193D82DC" w14:textId="77777777" w:rsidTr="00C3240A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3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24222C2D" w14:textId="77777777" w:rsidR="00365BBA" w:rsidRPr="00E50A6D" w:rsidRDefault="00365BBA" w:rsidP="0023456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</w:t>
            </w:r>
          </w:p>
        </w:tc>
        <w:tc>
          <w:tcPr>
            <w:tcW w:w="17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58B0B" w14:textId="77777777" w:rsidR="00365BBA" w:rsidRPr="00E50A6D" w:rsidRDefault="00365BBA" w:rsidP="00F520E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5B416E3" w14:textId="77777777" w:rsidR="00365BBA" w:rsidRPr="00E50A6D" w:rsidRDefault="00365BBA" w:rsidP="00F520E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EDFE7" w14:textId="77777777" w:rsidR="00365BBA" w:rsidRPr="00E50A6D" w:rsidRDefault="00365BBA" w:rsidP="00F520E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94067CE" w14:textId="77777777" w:rsidR="00365BBA" w:rsidRPr="00E50A6D" w:rsidRDefault="00365BBA" w:rsidP="00F520E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AF6DF" w14:textId="77777777" w:rsidR="00365BBA" w:rsidRPr="00E50A6D" w:rsidRDefault="00365BBA" w:rsidP="00F520E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C3240A" w:rsidRPr="00E50A6D" w14:paraId="06AD1B39" w14:textId="77777777" w:rsidTr="00C3240A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3780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67D1EE16" w14:textId="77777777" w:rsidR="00C3240A" w:rsidRPr="00E50A6D" w:rsidRDefault="00C3240A" w:rsidP="00C3240A">
            <w:pPr>
              <w:ind w:left="562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50A6D">
              <w:rPr>
                <w:rFonts w:ascii="Angsana New" w:hAnsi="Angsana New"/>
                <w:sz w:val="30"/>
                <w:szCs w:val="30"/>
              </w:rPr>
              <w:t>31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E50A6D">
              <w:rPr>
                <w:rFonts w:ascii="Angsana New" w:hAnsi="Angsana New"/>
                <w:sz w:val="30"/>
                <w:szCs w:val="30"/>
              </w:rPr>
              <w:t>25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72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A7BCB9" w14:textId="77777777" w:rsidR="00C3240A" w:rsidRPr="00E50A6D" w:rsidRDefault="00C3240A" w:rsidP="00C3240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17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405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319.3</w:t>
            </w: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CFFF346" w14:textId="77777777" w:rsidR="00C3240A" w:rsidRPr="00E50A6D" w:rsidRDefault="00C3240A" w:rsidP="00C3240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24BE30" w14:textId="77777777" w:rsidR="00C3240A" w:rsidRPr="00E50A6D" w:rsidRDefault="00C3240A" w:rsidP="00C3240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1,669,480.68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6A117B8" w14:textId="77777777" w:rsidR="00C3240A" w:rsidRPr="00E50A6D" w:rsidRDefault="00C3240A" w:rsidP="00C3240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68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17D758" w14:textId="77777777" w:rsidR="00C3240A" w:rsidRPr="00E50A6D" w:rsidRDefault="00C3240A" w:rsidP="00C3240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19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074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800.02</w:t>
            </w:r>
          </w:p>
        </w:tc>
      </w:tr>
      <w:tr w:rsidR="00C3240A" w:rsidRPr="00E50A6D" w14:paraId="5B299D3A" w14:textId="77777777" w:rsidTr="00C3240A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3780" w:type="dxa"/>
            <w:tcBorders>
              <w:top w:val="nil"/>
              <w:left w:val="nil"/>
            </w:tcBorders>
            <w:shd w:val="clear" w:color="auto" w:fill="auto"/>
            <w:noWrap/>
          </w:tcPr>
          <w:p w14:paraId="39F9FB6D" w14:textId="77777777" w:rsidR="00C3240A" w:rsidRPr="00E50A6D" w:rsidRDefault="00C3240A" w:rsidP="00C3240A">
            <w:pPr>
              <w:ind w:left="562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50A6D">
              <w:rPr>
                <w:rFonts w:ascii="Angsana New" w:hAnsi="Angsana New"/>
                <w:sz w:val="30"/>
                <w:szCs w:val="30"/>
              </w:rPr>
              <w:t>31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E50A6D">
              <w:rPr>
                <w:rFonts w:ascii="Angsana New" w:hAnsi="Angsana New"/>
                <w:sz w:val="30"/>
                <w:szCs w:val="30"/>
              </w:rPr>
              <w:t>25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72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2F5465" w14:textId="77777777" w:rsidR="00C3240A" w:rsidRPr="00E50A6D" w:rsidRDefault="00EB2900" w:rsidP="00C3240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B290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14</w:t>
            </w:r>
            <w:r w:rsidRPr="00EB290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B290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068</w:t>
            </w:r>
            <w:r w:rsidRPr="00EB290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B290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322.98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0C591B1" w14:textId="77777777" w:rsidR="00C3240A" w:rsidRPr="00E50A6D" w:rsidRDefault="00C3240A" w:rsidP="00C3240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1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72F576" w14:textId="77777777" w:rsidR="00C3240A" w:rsidRPr="00E50A6D" w:rsidRDefault="00EB2900" w:rsidP="00C3240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B290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795</w:t>
            </w:r>
            <w:r w:rsidRPr="00EB290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B290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791.72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33F989F" w14:textId="77777777" w:rsidR="00C3240A" w:rsidRPr="00E50A6D" w:rsidRDefault="00C3240A" w:rsidP="00C3240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683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CEBCB2" w14:textId="77777777" w:rsidR="00C3240A" w:rsidRPr="00E50A6D" w:rsidRDefault="00EB2900" w:rsidP="00C3240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B290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14</w:t>
            </w:r>
            <w:r w:rsidRPr="00EB290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B290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864</w:t>
            </w:r>
            <w:r w:rsidRPr="00EB290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B290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114.70</w:t>
            </w:r>
          </w:p>
        </w:tc>
      </w:tr>
    </w:tbl>
    <w:p w14:paraId="6681AC7C" w14:textId="77777777" w:rsidR="00B82116" w:rsidRPr="00E50A6D" w:rsidRDefault="00B82116" w:rsidP="00B82116">
      <w:pPr>
        <w:tabs>
          <w:tab w:val="left" w:pos="513"/>
          <w:tab w:val="decimal" w:pos="7920"/>
        </w:tabs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17C2F8E6" w14:textId="77777777" w:rsidR="00543E6F" w:rsidRPr="00E50A6D" w:rsidRDefault="00543E6F" w:rsidP="00B82116">
      <w:pPr>
        <w:tabs>
          <w:tab w:val="left" w:pos="513"/>
          <w:tab w:val="decimal" w:pos="7920"/>
        </w:tabs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2DD35FF4" w14:textId="77777777" w:rsidR="00722809" w:rsidRPr="00E50A6D" w:rsidRDefault="00722809" w:rsidP="00B82116">
      <w:pPr>
        <w:tabs>
          <w:tab w:val="left" w:pos="513"/>
          <w:tab w:val="decimal" w:pos="7920"/>
        </w:tabs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2114E9A9" w14:textId="77777777" w:rsidR="00F46BCD" w:rsidRPr="00E50A6D" w:rsidRDefault="00F46BCD" w:rsidP="00B82116">
      <w:pPr>
        <w:tabs>
          <w:tab w:val="left" w:pos="513"/>
          <w:tab w:val="decimal" w:pos="7920"/>
        </w:tabs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3A54BFF4" w14:textId="77777777" w:rsidR="00F46BCD" w:rsidRPr="00E50A6D" w:rsidRDefault="00F46BCD" w:rsidP="00B82116">
      <w:pPr>
        <w:tabs>
          <w:tab w:val="left" w:pos="513"/>
          <w:tab w:val="decimal" w:pos="7920"/>
        </w:tabs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6054B906" w14:textId="77777777" w:rsidR="00F46BCD" w:rsidRPr="00E50A6D" w:rsidRDefault="00F46BCD" w:rsidP="00B82116">
      <w:pPr>
        <w:tabs>
          <w:tab w:val="left" w:pos="513"/>
          <w:tab w:val="decimal" w:pos="7920"/>
        </w:tabs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2D4AFCAA" w14:textId="77777777" w:rsidR="00F46BCD" w:rsidRPr="00E50A6D" w:rsidRDefault="00F46BCD" w:rsidP="00B82116">
      <w:pPr>
        <w:tabs>
          <w:tab w:val="left" w:pos="513"/>
          <w:tab w:val="decimal" w:pos="7920"/>
        </w:tabs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30CBC54C" w14:textId="77777777" w:rsidR="00EA018C" w:rsidRPr="00E50A6D" w:rsidRDefault="00EA018C" w:rsidP="00B82116">
      <w:pPr>
        <w:tabs>
          <w:tab w:val="left" w:pos="513"/>
          <w:tab w:val="decimal" w:pos="7920"/>
        </w:tabs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145CCFA6" w14:textId="77777777" w:rsidR="00EA018C" w:rsidRPr="00E50A6D" w:rsidRDefault="00EA018C" w:rsidP="00B82116">
      <w:pPr>
        <w:tabs>
          <w:tab w:val="left" w:pos="513"/>
          <w:tab w:val="decimal" w:pos="7920"/>
        </w:tabs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4796E161" w14:textId="77777777" w:rsidR="00EA018C" w:rsidRPr="00E50A6D" w:rsidRDefault="00EA018C" w:rsidP="00B82116">
      <w:pPr>
        <w:tabs>
          <w:tab w:val="left" w:pos="513"/>
          <w:tab w:val="decimal" w:pos="7920"/>
        </w:tabs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02512A6C" w14:textId="77777777" w:rsidR="00EA018C" w:rsidRPr="00E50A6D" w:rsidRDefault="00EA018C" w:rsidP="00B82116">
      <w:pPr>
        <w:tabs>
          <w:tab w:val="left" w:pos="513"/>
          <w:tab w:val="decimal" w:pos="7920"/>
        </w:tabs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7ED51F16" w14:textId="77777777" w:rsidR="00EA018C" w:rsidRDefault="00EA018C" w:rsidP="00B82116">
      <w:pPr>
        <w:tabs>
          <w:tab w:val="left" w:pos="513"/>
          <w:tab w:val="decimal" w:pos="7920"/>
        </w:tabs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5116957D" w14:textId="77777777" w:rsidR="008448C9" w:rsidRDefault="008448C9" w:rsidP="00B82116">
      <w:pPr>
        <w:tabs>
          <w:tab w:val="left" w:pos="513"/>
          <w:tab w:val="decimal" w:pos="7920"/>
        </w:tabs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6A71CEF9" w14:textId="77777777" w:rsidR="00B372D2" w:rsidRDefault="00B372D2" w:rsidP="00B82116">
      <w:pPr>
        <w:tabs>
          <w:tab w:val="left" w:pos="513"/>
          <w:tab w:val="decimal" w:pos="7920"/>
        </w:tabs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2B1E1C3F" w14:textId="77777777" w:rsidR="00B372D2" w:rsidRDefault="00B372D2" w:rsidP="00B82116">
      <w:pPr>
        <w:tabs>
          <w:tab w:val="left" w:pos="513"/>
          <w:tab w:val="decimal" w:pos="7920"/>
        </w:tabs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3D2E650B" w14:textId="77777777" w:rsidR="00CC148F" w:rsidRPr="00CC148F" w:rsidRDefault="00CC148F" w:rsidP="00E933C8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37E72DC4" w14:textId="77777777" w:rsidR="0016026F" w:rsidRPr="00E50A6D" w:rsidRDefault="0016026F" w:rsidP="00E933C8">
      <w:pPr>
        <w:numPr>
          <w:ilvl w:val="0"/>
          <w:numId w:val="45"/>
        </w:numPr>
        <w:spacing w:before="240" w:line="240" w:lineRule="atLeast"/>
        <w:ind w:left="450" w:hanging="45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 w:hint="cs"/>
          <w:b/>
          <w:bCs/>
          <w:sz w:val="30"/>
          <w:szCs w:val="30"/>
          <w:cs/>
        </w:rPr>
        <w:t>สินทรัพย์สิทธิการใช้ (ต่อ)</w:t>
      </w:r>
    </w:p>
    <w:tbl>
      <w:tblPr>
        <w:tblW w:w="10167" w:type="dxa"/>
        <w:jc w:val="center"/>
        <w:tblLayout w:type="fixed"/>
        <w:tblLook w:val="0000" w:firstRow="0" w:lastRow="0" w:firstColumn="0" w:lastColumn="0" w:noHBand="0" w:noVBand="0"/>
      </w:tblPr>
      <w:tblGrid>
        <w:gridCol w:w="3315"/>
        <w:gridCol w:w="1484"/>
        <w:gridCol w:w="239"/>
        <w:gridCol w:w="1568"/>
        <w:gridCol w:w="243"/>
        <w:gridCol w:w="1513"/>
        <w:gridCol w:w="270"/>
        <w:gridCol w:w="1535"/>
      </w:tblGrid>
      <w:tr w:rsidR="00834D66" w:rsidRPr="00E50A6D" w14:paraId="607E7DD3" w14:textId="77777777" w:rsidTr="00AB088C">
        <w:trPr>
          <w:trHeight w:val="66"/>
          <w:jc w:val="center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378B8" w14:textId="77777777" w:rsidR="00834D66" w:rsidRPr="00E50A6D" w:rsidRDefault="00834D66" w:rsidP="00FF0E9F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CAED61" w14:textId="77777777" w:rsidR="00834D66" w:rsidRPr="00E50A6D" w:rsidRDefault="00834D66" w:rsidP="00FF0E9F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018777" w14:textId="77777777" w:rsidR="00834D66" w:rsidRPr="00E50A6D" w:rsidRDefault="00834D66" w:rsidP="00FF0E9F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8" w:type="dxa"/>
            <w:tcBorders>
              <w:left w:val="nil"/>
              <w:right w:val="nil"/>
            </w:tcBorders>
            <w:shd w:val="clear" w:color="auto" w:fill="auto"/>
          </w:tcPr>
          <w:p w14:paraId="4EB6C948" w14:textId="77777777" w:rsidR="00834D66" w:rsidRPr="00E50A6D" w:rsidRDefault="00834D66" w:rsidP="00FF0E9F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</w:tcPr>
          <w:p w14:paraId="55549BF5" w14:textId="77777777" w:rsidR="00834D66" w:rsidRPr="00E50A6D" w:rsidRDefault="00834D66" w:rsidP="00FF0E9F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3" w:type="dxa"/>
            <w:tcBorders>
              <w:left w:val="nil"/>
              <w:right w:val="nil"/>
            </w:tcBorders>
            <w:shd w:val="clear" w:color="auto" w:fill="auto"/>
          </w:tcPr>
          <w:p w14:paraId="29EFE6D0" w14:textId="77777777" w:rsidR="00834D66" w:rsidRPr="00E50A6D" w:rsidRDefault="00834D66" w:rsidP="00FF0E9F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376871C" w14:textId="77777777" w:rsidR="00834D66" w:rsidRPr="00E50A6D" w:rsidRDefault="00834D66" w:rsidP="00FF0E9F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2A3D4D" w14:textId="77777777" w:rsidR="00834D66" w:rsidRPr="00E50A6D" w:rsidRDefault="00834D66" w:rsidP="00FF0E9F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</w:rPr>
              <w:t>(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หน่วย: บาท)</w:t>
            </w:r>
          </w:p>
        </w:tc>
      </w:tr>
      <w:tr w:rsidR="00834D66" w:rsidRPr="00E50A6D" w14:paraId="5279D32F" w14:textId="77777777" w:rsidTr="00AB088C">
        <w:trPr>
          <w:trHeight w:val="395"/>
          <w:jc w:val="center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DF319" w14:textId="77777777" w:rsidR="00834D66" w:rsidRPr="00E50A6D" w:rsidRDefault="00834D66" w:rsidP="00FF0E9F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2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53F20D" w14:textId="77777777" w:rsidR="00834D66" w:rsidRPr="00E50A6D" w:rsidRDefault="00834D66" w:rsidP="00FF0E9F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งบการเงิน</w:t>
            </w:r>
            <w:r w:rsidR="009A45BD" w:rsidRPr="00E50A6D">
              <w:rPr>
                <w:rFonts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834D66" w:rsidRPr="00E50A6D" w14:paraId="29C64C9A" w14:textId="77777777" w:rsidTr="005B610E">
        <w:tblPrEx>
          <w:tblLook w:val="04A0" w:firstRow="1" w:lastRow="0" w:firstColumn="1" w:lastColumn="0" w:noHBand="0" w:noVBand="1"/>
        </w:tblPrEx>
        <w:trPr>
          <w:trHeight w:val="575"/>
          <w:jc w:val="center"/>
        </w:trPr>
        <w:tc>
          <w:tcPr>
            <w:tcW w:w="331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26A792A9" w14:textId="77777777" w:rsidR="00834D66" w:rsidRPr="00E50A6D" w:rsidRDefault="00834D66" w:rsidP="00FF0E9F">
            <w:pP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B2160B" w14:textId="77777777" w:rsidR="00834D66" w:rsidRPr="00E50A6D" w:rsidRDefault="00834D66" w:rsidP="00FF0E9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0463C3" w14:textId="77777777" w:rsidR="00834D66" w:rsidRPr="00E50A6D" w:rsidRDefault="00834D66" w:rsidP="00FF0E9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73F96B" w14:textId="77777777" w:rsidR="00834D66" w:rsidRPr="00E50A6D" w:rsidRDefault="00834D66" w:rsidP="00FF0E9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3465F2" w14:textId="77777777" w:rsidR="00834D66" w:rsidRPr="00E50A6D" w:rsidRDefault="00834D66" w:rsidP="00FF0E9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37DA4B" w14:textId="77777777" w:rsidR="00834D66" w:rsidRPr="00E50A6D" w:rsidRDefault="00834D66" w:rsidP="00FF0E9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BE3FE0" w14:textId="77777777" w:rsidR="00834D66" w:rsidRPr="00E50A6D" w:rsidRDefault="00834D66" w:rsidP="00FF0E9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A51291" w14:textId="77777777" w:rsidR="00834D66" w:rsidRPr="00E50A6D" w:rsidRDefault="00834D66" w:rsidP="00FF0E9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834D66" w:rsidRPr="00E50A6D" w14:paraId="41724D3D" w14:textId="77777777" w:rsidTr="005B610E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331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775672B" w14:textId="77777777" w:rsidR="00834D66" w:rsidRPr="00E50A6D" w:rsidRDefault="00834D66" w:rsidP="00FF0E9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84" w:type="dxa"/>
            <w:tcBorders>
              <w:top w:val="single" w:sz="4" w:space="0" w:color="auto"/>
            </w:tcBorders>
            <w:shd w:val="clear" w:color="auto" w:fill="auto"/>
          </w:tcPr>
          <w:p w14:paraId="2E03B171" w14:textId="77777777" w:rsidR="00834D66" w:rsidRPr="00E50A6D" w:rsidRDefault="00834D66" w:rsidP="00FF0E9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</w:tcPr>
          <w:p w14:paraId="5EBB0734" w14:textId="77777777" w:rsidR="00834D66" w:rsidRPr="00E50A6D" w:rsidRDefault="00834D66" w:rsidP="00FF0E9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auto"/>
          </w:tcPr>
          <w:p w14:paraId="481036D9" w14:textId="77777777" w:rsidR="00834D66" w:rsidRPr="00E50A6D" w:rsidRDefault="00834D66" w:rsidP="00FF0E9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auto"/>
          </w:tcPr>
          <w:p w14:paraId="3114FE52" w14:textId="77777777" w:rsidR="00834D66" w:rsidRPr="00E50A6D" w:rsidRDefault="00834D66" w:rsidP="00FF0E9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auto"/>
          </w:tcPr>
          <w:p w14:paraId="0D6D6151" w14:textId="77777777" w:rsidR="00834D66" w:rsidRPr="00E50A6D" w:rsidRDefault="00834D66" w:rsidP="00FF0E9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83B0584" w14:textId="77777777" w:rsidR="00834D66" w:rsidRPr="00E50A6D" w:rsidRDefault="00834D66" w:rsidP="00FF0E9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auto"/>
          </w:tcPr>
          <w:p w14:paraId="4B4F6F6C" w14:textId="77777777" w:rsidR="00834D66" w:rsidRPr="00E50A6D" w:rsidRDefault="00834D66" w:rsidP="00FF0E9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72D2" w:rsidRPr="00E50A6D" w14:paraId="1C7DF1A3" w14:textId="77777777" w:rsidTr="005B610E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331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909F02E" w14:textId="77777777" w:rsidR="00B372D2" w:rsidRPr="00E50A6D" w:rsidRDefault="00B372D2" w:rsidP="00B372D2">
            <w:pPr>
              <w:ind w:left="562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50A6D">
              <w:rPr>
                <w:rFonts w:ascii="Angsana New" w:hAnsi="Angsana New"/>
                <w:sz w:val="30"/>
                <w:szCs w:val="30"/>
              </w:rPr>
              <w:t>31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50A6D">
              <w:rPr>
                <w:rFonts w:ascii="Angsana New" w:hAnsi="Angsana New"/>
                <w:sz w:val="30"/>
                <w:szCs w:val="30"/>
              </w:rPr>
              <w:t>256</w:t>
            </w:r>
            <w:r w:rsidR="00C3240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6D4FF870" w14:textId="77777777" w:rsidR="00B372D2" w:rsidRPr="00B372D2" w:rsidRDefault="00B372D2" w:rsidP="00B372D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72D2">
              <w:rPr>
                <w:rFonts w:ascii="Angsana New" w:hAnsi="Angsana New"/>
                <w:sz w:val="30"/>
                <w:szCs w:val="30"/>
              </w:rPr>
              <w:t>20,742,315.73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FFAD7D3" w14:textId="77777777" w:rsidR="00B372D2" w:rsidRPr="00B372D2" w:rsidRDefault="00B372D2" w:rsidP="00B372D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8" w:type="dxa"/>
            <w:shd w:val="clear" w:color="auto" w:fill="auto"/>
            <w:vAlign w:val="bottom"/>
          </w:tcPr>
          <w:p w14:paraId="45368C4C" w14:textId="77777777" w:rsidR="00B372D2" w:rsidRPr="00B372D2" w:rsidRDefault="00B372D2" w:rsidP="00B372D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372D2">
              <w:rPr>
                <w:rFonts w:ascii="Angsana New" w:hAnsi="Angsana New"/>
                <w:sz w:val="30"/>
                <w:szCs w:val="30"/>
                <w:lang w:val="en-US"/>
              </w:rPr>
              <w:t>12,530,995.54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8B126DC" w14:textId="77777777" w:rsidR="00B372D2" w:rsidRPr="00B372D2" w:rsidRDefault="00B372D2" w:rsidP="00B372D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1F2CAB4D" w14:textId="77777777" w:rsidR="00B372D2" w:rsidRPr="00B372D2" w:rsidRDefault="00B372D2" w:rsidP="00B372D2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2D2">
              <w:rPr>
                <w:rFonts w:ascii="Angsana New" w:hAnsi="Angsana New"/>
                <w:sz w:val="30"/>
                <w:szCs w:val="30"/>
              </w:rPr>
              <w:t>3,876,773.84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B47999" w14:textId="77777777" w:rsidR="00B372D2" w:rsidRPr="00B372D2" w:rsidRDefault="00B372D2" w:rsidP="00B372D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19A9A725" w14:textId="77777777" w:rsidR="00B372D2" w:rsidRPr="00B372D2" w:rsidRDefault="00B372D2" w:rsidP="00B372D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72D2">
              <w:rPr>
                <w:rFonts w:ascii="Angsana New" w:hAnsi="Angsana New"/>
                <w:sz w:val="30"/>
                <w:szCs w:val="30"/>
                <w:cs/>
                <w:lang w:val="en-US"/>
              </w:rPr>
              <w:t>37</w:t>
            </w:r>
            <w:r w:rsidRPr="00B372D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372D2">
              <w:rPr>
                <w:rFonts w:ascii="Angsana New" w:hAnsi="Angsana New"/>
                <w:sz w:val="30"/>
                <w:szCs w:val="30"/>
                <w:cs/>
                <w:lang w:val="en-US"/>
              </w:rPr>
              <w:t>150</w:t>
            </w:r>
            <w:r w:rsidRPr="00B372D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372D2">
              <w:rPr>
                <w:rFonts w:ascii="Angsana New" w:hAnsi="Angsana New"/>
                <w:sz w:val="30"/>
                <w:szCs w:val="30"/>
                <w:cs/>
                <w:lang w:val="en-US"/>
              </w:rPr>
              <w:t>085.11</w:t>
            </w:r>
          </w:p>
        </w:tc>
      </w:tr>
      <w:tr w:rsidR="00834D66" w:rsidRPr="00E50A6D" w14:paraId="09D8137C" w14:textId="77777777" w:rsidTr="005B610E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331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6ABC0B9" w14:textId="77777777" w:rsidR="00834D66" w:rsidRPr="00BB3957" w:rsidRDefault="00B372D2" w:rsidP="00FF0E9F">
            <w:pPr>
              <w:tabs>
                <w:tab w:val="left" w:pos="0"/>
                <w:tab w:val="left" w:pos="181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854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957">
              <w:rPr>
                <w:rFonts w:ascii="Angsana New" w:hAnsi="Angsana New" w:hint="cs"/>
                <w:sz w:val="30"/>
                <w:szCs w:val="30"/>
                <w:cs/>
              </w:rPr>
              <w:t>โอนออกไปเป็น ที่ดิน อาคารและอุปกรณ์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260D5020" w14:textId="77777777" w:rsidR="00834D66" w:rsidRPr="00E50A6D" w:rsidRDefault="008B4787" w:rsidP="00895F1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7C7AA13" w14:textId="77777777" w:rsidR="00834D66" w:rsidRPr="00E50A6D" w:rsidRDefault="00834D66" w:rsidP="00895F1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8" w:type="dxa"/>
            <w:shd w:val="clear" w:color="auto" w:fill="auto"/>
            <w:vAlign w:val="bottom"/>
          </w:tcPr>
          <w:p w14:paraId="71D47B8F" w14:textId="77777777" w:rsidR="00834D66" w:rsidRPr="00E50A6D" w:rsidRDefault="00D22811" w:rsidP="00895F1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F9502EC" w14:textId="77777777" w:rsidR="00834D66" w:rsidRPr="00E50A6D" w:rsidRDefault="00834D66" w:rsidP="00895F1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129E202F" w14:textId="77777777" w:rsidR="00834D66" w:rsidRPr="00E50A6D" w:rsidRDefault="006A40C4" w:rsidP="00895F1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0B6BB1" w:rsidRPr="000B6BB1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="000B6BB1" w:rsidRPr="000B6BB1">
              <w:rPr>
                <w:rFonts w:ascii="Angsana New" w:hAnsi="Angsana New"/>
                <w:sz w:val="30"/>
                <w:szCs w:val="30"/>
              </w:rPr>
              <w:t>,</w:t>
            </w:r>
            <w:r w:rsidR="000B6BB1" w:rsidRPr="000B6BB1">
              <w:rPr>
                <w:rFonts w:ascii="Angsana New" w:hAnsi="Angsana New"/>
                <w:sz w:val="30"/>
                <w:szCs w:val="30"/>
                <w:cs/>
              </w:rPr>
              <w:t>339</w:t>
            </w:r>
            <w:r w:rsidR="000B6BB1" w:rsidRPr="000B6BB1">
              <w:rPr>
                <w:rFonts w:ascii="Angsana New" w:hAnsi="Angsana New"/>
                <w:sz w:val="30"/>
                <w:szCs w:val="30"/>
              </w:rPr>
              <w:t>,</w:t>
            </w:r>
            <w:r w:rsidR="000B6BB1" w:rsidRPr="000B6BB1">
              <w:rPr>
                <w:rFonts w:ascii="Angsana New" w:hAnsi="Angsana New"/>
                <w:sz w:val="30"/>
                <w:szCs w:val="30"/>
                <w:cs/>
              </w:rPr>
              <w:t>252.34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4555B5" w14:textId="77777777" w:rsidR="00834D66" w:rsidRPr="00E50A6D" w:rsidRDefault="00834D66" w:rsidP="00895F1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19F5E828" w14:textId="77777777" w:rsidR="00834D66" w:rsidRPr="00E50A6D" w:rsidRDefault="00DC3A5C" w:rsidP="00895F1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0B6BB1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0B6BB1">
              <w:rPr>
                <w:rFonts w:ascii="Angsana New" w:hAnsi="Angsana New"/>
                <w:sz w:val="30"/>
                <w:szCs w:val="30"/>
              </w:rPr>
              <w:t>,</w:t>
            </w:r>
            <w:r w:rsidRPr="000B6BB1">
              <w:rPr>
                <w:rFonts w:ascii="Angsana New" w:hAnsi="Angsana New"/>
                <w:sz w:val="30"/>
                <w:szCs w:val="30"/>
                <w:cs/>
              </w:rPr>
              <w:t>339</w:t>
            </w:r>
            <w:r w:rsidRPr="000B6BB1">
              <w:rPr>
                <w:rFonts w:ascii="Angsana New" w:hAnsi="Angsana New"/>
                <w:sz w:val="30"/>
                <w:szCs w:val="30"/>
              </w:rPr>
              <w:t>,</w:t>
            </w:r>
            <w:r w:rsidRPr="000B6BB1">
              <w:rPr>
                <w:rFonts w:ascii="Angsana New" w:hAnsi="Angsana New"/>
                <w:sz w:val="30"/>
                <w:szCs w:val="30"/>
                <w:cs/>
              </w:rPr>
              <w:t>252.34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834D66" w:rsidRPr="00E50A6D" w14:paraId="0A86294C" w14:textId="77777777" w:rsidTr="005B610E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331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4170446E" w14:textId="77777777" w:rsidR="00834D66" w:rsidRPr="00BB3957" w:rsidRDefault="00834D66" w:rsidP="00FF0E9F">
            <w:pPr>
              <w:ind w:left="5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3957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BB395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BB395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BB395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3240A" w:rsidRPr="00BB395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FDF546" w14:textId="77777777" w:rsidR="00834D66" w:rsidRPr="00217CFA" w:rsidRDefault="00D22811" w:rsidP="00895F1A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17CFA">
              <w:rPr>
                <w:rFonts w:ascii="Angsana New" w:hAnsi="Angsana New"/>
                <w:sz w:val="30"/>
                <w:szCs w:val="30"/>
              </w:rPr>
              <w:t>20,742,315.73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B73294" w14:textId="77777777" w:rsidR="00834D66" w:rsidRPr="00217CFA" w:rsidRDefault="00834D66" w:rsidP="00895F1A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1C41CA" w14:textId="77777777" w:rsidR="00834D66" w:rsidRPr="00217CFA" w:rsidRDefault="00D22811" w:rsidP="00895F1A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17CFA">
              <w:rPr>
                <w:rFonts w:ascii="Angsana New" w:hAnsi="Angsana New"/>
                <w:sz w:val="30"/>
                <w:szCs w:val="30"/>
                <w:lang w:val="en-US"/>
              </w:rPr>
              <w:t>12,530,995.54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D14BD0C" w14:textId="77777777" w:rsidR="00834D66" w:rsidRPr="00217CFA" w:rsidRDefault="00834D66" w:rsidP="00895F1A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A546F6" w14:textId="77777777" w:rsidR="00834D66" w:rsidRPr="00217CFA" w:rsidRDefault="00B816A1" w:rsidP="00895F1A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17CFA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217CF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17CFA">
              <w:rPr>
                <w:rFonts w:ascii="Angsana New" w:hAnsi="Angsana New"/>
                <w:sz w:val="30"/>
                <w:szCs w:val="30"/>
                <w:cs/>
                <w:lang w:val="en-US"/>
              </w:rPr>
              <w:t>537</w:t>
            </w:r>
            <w:r w:rsidRPr="00217CF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17CFA">
              <w:rPr>
                <w:rFonts w:ascii="Angsana New" w:hAnsi="Angsana New"/>
                <w:sz w:val="30"/>
                <w:szCs w:val="30"/>
                <w:cs/>
                <w:lang w:val="en-US"/>
              </w:rPr>
              <w:t>521.50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9FF76D" w14:textId="77777777" w:rsidR="00834D66" w:rsidRPr="00217CFA" w:rsidRDefault="00834D66" w:rsidP="00895F1A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3E2F1" w14:textId="77777777" w:rsidR="00834D66" w:rsidRPr="00217CFA" w:rsidRDefault="004F5428" w:rsidP="00895F1A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5428">
              <w:rPr>
                <w:rFonts w:ascii="Angsana New" w:hAnsi="Angsana New"/>
                <w:sz w:val="30"/>
                <w:szCs w:val="30"/>
                <w:cs/>
                <w:lang w:val="en-US"/>
              </w:rPr>
              <w:t>35</w:t>
            </w:r>
            <w:r w:rsidRPr="004F542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F5428">
              <w:rPr>
                <w:rFonts w:ascii="Angsana New" w:hAnsi="Angsana New"/>
                <w:sz w:val="30"/>
                <w:szCs w:val="30"/>
                <w:cs/>
                <w:lang w:val="en-US"/>
              </w:rPr>
              <w:t>810</w:t>
            </w:r>
            <w:r w:rsidRPr="004F542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F5428">
              <w:rPr>
                <w:rFonts w:ascii="Angsana New" w:hAnsi="Angsana New"/>
                <w:sz w:val="30"/>
                <w:szCs w:val="30"/>
                <w:cs/>
                <w:lang w:val="en-US"/>
              </w:rPr>
              <w:t>832.77</w:t>
            </w:r>
          </w:p>
        </w:tc>
      </w:tr>
      <w:tr w:rsidR="00834D66" w:rsidRPr="00E50A6D" w14:paraId="5FC4AAF5" w14:textId="77777777" w:rsidTr="005B610E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331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57EAF1BE" w14:textId="77777777" w:rsidR="00834D66" w:rsidRPr="00BB3957" w:rsidRDefault="00834D66" w:rsidP="00FF0E9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39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4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48FB82" w14:textId="77777777" w:rsidR="00834D66" w:rsidRPr="00E50A6D" w:rsidRDefault="00834D66" w:rsidP="00895F1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9E5A33C" w14:textId="77777777" w:rsidR="00834D66" w:rsidRPr="00E50A6D" w:rsidRDefault="00834D66" w:rsidP="00895F1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41C20" w14:textId="77777777" w:rsidR="00834D66" w:rsidRPr="00E50A6D" w:rsidRDefault="00834D66" w:rsidP="00895F1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7DA7BD9B" w14:textId="77777777" w:rsidR="00834D66" w:rsidRPr="00E50A6D" w:rsidRDefault="00834D66" w:rsidP="00895F1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1D62D" w14:textId="77777777" w:rsidR="00834D66" w:rsidRPr="00E50A6D" w:rsidRDefault="00834D66" w:rsidP="00895F1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22415B" w14:textId="77777777" w:rsidR="00834D66" w:rsidRPr="00E50A6D" w:rsidRDefault="00834D66" w:rsidP="00895F1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322510" w14:textId="77777777" w:rsidR="00834D66" w:rsidRPr="00E50A6D" w:rsidRDefault="00834D66" w:rsidP="00895F1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C3240A" w:rsidRPr="00E50A6D" w14:paraId="467E73FA" w14:textId="77777777" w:rsidTr="005B610E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331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16DF522C" w14:textId="77777777" w:rsidR="00C3240A" w:rsidRPr="00BB3957" w:rsidRDefault="00C3240A" w:rsidP="00C3240A">
            <w:pPr>
              <w:ind w:left="562"/>
              <w:rPr>
                <w:rFonts w:ascii="Angsana New" w:hAnsi="Angsana New"/>
                <w:sz w:val="30"/>
                <w:szCs w:val="30"/>
                <w:cs/>
              </w:rPr>
            </w:pPr>
            <w:r w:rsidRPr="00BB395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B3957">
              <w:rPr>
                <w:rFonts w:ascii="Angsana New" w:hAnsi="Angsana New"/>
                <w:sz w:val="30"/>
                <w:szCs w:val="30"/>
              </w:rPr>
              <w:t>31</w:t>
            </w:r>
            <w:r w:rsidRPr="00BB39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B3957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BB39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B395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10601B4F" w14:textId="77777777" w:rsidR="00C3240A" w:rsidRPr="00C3240A" w:rsidRDefault="00C3240A" w:rsidP="00C3240A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3240A">
              <w:rPr>
                <w:rFonts w:ascii="Angsana New" w:hAnsi="Angsana New"/>
                <w:sz w:val="30"/>
                <w:szCs w:val="30"/>
                <w:lang w:val="en-US"/>
              </w:rPr>
              <w:t>3,336,996.39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2045773" w14:textId="77777777" w:rsidR="00C3240A" w:rsidRPr="00C3240A" w:rsidRDefault="00C3240A" w:rsidP="00C3240A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68" w:type="dxa"/>
            <w:shd w:val="clear" w:color="auto" w:fill="auto"/>
            <w:vAlign w:val="bottom"/>
          </w:tcPr>
          <w:p w14:paraId="0B9BC7FF" w14:textId="77777777" w:rsidR="00C3240A" w:rsidRPr="00C3240A" w:rsidRDefault="00C3240A" w:rsidP="00C3240A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3240A">
              <w:rPr>
                <w:rFonts w:ascii="Angsana New" w:hAnsi="Angsana New"/>
                <w:sz w:val="30"/>
                <w:szCs w:val="30"/>
                <w:lang w:val="en-US"/>
              </w:rPr>
              <w:t>2,211,302.70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25446B8" w14:textId="77777777" w:rsidR="00C3240A" w:rsidRPr="00C3240A" w:rsidRDefault="00C3240A" w:rsidP="00C3240A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2629ECD1" w14:textId="77777777" w:rsidR="00C3240A" w:rsidRPr="00C3240A" w:rsidRDefault="00C3240A" w:rsidP="00C3240A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3240A">
              <w:rPr>
                <w:rFonts w:ascii="Angsana New" w:hAnsi="Angsana New"/>
                <w:sz w:val="30"/>
                <w:szCs w:val="30"/>
                <w:lang w:val="en-US"/>
              </w:rPr>
              <w:t>2,207,293.16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6EDE06" w14:textId="77777777" w:rsidR="00C3240A" w:rsidRPr="00C3240A" w:rsidRDefault="00C3240A" w:rsidP="00C3240A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05486CB1" w14:textId="77777777" w:rsidR="00C3240A" w:rsidRPr="00C3240A" w:rsidRDefault="00C3240A" w:rsidP="00C3240A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3240A">
              <w:rPr>
                <w:rFonts w:ascii="Angsana New" w:hAnsi="Angsana New"/>
                <w:sz w:val="30"/>
                <w:szCs w:val="30"/>
                <w:lang w:val="en-US"/>
              </w:rPr>
              <w:t>7,755,592.25</w:t>
            </w:r>
          </w:p>
        </w:tc>
      </w:tr>
      <w:tr w:rsidR="00DC3A5C" w:rsidRPr="00E50A6D" w14:paraId="4A7E9650" w14:textId="77777777" w:rsidTr="005B610E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331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7C342811" w14:textId="77777777" w:rsidR="00DC3A5C" w:rsidRPr="00BB3957" w:rsidRDefault="00DC3A5C" w:rsidP="00DC3A5C">
            <w:pPr>
              <w:ind w:left="890" w:hanging="328"/>
              <w:rPr>
                <w:rFonts w:ascii="Angsana New" w:hAnsi="Angsana New"/>
                <w:sz w:val="30"/>
                <w:szCs w:val="30"/>
                <w:cs/>
              </w:rPr>
            </w:pPr>
            <w:r w:rsidRPr="00BB3957">
              <w:rPr>
                <w:rFonts w:ascii="Angsana New" w:hAnsi="Angsana New" w:hint="cs"/>
                <w:sz w:val="30"/>
                <w:szCs w:val="30"/>
                <w:cs/>
              </w:rPr>
              <w:t>โอนออกไปเป็น ที่ดิน อาคารและอุปกรณ์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77F203BE" w14:textId="77777777" w:rsidR="00DC3A5C" w:rsidRPr="00E50A6D" w:rsidRDefault="00DC3A5C" w:rsidP="00DC3A5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A867BB3" w14:textId="77777777" w:rsidR="00DC3A5C" w:rsidRPr="00E50A6D" w:rsidRDefault="00DC3A5C" w:rsidP="00DC3A5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68" w:type="dxa"/>
            <w:shd w:val="clear" w:color="auto" w:fill="auto"/>
            <w:vAlign w:val="bottom"/>
          </w:tcPr>
          <w:p w14:paraId="34443641" w14:textId="77777777" w:rsidR="00DC3A5C" w:rsidRPr="00E50A6D" w:rsidRDefault="00DC3A5C" w:rsidP="00DC3A5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7E2263E" w14:textId="77777777" w:rsidR="00DC3A5C" w:rsidRPr="00E50A6D" w:rsidRDefault="00DC3A5C" w:rsidP="00DC3A5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79E1EF10" w14:textId="77777777" w:rsidR="00DC3A5C" w:rsidRPr="00E50A6D" w:rsidRDefault="00DC3A5C" w:rsidP="00DC3A5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9B1E8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9B1E89">
              <w:rPr>
                <w:rFonts w:ascii="Angsana New" w:hAnsi="Angsana New"/>
                <w:sz w:val="30"/>
                <w:szCs w:val="30"/>
              </w:rPr>
              <w:t>,</w:t>
            </w:r>
            <w:r w:rsidRPr="009B1E89">
              <w:rPr>
                <w:rFonts w:ascii="Angsana New" w:hAnsi="Angsana New"/>
                <w:sz w:val="30"/>
                <w:szCs w:val="30"/>
                <w:cs/>
              </w:rPr>
              <w:t>105</w:t>
            </w:r>
            <w:r w:rsidRPr="009B1E89">
              <w:rPr>
                <w:rFonts w:ascii="Angsana New" w:hAnsi="Angsana New"/>
                <w:sz w:val="30"/>
                <w:szCs w:val="30"/>
              </w:rPr>
              <w:t>,</w:t>
            </w:r>
            <w:r w:rsidRPr="009B1E89">
              <w:rPr>
                <w:rFonts w:ascii="Angsana New" w:hAnsi="Angsana New"/>
                <w:sz w:val="30"/>
                <w:szCs w:val="30"/>
                <w:cs/>
              </w:rPr>
              <w:t>892.18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9D3125" w14:textId="77777777" w:rsidR="00DC3A5C" w:rsidRPr="00E50A6D" w:rsidRDefault="00DC3A5C" w:rsidP="00DC3A5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08734DDC" w14:textId="77777777" w:rsidR="00DC3A5C" w:rsidRPr="00E50A6D" w:rsidRDefault="004F5428" w:rsidP="00DC3A5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9B1E8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9B1E89">
              <w:rPr>
                <w:rFonts w:ascii="Angsana New" w:hAnsi="Angsana New"/>
                <w:sz w:val="30"/>
                <w:szCs w:val="30"/>
              </w:rPr>
              <w:t>,</w:t>
            </w:r>
            <w:r w:rsidRPr="009B1E89">
              <w:rPr>
                <w:rFonts w:ascii="Angsana New" w:hAnsi="Angsana New"/>
                <w:sz w:val="30"/>
                <w:szCs w:val="30"/>
                <w:cs/>
              </w:rPr>
              <w:t>105</w:t>
            </w:r>
            <w:r w:rsidRPr="009B1E89">
              <w:rPr>
                <w:rFonts w:ascii="Angsana New" w:hAnsi="Angsana New"/>
                <w:sz w:val="30"/>
                <w:szCs w:val="30"/>
              </w:rPr>
              <w:t>,</w:t>
            </w:r>
            <w:r w:rsidRPr="009B1E89">
              <w:rPr>
                <w:rFonts w:ascii="Angsana New" w:hAnsi="Angsana New"/>
                <w:sz w:val="30"/>
                <w:szCs w:val="30"/>
                <w:cs/>
              </w:rPr>
              <w:t>892.18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C736EE" w:rsidRPr="00E50A6D" w14:paraId="4084043D" w14:textId="77777777" w:rsidTr="005B610E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331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75594709" w14:textId="77777777" w:rsidR="00C736EE" w:rsidRPr="002A5498" w:rsidRDefault="00C736EE" w:rsidP="00C736EE">
            <w:pPr>
              <w:ind w:left="890" w:hanging="328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7D072B83" w14:textId="77777777" w:rsidR="00C736EE" w:rsidRPr="00E50A6D" w:rsidRDefault="00CC7BCE" w:rsidP="00C736E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7BCE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CC7BCE">
              <w:rPr>
                <w:rFonts w:ascii="Angsana New" w:hAnsi="Angsana New"/>
                <w:sz w:val="30"/>
                <w:szCs w:val="30"/>
              </w:rPr>
              <w:t>,</w:t>
            </w:r>
            <w:r w:rsidRPr="00CC7BCE">
              <w:rPr>
                <w:rFonts w:ascii="Angsana New" w:hAnsi="Angsana New"/>
                <w:sz w:val="30"/>
                <w:szCs w:val="30"/>
                <w:cs/>
              </w:rPr>
              <w:t>336</w:t>
            </w:r>
            <w:r w:rsidRPr="00CC7BCE">
              <w:rPr>
                <w:rFonts w:ascii="Angsana New" w:hAnsi="Angsana New"/>
                <w:sz w:val="30"/>
                <w:szCs w:val="30"/>
              </w:rPr>
              <w:t>,</w:t>
            </w:r>
            <w:r w:rsidRPr="00CC7BCE">
              <w:rPr>
                <w:rFonts w:ascii="Angsana New" w:hAnsi="Angsana New"/>
                <w:sz w:val="30"/>
                <w:szCs w:val="30"/>
                <w:cs/>
              </w:rPr>
              <w:t>996.36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71D3B8D" w14:textId="77777777" w:rsidR="00C736EE" w:rsidRPr="00E50A6D" w:rsidRDefault="00C736EE" w:rsidP="00C736E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68" w:type="dxa"/>
            <w:shd w:val="clear" w:color="auto" w:fill="auto"/>
            <w:vAlign w:val="bottom"/>
          </w:tcPr>
          <w:p w14:paraId="5782468B" w14:textId="77777777" w:rsidR="00C736EE" w:rsidRPr="00E50A6D" w:rsidRDefault="00CC7BCE" w:rsidP="00C736E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C7BCE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CC7BCE">
              <w:rPr>
                <w:rFonts w:ascii="Angsana New" w:hAnsi="Angsana New"/>
                <w:sz w:val="30"/>
                <w:szCs w:val="30"/>
              </w:rPr>
              <w:t>,</w:t>
            </w:r>
            <w:r w:rsidRPr="00CC7BCE">
              <w:rPr>
                <w:rFonts w:ascii="Angsana New" w:hAnsi="Angsana New"/>
                <w:sz w:val="30"/>
                <w:szCs w:val="30"/>
                <w:cs/>
              </w:rPr>
              <w:t>258</w:t>
            </w:r>
            <w:r w:rsidRPr="00CC7BCE">
              <w:rPr>
                <w:rFonts w:ascii="Angsana New" w:hAnsi="Angsana New"/>
                <w:sz w:val="30"/>
                <w:szCs w:val="30"/>
              </w:rPr>
              <w:t>,</w:t>
            </w:r>
            <w:r w:rsidRPr="00CC7BCE">
              <w:rPr>
                <w:rFonts w:ascii="Angsana New" w:hAnsi="Angsana New"/>
                <w:sz w:val="30"/>
                <w:szCs w:val="30"/>
                <w:cs/>
              </w:rPr>
              <w:t>850.32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BD936C9" w14:textId="77777777" w:rsidR="00C736EE" w:rsidRPr="00E50A6D" w:rsidRDefault="00C736EE" w:rsidP="00C736E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17179344" w14:textId="77777777" w:rsidR="00C736EE" w:rsidRDefault="00AC7C86" w:rsidP="00C736E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C7C86">
              <w:rPr>
                <w:rFonts w:ascii="Angsana New" w:hAnsi="Angsana New"/>
                <w:sz w:val="30"/>
                <w:szCs w:val="30"/>
                <w:cs/>
              </w:rPr>
              <w:t>640</w:t>
            </w:r>
            <w:r w:rsidRPr="00AC7C86">
              <w:rPr>
                <w:rFonts w:ascii="Angsana New" w:hAnsi="Angsana New"/>
                <w:sz w:val="30"/>
                <w:szCs w:val="30"/>
              </w:rPr>
              <w:t>,</w:t>
            </w:r>
            <w:r w:rsidRPr="00AC7C86">
              <w:rPr>
                <w:rFonts w:ascii="Angsana New" w:hAnsi="Angsana New"/>
                <w:sz w:val="30"/>
                <w:szCs w:val="30"/>
                <w:cs/>
              </w:rPr>
              <w:t>328.80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794DCC" w14:textId="77777777" w:rsidR="00C736EE" w:rsidRPr="00E50A6D" w:rsidRDefault="00C736EE" w:rsidP="00C736E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0EAA90DC" w14:textId="77777777" w:rsidR="00C736EE" w:rsidRPr="00E50A6D" w:rsidRDefault="003F4DE8" w:rsidP="00C736E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F4DE8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3F4DE8">
              <w:rPr>
                <w:rFonts w:ascii="Angsana New" w:hAnsi="Angsana New"/>
                <w:sz w:val="30"/>
                <w:szCs w:val="30"/>
              </w:rPr>
              <w:t>,</w:t>
            </w:r>
            <w:r w:rsidRPr="003F4DE8">
              <w:rPr>
                <w:rFonts w:ascii="Angsana New" w:hAnsi="Angsana New"/>
                <w:sz w:val="30"/>
                <w:szCs w:val="30"/>
                <w:cs/>
              </w:rPr>
              <w:t>236</w:t>
            </w:r>
            <w:r w:rsidRPr="003F4DE8">
              <w:rPr>
                <w:rFonts w:ascii="Angsana New" w:hAnsi="Angsana New"/>
                <w:sz w:val="30"/>
                <w:szCs w:val="30"/>
              </w:rPr>
              <w:t>,</w:t>
            </w:r>
            <w:r w:rsidRPr="003F4DE8">
              <w:rPr>
                <w:rFonts w:ascii="Angsana New" w:hAnsi="Angsana New"/>
                <w:sz w:val="30"/>
                <w:szCs w:val="30"/>
                <w:cs/>
              </w:rPr>
              <w:t>175.48</w:t>
            </w:r>
          </w:p>
        </w:tc>
      </w:tr>
      <w:tr w:rsidR="00C736EE" w:rsidRPr="00E50A6D" w14:paraId="2306E595" w14:textId="77777777" w:rsidTr="00AB088C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331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23A37A78" w14:textId="77777777" w:rsidR="00C736EE" w:rsidRPr="00E50A6D" w:rsidRDefault="00C736EE" w:rsidP="00C736EE">
            <w:pPr>
              <w:ind w:left="562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50A6D">
              <w:rPr>
                <w:rFonts w:ascii="Angsana New" w:hAnsi="Angsana New"/>
                <w:sz w:val="30"/>
                <w:szCs w:val="30"/>
              </w:rPr>
              <w:t>31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50A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9E0D0F" w14:textId="77777777" w:rsidR="00C736EE" w:rsidRPr="00217CFA" w:rsidRDefault="00C40CC0" w:rsidP="00C736EE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40CC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40CC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40CC0">
              <w:rPr>
                <w:rFonts w:ascii="Angsana New" w:hAnsi="Angsana New"/>
                <w:sz w:val="30"/>
                <w:szCs w:val="30"/>
                <w:cs/>
                <w:lang w:val="en-US"/>
              </w:rPr>
              <w:t>673</w:t>
            </w:r>
            <w:r w:rsidRPr="00C40CC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40CC0">
              <w:rPr>
                <w:rFonts w:ascii="Angsana New" w:hAnsi="Angsana New"/>
                <w:sz w:val="30"/>
                <w:szCs w:val="30"/>
                <w:cs/>
                <w:lang w:val="en-US"/>
              </w:rPr>
              <w:t>992.75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767CC85" w14:textId="77777777" w:rsidR="00C736EE" w:rsidRPr="00217CFA" w:rsidRDefault="00C736EE" w:rsidP="00C736EE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1DDC84" w14:textId="77777777" w:rsidR="00C736EE" w:rsidRPr="00217CFA" w:rsidRDefault="00C40CC0" w:rsidP="00C736EE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40CC0">
              <w:rPr>
                <w:rFonts w:ascii="Angsana New" w:hAnsi="Angsana New"/>
                <w:sz w:val="30"/>
                <w:szCs w:val="30"/>
                <w:cs/>
                <w:lang w:val="en-US"/>
              </w:rPr>
              <w:t>5</w:t>
            </w:r>
            <w:r w:rsidRPr="00C40CC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40CC0">
              <w:rPr>
                <w:rFonts w:ascii="Angsana New" w:hAnsi="Angsana New"/>
                <w:sz w:val="30"/>
                <w:szCs w:val="30"/>
                <w:cs/>
                <w:lang w:val="en-US"/>
              </w:rPr>
              <w:t>470</w:t>
            </w:r>
            <w:r w:rsidRPr="00C40CC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40CC0">
              <w:rPr>
                <w:rFonts w:ascii="Angsana New" w:hAnsi="Angsana New"/>
                <w:sz w:val="30"/>
                <w:szCs w:val="30"/>
                <w:cs/>
                <w:lang w:val="en-US"/>
              </w:rPr>
              <w:t>153.02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8A17165" w14:textId="77777777" w:rsidR="00C736EE" w:rsidRPr="00217CFA" w:rsidRDefault="00C736EE" w:rsidP="00C736EE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88076E" w14:textId="77777777" w:rsidR="00C736EE" w:rsidRPr="00217CFA" w:rsidRDefault="00C40CC0" w:rsidP="00C736EE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40CC0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C40CC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40CC0">
              <w:rPr>
                <w:rFonts w:ascii="Angsana New" w:hAnsi="Angsana New"/>
                <w:sz w:val="30"/>
                <w:szCs w:val="30"/>
                <w:cs/>
                <w:lang w:val="en-US"/>
              </w:rPr>
              <w:t>741</w:t>
            </w:r>
            <w:r w:rsidRPr="00C40CC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40CC0">
              <w:rPr>
                <w:rFonts w:ascii="Angsana New" w:hAnsi="Angsana New"/>
                <w:sz w:val="30"/>
                <w:szCs w:val="30"/>
                <w:cs/>
                <w:lang w:val="en-US"/>
              </w:rPr>
              <w:t>729.78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91FBB4" w14:textId="77777777" w:rsidR="00C736EE" w:rsidRPr="00217CFA" w:rsidRDefault="00C736EE" w:rsidP="00C736EE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71DBB7" w14:textId="77777777" w:rsidR="00C736EE" w:rsidRPr="00217CFA" w:rsidRDefault="00C40CC0" w:rsidP="00C736EE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40CC0">
              <w:rPr>
                <w:rFonts w:ascii="Angsana New" w:hAnsi="Angsana New"/>
                <w:sz w:val="30"/>
                <w:szCs w:val="30"/>
                <w:cs/>
                <w:lang w:val="en-US"/>
              </w:rPr>
              <w:t>13</w:t>
            </w:r>
            <w:r w:rsidRPr="00C40CC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40CC0">
              <w:rPr>
                <w:rFonts w:ascii="Angsana New" w:hAnsi="Angsana New"/>
                <w:sz w:val="30"/>
                <w:szCs w:val="30"/>
                <w:cs/>
                <w:lang w:val="en-US"/>
              </w:rPr>
              <w:t>885</w:t>
            </w:r>
            <w:r w:rsidRPr="00C40CC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40CC0">
              <w:rPr>
                <w:rFonts w:ascii="Angsana New" w:hAnsi="Angsana New"/>
                <w:sz w:val="30"/>
                <w:szCs w:val="30"/>
                <w:cs/>
                <w:lang w:val="en-US"/>
              </w:rPr>
              <w:t>875.55</w:t>
            </w:r>
          </w:p>
        </w:tc>
      </w:tr>
      <w:tr w:rsidR="00C736EE" w:rsidRPr="00E50A6D" w14:paraId="243F41D7" w14:textId="77777777" w:rsidTr="00C3240A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331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5AA24BDC" w14:textId="77777777" w:rsidR="00C736EE" w:rsidRPr="00E50A6D" w:rsidRDefault="00C736EE" w:rsidP="00C736E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</w:t>
            </w:r>
          </w:p>
        </w:tc>
        <w:tc>
          <w:tcPr>
            <w:tcW w:w="14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522BF" w14:textId="77777777" w:rsidR="00C736EE" w:rsidRPr="00E50A6D" w:rsidRDefault="00C736EE" w:rsidP="00C736E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A52BB79" w14:textId="77777777" w:rsidR="00C736EE" w:rsidRPr="00E50A6D" w:rsidRDefault="00C736EE" w:rsidP="00C736E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EEF2BE" w14:textId="77777777" w:rsidR="00C736EE" w:rsidRPr="00E50A6D" w:rsidRDefault="00C736EE" w:rsidP="00C736E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73E31812" w14:textId="77777777" w:rsidR="00C736EE" w:rsidRPr="00E50A6D" w:rsidRDefault="00C736EE" w:rsidP="00C736E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F5B74" w14:textId="77777777" w:rsidR="00C736EE" w:rsidRPr="00E50A6D" w:rsidRDefault="00C736EE" w:rsidP="00C736E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046727" w14:textId="77777777" w:rsidR="00C736EE" w:rsidRPr="00E50A6D" w:rsidRDefault="00C736EE" w:rsidP="00C736E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6203A" w14:textId="77777777" w:rsidR="00C736EE" w:rsidRPr="00E50A6D" w:rsidRDefault="00C736EE" w:rsidP="00C736E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C736EE" w:rsidRPr="00E50A6D" w14:paraId="26EE09EC" w14:textId="77777777" w:rsidTr="00C3240A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3315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29CD96BF" w14:textId="77777777" w:rsidR="00C736EE" w:rsidRPr="00E50A6D" w:rsidRDefault="00C736EE" w:rsidP="00C736EE">
            <w:pPr>
              <w:ind w:left="562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50A6D">
              <w:rPr>
                <w:rFonts w:ascii="Angsana New" w:hAnsi="Angsana New"/>
                <w:sz w:val="30"/>
                <w:szCs w:val="30"/>
              </w:rPr>
              <w:t>31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E50A6D">
              <w:rPr>
                <w:rFonts w:ascii="Angsana New" w:hAnsi="Angsana New"/>
                <w:sz w:val="30"/>
                <w:szCs w:val="30"/>
              </w:rPr>
              <w:t>25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1CD55C" w14:textId="77777777" w:rsidR="00C736EE" w:rsidRPr="00E50A6D" w:rsidRDefault="00C736EE" w:rsidP="00C736E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17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405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319.34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031F833" w14:textId="77777777" w:rsidR="00C736EE" w:rsidRPr="00E50A6D" w:rsidRDefault="00C736EE" w:rsidP="00C736E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0B84D5" w14:textId="77777777" w:rsidR="00C736EE" w:rsidRPr="00E50A6D" w:rsidRDefault="00C736EE" w:rsidP="00C736E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10,319,692.84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CF3C416" w14:textId="77777777" w:rsidR="00C736EE" w:rsidRPr="00E50A6D" w:rsidRDefault="00C736EE" w:rsidP="00C736E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1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B63844" w14:textId="77777777" w:rsidR="00C736EE" w:rsidRPr="00E50A6D" w:rsidRDefault="00C736EE" w:rsidP="00C736E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1,669,480.68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994BFD" w14:textId="77777777" w:rsidR="00C736EE" w:rsidRPr="00E50A6D" w:rsidRDefault="00C736EE" w:rsidP="00C736E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7050718" w14:textId="77777777" w:rsidR="00C736EE" w:rsidRPr="00E50A6D" w:rsidRDefault="00C736EE" w:rsidP="00C736E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29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394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492.86</w:t>
            </w:r>
          </w:p>
        </w:tc>
      </w:tr>
      <w:tr w:rsidR="00C736EE" w:rsidRPr="00E50A6D" w14:paraId="5F7CA9B9" w14:textId="77777777" w:rsidTr="00C3240A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3315" w:type="dxa"/>
            <w:tcBorders>
              <w:top w:val="nil"/>
              <w:left w:val="nil"/>
            </w:tcBorders>
            <w:shd w:val="clear" w:color="auto" w:fill="auto"/>
            <w:noWrap/>
          </w:tcPr>
          <w:p w14:paraId="14FF7349" w14:textId="77777777" w:rsidR="00C736EE" w:rsidRPr="00E50A6D" w:rsidRDefault="00C736EE" w:rsidP="00C736EE">
            <w:pPr>
              <w:ind w:left="562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50A6D">
              <w:rPr>
                <w:rFonts w:ascii="Angsana New" w:hAnsi="Angsana New"/>
                <w:sz w:val="30"/>
                <w:szCs w:val="30"/>
              </w:rPr>
              <w:t>31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E50A6D">
              <w:rPr>
                <w:rFonts w:ascii="Angsana New" w:hAnsi="Angsana New"/>
                <w:sz w:val="30"/>
                <w:szCs w:val="30"/>
              </w:rPr>
              <w:t>25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F6751D" w14:textId="77777777" w:rsidR="00C736EE" w:rsidRPr="00E50A6D" w:rsidRDefault="0061591F" w:rsidP="00C736E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1591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14,068,322.98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7F798D9" w14:textId="77777777" w:rsidR="00C736EE" w:rsidRPr="00E50A6D" w:rsidRDefault="00C736EE" w:rsidP="00C736E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AFA954" w14:textId="77777777" w:rsidR="00C736EE" w:rsidRPr="00E50A6D" w:rsidRDefault="0061591F" w:rsidP="00C736E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1591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7,060,842.52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DFFD5F3" w14:textId="77777777" w:rsidR="00C736EE" w:rsidRPr="00E50A6D" w:rsidRDefault="00C736EE" w:rsidP="00C736E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1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BFD4B2" w14:textId="77777777" w:rsidR="00C736EE" w:rsidRPr="00E50A6D" w:rsidRDefault="0061591F" w:rsidP="00C736E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591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795,791.72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4F8F9A" w14:textId="77777777" w:rsidR="00C736EE" w:rsidRPr="00E50A6D" w:rsidRDefault="00C736EE" w:rsidP="00C736E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44BFBD" w14:textId="77777777" w:rsidR="00C736EE" w:rsidRPr="00E50A6D" w:rsidRDefault="00461780" w:rsidP="00C736E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617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21</w:t>
            </w:r>
            <w:r w:rsidRPr="004617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617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924</w:t>
            </w:r>
            <w:r w:rsidRPr="004617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617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957.22</w:t>
            </w:r>
          </w:p>
        </w:tc>
      </w:tr>
    </w:tbl>
    <w:p w14:paraId="4C8805E8" w14:textId="77777777" w:rsidR="0016026F" w:rsidRPr="00E50A6D" w:rsidRDefault="0016026F" w:rsidP="0016026F">
      <w:pPr>
        <w:tabs>
          <w:tab w:val="left" w:pos="513"/>
          <w:tab w:val="decimal" w:pos="7920"/>
        </w:tabs>
        <w:spacing w:line="240" w:lineRule="atLeast"/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19577E1C" w14:textId="77777777" w:rsidR="0016026F" w:rsidRPr="00E50A6D" w:rsidRDefault="0016026F" w:rsidP="00B82116">
      <w:pPr>
        <w:tabs>
          <w:tab w:val="left" w:pos="513"/>
          <w:tab w:val="decimal" w:pos="7920"/>
        </w:tabs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4C8DB011" w14:textId="77777777" w:rsidR="0016026F" w:rsidRPr="00E50A6D" w:rsidRDefault="0016026F" w:rsidP="00B82116">
      <w:pPr>
        <w:tabs>
          <w:tab w:val="left" w:pos="513"/>
          <w:tab w:val="decimal" w:pos="7920"/>
        </w:tabs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72A86958" w14:textId="77777777" w:rsidR="0016026F" w:rsidRDefault="0016026F" w:rsidP="00B82116">
      <w:pPr>
        <w:tabs>
          <w:tab w:val="left" w:pos="513"/>
          <w:tab w:val="decimal" w:pos="7920"/>
        </w:tabs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41DE47C2" w14:textId="77777777" w:rsidR="00C3240A" w:rsidRDefault="00C3240A" w:rsidP="00B82116">
      <w:pPr>
        <w:tabs>
          <w:tab w:val="left" w:pos="513"/>
          <w:tab w:val="decimal" w:pos="7920"/>
        </w:tabs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0773C1CF" w14:textId="77777777" w:rsidR="00C3240A" w:rsidRDefault="00C3240A" w:rsidP="00B82116">
      <w:pPr>
        <w:tabs>
          <w:tab w:val="left" w:pos="513"/>
          <w:tab w:val="decimal" w:pos="7920"/>
        </w:tabs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7EDEDDFD" w14:textId="77777777" w:rsidR="00D22811" w:rsidRDefault="00D22811" w:rsidP="00B82116">
      <w:pPr>
        <w:tabs>
          <w:tab w:val="left" w:pos="513"/>
          <w:tab w:val="decimal" w:pos="7920"/>
        </w:tabs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46F7312A" w14:textId="77777777" w:rsidR="00D22811" w:rsidRPr="00E50A6D" w:rsidRDefault="00D22811" w:rsidP="00B82116">
      <w:pPr>
        <w:tabs>
          <w:tab w:val="left" w:pos="513"/>
          <w:tab w:val="decimal" w:pos="7920"/>
        </w:tabs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1425F4A6" w14:textId="77777777" w:rsidR="00543E6F" w:rsidRPr="00E50A6D" w:rsidRDefault="00543E6F" w:rsidP="00722809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0F27365C" w14:textId="77777777" w:rsidR="00F46BCD" w:rsidRPr="00E50A6D" w:rsidRDefault="00F46BCD" w:rsidP="00722809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6E5D27C8" w14:textId="77777777" w:rsidR="00895F1A" w:rsidRPr="00E50A6D" w:rsidRDefault="00895F1A" w:rsidP="00722809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06CC24FC" w14:textId="77777777" w:rsidR="00895F1A" w:rsidRPr="00E50A6D" w:rsidRDefault="00895F1A" w:rsidP="00722809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60B39ECD" w14:textId="77777777" w:rsidR="00EA018C" w:rsidRPr="00E50A6D" w:rsidRDefault="00EA018C" w:rsidP="00722809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65E014B5" w14:textId="77777777" w:rsidR="00EA018C" w:rsidRPr="00E50A6D" w:rsidRDefault="00EA018C" w:rsidP="00722809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608755B8" w14:textId="77777777" w:rsidR="00F46BCD" w:rsidRPr="00E50A6D" w:rsidRDefault="00F46BCD" w:rsidP="00722809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42F0583F" w14:textId="77777777" w:rsidR="005A4FB2" w:rsidRPr="00E50A6D" w:rsidRDefault="005A4FB2" w:rsidP="00E933C8">
      <w:pPr>
        <w:numPr>
          <w:ilvl w:val="0"/>
          <w:numId w:val="45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สินทรัพย์ไม่มีตัวตน</w:t>
      </w:r>
      <w:r w:rsidR="0029249B" w:rsidRPr="00E50A6D">
        <w:rPr>
          <w:rFonts w:ascii="Angsana New" w:hAnsi="Angsana New" w:hint="cs"/>
          <w:b/>
          <w:bCs/>
          <w:sz w:val="30"/>
          <w:szCs w:val="30"/>
          <w:cs/>
        </w:rPr>
        <w:t>อื่น</w:t>
      </w:r>
      <w:r w:rsidR="007E48ED" w:rsidRPr="00E50A6D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19765204" w14:textId="77777777" w:rsidR="0029249B" w:rsidRPr="00E50A6D" w:rsidRDefault="0029249B" w:rsidP="0029249B">
      <w:pPr>
        <w:tabs>
          <w:tab w:val="left" w:pos="513"/>
          <w:tab w:val="decimal" w:pos="7920"/>
        </w:tabs>
        <w:spacing w:line="240" w:lineRule="atLeast"/>
        <w:ind w:left="1238" w:hanging="698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 xml:space="preserve">รายการเปลี่ยนแปลงของ สินทรัพย์ไม่มีตัวตนอื่น สำหรับปี สิ้นสุดวันที่ </w:t>
      </w:r>
      <w:r w:rsidRPr="00E50A6D">
        <w:rPr>
          <w:rFonts w:ascii="Angsana New" w:hAnsi="Angsana New"/>
          <w:sz w:val="30"/>
          <w:szCs w:val="30"/>
          <w:lang w:val="en-US"/>
        </w:rPr>
        <w:t>31</w:t>
      </w:r>
      <w:r w:rsidRPr="00E50A6D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E50A6D">
        <w:rPr>
          <w:rFonts w:ascii="Angsana New" w:hAnsi="Angsana New"/>
          <w:sz w:val="30"/>
          <w:szCs w:val="30"/>
        </w:rPr>
        <w:t>256</w:t>
      </w:r>
      <w:r w:rsidR="00C3240A">
        <w:rPr>
          <w:rFonts w:ascii="Angsana New" w:hAnsi="Angsana New"/>
          <w:sz w:val="30"/>
          <w:szCs w:val="30"/>
        </w:rPr>
        <w:t>4</w:t>
      </w:r>
      <w:r w:rsidRPr="00E50A6D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6B3510DB" w14:textId="77777777" w:rsidR="00417769" w:rsidRPr="00E50A6D" w:rsidRDefault="00417769" w:rsidP="00D44F8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30"/>
          <w:szCs w:val="30"/>
          <w:cs/>
          <w:lang w:val="en-US"/>
        </w:rPr>
      </w:pPr>
    </w:p>
    <w:tbl>
      <w:tblPr>
        <w:tblW w:w="8884" w:type="dxa"/>
        <w:jc w:val="center"/>
        <w:tblLayout w:type="fixed"/>
        <w:tblLook w:val="0000" w:firstRow="0" w:lastRow="0" w:firstColumn="0" w:lastColumn="0" w:noHBand="0" w:noVBand="0"/>
      </w:tblPr>
      <w:tblGrid>
        <w:gridCol w:w="4320"/>
        <w:gridCol w:w="2163"/>
        <w:gridCol w:w="238"/>
        <w:gridCol w:w="2163"/>
      </w:tblGrid>
      <w:tr w:rsidR="00417769" w:rsidRPr="00E50A6D" w14:paraId="27548604" w14:textId="77777777" w:rsidTr="00352B8B">
        <w:trPr>
          <w:trHeight w:val="389"/>
          <w:jc w:val="center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D4A49B" w14:textId="77777777" w:rsidR="00417769" w:rsidRPr="00E50A6D" w:rsidRDefault="00417769" w:rsidP="00D44F84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tcBorders>
              <w:top w:val="nil"/>
              <w:left w:val="nil"/>
              <w:right w:val="nil"/>
            </w:tcBorders>
          </w:tcPr>
          <w:p w14:paraId="11BBC2AD" w14:textId="77777777" w:rsidR="00417769" w:rsidRPr="00E50A6D" w:rsidRDefault="00417769" w:rsidP="00D44F84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6B281DC5" w14:textId="77777777" w:rsidR="00417769" w:rsidRPr="00E50A6D" w:rsidRDefault="00417769" w:rsidP="00D44F84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0AEDDF" w14:textId="77777777" w:rsidR="00417769" w:rsidRPr="00E50A6D" w:rsidRDefault="00417769" w:rsidP="00D44F84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</w:rPr>
              <w:t>(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หน่วย: บาท)</w:t>
            </w:r>
          </w:p>
        </w:tc>
      </w:tr>
      <w:tr w:rsidR="00417769" w:rsidRPr="00E50A6D" w14:paraId="58D8B0FA" w14:textId="77777777" w:rsidTr="00352B8B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432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70A6009F" w14:textId="77777777" w:rsidR="00417769" w:rsidRPr="00E50A6D" w:rsidRDefault="00417769" w:rsidP="00D44F8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3" w:type="dxa"/>
            <w:tcBorders>
              <w:top w:val="single" w:sz="4" w:space="0" w:color="000000"/>
              <w:bottom w:val="nil"/>
            </w:tcBorders>
          </w:tcPr>
          <w:p w14:paraId="2B72C44E" w14:textId="77777777" w:rsidR="00417769" w:rsidRPr="00E50A6D" w:rsidRDefault="00417769" w:rsidP="00D44F8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bottom w:val="nil"/>
            </w:tcBorders>
          </w:tcPr>
          <w:p w14:paraId="6CE1B794" w14:textId="77777777" w:rsidR="00417769" w:rsidRPr="00E50A6D" w:rsidRDefault="00417769" w:rsidP="00D44F8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tcBorders>
              <w:top w:val="single" w:sz="4" w:space="0" w:color="000000"/>
              <w:bottom w:val="nil"/>
            </w:tcBorders>
            <w:shd w:val="clear" w:color="auto" w:fill="auto"/>
            <w:vAlign w:val="center"/>
          </w:tcPr>
          <w:p w14:paraId="2A4CA167" w14:textId="77777777" w:rsidR="00417769" w:rsidRPr="00E50A6D" w:rsidRDefault="00417769" w:rsidP="00D44F8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7769" w:rsidRPr="00E50A6D" w14:paraId="010DCA25" w14:textId="77777777" w:rsidTr="00352B8B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432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C0A4861" w14:textId="77777777" w:rsidR="00417769" w:rsidRPr="00E50A6D" w:rsidRDefault="00417769" w:rsidP="00D44F8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3" w:type="dxa"/>
            <w:tcBorders>
              <w:top w:val="single" w:sz="4" w:space="0" w:color="000000"/>
            </w:tcBorders>
          </w:tcPr>
          <w:p w14:paraId="018777C0" w14:textId="77777777" w:rsidR="00417769" w:rsidRPr="00E50A6D" w:rsidRDefault="00417769" w:rsidP="00D44F8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โปรแกรม</w:t>
            </w:r>
          </w:p>
        </w:tc>
        <w:tc>
          <w:tcPr>
            <w:tcW w:w="238" w:type="dxa"/>
          </w:tcPr>
          <w:p w14:paraId="4509B14E" w14:textId="77777777" w:rsidR="00417769" w:rsidRPr="00E50A6D" w:rsidRDefault="00417769" w:rsidP="00D44F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tcBorders>
              <w:top w:val="single" w:sz="4" w:space="0" w:color="000000"/>
            </w:tcBorders>
            <w:shd w:val="clear" w:color="auto" w:fill="auto"/>
          </w:tcPr>
          <w:p w14:paraId="1FE3CBCA" w14:textId="77777777" w:rsidR="00417769" w:rsidRPr="00E50A6D" w:rsidRDefault="00417769" w:rsidP="00D44F8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โปรแกรม</w:t>
            </w:r>
          </w:p>
        </w:tc>
      </w:tr>
      <w:tr w:rsidR="00417769" w:rsidRPr="00E50A6D" w14:paraId="5E4B8F21" w14:textId="77777777" w:rsidTr="00352B8B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432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910A50B" w14:textId="77777777" w:rsidR="00417769" w:rsidRPr="00E50A6D" w:rsidRDefault="00417769" w:rsidP="00D44F8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3" w:type="dxa"/>
            <w:tcBorders>
              <w:bottom w:val="nil"/>
            </w:tcBorders>
          </w:tcPr>
          <w:p w14:paraId="5E9841EE" w14:textId="77777777" w:rsidR="00417769" w:rsidRPr="00E50A6D" w:rsidRDefault="00417769" w:rsidP="00D44F8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238" w:type="dxa"/>
            <w:tcBorders>
              <w:bottom w:val="nil"/>
            </w:tcBorders>
          </w:tcPr>
          <w:p w14:paraId="12262FE0" w14:textId="77777777" w:rsidR="00417769" w:rsidRPr="00E50A6D" w:rsidRDefault="00417769" w:rsidP="00D44F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tcBorders>
              <w:bottom w:val="nil"/>
            </w:tcBorders>
            <w:shd w:val="clear" w:color="auto" w:fill="auto"/>
          </w:tcPr>
          <w:p w14:paraId="5E076F74" w14:textId="77777777" w:rsidR="00417769" w:rsidRPr="00E50A6D" w:rsidRDefault="00417769" w:rsidP="00D44F8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คอมพิวเตอร์</w:t>
            </w:r>
          </w:p>
        </w:tc>
      </w:tr>
      <w:tr w:rsidR="00417769" w:rsidRPr="00E50A6D" w14:paraId="20B62D31" w14:textId="77777777" w:rsidTr="00352B8B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432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3BEC49A" w14:textId="77777777" w:rsidR="00417769" w:rsidRPr="00E50A6D" w:rsidRDefault="00A17691" w:rsidP="00D44F84">
            <w:pP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63" w:type="dxa"/>
            <w:tcBorders>
              <w:top w:val="single" w:sz="4" w:space="0" w:color="000000"/>
              <w:bottom w:val="nil"/>
            </w:tcBorders>
          </w:tcPr>
          <w:p w14:paraId="1888F2BB" w14:textId="77777777" w:rsidR="00417769" w:rsidRPr="00E50A6D" w:rsidRDefault="00417769" w:rsidP="00D44F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bottom w:val="nil"/>
            </w:tcBorders>
          </w:tcPr>
          <w:p w14:paraId="58D4BEE8" w14:textId="77777777" w:rsidR="00417769" w:rsidRPr="00E50A6D" w:rsidRDefault="00417769" w:rsidP="00D44F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tcBorders>
              <w:top w:val="single" w:sz="4" w:space="0" w:color="000000"/>
              <w:bottom w:val="nil"/>
            </w:tcBorders>
            <w:shd w:val="clear" w:color="auto" w:fill="auto"/>
            <w:vAlign w:val="center"/>
          </w:tcPr>
          <w:p w14:paraId="74ACB55A" w14:textId="77777777" w:rsidR="00417769" w:rsidRPr="00E50A6D" w:rsidRDefault="00417769" w:rsidP="00D44F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240A" w:rsidRPr="00E50A6D" w14:paraId="62C7E2CC" w14:textId="77777777" w:rsidTr="00EC65AF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432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07F06F12" w14:textId="77777777" w:rsidR="00C3240A" w:rsidRPr="00E50A6D" w:rsidRDefault="00C3240A" w:rsidP="00C3240A">
            <w:pPr>
              <w:ind w:left="459"/>
              <w:rPr>
                <w:rFonts w:ascii="Angsana New" w:hAnsi="Angsana New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50A6D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E50A6D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163" w:type="dxa"/>
            <w:tcBorders>
              <w:top w:val="nil"/>
            </w:tcBorders>
          </w:tcPr>
          <w:p w14:paraId="2DE1B6D8" w14:textId="77777777" w:rsidR="00C3240A" w:rsidRPr="00E50A6D" w:rsidRDefault="00C3240A" w:rsidP="00C3240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395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040.00</w:t>
            </w:r>
          </w:p>
        </w:tc>
        <w:tc>
          <w:tcPr>
            <w:tcW w:w="238" w:type="dxa"/>
            <w:tcBorders>
              <w:top w:val="nil"/>
            </w:tcBorders>
          </w:tcPr>
          <w:p w14:paraId="473043E0" w14:textId="77777777" w:rsidR="00C3240A" w:rsidRPr="00E50A6D" w:rsidRDefault="00C3240A" w:rsidP="00C3240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tcBorders>
              <w:top w:val="nil"/>
            </w:tcBorders>
            <w:shd w:val="clear" w:color="auto" w:fill="auto"/>
          </w:tcPr>
          <w:p w14:paraId="21A8C630" w14:textId="77777777" w:rsidR="00C3240A" w:rsidRPr="00E50A6D" w:rsidRDefault="00C3240A" w:rsidP="00C3240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</w:rPr>
              <w:t xml:space="preserve">9,147,140.00 </w:t>
            </w:r>
          </w:p>
        </w:tc>
      </w:tr>
      <w:tr w:rsidR="00C3240A" w:rsidRPr="00E50A6D" w14:paraId="48F977E1" w14:textId="77777777" w:rsidTr="005E00E6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432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9549144" w14:textId="77777777" w:rsidR="00C3240A" w:rsidRPr="00E50A6D" w:rsidRDefault="00C3240A" w:rsidP="00C3240A">
            <w:pPr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</w:p>
        </w:tc>
        <w:tc>
          <w:tcPr>
            <w:tcW w:w="2163" w:type="dxa"/>
            <w:tcBorders>
              <w:top w:val="nil"/>
            </w:tcBorders>
          </w:tcPr>
          <w:p w14:paraId="2C55996C" w14:textId="77777777" w:rsidR="00C3240A" w:rsidRPr="00E50A6D" w:rsidRDefault="00C3240A" w:rsidP="00C3240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</w:rPr>
              <w:t>1,010,090.00</w:t>
            </w:r>
          </w:p>
        </w:tc>
        <w:tc>
          <w:tcPr>
            <w:tcW w:w="238" w:type="dxa"/>
            <w:tcBorders>
              <w:top w:val="nil"/>
            </w:tcBorders>
          </w:tcPr>
          <w:p w14:paraId="6AEB9528" w14:textId="77777777" w:rsidR="00C3240A" w:rsidRPr="00E50A6D" w:rsidRDefault="00C3240A" w:rsidP="00C3240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tcBorders>
              <w:top w:val="nil"/>
            </w:tcBorders>
            <w:shd w:val="clear" w:color="auto" w:fill="auto"/>
          </w:tcPr>
          <w:p w14:paraId="6AC5FFF6" w14:textId="77777777" w:rsidR="00C3240A" w:rsidRPr="00E50A6D" w:rsidRDefault="00C3240A" w:rsidP="00C3240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010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090.00</w:t>
            </w:r>
          </w:p>
        </w:tc>
      </w:tr>
      <w:tr w:rsidR="00C3240A" w:rsidRPr="00E50A6D" w14:paraId="5449BA64" w14:textId="77777777" w:rsidTr="005E00E6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432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578C1CA" w14:textId="77777777" w:rsidR="00C3240A" w:rsidRPr="00E50A6D" w:rsidRDefault="00C3240A" w:rsidP="00C3240A">
            <w:pPr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เพิ่มขึ้นจากการรับโอนกิจการ</w:t>
            </w:r>
          </w:p>
        </w:tc>
        <w:tc>
          <w:tcPr>
            <w:tcW w:w="2163" w:type="dxa"/>
            <w:tcBorders>
              <w:bottom w:val="single" w:sz="4" w:space="0" w:color="auto"/>
            </w:tcBorders>
          </w:tcPr>
          <w:p w14:paraId="24AF2E10" w14:textId="77777777" w:rsidR="00C3240A" w:rsidRPr="00E50A6D" w:rsidRDefault="00C3240A" w:rsidP="00C3240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6F86E0D2" w14:textId="77777777" w:rsidR="00C3240A" w:rsidRPr="00E50A6D" w:rsidRDefault="00C3240A" w:rsidP="00C3240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tcBorders>
              <w:bottom w:val="single" w:sz="4" w:space="0" w:color="auto"/>
            </w:tcBorders>
            <w:shd w:val="clear" w:color="auto" w:fill="auto"/>
          </w:tcPr>
          <w:p w14:paraId="246BBD4B" w14:textId="77777777" w:rsidR="00C3240A" w:rsidRPr="00E50A6D" w:rsidRDefault="00C3240A" w:rsidP="00C3240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27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900.00</w:t>
            </w:r>
          </w:p>
        </w:tc>
      </w:tr>
      <w:tr w:rsidR="00C3240A" w:rsidRPr="00E50A6D" w14:paraId="354B148F" w14:textId="77777777" w:rsidTr="005E00E6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432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B80677F" w14:textId="77777777" w:rsidR="00C3240A" w:rsidRPr="00E50A6D" w:rsidRDefault="00C3240A" w:rsidP="00C3240A">
            <w:pPr>
              <w:ind w:left="459"/>
              <w:rPr>
                <w:rFonts w:ascii="Angsana New" w:hAnsi="Angsana New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50A6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E50A6D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163" w:type="dxa"/>
            <w:tcBorders>
              <w:top w:val="single" w:sz="4" w:space="0" w:color="auto"/>
            </w:tcBorders>
          </w:tcPr>
          <w:p w14:paraId="780F2C74" w14:textId="77777777" w:rsidR="00C3240A" w:rsidRPr="00E50A6D" w:rsidRDefault="00C3240A" w:rsidP="00C3240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</w:rPr>
              <w:t>10,405,130.00</w:t>
            </w:r>
          </w:p>
        </w:tc>
        <w:tc>
          <w:tcPr>
            <w:tcW w:w="238" w:type="dxa"/>
            <w:tcBorders>
              <w:top w:val="nil"/>
            </w:tcBorders>
          </w:tcPr>
          <w:p w14:paraId="79295C9E" w14:textId="77777777" w:rsidR="00C3240A" w:rsidRPr="00E50A6D" w:rsidRDefault="00C3240A" w:rsidP="00C3240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tcBorders>
              <w:top w:val="single" w:sz="4" w:space="0" w:color="auto"/>
            </w:tcBorders>
            <w:shd w:val="clear" w:color="auto" w:fill="auto"/>
          </w:tcPr>
          <w:p w14:paraId="42D30A9E" w14:textId="77777777" w:rsidR="00C3240A" w:rsidRPr="00E50A6D" w:rsidRDefault="00C3240A" w:rsidP="00C3240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185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130.00</w:t>
            </w:r>
          </w:p>
        </w:tc>
      </w:tr>
      <w:tr w:rsidR="00083D53" w:rsidRPr="00E50A6D" w14:paraId="5C6FCC4C" w14:textId="77777777" w:rsidTr="004C5C9E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432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C607E87" w14:textId="77777777" w:rsidR="00083D53" w:rsidRPr="00E50A6D" w:rsidRDefault="00083D53" w:rsidP="00083D53">
            <w:pPr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163" w:type="dxa"/>
            <w:tcBorders>
              <w:top w:val="nil"/>
            </w:tcBorders>
          </w:tcPr>
          <w:p w14:paraId="3CE2CCF2" w14:textId="77777777" w:rsidR="00083D53" w:rsidRPr="00E50A6D" w:rsidRDefault="00C95C38" w:rsidP="00083D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5C38">
              <w:rPr>
                <w:rFonts w:ascii="Angsana New" w:hAnsi="Angsana New"/>
                <w:sz w:val="30"/>
                <w:szCs w:val="30"/>
              </w:rPr>
              <w:t>1,800,120.22</w:t>
            </w:r>
          </w:p>
        </w:tc>
        <w:tc>
          <w:tcPr>
            <w:tcW w:w="238" w:type="dxa"/>
            <w:tcBorders>
              <w:top w:val="nil"/>
            </w:tcBorders>
          </w:tcPr>
          <w:p w14:paraId="63DD39D3" w14:textId="77777777" w:rsidR="00083D53" w:rsidRPr="00E50A6D" w:rsidRDefault="00083D53" w:rsidP="00083D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tcBorders>
              <w:top w:val="nil"/>
            </w:tcBorders>
            <w:shd w:val="clear" w:color="auto" w:fill="auto"/>
          </w:tcPr>
          <w:p w14:paraId="390052A8" w14:textId="77777777" w:rsidR="00083D53" w:rsidRPr="00E50A6D" w:rsidRDefault="00E16886" w:rsidP="00083D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6886">
              <w:rPr>
                <w:rFonts w:ascii="Angsana New" w:hAnsi="Angsana New"/>
                <w:sz w:val="30"/>
                <w:szCs w:val="30"/>
              </w:rPr>
              <w:t>1,800,120.22</w:t>
            </w:r>
          </w:p>
        </w:tc>
      </w:tr>
      <w:tr w:rsidR="003C4346" w:rsidRPr="00E50A6D" w14:paraId="64782629" w14:textId="77777777" w:rsidTr="004C5C9E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432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7FD7493" w14:textId="77777777" w:rsidR="003C4346" w:rsidRPr="00E50A6D" w:rsidRDefault="00C3240A" w:rsidP="00083D53">
            <w:pPr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163" w:type="dxa"/>
            <w:tcBorders>
              <w:top w:val="nil"/>
            </w:tcBorders>
          </w:tcPr>
          <w:p w14:paraId="616DF3A2" w14:textId="77777777" w:rsidR="003C4346" w:rsidRPr="00E50A6D" w:rsidRDefault="00C95C38" w:rsidP="00083D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5C38">
              <w:rPr>
                <w:rFonts w:ascii="Angsana New" w:hAnsi="Angsana New"/>
                <w:sz w:val="30"/>
                <w:szCs w:val="30"/>
              </w:rPr>
              <w:t>(1,743,340.00)</w:t>
            </w:r>
          </w:p>
        </w:tc>
        <w:tc>
          <w:tcPr>
            <w:tcW w:w="238" w:type="dxa"/>
            <w:tcBorders>
              <w:top w:val="nil"/>
            </w:tcBorders>
          </w:tcPr>
          <w:p w14:paraId="52286B96" w14:textId="77777777" w:rsidR="003C4346" w:rsidRPr="00E50A6D" w:rsidRDefault="003C4346" w:rsidP="00083D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tcBorders>
              <w:top w:val="nil"/>
            </w:tcBorders>
            <w:shd w:val="clear" w:color="auto" w:fill="auto"/>
          </w:tcPr>
          <w:p w14:paraId="73B43C3F" w14:textId="77777777" w:rsidR="003C4346" w:rsidRPr="00E50A6D" w:rsidRDefault="00E16886" w:rsidP="00083D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6886">
              <w:rPr>
                <w:rFonts w:ascii="Angsana New" w:hAnsi="Angsana New"/>
                <w:sz w:val="30"/>
                <w:szCs w:val="30"/>
              </w:rPr>
              <w:t>(1,743,340.00)</w:t>
            </w:r>
          </w:p>
        </w:tc>
      </w:tr>
      <w:tr w:rsidR="00083D53" w:rsidRPr="00E50A6D" w14:paraId="0690454D" w14:textId="77777777" w:rsidTr="004C5C9E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432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05CD4AC" w14:textId="77777777" w:rsidR="00083D53" w:rsidRPr="00E50A6D" w:rsidRDefault="00083D53" w:rsidP="00083D53">
            <w:pPr>
              <w:ind w:left="45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50A6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E50A6D">
              <w:rPr>
                <w:rFonts w:ascii="Angsana New" w:hAnsi="Angsana New"/>
                <w:sz w:val="28"/>
                <w:szCs w:val="28"/>
              </w:rPr>
              <w:t xml:space="preserve"> 25</w:t>
            </w: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C3240A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000000"/>
            </w:tcBorders>
          </w:tcPr>
          <w:p w14:paraId="3457CC43" w14:textId="77777777" w:rsidR="00083D53" w:rsidRPr="00E50A6D" w:rsidRDefault="00C95C38" w:rsidP="00083D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5C38">
              <w:rPr>
                <w:rFonts w:ascii="Angsana New" w:hAnsi="Angsana New"/>
                <w:sz w:val="30"/>
                <w:szCs w:val="30"/>
              </w:rPr>
              <w:t>10,461,910.22</w:t>
            </w:r>
          </w:p>
        </w:tc>
        <w:tc>
          <w:tcPr>
            <w:tcW w:w="238" w:type="dxa"/>
          </w:tcPr>
          <w:p w14:paraId="2743F0E5" w14:textId="77777777" w:rsidR="00083D53" w:rsidRPr="00E50A6D" w:rsidRDefault="00083D53" w:rsidP="00083D5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747D50C3" w14:textId="77777777" w:rsidR="00083D53" w:rsidRPr="00E50A6D" w:rsidRDefault="00E16886" w:rsidP="00083D5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16886">
              <w:rPr>
                <w:rFonts w:ascii="Angsana New" w:hAnsi="Angsana New"/>
                <w:sz w:val="30"/>
                <w:szCs w:val="30"/>
              </w:rPr>
              <w:t>10,241,910.22</w:t>
            </w:r>
          </w:p>
        </w:tc>
      </w:tr>
      <w:tr w:rsidR="00F82B76" w:rsidRPr="00E50A6D" w14:paraId="39B56E3C" w14:textId="77777777" w:rsidTr="00352B8B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432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7BF4335" w14:textId="77777777" w:rsidR="00F82B76" w:rsidRPr="00E50A6D" w:rsidRDefault="00F82B76" w:rsidP="00F82B76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0A6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2163" w:type="dxa"/>
            <w:tcBorders>
              <w:top w:val="single" w:sz="4" w:space="0" w:color="000000"/>
            </w:tcBorders>
          </w:tcPr>
          <w:p w14:paraId="2F8236D9" w14:textId="77777777" w:rsidR="00F82B76" w:rsidRPr="00E50A6D" w:rsidRDefault="00F82B76" w:rsidP="00F82B76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17F0092" w14:textId="77777777" w:rsidR="00F82B76" w:rsidRPr="00E50A6D" w:rsidRDefault="00F82B76" w:rsidP="00F82B76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0459D6E" w14:textId="77777777" w:rsidR="00F82B76" w:rsidRPr="00E50A6D" w:rsidRDefault="00F82B76" w:rsidP="00F82B76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4B8F" w:rsidRPr="00E50A6D" w14:paraId="434B5030" w14:textId="77777777" w:rsidTr="00EC65AF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432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0052D595" w14:textId="77777777" w:rsidR="00A94B8F" w:rsidRPr="00E50A6D" w:rsidRDefault="00A94B8F" w:rsidP="00A94B8F">
            <w:pPr>
              <w:ind w:left="45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50A6D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E50A6D">
              <w:rPr>
                <w:rFonts w:ascii="Angsana New" w:hAnsi="Angsana New"/>
                <w:sz w:val="28"/>
                <w:szCs w:val="28"/>
              </w:rPr>
              <w:t xml:space="preserve">  25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163" w:type="dxa"/>
          </w:tcPr>
          <w:p w14:paraId="04D86A2F" w14:textId="77777777" w:rsidR="00A94B8F" w:rsidRPr="00E50A6D" w:rsidRDefault="00A94B8F" w:rsidP="00A94B8F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205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239.86</w:t>
            </w:r>
          </w:p>
        </w:tc>
        <w:tc>
          <w:tcPr>
            <w:tcW w:w="238" w:type="dxa"/>
          </w:tcPr>
          <w:p w14:paraId="7D6E3143" w14:textId="77777777" w:rsidR="00A94B8F" w:rsidRPr="00E50A6D" w:rsidRDefault="00A94B8F" w:rsidP="00A94B8F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shd w:val="clear" w:color="auto" w:fill="auto"/>
          </w:tcPr>
          <w:p w14:paraId="0764DBA7" w14:textId="77777777" w:rsidR="00A94B8F" w:rsidRPr="00E50A6D" w:rsidRDefault="00A94B8F" w:rsidP="00A94B8F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</w:rPr>
              <w:t xml:space="preserve">7,115,969.92 </w:t>
            </w:r>
          </w:p>
        </w:tc>
      </w:tr>
      <w:tr w:rsidR="00A94B8F" w:rsidRPr="00E50A6D" w14:paraId="25786977" w14:textId="77777777" w:rsidTr="005E00E6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432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3B5015F5" w14:textId="77777777" w:rsidR="00A94B8F" w:rsidRPr="00E50A6D" w:rsidRDefault="00A94B8F" w:rsidP="00A94B8F">
            <w:pPr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163" w:type="dxa"/>
          </w:tcPr>
          <w:p w14:paraId="0A672DA7" w14:textId="77777777" w:rsidR="00A94B8F" w:rsidRPr="00E50A6D" w:rsidRDefault="00A94B8F" w:rsidP="00A94B8F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</w:rPr>
              <w:t>1,173,496.88</w:t>
            </w:r>
          </w:p>
        </w:tc>
        <w:tc>
          <w:tcPr>
            <w:tcW w:w="238" w:type="dxa"/>
          </w:tcPr>
          <w:p w14:paraId="334F0462" w14:textId="77777777" w:rsidR="00A94B8F" w:rsidRPr="00E50A6D" w:rsidRDefault="00A94B8F" w:rsidP="00A94B8F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shd w:val="clear" w:color="auto" w:fill="auto"/>
          </w:tcPr>
          <w:p w14:paraId="7967FD96" w14:textId="77777777" w:rsidR="00A94B8F" w:rsidRPr="00E50A6D" w:rsidRDefault="00A94B8F" w:rsidP="00A94B8F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148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587.</w:t>
            </w:r>
            <w:r w:rsidRPr="00E50A6D">
              <w:rPr>
                <w:rFonts w:ascii="Angsana New" w:hAnsi="Angsana New"/>
                <w:sz w:val="30"/>
                <w:szCs w:val="30"/>
              </w:rPr>
              <w:t>22</w:t>
            </w:r>
          </w:p>
        </w:tc>
      </w:tr>
      <w:tr w:rsidR="00A94B8F" w:rsidRPr="00E50A6D" w14:paraId="32C51897" w14:textId="77777777" w:rsidTr="005E00E6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432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1772CB61" w14:textId="77777777" w:rsidR="00A94B8F" w:rsidRPr="00E50A6D" w:rsidRDefault="00A94B8F" w:rsidP="00A94B8F">
            <w:pPr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เพิ่มขึ้นจากการรับโอนกิจการ</w:t>
            </w:r>
          </w:p>
        </w:tc>
        <w:tc>
          <w:tcPr>
            <w:tcW w:w="2163" w:type="dxa"/>
            <w:tcBorders>
              <w:bottom w:val="single" w:sz="4" w:space="0" w:color="auto"/>
            </w:tcBorders>
          </w:tcPr>
          <w:p w14:paraId="29F11737" w14:textId="77777777" w:rsidR="00A94B8F" w:rsidRPr="00E50A6D" w:rsidRDefault="00A94B8F" w:rsidP="00A94B8F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21145DB1" w14:textId="77777777" w:rsidR="00A94B8F" w:rsidRPr="00E50A6D" w:rsidRDefault="00A94B8F" w:rsidP="00A94B8F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tcBorders>
              <w:bottom w:val="single" w:sz="4" w:space="0" w:color="auto"/>
            </w:tcBorders>
            <w:shd w:val="clear" w:color="auto" w:fill="auto"/>
          </w:tcPr>
          <w:p w14:paraId="255B186F" w14:textId="77777777" w:rsidR="00A94B8F" w:rsidRPr="00E50A6D" w:rsidRDefault="00A94B8F" w:rsidP="00A94B8F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24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809.94</w:t>
            </w:r>
          </w:p>
        </w:tc>
      </w:tr>
      <w:tr w:rsidR="00A94B8F" w:rsidRPr="00E50A6D" w14:paraId="3BC80152" w14:textId="77777777" w:rsidTr="005E00E6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432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4E4D3085" w14:textId="77777777" w:rsidR="00A94B8F" w:rsidRPr="00E50A6D" w:rsidRDefault="00A94B8F" w:rsidP="00A94B8F">
            <w:pPr>
              <w:ind w:left="45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50A6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50A6D">
              <w:rPr>
                <w:rFonts w:ascii="Angsana New" w:hAnsi="Angsana New"/>
                <w:sz w:val="28"/>
                <w:szCs w:val="28"/>
              </w:rPr>
              <w:t>25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163" w:type="dxa"/>
            <w:tcBorders>
              <w:top w:val="single" w:sz="4" w:space="0" w:color="auto"/>
            </w:tcBorders>
          </w:tcPr>
          <w:p w14:paraId="024B4C17" w14:textId="77777777" w:rsidR="00A94B8F" w:rsidRPr="00E50A6D" w:rsidRDefault="00A94B8F" w:rsidP="00A94B8F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</w:rPr>
              <w:t>8,378,736.74</w:t>
            </w:r>
          </w:p>
        </w:tc>
        <w:tc>
          <w:tcPr>
            <w:tcW w:w="238" w:type="dxa"/>
          </w:tcPr>
          <w:p w14:paraId="1DB2C5CE" w14:textId="77777777" w:rsidR="00A94B8F" w:rsidRPr="00E50A6D" w:rsidRDefault="00A94B8F" w:rsidP="00A94B8F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tcBorders>
              <w:top w:val="single" w:sz="4" w:space="0" w:color="auto"/>
            </w:tcBorders>
            <w:shd w:val="clear" w:color="auto" w:fill="auto"/>
          </w:tcPr>
          <w:p w14:paraId="6E5B3332" w14:textId="77777777" w:rsidR="00A94B8F" w:rsidRPr="00E50A6D" w:rsidRDefault="00A94B8F" w:rsidP="00A94B8F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289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367.08</w:t>
            </w:r>
          </w:p>
        </w:tc>
      </w:tr>
      <w:tr w:rsidR="00083D53" w:rsidRPr="00E50A6D" w14:paraId="61DECBBC" w14:textId="77777777" w:rsidTr="004C5C9E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4320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02E77FE2" w14:textId="77777777" w:rsidR="00083D53" w:rsidRPr="00E50A6D" w:rsidRDefault="00083D53" w:rsidP="00083D53">
            <w:pPr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163" w:type="dxa"/>
          </w:tcPr>
          <w:p w14:paraId="0621B375" w14:textId="77777777" w:rsidR="00083D53" w:rsidRPr="00E50A6D" w:rsidRDefault="00C95C38" w:rsidP="00083D53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5C38">
              <w:rPr>
                <w:rFonts w:ascii="Angsana New" w:hAnsi="Angsana New"/>
                <w:sz w:val="30"/>
                <w:szCs w:val="30"/>
              </w:rPr>
              <w:t>1,433,723.54</w:t>
            </w:r>
          </w:p>
        </w:tc>
        <w:tc>
          <w:tcPr>
            <w:tcW w:w="238" w:type="dxa"/>
          </w:tcPr>
          <w:p w14:paraId="55EE4561" w14:textId="77777777" w:rsidR="00083D53" w:rsidRPr="00E50A6D" w:rsidRDefault="00083D53" w:rsidP="00083D53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shd w:val="clear" w:color="auto" w:fill="auto"/>
          </w:tcPr>
          <w:p w14:paraId="30E87BB6" w14:textId="77777777" w:rsidR="00083D53" w:rsidRPr="00E50A6D" w:rsidRDefault="00C95C38" w:rsidP="00083D53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95C38">
              <w:rPr>
                <w:rFonts w:ascii="Angsana New" w:hAnsi="Angsana New"/>
                <w:sz w:val="30"/>
                <w:szCs w:val="30"/>
              </w:rPr>
              <w:t>1,413,724.42</w:t>
            </w:r>
          </w:p>
        </w:tc>
      </w:tr>
      <w:tr w:rsidR="003C4346" w:rsidRPr="00E50A6D" w14:paraId="4EF63CD8" w14:textId="77777777" w:rsidTr="004C5C9E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4320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3B3AC43D" w14:textId="77777777" w:rsidR="003C4346" w:rsidRPr="00E50A6D" w:rsidRDefault="00A94B8F" w:rsidP="00083D53">
            <w:pPr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163" w:type="dxa"/>
          </w:tcPr>
          <w:p w14:paraId="588722F0" w14:textId="77777777" w:rsidR="003C4346" w:rsidRPr="00E50A6D" w:rsidRDefault="00C95C38" w:rsidP="00083D53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5C38">
              <w:rPr>
                <w:rFonts w:ascii="Angsana New" w:hAnsi="Angsana New"/>
                <w:sz w:val="30"/>
                <w:szCs w:val="30"/>
              </w:rPr>
              <w:t>(1,666,040.22)</w:t>
            </w:r>
          </w:p>
        </w:tc>
        <w:tc>
          <w:tcPr>
            <w:tcW w:w="238" w:type="dxa"/>
          </w:tcPr>
          <w:p w14:paraId="535435AA" w14:textId="77777777" w:rsidR="003C4346" w:rsidRPr="00E50A6D" w:rsidRDefault="003C4346" w:rsidP="00083D53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shd w:val="clear" w:color="auto" w:fill="auto"/>
          </w:tcPr>
          <w:p w14:paraId="609BAAD9" w14:textId="77777777" w:rsidR="003C4346" w:rsidRPr="00E50A6D" w:rsidRDefault="00C95C38" w:rsidP="00083D53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95C38">
              <w:rPr>
                <w:rFonts w:ascii="Angsana New" w:hAnsi="Angsana New"/>
                <w:sz w:val="30"/>
                <w:szCs w:val="30"/>
              </w:rPr>
              <w:t>(1,666,040.22)</w:t>
            </w:r>
          </w:p>
        </w:tc>
      </w:tr>
      <w:tr w:rsidR="00083D53" w:rsidRPr="00E50A6D" w14:paraId="6E50C90F" w14:textId="77777777" w:rsidTr="004C5C9E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432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57890787" w14:textId="77777777" w:rsidR="00083D53" w:rsidRPr="00E50A6D" w:rsidRDefault="00083D53" w:rsidP="00083D53">
            <w:pPr>
              <w:ind w:left="45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50A6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E50A6D">
              <w:rPr>
                <w:rFonts w:ascii="Angsana New" w:hAnsi="Angsana New"/>
                <w:sz w:val="28"/>
                <w:szCs w:val="28"/>
              </w:rPr>
              <w:t xml:space="preserve">  25</w:t>
            </w: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C3240A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auto"/>
            </w:tcBorders>
          </w:tcPr>
          <w:p w14:paraId="3EF2B6CF" w14:textId="77777777" w:rsidR="00083D53" w:rsidRPr="00E50A6D" w:rsidRDefault="00C95C38" w:rsidP="00083D53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5C38">
              <w:rPr>
                <w:rFonts w:ascii="Angsana New" w:hAnsi="Angsana New"/>
                <w:sz w:val="30"/>
                <w:szCs w:val="30"/>
              </w:rPr>
              <w:t>8,146,420.06</w:t>
            </w:r>
          </w:p>
        </w:tc>
        <w:tc>
          <w:tcPr>
            <w:tcW w:w="238" w:type="dxa"/>
          </w:tcPr>
          <w:p w14:paraId="005C0B34" w14:textId="77777777" w:rsidR="00083D53" w:rsidRPr="00E50A6D" w:rsidRDefault="00083D53" w:rsidP="00083D53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2681DC" w14:textId="77777777" w:rsidR="00083D53" w:rsidRPr="00E50A6D" w:rsidRDefault="00C95C38" w:rsidP="00083D53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5C38">
              <w:rPr>
                <w:rFonts w:ascii="Angsana New" w:hAnsi="Angsana New"/>
                <w:sz w:val="30"/>
                <w:szCs w:val="30"/>
              </w:rPr>
              <w:t>8,037,051.28</w:t>
            </w:r>
          </w:p>
        </w:tc>
      </w:tr>
      <w:tr w:rsidR="00F82B76" w:rsidRPr="00E50A6D" w14:paraId="4A1286D1" w14:textId="77777777" w:rsidTr="00352B8B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432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2C3E4182" w14:textId="77777777" w:rsidR="00F82B76" w:rsidRPr="00E50A6D" w:rsidRDefault="00F82B76" w:rsidP="00F82B76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2163" w:type="dxa"/>
            <w:tcBorders>
              <w:top w:val="single" w:sz="4" w:space="0" w:color="auto"/>
            </w:tcBorders>
          </w:tcPr>
          <w:p w14:paraId="6B63D1D8" w14:textId="77777777" w:rsidR="00F82B76" w:rsidRPr="00E50A6D" w:rsidRDefault="00F82B76" w:rsidP="00F82B76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F763F75" w14:textId="77777777" w:rsidR="00F82B76" w:rsidRPr="00E50A6D" w:rsidRDefault="00F82B76" w:rsidP="00F82B76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6D4C3D" w14:textId="77777777" w:rsidR="00F82B76" w:rsidRPr="00E50A6D" w:rsidRDefault="00F82B76" w:rsidP="00F82B76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240A" w:rsidRPr="00E50A6D" w14:paraId="5F699F07" w14:textId="77777777" w:rsidTr="00352B8B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4320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43CAE4C8" w14:textId="77777777" w:rsidR="00C3240A" w:rsidRPr="00E50A6D" w:rsidRDefault="00C3240A" w:rsidP="00C3240A">
            <w:pPr>
              <w:ind w:left="45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50A6D">
              <w:rPr>
                <w:rFonts w:ascii="Angsana New" w:hAnsi="Angsana New"/>
                <w:sz w:val="28"/>
                <w:szCs w:val="28"/>
              </w:rPr>
              <w:t>31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50A6D">
              <w:rPr>
                <w:rFonts w:ascii="Angsana New" w:hAnsi="Angsana New"/>
                <w:sz w:val="28"/>
                <w:szCs w:val="28"/>
              </w:rPr>
              <w:t>25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163" w:type="dxa"/>
            <w:tcBorders>
              <w:bottom w:val="double" w:sz="4" w:space="0" w:color="auto"/>
            </w:tcBorders>
          </w:tcPr>
          <w:p w14:paraId="59B792DD" w14:textId="77777777" w:rsidR="00C3240A" w:rsidRPr="00E50A6D" w:rsidRDefault="00C3240A" w:rsidP="00C3240A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</w:rPr>
              <w:t>2,026,393.26</w:t>
            </w:r>
          </w:p>
        </w:tc>
        <w:tc>
          <w:tcPr>
            <w:tcW w:w="238" w:type="dxa"/>
          </w:tcPr>
          <w:p w14:paraId="728A09B0" w14:textId="77777777" w:rsidR="00C3240A" w:rsidRPr="00E50A6D" w:rsidRDefault="00C3240A" w:rsidP="00C3240A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4A2AA3C" w14:textId="77777777" w:rsidR="00C3240A" w:rsidRPr="00E50A6D" w:rsidRDefault="00C3240A" w:rsidP="00C3240A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895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762.9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F82B76" w:rsidRPr="00E50A6D" w14:paraId="59C6200F" w14:textId="77777777" w:rsidTr="00352B8B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4320" w:type="dxa"/>
            <w:tcBorders>
              <w:top w:val="nil"/>
              <w:left w:val="nil"/>
            </w:tcBorders>
            <w:shd w:val="clear" w:color="auto" w:fill="auto"/>
            <w:noWrap/>
          </w:tcPr>
          <w:p w14:paraId="7206CA93" w14:textId="77777777" w:rsidR="00F82B76" w:rsidRPr="00E50A6D" w:rsidRDefault="00F82B76" w:rsidP="00F82B76">
            <w:pPr>
              <w:ind w:left="45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50A6D">
              <w:rPr>
                <w:rFonts w:ascii="Angsana New" w:hAnsi="Angsana New"/>
                <w:sz w:val="28"/>
                <w:szCs w:val="28"/>
              </w:rPr>
              <w:t>31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50A6D">
              <w:rPr>
                <w:rFonts w:ascii="Angsana New" w:hAnsi="Angsana New"/>
                <w:sz w:val="28"/>
                <w:szCs w:val="28"/>
              </w:rPr>
              <w:t>25</w:t>
            </w: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C3240A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163" w:type="dxa"/>
            <w:tcBorders>
              <w:top w:val="double" w:sz="4" w:space="0" w:color="auto"/>
              <w:bottom w:val="double" w:sz="4" w:space="0" w:color="auto"/>
            </w:tcBorders>
          </w:tcPr>
          <w:p w14:paraId="09964CFC" w14:textId="77777777" w:rsidR="00F82B76" w:rsidRPr="00E50A6D" w:rsidRDefault="00C95C38" w:rsidP="00083D53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5C38">
              <w:rPr>
                <w:rFonts w:ascii="Angsana New" w:hAnsi="Angsana New"/>
                <w:sz w:val="30"/>
                <w:szCs w:val="30"/>
              </w:rPr>
              <w:t>2,315,490.16</w:t>
            </w:r>
          </w:p>
        </w:tc>
        <w:tc>
          <w:tcPr>
            <w:tcW w:w="238" w:type="dxa"/>
          </w:tcPr>
          <w:p w14:paraId="66142275" w14:textId="77777777" w:rsidR="00F82B76" w:rsidRPr="00E50A6D" w:rsidRDefault="00F82B76" w:rsidP="00F82B76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D7AC436" w14:textId="77777777" w:rsidR="00F82B76" w:rsidRPr="00E50A6D" w:rsidRDefault="00C95C38" w:rsidP="00F82B76">
            <w:pPr>
              <w:pBdr>
                <w:between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5C38">
              <w:rPr>
                <w:rFonts w:ascii="Angsana New" w:hAnsi="Angsana New"/>
                <w:sz w:val="30"/>
                <w:szCs w:val="30"/>
                <w:lang w:val="en-US"/>
              </w:rPr>
              <w:t>2,204,858.94</w:t>
            </w:r>
          </w:p>
        </w:tc>
      </w:tr>
    </w:tbl>
    <w:p w14:paraId="20C8D47D" w14:textId="77777777" w:rsidR="0004571A" w:rsidRPr="00E50A6D" w:rsidRDefault="0004571A" w:rsidP="00B82116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538C8E9C" w14:textId="77777777" w:rsidR="00C2270F" w:rsidRPr="00E50A6D" w:rsidRDefault="00C2270F" w:rsidP="00B82116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5247D049" w14:textId="77777777" w:rsidR="00C2270F" w:rsidRPr="00E50A6D" w:rsidRDefault="00C2270F" w:rsidP="00B82116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280E63A7" w14:textId="77777777" w:rsidR="00C2270F" w:rsidRPr="00E50A6D" w:rsidRDefault="00C2270F" w:rsidP="00B82116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4B11BD0F" w14:textId="77777777" w:rsidR="00AF13CD" w:rsidRPr="00E50A6D" w:rsidRDefault="00AF13CD" w:rsidP="00B82116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028EB58E" w14:textId="77777777" w:rsidR="00AF13CD" w:rsidRPr="00E50A6D" w:rsidRDefault="00AF13CD" w:rsidP="00B82116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37D7B88A" w14:textId="77777777" w:rsidR="00C2270F" w:rsidRPr="00E50A6D" w:rsidRDefault="00C2270F" w:rsidP="00B82116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69CF6990" w14:textId="77777777" w:rsidR="00C2270F" w:rsidRPr="00E50A6D" w:rsidRDefault="00C2270F" w:rsidP="00B82116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5511AB94" w14:textId="77777777" w:rsidR="00943A68" w:rsidRPr="00E50A6D" w:rsidRDefault="009D15C4" w:rsidP="00E933C8">
      <w:pPr>
        <w:numPr>
          <w:ilvl w:val="0"/>
          <w:numId w:val="45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</w:t>
      </w:r>
      <w:r w:rsidRPr="00E50A6D">
        <w:rPr>
          <w:rFonts w:ascii="Angsana New" w:hAnsi="Angsana New"/>
          <w:b/>
          <w:bCs/>
          <w:sz w:val="30"/>
          <w:szCs w:val="30"/>
        </w:rPr>
        <w:t>/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>หนี้สิน</w:t>
      </w:r>
      <w:r w:rsidR="00943A68" w:rsidRPr="00E50A6D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</w:t>
      </w:r>
    </w:p>
    <w:p w14:paraId="21F026AF" w14:textId="77777777" w:rsidR="00943A68" w:rsidRPr="00E50A6D" w:rsidRDefault="009D15C4" w:rsidP="00D44F84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การเพิ่มขึ้นและลดลงของสินทรัพย์/หนี้สินภาษีเงินได้รอการตัดบัญชี สรุปได้ดังนี้</w:t>
      </w:r>
      <w:r w:rsidRPr="00E50A6D">
        <w:rPr>
          <w:rFonts w:ascii="Angsana New" w:hAnsi="Angsana New" w:hint="cs"/>
          <w:sz w:val="30"/>
          <w:szCs w:val="30"/>
        </w:rPr>
        <w:t xml:space="preserve"> </w:t>
      </w:r>
    </w:p>
    <w:p w14:paraId="1508B9DB" w14:textId="77777777" w:rsidR="00103ED3" w:rsidRPr="00A94B8F" w:rsidRDefault="00103ED3" w:rsidP="00D44F84">
      <w:pPr>
        <w:spacing w:line="240" w:lineRule="atLeast"/>
        <w:ind w:left="518" w:right="-297"/>
        <w:jc w:val="right"/>
        <w:rPr>
          <w:rFonts w:ascii="Angsana New" w:hAnsi="Angsana New"/>
          <w:sz w:val="28"/>
          <w:szCs w:val="28"/>
        </w:rPr>
      </w:pPr>
      <w:r w:rsidRPr="00A94B8F">
        <w:rPr>
          <w:rFonts w:ascii="Angsana New" w:hAnsi="Angsana New"/>
          <w:sz w:val="28"/>
          <w:szCs w:val="28"/>
        </w:rPr>
        <w:t>(</w:t>
      </w:r>
      <w:r w:rsidRPr="00A94B8F">
        <w:rPr>
          <w:rFonts w:ascii="Angsana New" w:hAnsi="Angsana New"/>
          <w:sz w:val="28"/>
          <w:szCs w:val="28"/>
          <w:cs/>
        </w:rPr>
        <w:t>หน่วย: บาท)</w:t>
      </w:r>
    </w:p>
    <w:tbl>
      <w:tblPr>
        <w:tblW w:w="9607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370"/>
        <w:gridCol w:w="1559"/>
        <w:gridCol w:w="1499"/>
        <w:gridCol w:w="61"/>
        <w:gridCol w:w="1559"/>
        <w:gridCol w:w="1548"/>
        <w:gridCol w:w="11"/>
      </w:tblGrid>
      <w:tr w:rsidR="001C46AF" w:rsidRPr="00E50A6D" w14:paraId="246D079D" w14:textId="77777777" w:rsidTr="004C5C9E">
        <w:trPr>
          <w:gridAfter w:val="1"/>
          <w:wAfter w:w="11" w:type="dxa"/>
          <w:trHeight w:val="380"/>
          <w:tblHeader/>
        </w:trPr>
        <w:tc>
          <w:tcPr>
            <w:tcW w:w="3370" w:type="dxa"/>
            <w:shd w:val="clear" w:color="auto" w:fill="auto"/>
          </w:tcPr>
          <w:p w14:paraId="0ACEB578" w14:textId="77777777" w:rsidR="001C46AF" w:rsidRPr="00E50A6D" w:rsidRDefault="001C46AF" w:rsidP="00D44F8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71464D5" w14:textId="77777777" w:rsidR="001C46AF" w:rsidRPr="00E50A6D" w:rsidRDefault="001C46AF" w:rsidP="00D44F84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C46AF" w:rsidRPr="00E50A6D" w14:paraId="1B1202D6" w14:textId="77777777" w:rsidTr="004C5C9E">
        <w:trPr>
          <w:gridAfter w:val="1"/>
          <w:wAfter w:w="11" w:type="dxa"/>
          <w:trHeight w:val="380"/>
          <w:tblHeader/>
        </w:trPr>
        <w:tc>
          <w:tcPr>
            <w:tcW w:w="3370" w:type="dxa"/>
            <w:shd w:val="clear" w:color="auto" w:fill="auto"/>
          </w:tcPr>
          <w:p w14:paraId="05C9C969" w14:textId="77777777" w:rsidR="001C46AF" w:rsidRPr="00E50A6D" w:rsidRDefault="001C46AF" w:rsidP="00D44F8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29407D8A" w14:textId="77777777" w:rsidR="001C46AF" w:rsidRPr="00E50A6D" w:rsidRDefault="001C46AF" w:rsidP="00D44F84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A1CDA0C" w14:textId="77777777" w:rsidR="001C46AF" w:rsidRPr="00E50A6D" w:rsidRDefault="001C46AF" w:rsidP="00D44F84">
            <w:pPr>
              <w:tabs>
                <w:tab w:val="left" w:pos="105"/>
                <w:tab w:val="center" w:pos="1803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50A6D">
              <w:rPr>
                <w:rFonts w:ascii="Angsana New" w:hAnsi="Angsana New"/>
                <w:sz w:val="24"/>
                <w:szCs w:val="24"/>
                <w:cs/>
              </w:rPr>
              <w:t xml:space="preserve">บันทึกเป็น(รายจ่าย) </w:t>
            </w:r>
            <w:r w:rsidRPr="00E50A6D">
              <w:rPr>
                <w:rFonts w:ascii="Angsana New" w:hAnsi="Angsana New"/>
                <w:sz w:val="24"/>
                <w:szCs w:val="24"/>
              </w:rPr>
              <w:t>/</w:t>
            </w:r>
            <w:r w:rsidRPr="00E50A6D">
              <w:rPr>
                <w:rFonts w:ascii="Angsana New" w:hAnsi="Angsana New"/>
                <w:sz w:val="24"/>
                <w:szCs w:val="24"/>
                <w:cs/>
              </w:rPr>
              <w:t xml:space="preserve"> รายได้ใน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14:paraId="2FE5B9B4" w14:textId="77777777" w:rsidR="001C46AF" w:rsidRPr="00E50A6D" w:rsidRDefault="001C46AF" w:rsidP="00D44F84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C2390" w:rsidRPr="00E50A6D" w14:paraId="52B61816" w14:textId="77777777" w:rsidTr="004C5C9E">
        <w:trPr>
          <w:gridAfter w:val="1"/>
          <w:wAfter w:w="11" w:type="dxa"/>
          <w:tblHeader/>
        </w:trPr>
        <w:tc>
          <w:tcPr>
            <w:tcW w:w="3370" w:type="dxa"/>
            <w:shd w:val="clear" w:color="auto" w:fill="auto"/>
          </w:tcPr>
          <w:p w14:paraId="1D039A6B" w14:textId="77777777" w:rsidR="00EC2390" w:rsidRPr="00E50A6D" w:rsidRDefault="00EC2390" w:rsidP="00D44F8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E47CA12" w14:textId="77777777" w:rsidR="00844546" w:rsidRPr="00A94B8F" w:rsidRDefault="00EC2390" w:rsidP="00A94B8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                   </w:t>
            </w:r>
            <w:r w:rsidR="00C55679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มกราคม </w:t>
            </w:r>
            <w:r w:rsidR="00C40AD7" w:rsidRPr="00E50A6D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</w:t>
            </w:r>
            <w:r w:rsidR="00A94B8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4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</w:tcPr>
          <w:p w14:paraId="131FEE28" w14:textId="77777777" w:rsidR="00EC2390" w:rsidRPr="00E50A6D" w:rsidRDefault="00EC2390" w:rsidP="004C778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กำไรหรือขาดทุน</w:t>
            </w:r>
          </w:p>
          <w:p w14:paraId="4B00314C" w14:textId="77777777" w:rsidR="00844546" w:rsidRPr="00E50A6D" w:rsidRDefault="00844546" w:rsidP="00A94B8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170165C" w14:textId="77777777" w:rsidR="00EC2390" w:rsidRPr="00E50A6D" w:rsidRDefault="00EC2390" w:rsidP="00EC2390">
            <w:pPr>
              <w:ind w:left="-124" w:right="-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50A6D">
              <w:rPr>
                <w:rFonts w:ascii="Angsana New" w:hAnsi="Angsana New"/>
                <w:sz w:val="24"/>
                <w:szCs w:val="24"/>
                <w:cs/>
              </w:rPr>
              <w:t>กำไรขาดทุน</w:t>
            </w:r>
          </w:p>
          <w:p w14:paraId="2416BAE3" w14:textId="77777777" w:rsidR="00844546" w:rsidRPr="00A94B8F" w:rsidRDefault="00EC2390" w:rsidP="00A94B8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548" w:type="dxa"/>
            <w:shd w:val="clear" w:color="auto" w:fill="auto"/>
          </w:tcPr>
          <w:p w14:paraId="170C6CC9" w14:textId="77777777" w:rsidR="00844546" w:rsidRPr="00A94B8F" w:rsidRDefault="00EC2390" w:rsidP="00A94B8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                   </w:t>
            </w:r>
            <w:r w:rsidR="00C40AD7" w:rsidRPr="00E50A6D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</w:t>
            </w:r>
            <w:r w:rsidR="00C40AD7" w:rsidRPr="00E50A6D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</w:t>
            </w:r>
            <w:r w:rsidR="00814FA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4</w:t>
            </w:r>
          </w:p>
        </w:tc>
      </w:tr>
      <w:tr w:rsidR="001C46AF" w:rsidRPr="00E50A6D" w14:paraId="6F00189A" w14:textId="77777777" w:rsidTr="00A94B8F">
        <w:trPr>
          <w:gridAfter w:val="1"/>
          <w:wAfter w:w="11" w:type="dxa"/>
          <w:trHeight w:val="135"/>
          <w:tblHeader/>
        </w:trPr>
        <w:tc>
          <w:tcPr>
            <w:tcW w:w="3370" w:type="dxa"/>
            <w:shd w:val="clear" w:color="auto" w:fill="auto"/>
          </w:tcPr>
          <w:p w14:paraId="2EC6DF42" w14:textId="77777777" w:rsidR="001C46AF" w:rsidRPr="00E50A6D" w:rsidRDefault="001C46AF" w:rsidP="00D44F84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1E6FA399" w14:textId="77777777" w:rsidR="001C46AF" w:rsidRPr="00E50A6D" w:rsidRDefault="001C46AF" w:rsidP="00D44F84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14:paraId="3BE3D609" w14:textId="77777777" w:rsidR="001C46AF" w:rsidRPr="00E50A6D" w:rsidRDefault="001C46AF" w:rsidP="00D44F84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E50A6D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50A6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หมายเหตุ </w:t>
            </w:r>
            <w:r w:rsidR="00F96C8F" w:rsidRPr="00E50A6D">
              <w:rPr>
                <w:rFonts w:ascii="Angsana New" w:hAnsi="Angsana New"/>
                <w:i/>
                <w:iCs/>
                <w:sz w:val="24"/>
                <w:szCs w:val="24"/>
              </w:rPr>
              <w:t>2</w:t>
            </w:r>
            <w:r w:rsidR="009F6E2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2</w:t>
            </w:r>
            <w:r w:rsidRPr="00E50A6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548" w:type="dxa"/>
            <w:shd w:val="clear" w:color="auto" w:fill="auto"/>
          </w:tcPr>
          <w:p w14:paraId="2E96EC9D" w14:textId="77777777" w:rsidR="001C46AF" w:rsidRPr="00E50A6D" w:rsidRDefault="001C46AF" w:rsidP="00D44F84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1C46AF" w:rsidRPr="00E50A6D" w14:paraId="2B40A2C8" w14:textId="77777777" w:rsidTr="00A94B8F">
        <w:trPr>
          <w:gridAfter w:val="1"/>
          <w:wAfter w:w="11" w:type="dxa"/>
          <w:trHeight w:val="288"/>
        </w:trPr>
        <w:tc>
          <w:tcPr>
            <w:tcW w:w="3370" w:type="dxa"/>
            <w:shd w:val="clear" w:color="auto" w:fill="auto"/>
          </w:tcPr>
          <w:p w14:paraId="71BCB66A" w14:textId="77777777" w:rsidR="001C46AF" w:rsidRPr="00A94B8F" w:rsidRDefault="001C46AF" w:rsidP="00D44F84">
            <w:pPr>
              <w:ind w:left="-18" w:right="-87"/>
              <w:rPr>
                <w:rFonts w:ascii="Angsana New" w:hAnsi="Angsana New"/>
                <w:b/>
                <w:bCs/>
                <w:i/>
                <w:iCs/>
              </w:rPr>
            </w:pPr>
            <w:r w:rsidRPr="00E50A6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14:paraId="6FAF050E" w14:textId="77777777" w:rsidR="001C46AF" w:rsidRPr="00E50A6D" w:rsidRDefault="001C46AF" w:rsidP="00D44F84">
            <w:pPr>
              <w:tabs>
                <w:tab w:val="left" w:pos="540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2861D05D" w14:textId="77777777" w:rsidR="001C46AF" w:rsidRPr="00E50A6D" w:rsidRDefault="001C46AF" w:rsidP="00D44F84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B835760" w14:textId="77777777" w:rsidR="001C46AF" w:rsidRPr="00E50A6D" w:rsidRDefault="001C46AF" w:rsidP="00D44F84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48" w:type="dxa"/>
            <w:shd w:val="clear" w:color="auto" w:fill="auto"/>
          </w:tcPr>
          <w:p w14:paraId="08BBE4AE" w14:textId="77777777" w:rsidR="001C46AF" w:rsidRPr="00E50A6D" w:rsidRDefault="001C46AF" w:rsidP="00D44F84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14FAF" w:rsidRPr="00E50A6D" w14:paraId="6D02341D" w14:textId="77777777" w:rsidTr="00CA582C">
        <w:trPr>
          <w:gridAfter w:val="1"/>
          <w:wAfter w:w="11" w:type="dxa"/>
          <w:trHeight w:val="385"/>
        </w:trPr>
        <w:tc>
          <w:tcPr>
            <w:tcW w:w="3370" w:type="dxa"/>
            <w:shd w:val="clear" w:color="auto" w:fill="auto"/>
          </w:tcPr>
          <w:p w14:paraId="69B195A4" w14:textId="77777777" w:rsidR="00814FAF" w:rsidRPr="00E50A6D" w:rsidRDefault="00814FAF" w:rsidP="00814FAF">
            <w:pPr>
              <w:ind w:left="155" w:right="-79" w:hanging="173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0A6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ลูกหนี้การค้า </w:t>
            </w:r>
            <w:r w:rsidRPr="00E50A6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(ค่าเผื่อผลขาดทุนด้านเครดิตที่คาดว่า</w:t>
            </w:r>
            <w:r w:rsidRPr="00E50A6D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 xml:space="preserve">   </w:t>
            </w:r>
            <w:r w:rsidRPr="00E50A6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จะเกิดขึ้น)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CC69D40" w14:textId="77777777" w:rsidR="00814FAF" w:rsidRPr="00E50A6D" w:rsidRDefault="00814FAF" w:rsidP="00814FA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918,026.83 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4A8B96F0" w14:textId="77777777" w:rsidR="00814FAF" w:rsidRPr="00E50A6D" w:rsidRDefault="00775BA3" w:rsidP="00814FA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75BA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557,207.37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82A443C" w14:textId="77777777" w:rsidR="00814FAF" w:rsidRPr="00E50A6D" w:rsidRDefault="00775BA3" w:rsidP="00814FA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888A3D7" w14:textId="77777777" w:rsidR="00814FAF" w:rsidRPr="00E50A6D" w:rsidRDefault="00775BA3" w:rsidP="00814FA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75BA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1,475,234.20</w:t>
            </w:r>
          </w:p>
        </w:tc>
      </w:tr>
      <w:tr w:rsidR="00814FAF" w:rsidRPr="00E50A6D" w14:paraId="44F4953C" w14:textId="77777777" w:rsidTr="00CA582C">
        <w:trPr>
          <w:gridAfter w:val="1"/>
          <w:wAfter w:w="11" w:type="dxa"/>
          <w:trHeight w:val="385"/>
        </w:trPr>
        <w:tc>
          <w:tcPr>
            <w:tcW w:w="3370" w:type="dxa"/>
            <w:shd w:val="clear" w:color="auto" w:fill="auto"/>
          </w:tcPr>
          <w:p w14:paraId="0896218B" w14:textId="77777777" w:rsidR="00814FAF" w:rsidRPr="00E50A6D" w:rsidRDefault="00814FAF" w:rsidP="00814FAF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0A6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สินค้าคงเหลือ </w:t>
            </w:r>
            <w:r w:rsidRPr="00E50A6D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(ค่าเผื่อการ</w:t>
            </w:r>
            <w:r w:rsidRPr="00E50A6D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/>
              </w:rPr>
              <w:t>ปรับ</w:t>
            </w:r>
            <w:r w:rsidRPr="00E50A6D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ลดมูลค่า)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2917F48" w14:textId="77777777" w:rsidR="00814FAF" w:rsidRPr="00E50A6D" w:rsidRDefault="00814FAF" w:rsidP="00814FA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3,483,649.45 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22CC9FF6" w14:textId="77777777" w:rsidR="00814FAF" w:rsidRPr="00E50A6D" w:rsidRDefault="00D20F50" w:rsidP="00814FA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20F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(727,478.19)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F2159B1" w14:textId="77777777" w:rsidR="00814FAF" w:rsidRPr="00E50A6D" w:rsidRDefault="00D20F50" w:rsidP="00814FA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5D7AA40E" w14:textId="77777777" w:rsidR="00814FAF" w:rsidRPr="00E50A6D" w:rsidRDefault="00775BA3" w:rsidP="00814FA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75BA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2,756,171.26</w:t>
            </w:r>
          </w:p>
        </w:tc>
      </w:tr>
      <w:tr w:rsidR="00814FAF" w:rsidRPr="00E50A6D" w14:paraId="5EF6E2A2" w14:textId="77777777" w:rsidTr="00EC65AF">
        <w:trPr>
          <w:gridAfter w:val="1"/>
          <w:wAfter w:w="11" w:type="dxa"/>
          <w:trHeight w:val="385"/>
        </w:trPr>
        <w:tc>
          <w:tcPr>
            <w:tcW w:w="3370" w:type="dxa"/>
            <w:shd w:val="clear" w:color="auto" w:fill="auto"/>
            <w:vAlign w:val="bottom"/>
          </w:tcPr>
          <w:p w14:paraId="760E0B11" w14:textId="77777777" w:rsidR="00814FAF" w:rsidRPr="00E50A6D" w:rsidRDefault="00814FAF" w:rsidP="00814FAF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สินทรัพย์สิทธิการใช้และหนี้สินตามสัญญาเช่า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3CB7713" w14:textId="77777777" w:rsidR="00814FAF" w:rsidRPr="00E50A6D" w:rsidRDefault="00814FAF" w:rsidP="00814FA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854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474,580.19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7FA3DCF4" w14:textId="77777777" w:rsidR="00814FAF" w:rsidRPr="00E50A6D" w:rsidRDefault="00D20F50" w:rsidP="00814FA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20F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35,200.30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6080AA" w14:textId="77777777" w:rsidR="00814FAF" w:rsidRPr="00E50A6D" w:rsidRDefault="00D20F50" w:rsidP="00814FA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D34D5B2" w14:textId="77777777" w:rsidR="00814FAF" w:rsidRPr="00E50A6D" w:rsidRDefault="001C150A" w:rsidP="00814FA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C150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509,780.49</w:t>
            </w:r>
          </w:p>
        </w:tc>
      </w:tr>
      <w:tr w:rsidR="00814FAF" w:rsidRPr="00E50A6D" w14:paraId="4E0F13B2" w14:textId="77777777" w:rsidTr="00DC14C0">
        <w:trPr>
          <w:gridAfter w:val="1"/>
          <w:wAfter w:w="11" w:type="dxa"/>
          <w:trHeight w:val="385"/>
        </w:trPr>
        <w:tc>
          <w:tcPr>
            <w:tcW w:w="3370" w:type="dxa"/>
            <w:shd w:val="clear" w:color="auto" w:fill="auto"/>
            <w:vAlign w:val="bottom"/>
          </w:tcPr>
          <w:p w14:paraId="406139F1" w14:textId="77777777" w:rsidR="00814FAF" w:rsidRPr="00E50A6D" w:rsidRDefault="00814FAF" w:rsidP="00814FAF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  <w:r w:rsidRPr="00E50A6D">
              <w:rPr>
                <w:rFonts w:ascii="Angsana New" w:hAnsi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F8AB43" w14:textId="77777777" w:rsidR="00814FAF" w:rsidRPr="00E50A6D" w:rsidRDefault="00814FAF" w:rsidP="00814FA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854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2,990,350.00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1ACF2BF1" w14:textId="77777777" w:rsidR="00814FAF" w:rsidRPr="00E50A6D" w:rsidRDefault="00D20F50" w:rsidP="00814FA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20F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(282,659.40)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8D5871B" w14:textId="77777777" w:rsidR="00814FAF" w:rsidRPr="00E50A6D" w:rsidRDefault="00D20F50" w:rsidP="00814FA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20F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353,691.20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52ACE662" w14:textId="77777777" w:rsidR="00814FAF" w:rsidRPr="00E50A6D" w:rsidRDefault="0081713D" w:rsidP="00814FA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1713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3,061,381.80</w:t>
            </w:r>
          </w:p>
        </w:tc>
      </w:tr>
      <w:tr w:rsidR="00814FAF" w:rsidRPr="00E50A6D" w14:paraId="1A8C6E58" w14:textId="77777777" w:rsidTr="00DC14C0">
        <w:trPr>
          <w:gridAfter w:val="1"/>
          <w:wAfter w:w="11" w:type="dxa"/>
          <w:trHeight w:val="385"/>
        </w:trPr>
        <w:tc>
          <w:tcPr>
            <w:tcW w:w="3370" w:type="dxa"/>
            <w:shd w:val="clear" w:color="auto" w:fill="auto"/>
            <w:vAlign w:val="bottom"/>
          </w:tcPr>
          <w:p w14:paraId="33736231" w14:textId="77777777" w:rsidR="00814FAF" w:rsidRPr="00E50A6D" w:rsidRDefault="00814FAF" w:rsidP="00814FAF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ผลขาดทุนสะสมยกไป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8AB310" w14:textId="77777777" w:rsidR="00814FAF" w:rsidRPr="001854AA" w:rsidRDefault="00814FAF" w:rsidP="00814F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20044EAC" w14:textId="77777777" w:rsidR="00814FAF" w:rsidRPr="00E50A6D" w:rsidRDefault="00D20F50" w:rsidP="00814F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20F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983,516.33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4AD8A6" w14:textId="77777777" w:rsidR="00814FAF" w:rsidRPr="00E50A6D" w:rsidRDefault="001979A0" w:rsidP="00814F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266530A" w14:textId="77777777" w:rsidR="00814FAF" w:rsidRPr="00E50A6D" w:rsidRDefault="00D20F50" w:rsidP="00814F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20F5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983,516.33</w:t>
            </w:r>
          </w:p>
        </w:tc>
      </w:tr>
      <w:tr w:rsidR="00814FAF" w:rsidRPr="00E50A6D" w14:paraId="3D2D3EAF" w14:textId="77777777" w:rsidTr="005E00E6">
        <w:trPr>
          <w:gridAfter w:val="1"/>
          <w:wAfter w:w="11" w:type="dxa"/>
          <w:trHeight w:val="385"/>
        </w:trPr>
        <w:tc>
          <w:tcPr>
            <w:tcW w:w="3370" w:type="dxa"/>
            <w:shd w:val="clear" w:color="auto" w:fill="auto"/>
          </w:tcPr>
          <w:p w14:paraId="1871D2EE" w14:textId="77777777" w:rsidR="00814FAF" w:rsidRPr="00E50A6D" w:rsidRDefault="00814FAF" w:rsidP="00814FAF">
            <w:pPr>
              <w:ind w:right="-79" w:firstLine="1026"/>
              <w:rPr>
                <w:rFonts w:ascii="Angsana New" w:hAnsi="Angsana New"/>
                <w:sz w:val="24"/>
                <w:szCs w:val="24"/>
              </w:rPr>
            </w:pPr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1B5A756" w14:textId="77777777" w:rsidR="00814FAF" w:rsidRPr="00E50A6D" w:rsidRDefault="00814FAF" w:rsidP="00814F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7,866,606.47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10E174E6" w14:textId="77777777" w:rsidR="00814FAF" w:rsidRPr="00E50A6D" w:rsidRDefault="001979A0" w:rsidP="00814F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979A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565,786.41</w:t>
            </w:r>
          </w:p>
        </w:tc>
        <w:tc>
          <w:tcPr>
            <w:tcW w:w="1559" w:type="dxa"/>
            <w:shd w:val="clear" w:color="auto" w:fill="auto"/>
          </w:tcPr>
          <w:p w14:paraId="344E4930" w14:textId="77777777" w:rsidR="00814FAF" w:rsidRPr="00E50A6D" w:rsidRDefault="001979A0" w:rsidP="00814F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979A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353,691.20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A5A81AB" w14:textId="77777777" w:rsidR="00814FAF" w:rsidRPr="00E50A6D" w:rsidRDefault="001C150A" w:rsidP="00814F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C150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8,786,084.08</w:t>
            </w:r>
          </w:p>
        </w:tc>
      </w:tr>
      <w:tr w:rsidR="00814FAF" w:rsidRPr="00E50A6D" w14:paraId="6B761418" w14:textId="77777777" w:rsidTr="004C5C9E">
        <w:tblPrEx>
          <w:tblBorders>
            <w:bottom w:val="double" w:sz="4" w:space="0" w:color="auto"/>
          </w:tblBorders>
        </w:tblPrEx>
        <w:trPr>
          <w:trHeight w:val="385"/>
        </w:trPr>
        <w:tc>
          <w:tcPr>
            <w:tcW w:w="3370" w:type="dxa"/>
            <w:shd w:val="clear" w:color="auto" w:fill="auto"/>
          </w:tcPr>
          <w:p w14:paraId="0BCA96F2" w14:textId="77777777" w:rsidR="00814FAF" w:rsidRPr="00E50A6D" w:rsidRDefault="00814FAF" w:rsidP="00814FAF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50A6D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14:paraId="760D6D72" w14:textId="77777777" w:rsidR="00814FAF" w:rsidRPr="00E50A6D" w:rsidRDefault="00814FAF" w:rsidP="00814FAF">
            <w:pPr>
              <w:pStyle w:val="acctfourfigures"/>
              <w:tabs>
                <w:tab w:val="clear" w:pos="765"/>
              </w:tabs>
              <w:spacing w:line="240" w:lineRule="atLeast"/>
              <w:ind w:left="-18" w:right="-87"/>
              <w:jc w:val="righ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7C2C9CB5" w14:textId="77777777" w:rsidR="00814FAF" w:rsidRPr="00E50A6D" w:rsidRDefault="00814FAF" w:rsidP="00814FA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59" w:type="dxa"/>
            <w:shd w:val="clear" w:color="auto" w:fill="auto"/>
          </w:tcPr>
          <w:p w14:paraId="5684B3FA" w14:textId="77777777" w:rsidR="00814FAF" w:rsidRPr="00E50A6D" w:rsidRDefault="00814FAF" w:rsidP="00814FA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3BF97123" w14:textId="77777777" w:rsidR="00814FAF" w:rsidRPr="00E50A6D" w:rsidRDefault="00814FAF" w:rsidP="00814FA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814FAF" w:rsidRPr="00E50A6D" w14:paraId="5464067E" w14:textId="77777777" w:rsidTr="00DC14C0">
        <w:trPr>
          <w:trHeight w:val="385"/>
        </w:trPr>
        <w:tc>
          <w:tcPr>
            <w:tcW w:w="3370" w:type="dxa"/>
            <w:shd w:val="clear" w:color="auto" w:fill="auto"/>
          </w:tcPr>
          <w:p w14:paraId="2BEDC864" w14:textId="77777777" w:rsidR="00814FAF" w:rsidRPr="00E50A6D" w:rsidRDefault="00814FAF" w:rsidP="00814FAF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0A6D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  <w:shd w:val="clear" w:color="auto" w:fill="auto"/>
          </w:tcPr>
          <w:p w14:paraId="5C2D7EEA" w14:textId="77777777" w:rsidR="00814FAF" w:rsidRPr="00E50A6D" w:rsidRDefault="00814FAF" w:rsidP="00814F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(302,215.13)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586AC800" w14:textId="77777777" w:rsidR="00814FAF" w:rsidRPr="00E50A6D" w:rsidRDefault="00F14B01" w:rsidP="00814F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14B0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302,215.13</w:t>
            </w:r>
          </w:p>
        </w:tc>
        <w:tc>
          <w:tcPr>
            <w:tcW w:w="1559" w:type="dxa"/>
            <w:shd w:val="clear" w:color="auto" w:fill="auto"/>
          </w:tcPr>
          <w:p w14:paraId="13877E8C" w14:textId="77777777" w:rsidR="00814FAF" w:rsidRPr="00E50A6D" w:rsidRDefault="00F14B01" w:rsidP="00814F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500E6C78" w14:textId="77777777" w:rsidR="00814FAF" w:rsidRPr="00E50A6D" w:rsidRDefault="00F14B01" w:rsidP="00814F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814FAF" w:rsidRPr="00E50A6D" w14:paraId="0898558A" w14:textId="77777777" w:rsidTr="004C5C9E">
        <w:trPr>
          <w:trHeight w:val="385"/>
        </w:trPr>
        <w:tc>
          <w:tcPr>
            <w:tcW w:w="3370" w:type="dxa"/>
            <w:shd w:val="clear" w:color="auto" w:fill="auto"/>
          </w:tcPr>
          <w:p w14:paraId="1C59F3E1" w14:textId="77777777" w:rsidR="00814FAF" w:rsidRPr="00E50A6D" w:rsidRDefault="00814FAF" w:rsidP="00814FAF">
            <w:pPr>
              <w:ind w:left="-18" w:right="-79" w:firstLine="104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41EDCBFD" w14:textId="77777777" w:rsidR="00814FAF" w:rsidRPr="00E50A6D" w:rsidRDefault="00814FAF" w:rsidP="00814F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(302,215.13)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5AB78D2A" w14:textId="77777777" w:rsidR="00814FAF" w:rsidRPr="00E50A6D" w:rsidRDefault="00F14B01" w:rsidP="00814F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14B0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302,215.13</w:t>
            </w:r>
          </w:p>
        </w:tc>
        <w:tc>
          <w:tcPr>
            <w:tcW w:w="1559" w:type="dxa"/>
            <w:shd w:val="clear" w:color="auto" w:fill="auto"/>
          </w:tcPr>
          <w:p w14:paraId="4EAF5F72" w14:textId="77777777" w:rsidR="00814FAF" w:rsidRPr="00E50A6D" w:rsidRDefault="00F14B01" w:rsidP="00814F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38ED746D" w14:textId="77777777" w:rsidR="00814FAF" w:rsidRPr="00E50A6D" w:rsidRDefault="00F14B01" w:rsidP="00814F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814FAF" w:rsidRPr="00E50A6D" w14:paraId="55F33282" w14:textId="77777777" w:rsidTr="004C5C9E">
        <w:trPr>
          <w:trHeight w:val="385"/>
        </w:trPr>
        <w:tc>
          <w:tcPr>
            <w:tcW w:w="3370" w:type="dxa"/>
            <w:shd w:val="clear" w:color="auto" w:fill="auto"/>
          </w:tcPr>
          <w:p w14:paraId="57163DBD" w14:textId="77777777" w:rsidR="00814FAF" w:rsidRPr="00E50A6D" w:rsidRDefault="00814FAF" w:rsidP="00814FAF">
            <w:pPr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50A6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0B4B54C1" w14:textId="77777777" w:rsidR="00814FAF" w:rsidRPr="00E50A6D" w:rsidRDefault="00814FAF" w:rsidP="00814FA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7,564,391.34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63FF2277" w14:textId="77777777" w:rsidR="00814FAF" w:rsidRPr="00E50A6D" w:rsidRDefault="00596BA6" w:rsidP="00814FA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96BA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868,001.54</w:t>
            </w:r>
          </w:p>
        </w:tc>
        <w:tc>
          <w:tcPr>
            <w:tcW w:w="1559" w:type="dxa"/>
            <w:shd w:val="clear" w:color="auto" w:fill="auto"/>
          </w:tcPr>
          <w:p w14:paraId="4DDA0B77" w14:textId="77777777" w:rsidR="00814FAF" w:rsidRPr="00E50A6D" w:rsidRDefault="00F14B01" w:rsidP="00814FA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F14B0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353,691.20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40F6C513" w14:textId="77777777" w:rsidR="00814FAF" w:rsidRPr="00E50A6D" w:rsidRDefault="001C150A" w:rsidP="00814FA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1C150A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8,786,084.08</w:t>
            </w:r>
          </w:p>
        </w:tc>
      </w:tr>
    </w:tbl>
    <w:p w14:paraId="6DE57F70" w14:textId="77777777" w:rsidR="00103ED3" w:rsidRPr="00A94B8F" w:rsidRDefault="004C5C9E" w:rsidP="00AB088C">
      <w:pPr>
        <w:pStyle w:val="BodyText"/>
        <w:spacing w:after="0"/>
        <w:ind w:left="540" w:right="-297"/>
        <w:jc w:val="right"/>
        <w:rPr>
          <w:rFonts w:ascii="Angsana New" w:hAnsi="Angsana New"/>
        </w:rPr>
      </w:pPr>
      <w:r w:rsidRPr="00A94B8F">
        <w:rPr>
          <w:rFonts w:ascii="Angsana New" w:hAnsi="Angsana New"/>
          <w:sz w:val="28"/>
          <w:szCs w:val="28"/>
        </w:rPr>
        <w:t xml:space="preserve"> </w:t>
      </w:r>
      <w:r w:rsidR="00103ED3" w:rsidRPr="00A94B8F">
        <w:rPr>
          <w:rFonts w:ascii="Angsana New" w:hAnsi="Angsana New"/>
          <w:sz w:val="28"/>
          <w:szCs w:val="28"/>
        </w:rPr>
        <w:t>(</w:t>
      </w:r>
      <w:r w:rsidR="00103ED3" w:rsidRPr="00A94B8F">
        <w:rPr>
          <w:rFonts w:ascii="Angsana New" w:hAnsi="Angsana New"/>
          <w:sz w:val="28"/>
          <w:szCs w:val="28"/>
          <w:cs/>
        </w:rPr>
        <w:t>หน่วย: บาท)</w:t>
      </w:r>
    </w:p>
    <w:tbl>
      <w:tblPr>
        <w:tblW w:w="9607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370"/>
        <w:gridCol w:w="1559"/>
        <w:gridCol w:w="1499"/>
        <w:gridCol w:w="61"/>
        <w:gridCol w:w="1559"/>
        <w:gridCol w:w="1548"/>
        <w:gridCol w:w="11"/>
      </w:tblGrid>
      <w:tr w:rsidR="00C2270F" w:rsidRPr="00E50A6D" w14:paraId="5E716FD1" w14:textId="77777777" w:rsidTr="005E00E6">
        <w:trPr>
          <w:gridAfter w:val="1"/>
          <w:wAfter w:w="11" w:type="dxa"/>
          <w:trHeight w:val="380"/>
          <w:tblHeader/>
        </w:trPr>
        <w:tc>
          <w:tcPr>
            <w:tcW w:w="3370" w:type="dxa"/>
            <w:shd w:val="clear" w:color="auto" w:fill="auto"/>
          </w:tcPr>
          <w:p w14:paraId="1856E034" w14:textId="77777777" w:rsidR="00C2270F" w:rsidRPr="00E50A6D" w:rsidRDefault="00C2270F" w:rsidP="005E00E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7E3EFC0" w14:textId="77777777" w:rsidR="00C2270F" w:rsidRPr="00E50A6D" w:rsidRDefault="00C2270F" w:rsidP="005E00E6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2270F" w:rsidRPr="00E50A6D" w14:paraId="5F644342" w14:textId="77777777" w:rsidTr="005E00E6">
        <w:trPr>
          <w:gridAfter w:val="1"/>
          <w:wAfter w:w="11" w:type="dxa"/>
          <w:trHeight w:val="380"/>
          <w:tblHeader/>
        </w:trPr>
        <w:tc>
          <w:tcPr>
            <w:tcW w:w="3370" w:type="dxa"/>
            <w:shd w:val="clear" w:color="auto" w:fill="auto"/>
          </w:tcPr>
          <w:p w14:paraId="40DB8150" w14:textId="77777777" w:rsidR="00C2270F" w:rsidRPr="00E50A6D" w:rsidRDefault="00C2270F" w:rsidP="005E00E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FFCB27A" w14:textId="77777777" w:rsidR="00C2270F" w:rsidRPr="00E50A6D" w:rsidRDefault="00C2270F" w:rsidP="005E00E6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C57D90C" w14:textId="77777777" w:rsidR="00C2270F" w:rsidRPr="00E50A6D" w:rsidRDefault="00C2270F" w:rsidP="005E00E6">
            <w:pPr>
              <w:tabs>
                <w:tab w:val="left" w:pos="105"/>
                <w:tab w:val="center" w:pos="1803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50A6D">
              <w:rPr>
                <w:rFonts w:ascii="Angsana New" w:hAnsi="Angsana New"/>
                <w:sz w:val="24"/>
                <w:szCs w:val="24"/>
                <w:cs/>
              </w:rPr>
              <w:t xml:space="preserve">บันทึกเป็น(รายจ่าย) </w:t>
            </w:r>
            <w:r w:rsidRPr="00E50A6D">
              <w:rPr>
                <w:rFonts w:ascii="Angsana New" w:hAnsi="Angsana New"/>
                <w:sz w:val="24"/>
                <w:szCs w:val="24"/>
              </w:rPr>
              <w:t>/</w:t>
            </w:r>
            <w:r w:rsidRPr="00E50A6D">
              <w:rPr>
                <w:rFonts w:ascii="Angsana New" w:hAnsi="Angsana New"/>
                <w:sz w:val="24"/>
                <w:szCs w:val="24"/>
                <w:cs/>
              </w:rPr>
              <w:t xml:space="preserve"> รายได้ใน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14:paraId="312E7C53" w14:textId="77777777" w:rsidR="00C2270F" w:rsidRPr="00E50A6D" w:rsidRDefault="00C2270F" w:rsidP="005E00E6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2270F" w:rsidRPr="00E50A6D" w14:paraId="7148BFB5" w14:textId="77777777" w:rsidTr="005E00E6">
        <w:trPr>
          <w:gridAfter w:val="1"/>
          <w:wAfter w:w="11" w:type="dxa"/>
          <w:tblHeader/>
        </w:trPr>
        <w:tc>
          <w:tcPr>
            <w:tcW w:w="3370" w:type="dxa"/>
            <w:shd w:val="clear" w:color="auto" w:fill="auto"/>
          </w:tcPr>
          <w:p w14:paraId="24752347" w14:textId="77777777" w:rsidR="00C2270F" w:rsidRPr="00E50A6D" w:rsidRDefault="00C2270F" w:rsidP="005E00E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CD72EA3" w14:textId="77777777" w:rsidR="00C2270F" w:rsidRPr="00E334D4" w:rsidRDefault="00C2270F" w:rsidP="005E00E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                   </w:t>
            </w:r>
            <w:r w:rsidR="00E334D4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มกราคม </w:t>
            </w:r>
            <w:r w:rsidR="00E334D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</w:tcPr>
          <w:p w14:paraId="262506DF" w14:textId="77777777" w:rsidR="00C2270F" w:rsidRPr="00E50A6D" w:rsidRDefault="00C2270F" w:rsidP="005E00E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กำไรหรือขาดทุน</w:t>
            </w:r>
          </w:p>
          <w:p w14:paraId="758562D0" w14:textId="77777777" w:rsidR="00C2270F" w:rsidRPr="00E50A6D" w:rsidRDefault="00C2270F" w:rsidP="005E00E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92CC28C" w14:textId="77777777" w:rsidR="00C2270F" w:rsidRPr="00E50A6D" w:rsidRDefault="00C2270F" w:rsidP="005E00E6">
            <w:pPr>
              <w:ind w:left="-124" w:right="-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50A6D">
              <w:rPr>
                <w:rFonts w:ascii="Angsana New" w:hAnsi="Angsana New"/>
                <w:sz w:val="24"/>
                <w:szCs w:val="24"/>
                <w:cs/>
              </w:rPr>
              <w:t>กำไรขาดทุน</w:t>
            </w:r>
          </w:p>
          <w:p w14:paraId="6530276F" w14:textId="77777777" w:rsidR="00C2270F" w:rsidRPr="00E50A6D" w:rsidRDefault="00C2270F" w:rsidP="005E00E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548" w:type="dxa"/>
            <w:shd w:val="clear" w:color="auto" w:fill="auto"/>
          </w:tcPr>
          <w:p w14:paraId="0365BE78" w14:textId="77777777" w:rsidR="00C2270F" w:rsidRPr="00E50A6D" w:rsidRDefault="00C2270F" w:rsidP="005E00E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                   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</w:t>
            </w:r>
            <w:r w:rsidR="00A94B8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</w:t>
            </w:r>
          </w:p>
        </w:tc>
      </w:tr>
      <w:tr w:rsidR="00C2270F" w:rsidRPr="00E50A6D" w14:paraId="6F99EB61" w14:textId="77777777" w:rsidTr="00A94B8F">
        <w:trPr>
          <w:gridAfter w:val="1"/>
          <w:wAfter w:w="11" w:type="dxa"/>
          <w:trHeight w:val="207"/>
          <w:tblHeader/>
        </w:trPr>
        <w:tc>
          <w:tcPr>
            <w:tcW w:w="3370" w:type="dxa"/>
            <w:shd w:val="clear" w:color="auto" w:fill="auto"/>
          </w:tcPr>
          <w:p w14:paraId="0EEF72DA" w14:textId="77777777" w:rsidR="00C2270F" w:rsidRPr="00E50A6D" w:rsidRDefault="00C2270F" w:rsidP="005E00E6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1315BE7C" w14:textId="77777777" w:rsidR="00C2270F" w:rsidRPr="00E50A6D" w:rsidRDefault="00C2270F" w:rsidP="005E00E6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14:paraId="443951BF" w14:textId="77777777" w:rsidR="00C2270F" w:rsidRPr="00E50A6D" w:rsidRDefault="00C2270F" w:rsidP="005E00E6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E50A6D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50A6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หมายเหตุ </w:t>
            </w:r>
            <w:r w:rsidR="009F6E2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22</w:t>
            </w:r>
            <w:r w:rsidRPr="00E50A6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548" w:type="dxa"/>
            <w:shd w:val="clear" w:color="auto" w:fill="auto"/>
          </w:tcPr>
          <w:p w14:paraId="6601D6CA" w14:textId="77777777" w:rsidR="00C2270F" w:rsidRPr="00E50A6D" w:rsidRDefault="00C2270F" w:rsidP="005E00E6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C2270F" w:rsidRPr="00E50A6D" w14:paraId="5873F793" w14:textId="77777777" w:rsidTr="00A94B8F">
        <w:trPr>
          <w:gridAfter w:val="1"/>
          <w:wAfter w:w="11" w:type="dxa"/>
          <w:trHeight w:val="234"/>
        </w:trPr>
        <w:tc>
          <w:tcPr>
            <w:tcW w:w="3370" w:type="dxa"/>
            <w:shd w:val="clear" w:color="auto" w:fill="auto"/>
          </w:tcPr>
          <w:p w14:paraId="7EE7ECEF" w14:textId="77777777" w:rsidR="00C2270F" w:rsidRPr="00E50A6D" w:rsidRDefault="00C2270F" w:rsidP="005E00E6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E50A6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14:paraId="2279810A" w14:textId="77777777" w:rsidR="00C2270F" w:rsidRPr="00E50A6D" w:rsidRDefault="00C2270F" w:rsidP="005E00E6">
            <w:pPr>
              <w:tabs>
                <w:tab w:val="left" w:pos="540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2A582BFC" w14:textId="77777777" w:rsidR="00C2270F" w:rsidRPr="00E50A6D" w:rsidRDefault="00C2270F" w:rsidP="005E00E6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39C23BD" w14:textId="77777777" w:rsidR="00C2270F" w:rsidRPr="00E50A6D" w:rsidRDefault="00C2270F" w:rsidP="005E00E6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48" w:type="dxa"/>
            <w:shd w:val="clear" w:color="auto" w:fill="auto"/>
          </w:tcPr>
          <w:p w14:paraId="6813BE2F" w14:textId="77777777" w:rsidR="00C2270F" w:rsidRPr="00E50A6D" w:rsidRDefault="00C2270F" w:rsidP="005E00E6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94B8F" w:rsidRPr="00E50A6D" w14:paraId="4B087AC6" w14:textId="77777777" w:rsidTr="00DA10BD">
        <w:trPr>
          <w:gridAfter w:val="1"/>
          <w:wAfter w:w="11" w:type="dxa"/>
          <w:trHeight w:val="385"/>
        </w:trPr>
        <w:tc>
          <w:tcPr>
            <w:tcW w:w="3370" w:type="dxa"/>
            <w:shd w:val="clear" w:color="auto" w:fill="auto"/>
          </w:tcPr>
          <w:p w14:paraId="73EDAED2" w14:textId="77777777" w:rsidR="00A94B8F" w:rsidRPr="00E50A6D" w:rsidRDefault="00A94B8F" w:rsidP="00A94B8F">
            <w:pPr>
              <w:ind w:left="155" w:right="-79" w:hanging="173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0A6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ลูกหนี้การค้า </w:t>
            </w:r>
            <w:r w:rsidRPr="00E50A6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(ค่าเผื่อผลขาดทุนด้านเครดิตที่คาดว่า</w:t>
            </w:r>
            <w:r w:rsidRPr="00E50A6D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 xml:space="preserve">   </w:t>
            </w:r>
            <w:r w:rsidRPr="00E50A6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จะเกิดขึ้น)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058A820" w14:textId="77777777" w:rsidR="00A94B8F" w:rsidRPr="00E50A6D" w:rsidRDefault="00A94B8F" w:rsidP="00A94B8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382,831.04 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64369496" w14:textId="77777777" w:rsidR="00A94B8F" w:rsidRPr="00E50A6D" w:rsidRDefault="00A94B8F" w:rsidP="00A94B8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535,195.79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CEF2AD8" w14:textId="77777777" w:rsidR="00A94B8F" w:rsidRPr="00E50A6D" w:rsidRDefault="00A94B8F" w:rsidP="00A94B8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1E4B54FF" w14:textId="77777777" w:rsidR="00A94B8F" w:rsidRPr="00E50A6D" w:rsidRDefault="00A94B8F" w:rsidP="00A94B8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918,026.83 </w:t>
            </w:r>
          </w:p>
        </w:tc>
      </w:tr>
      <w:tr w:rsidR="00A94B8F" w:rsidRPr="00E50A6D" w14:paraId="59279D12" w14:textId="77777777" w:rsidTr="00EC65AF">
        <w:trPr>
          <w:gridAfter w:val="1"/>
          <w:wAfter w:w="11" w:type="dxa"/>
          <w:trHeight w:val="324"/>
        </w:trPr>
        <w:tc>
          <w:tcPr>
            <w:tcW w:w="3370" w:type="dxa"/>
            <w:shd w:val="clear" w:color="auto" w:fill="auto"/>
          </w:tcPr>
          <w:p w14:paraId="1F5AEA5A" w14:textId="77777777" w:rsidR="00A94B8F" w:rsidRPr="00E50A6D" w:rsidRDefault="00A94B8F" w:rsidP="00A94B8F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0A6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สินค้าคงเหลือ </w:t>
            </w:r>
            <w:r w:rsidRPr="00E50A6D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(ค่าเผื่อการ</w:t>
            </w:r>
            <w:r w:rsidRPr="00E50A6D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/>
              </w:rPr>
              <w:t>ปรับ</w:t>
            </w:r>
            <w:r w:rsidRPr="00E50A6D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ลดมูลค่า</w:t>
            </w:r>
            <w:r w:rsidRPr="00E50A6D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DD5229" w14:textId="77777777" w:rsidR="00A94B8F" w:rsidRPr="00E50A6D" w:rsidRDefault="00A94B8F" w:rsidP="00A94B8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4,864,113.42 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2EA5FC6F" w14:textId="77777777" w:rsidR="00A94B8F" w:rsidRPr="00E50A6D" w:rsidRDefault="00A94B8F" w:rsidP="00A94B8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(1,380,463.97)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0D20CCF" w14:textId="77777777" w:rsidR="00A94B8F" w:rsidRPr="00E50A6D" w:rsidRDefault="00A94B8F" w:rsidP="00A94B8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5423CEA" w14:textId="77777777" w:rsidR="00A94B8F" w:rsidRPr="00E50A6D" w:rsidRDefault="00A94B8F" w:rsidP="00A94B8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3,483,649.45 </w:t>
            </w:r>
          </w:p>
        </w:tc>
      </w:tr>
      <w:tr w:rsidR="00814FAF" w:rsidRPr="00E50A6D" w14:paraId="2C1EFE4E" w14:textId="77777777" w:rsidTr="00EC65AF">
        <w:trPr>
          <w:gridAfter w:val="1"/>
          <w:wAfter w:w="11" w:type="dxa"/>
          <w:trHeight w:val="324"/>
        </w:trPr>
        <w:tc>
          <w:tcPr>
            <w:tcW w:w="3370" w:type="dxa"/>
            <w:shd w:val="clear" w:color="auto" w:fill="auto"/>
          </w:tcPr>
          <w:p w14:paraId="5FC1A0FE" w14:textId="77777777" w:rsidR="00814FAF" w:rsidRPr="00E50A6D" w:rsidRDefault="00814FAF" w:rsidP="00814FAF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สินทรัพย์สิทธิการใช้และหนี้สินตามสัญญาเช่า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24A07DE" w14:textId="77777777" w:rsidR="00814FAF" w:rsidRPr="00E50A6D" w:rsidRDefault="00814FAF" w:rsidP="00814FA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391,366.42 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0D1C9017" w14:textId="77777777" w:rsidR="00814FAF" w:rsidRPr="00E50A6D" w:rsidRDefault="00814FAF" w:rsidP="00814FA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854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83,213.77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BD07DED" w14:textId="77777777" w:rsidR="00814FAF" w:rsidRPr="00E50A6D" w:rsidRDefault="00814FAF" w:rsidP="00814FA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87BB016" w14:textId="77777777" w:rsidR="00814FAF" w:rsidRPr="00E50A6D" w:rsidRDefault="00814FAF" w:rsidP="00814FA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854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474,580.19</w:t>
            </w:r>
          </w:p>
        </w:tc>
      </w:tr>
      <w:tr w:rsidR="00814FAF" w:rsidRPr="00E50A6D" w14:paraId="58D1696B" w14:textId="77777777" w:rsidTr="00DC14C0">
        <w:trPr>
          <w:gridAfter w:val="1"/>
          <w:wAfter w:w="11" w:type="dxa"/>
          <w:trHeight w:val="385"/>
        </w:trPr>
        <w:tc>
          <w:tcPr>
            <w:tcW w:w="3370" w:type="dxa"/>
            <w:shd w:val="clear" w:color="auto" w:fill="auto"/>
          </w:tcPr>
          <w:p w14:paraId="3C0EC6A9" w14:textId="77777777" w:rsidR="00814FAF" w:rsidRPr="00E50A6D" w:rsidRDefault="00814FAF" w:rsidP="00814FAF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  <w:r w:rsidRPr="00E50A6D">
              <w:rPr>
                <w:rFonts w:ascii="Angsana New" w:hAnsi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E81072" w14:textId="77777777" w:rsidR="00814FAF" w:rsidRPr="00E50A6D" w:rsidRDefault="00814FAF" w:rsidP="00814F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2,247,643.20 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6ACBB117" w14:textId="77777777" w:rsidR="00814FAF" w:rsidRPr="00E50A6D" w:rsidRDefault="00814FAF" w:rsidP="00814F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854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307,387.40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55AABB" w14:textId="77777777" w:rsidR="00814FAF" w:rsidRPr="00E50A6D" w:rsidRDefault="00814FAF" w:rsidP="00814F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435,319.40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88386A6" w14:textId="77777777" w:rsidR="00814FAF" w:rsidRPr="00E50A6D" w:rsidRDefault="00814FAF" w:rsidP="00814F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854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2,990,350.00</w:t>
            </w:r>
          </w:p>
        </w:tc>
      </w:tr>
      <w:tr w:rsidR="00A94B8F" w:rsidRPr="00E50A6D" w14:paraId="355FF0A7" w14:textId="77777777" w:rsidTr="00EC65AF">
        <w:trPr>
          <w:gridAfter w:val="1"/>
          <w:wAfter w:w="11" w:type="dxa"/>
          <w:trHeight w:val="261"/>
        </w:trPr>
        <w:tc>
          <w:tcPr>
            <w:tcW w:w="3370" w:type="dxa"/>
            <w:shd w:val="clear" w:color="auto" w:fill="auto"/>
          </w:tcPr>
          <w:p w14:paraId="74C602E9" w14:textId="77777777" w:rsidR="00A94B8F" w:rsidRPr="00E50A6D" w:rsidRDefault="00A94B8F" w:rsidP="00A94B8F">
            <w:pPr>
              <w:ind w:right="-79" w:firstLine="1026"/>
              <w:rPr>
                <w:rFonts w:ascii="Angsana New" w:hAnsi="Angsana New"/>
                <w:sz w:val="24"/>
                <w:szCs w:val="24"/>
              </w:rPr>
            </w:pPr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B6AAB10" w14:textId="77777777" w:rsidR="00A94B8F" w:rsidRPr="00E50A6D" w:rsidRDefault="00A94B8F" w:rsidP="00A94B8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7,885,954.08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76317FEB" w14:textId="77777777" w:rsidR="00A94B8F" w:rsidRPr="00E50A6D" w:rsidRDefault="00A94B8F" w:rsidP="00A94B8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(454,667.01)</w:t>
            </w:r>
          </w:p>
        </w:tc>
        <w:tc>
          <w:tcPr>
            <w:tcW w:w="1559" w:type="dxa"/>
            <w:shd w:val="clear" w:color="auto" w:fill="auto"/>
          </w:tcPr>
          <w:p w14:paraId="640544FE" w14:textId="77777777" w:rsidR="00A94B8F" w:rsidRPr="00E50A6D" w:rsidRDefault="00A94B8F" w:rsidP="00A94B8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435,319.40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934B065" w14:textId="77777777" w:rsidR="00A94B8F" w:rsidRPr="00E50A6D" w:rsidRDefault="00A94B8F" w:rsidP="00A94B8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7,866,606.47</w:t>
            </w:r>
          </w:p>
        </w:tc>
      </w:tr>
      <w:tr w:rsidR="00C2270F" w:rsidRPr="00E50A6D" w14:paraId="067CEA07" w14:textId="77777777" w:rsidTr="00A94B8F">
        <w:tblPrEx>
          <w:tblBorders>
            <w:bottom w:val="double" w:sz="4" w:space="0" w:color="auto"/>
          </w:tblBorders>
        </w:tblPrEx>
        <w:trPr>
          <w:trHeight w:val="234"/>
        </w:trPr>
        <w:tc>
          <w:tcPr>
            <w:tcW w:w="3370" w:type="dxa"/>
            <w:shd w:val="clear" w:color="auto" w:fill="auto"/>
          </w:tcPr>
          <w:p w14:paraId="3CA007F7" w14:textId="77777777" w:rsidR="00C2270F" w:rsidRPr="00E50A6D" w:rsidRDefault="00C2270F" w:rsidP="005E00E6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50A6D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14:paraId="625E6BA4" w14:textId="77777777" w:rsidR="00C2270F" w:rsidRPr="00E50A6D" w:rsidRDefault="00C2270F" w:rsidP="005E00E6">
            <w:pPr>
              <w:pStyle w:val="acctfourfigures"/>
              <w:tabs>
                <w:tab w:val="clear" w:pos="765"/>
              </w:tabs>
              <w:spacing w:line="240" w:lineRule="atLeast"/>
              <w:ind w:left="-18" w:right="-87"/>
              <w:jc w:val="righ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5B545568" w14:textId="77777777" w:rsidR="00C2270F" w:rsidRPr="00E50A6D" w:rsidRDefault="00C2270F" w:rsidP="005E00E6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59" w:type="dxa"/>
            <w:shd w:val="clear" w:color="auto" w:fill="auto"/>
          </w:tcPr>
          <w:p w14:paraId="4D5D6706" w14:textId="77777777" w:rsidR="00C2270F" w:rsidRPr="00E50A6D" w:rsidRDefault="00C2270F" w:rsidP="005E00E6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13462EC5" w14:textId="77777777" w:rsidR="00C2270F" w:rsidRPr="00E50A6D" w:rsidRDefault="00C2270F" w:rsidP="005E00E6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A94B8F" w:rsidRPr="00E50A6D" w14:paraId="769D4F3D" w14:textId="77777777" w:rsidTr="00A94B8F">
        <w:trPr>
          <w:trHeight w:val="297"/>
        </w:trPr>
        <w:tc>
          <w:tcPr>
            <w:tcW w:w="3370" w:type="dxa"/>
            <w:shd w:val="clear" w:color="auto" w:fill="auto"/>
          </w:tcPr>
          <w:p w14:paraId="012AB356" w14:textId="77777777" w:rsidR="00A94B8F" w:rsidRPr="00E50A6D" w:rsidRDefault="00A94B8F" w:rsidP="00A94B8F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0A6D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  <w:shd w:val="clear" w:color="auto" w:fill="auto"/>
          </w:tcPr>
          <w:p w14:paraId="5E2EA4D6" w14:textId="77777777" w:rsidR="00A94B8F" w:rsidRPr="00E50A6D" w:rsidRDefault="00A94B8F" w:rsidP="00A94B8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(121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177.55)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3E76813B" w14:textId="77777777" w:rsidR="00A94B8F" w:rsidRPr="00E50A6D" w:rsidRDefault="00A94B8F" w:rsidP="00A94B8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348916B" w14:textId="77777777" w:rsidR="00A94B8F" w:rsidRPr="00E50A6D" w:rsidRDefault="00A94B8F" w:rsidP="00A94B8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(181,037.58)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71FF9FAB" w14:textId="77777777" w:rsidR="00A94B8F" w:rsidRPr="00E50A6D" w:rsidRDefault="00A94B8F" w:rsidP="00A94B8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(302,215.13)</w:t>
            </w:r>
          </w:p>
        </w:tc>
      </w:tr>
      <w:tr w:rsidR="00A94B8F" w:rsidRPr="00E50A6D" w14:paraId="31DEF004" w14:textId="77777777" w:rsidTr="005E00E6">
        <w:trPr>
          <w:trHeight w:val="385"/>
        </w:trPr>
        <w:tc>
          <w:tcPr>
            <w:tcW w:w="3370" w:type="dxa"/>
            <w:shd w:val="clear" w:color="auto" w:fill="auto"/>
          </w:tcPr>
          <w:p w14:paraId="0BF5DB90" w14:textId="77777777" w:rsidR="00A94B8F" w:rsidRPr="00E50A6D" w:rsidRDefault="00A94B8F" w:rsidP="00A94B8F">
            <w:pPr>
              <w:ind w:left="-18" w:right="-79" w:firstLine="104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71F4D549" w14:textId="77777777" w:rsidR="00A94B8F" w:rsidRPr="00E50A6D" w:rsidRDefault="00A94B8F" w:rsidP="00A94B8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(121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177.55)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58A757A4" w14:textId="77777777" w:rsidR="00A94B8F" w:rsidRPr="00E50A6D" w:rsidRDefault="00A94B8F" w:rsidP="00A94B8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6DA0DD0" w14:textId="77777777" w:rsidR="00A94B8F" w:rsidRPr="00E50A6D" w:rsidRDefault="00A94B8F" w:rsidP="00A94B8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(181,037.58)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1650B93C" w14:textId="77777777" w:rsidR="00A94B8F" w:rsidRPr="00E50A6D" w:rsidRDefault="00A94B8F" w:rsidP="00A94B8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(302,215.13)</w:t>
            </w:r>
          </w:p>
        </w:tc>
      </w:tr>
      <w:tr w:rsidR="00A94B8F" w:rsidRPr="00E50A6D" w14:paraId="1097F92A" w14:textId="77777777" w:rsidTr="005E00E6">
        <w:trPr>
          <w:trHeight w:val="385"/>
        </w:trPr>
        <w:tc>
          <w:tcPr>
            <w:tcW w:w="3370" w:type="dxa"/>
            <w:shd w:val="clear" w:color="auto" w:fill="auto"/>
          </w:tcPr>
          <w:p w14:paraId="50AA8C4A" w14:textId="77777777" w:rsidR="00A94B8F" w:rsidRPr="00E50A6D" w:rsidRDefault="00A94B8F" w:rsidP="00A94B8F">
            <w:pPr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50A6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39D4CD9F" w14:textId="77777777" w:rsidR="00A94B8F" w:rsidRPr="00E50A6D" w:rsidRDefault="00A94B8F" w:rsidP="00A94B8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7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764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776.53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33E12554" w14:textId="77777777" w:rsidR="00A94B8F" w:rsidRPr="00E50A6D" w:rsidRDefault="00A94B8F" w:rsidP="00A94B8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(454,667.01)</w:t>
            </w:r>
          </w:p>
        </w:tc>
        <w:tc>
          <w:tcPr>
            <w:tcW w:w="1559" w:type="dxa"/>
            <w:shd w:val="clear" w:color="auto" w:fill="auto"/>
          </w:tcPr>
          <w:p w14:paraId="5F61D5D0" w14:textId="77777777" w:rsidR="00A94B8F" w:rsidRPr="00E50A6D" w:rsidRDefault="00A94B8F" w:rsidP="00A94B8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254,281.82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475485A6" w14:textId="77777777" w:rsidR="00A94B8F" w:rsidRPr="00E50A6D" w:rsidRDefault="00A94B8F" w:rsidP="00A94B8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7,564,391.34</w:t>
            </w:r>
          </w:p>
        </w:tc>
      </w:tr>
    </w:tbl>
    <w:p w14:paraId="313E7B27" w14:textId="77777777" w:rsidR="008B4786" w:rsidRPr="008B4786" w:rsidRDefault="008B4786" w:rsidP="00352FE1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ind w:left="540" w:hanging="54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4507582A" w14:textId="77777777" w:rsidR="008B4786" w:rsidRPr="008B4786" w:rsidRDefault="008B4786" w:rsidP="00352FE1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ind w:left="540" w:hanging="54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45CE2AA9" w14:textId="77777777" w:rsidR="001C46AF" w:rsidRPr="00E50A6D" w:rsidRDefault="001C46AF" w:rsidP="00352FE1">
      <w:pPr>
        <w:numPr>
          <w:ilvl w:val="0"/>
          <w:numId w:val="17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 w:hint="cs"/>
          <w:b/>
          <w:bCs/>
          <w:sz w:val="30"/>
          <w:szCs w:val="30"/>
          <w:cs/>
        </w:rPr>
        <w:t>สินทรัพย์</w:t>
      </w:r>
      <w:r w:rsidRPr="00E50A6D">
        <w:rPr>
          <w:rFonts w:ascii="Angsana New" w:hAnsi="Angsana New"/>
          <w:b/>
          <w:bCs/>
          <w:sz w:val="30"/>
          <w:szCs w:val="30"/>
        </w:rPr>
        <w:t>/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>หนี้สิน</w:t>
      </w:r>
      <w:r w:rsidRPr="00E50A6D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</w:t>
      </w:r>
      <w:r w:rsidR="00721704" w:rsidRPr="00E50A6D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11476259" w14:textId="77777777" w:rsidR="001C46AF" w:rsidRPr="00E50A6D" w:rsidRDefault="001C46AF" w:rsidP="00D44F84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การเพิ่มขึ้นและลดลงของสินทรัพย์/หนี้สินภาษีเงินได้รอการตัดบัญชี สรุปได้ดังนี้</w:t>
      </w:r>
      <w:r w:rsidRPr="00E50A6D">
        <w:rPr>
          <w:rFonts w:ascii="Angsana New" w:hAnsi="Angsana New" w:hint="cs"/>
          <w:sz w:val="30"/>
          <w:szCs w:val="30"/>
        </w:rPr>
        <w:t xml:space="preserve"> </w:t>
      </w:r>
    </w:p>
    <w:p w14:paraId="7A94B8B6" w14:textId="77777777" w:rsidR="001C46AF" w:rsidRPr="00E50A6D" w:rsidRDefault="001C46AF" w:rsidP="00D44F84">
      <w:pPr>
        <w:spacing w:line="240" w:lineRule="atLeast"/>
        <w:ind w:left="518" w:right="-297"/>
        <w:jc w:val="right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</w:rPr>
        <w:t>(</w:t>
      </w:r>
      <w:r w:rsidRPr="00E50A6D">
        <w:rPr>
          <w:rFonts w:ascii="Angsana New" w:hAnsi="Angsana New"/>
          <w:sz w:val="30"/>
          <w:szCs w:val="30"/>
          <w:cs/>
        </w:rPr>
        <w:t>หน่วย: บาท)</w:t>
      </w:r>
    </w:p>
    <w:tbl>
      <w:tblPr>
        <w:tblW w:w="959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370"/>
        <w:gridCol w:w="1559"/>
        <w:gridCol w:w="1499"/>
        <w:gridCol w:w="61"/>
        <w:gridCol w:w="1559"/>
        <w:gridCol w:w="1548"/>
      </w:tblGrid>
      <w:tr w:rsidR="001C46AF" w:rsidRPr="00E50A6D" w14:paraId="2AD96F16" w14:textId="77777777" w:rsidTr="00D44F84">
        <w:trPr>
          <w:trHeight w:val="380"/>
          <w:tblHeader/>
        </w:trPr>
        <w:tc>
          <w:tcPr>
            <w:tcW w:w="3370" w:type="dxa"/>
            <w:shd w:val="clear" w:color="auto" w:fill="auto"/>
          </w:tcPr>
          <w:p w14:paraId="367F09CA" w14:textId="77777777" w:rsidR="001C46AF" w:rsidRPr="00E50A6D" w:rsidRDefault="001C46AF" w:rsidP="00D44F8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2A764F9" w14:textId="77777777" w:rsidR="001C46AF" w:rsidRPr="00E50A6D" w:rsidRDefault="001C46AF" w:rsidP="00D44F84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0A6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46AF" w:rsidRPr="00E50A6D" w14:paraId="58937723" w14:textId="77777777" w:rsidTr="00D44F84">
        <w:trPr>
          <w:trHeight w:val="380"/>
          <w:tblHeader/>
        </w:trPr>
        <w:tc>
          <w:tcPr>
            <w:tcW w:w="3370" w:type="dxa"/>
            <w:shd w:val="clear" w:color="auto" w:fill="auto"/>
          </w:tcPr>
          <w:p w14:paraId="72877588" w14:textId="77777777" w:rsidR="001C46AF" w:rsidRPr="00E50A6D" w:rsidRDefault="001C46AF" w:rsidP="00D44F8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51B4DABE" w14:textId="77777777" w:rsidR="001C46AF" w:rsidRPr="00E50A6D" w:rsidRDefault="001C46AF" w:rsidP="00D44F84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2387A13" w14:textId="77777777" w:rsidR="001C46AF" w:rsidRPr="00E50A6D" w:rsidRDefault="001C46AF" w:rsidP="00D44F84">
            <w:pPr>
              <w:tabs>
                <w:tab w:val="left" w:pos="105"/>
                <w:tab w:val="center" w:pos="1803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50A6D">
              <w:rPr>
                <w:rFonts w:ascii="Angsana New" w:hAnsi="Angsana New"/>
                <w:sz w:val="24"/>
                <w:szCs w:val="24"/>
                <w:cs/>
              </w:rPr>
              <w:t>บันทึกเป็น</w:t>
            </w:r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E50A6D">
              <w:rPr>
                <w:rFonts w:ascii="Angsana New" w:hAnsi="Angsana New"/>
                <w:sz w:val="24"/>
                <w:szCs w:val="24"/>
                <w:cs/>
              </w:rPr>
              <w:t>รายจ่าย</w:t>
            </w:r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Pr="00E50A6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E50A6D">
              <w:rPr>
                <w:rFonts w:ascii="Angsana New" w:hAnsi="Angsana New"/>
                <w:sz w:val="24"/>
                <w:szCs w:val="24"/>
              </w:rPr>
              <w:t>/</w:t>
            </w:r>
            <w:r w:rsidRPr="00E50A6D">
              <w:rPr>
                <w:rFonts w:ascii="Angsana New" w:hAnsi="Angsana New"/>
                <w:sz w:val="24"/>
                <w:szCs w:val="24"/>
                <w:cs/>
              </w:rPr>
              <w:t xml:space="preserve"> รายได</w:t>
            </w:r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้</w:t>
            </w:r>
            <w:r w:rsidRPr="00E50A6D">
              <w:rPr>
                <w:rFonts w:ascii="Angsana New" w:hAnsi="Angsana New"/>
                <w:sz w:val="24"/>
                <w:szCs w:val="24"/>
                <w:cs/>
              </w:rPr>
              <w:t>ใน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14:paraId="6BAFF694" w14:textId="77777777" w:rsidR="001C46AF" w:rsidRPr="00E50A6D" w:rsidRDefault="001C46AF" w:rsidP="00D44F84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C2390" w:rsidRPr="00E50A6D" w14:paraId="28552C86" w14:textId="77777777" w:rsidTr="00D44F84">
        <w:trPr>
          <w:tblHeader/>
        </w:trPr>
        <w:tc>
          <w:tcPr>
            <w:tcW w:w="3370" w:type="dxa"/>
            <w:shd w:val="clear" w:color="auto" w:fill="auto"/>
          </w:tcPr>
          <w:p w14:paraId="2C4E5ECB" w14:textId="77777777" w:rsidR="00EC2390" w:rsidRPr="00E50A6D" w:rsidRDefault="00EC2390" w:rsidP="00D44F8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5976CDC" w14:textId="77777777" w:rsidR="00844546" w:rsidRPr="00814FAF" w:rsidRDefault="00EC2390" w:rsidP="00814F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E50A6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 xml:space="preserve">                   </w:t>
            </w:r>
            <w:r w:rsidR="000E4F1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มกราคม </w:t>
            </w:r>
            <w:r w:rsidR="007C5D64" w:rsidRPr="00E50A6D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</w:t>
            </w:r>
            <w:r w:rsidR="00814FA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4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</w:tcPr>
          <w:p w14:paraId="2D3808F8" w14:textId="77777777" w:rsidR="00EC2390" w:rsidRPr="00E50A6D" w:rsidRDefault="00EC2390" w:rsidP="004C778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กำไรหรือขาดทุน</w:t>
            </w:r>
          </w:p>
          <w:p w14:paraId="59BCCBCA" w14:textId="77777777" w:rsidR="00844546" w:rsidRPr="00E50A6D" w:rsidRDefault="00844546" w:rsidP="00814F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AE2D8FA" w14:textId="77777777" w:rsidR="00EC2390" w:rsidRPr="00E50A6D" w:rsidRDefault="00EC2390" w:rsidP="004C7781">
            <w:pPr>
              <w:ind w:left="-124" w:right="-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กำไรขาดทุน</w:t>
            </w:r>
          </w:p>
          <w:p w14:paraId="2BAACB6F" w14:textId="77777777" w:rsidR="00844546" w:rsidRPr="00814FAF" w:rsidRDefault="00EC2390" w:rsidP="00814F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548" w:type="dxa"/>
            <w:shd w:val="clear" w:color="auto" w:fill="auto"/>
          </w:tcPr>
          <w:p w14:paraId="524B2848" w14:textId="77777777" w:rsidR="00844546" w:rsidRPr="00814FAF" w:rsidRDefault="00EC2390" w:rsidP="00814F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E50A6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 xml:space="preserve">                   </w:t>
            </w:r>
            <w:r w:rsidR="000E4F1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Pr="00E50A6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ธันว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าคม </w:t>
            </w:r>
            <w:r w:rsidR="000E4F1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2564</w:t>
            </w:r>
          </w:p>
        </w:tc>
      </w:tr>
      <w:tr w:rsidR="001C46AF" w:rsidRPr="00E50A6D" w14:paraId="61A2C892" w14:textId="77777777" w:rsidTr="00814FAF">
        <w:trPr>
          <w:trHeight w:val="297"/>
          <w:tblHeader/>
        </w:trPr>
        <w:tc>
          <w:tcPr>
            <w:tcW w:w="3370" w:type="dxa"/>
            <w:shd w:val="clear" w:color="auto" w:fill="auto"/>
          </w:tcPr>
          <w:p w14:paraId="6699C667" w14:textId="77777777" w:rsidR="001C46AF" w:rsidRPr="00E50A6D" w:rsidRDefault="001C46AF" w:rsidP="00D44F84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345D4053" w14:textId="77777777" w:rsidR="001C46AF" w:rsidRPr="00E50A6D" w:rsidRDefault="001C46AF" w:rsidP="00D44F84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14:paraId="787980FF" w14:textId="77777777" w:rsidR="001C46AF" w:rsidRPr="00E50A6D" w:rsidRDefault="00B81656" w:rsidP="00E95BBC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E50A6D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50A6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หมายเหตุ </w:t>
            </w:r>
            <w:r w:rsidR="00F96C8F" w:rsidRPr="00E50A6D">
              <w:rPr>
                <w:rFonts w:ascii="Angsana New" w:hAnsi="Angsana New"/>
                <w:i/>
                <w:iCs/>
                <w:sz w:val="24"/>
                <w:szCs w:val="24"/>
              </w:rPr>
              <w:t>2</w:t>
            </w:r>
            <w:r w:rsidR="009F6E2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2</w:t>
            </w:r>
            <w:r w:rsidRPr="00E50A6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548" w:type="dxa"/>
            <w:shd w:val="clear" w:color="auto" w:fill="auto"/>
          </w:tcPr>
          <w:p w14:paraId="6856B676" w14:textId="77777777" w:rsidR="001C46AF" w:rsidRPr="00E50A6D" w:rsidRDefault="001C46AF" w:rsidP="00D44F84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1C46AF" w:rsidRPr="00E50A6D" w14:paraId="04D4A5BD" w14:textId="77777777" w:rsidTr="00D44F84">
        <w:trPr>
          <w:trHeight w:val="413"/>
        </w:trPr>
        <w:tc>
          <w:tcPr>
            <w:tcW w:w="3370" w:type="dxa"/>
            <w:shd w:val="clear" w:color="auto" w:fill="auto"/>
          </w:tcPr>
          <w:p w14:paraId="3CF584F9" w14:textId="77777777" w:rsidR="001C46AF" w:rsidRPr="00E50A6D" w:rsidRDefault="001C46AF" w:rsidP="00D44F84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E50A6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14:paraId="31FB0891" w14:textId="77777777" w:rsidR="001C46AF" w:rsidRPr="00E50A6D" w:rsidRDefault="001C46AF" w:rsidP="00D44F84">
            <w:pPr>
              <w:tabs>
                <w:tab w:val="left" w:pos="540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068480CA" w14:textId="77777777" w:rsidR="001C46AF" w:rsidRPr="00E50A6D" w:rsidRDefault="001C46AF" w:rsidP="00D44F84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44D7E41" w14:textId="77777777" w:rsidR="001C46AF" w:rsidRPr="00E50A6D" w:rsidRDefault="001C46AF" w:rsidP="00D44F84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48" w:type="dxa"/>
            <w:shd w:val="clear" w:color="auto" w:fill="auto"/>
          </w:tcPr>
          <w:p w14:paraId="4BF15848" w14:textId="77777777" w:rsidR="001C46AF" w:rsidRPr="00E50A6D" w:rsidRDefault="001C46AF" w:rsidP="00D44F84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14FAF" w:rsidRPr="00E50A6D" w14:paraId="14ECC253" w14:textId="77777777" w:rsidTr="005E00E6">
        <w:trPr>
          <w:trHeight w:val="385"/>
        </w:trPr>
        <w:tc>
          <w:tcPr>
            <w:tcW w:w="3370" w:type="dxa"/>
            <w:shd w:val="clear" w:color="auto" w:fill="auto"/>
          </w:tcPr>
          <w:p w14:paraId="6CE7067E" w14:textId="77777777" w:rsidR="00814FAF" w:rsidRPr="00E50A6D" w:rsidRDefault="00814FAF" w:rsidP="00814FAF">
            <w:pPr>
              <w:ind w:left="155" w:right="-79" w:hanging="173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0A6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ลูกหนี้การค้า </w:t>
            </w:r>
            <w:r w:rsidRPr="00E50A6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(ค่าเผื่อผลขาดทุนด้านเครดิตที่คาดว่า</w:t>
            </w:r>
            <w:r w:rsidRPr="00E50A6D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 xml:space="preserve">   </w:t>
            </w:r>
            <w:r w:rsidRPr="00E50A6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จะเกิดขึ้น)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F110DF" w14:textId="77777777" w:rsidR="00814FAF" w:rsidRPr="00E50A6D" w:rsidRDefault="00814FAF" w:rsidP="00814FA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918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026.83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3C213A04" w14:textId="77777777" w:rsidR="00814FAF" w:rsidRPr="00E50A6D" w:rsidRDefault="00E47AED" w:rsidP="00814FA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47AE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557,207.37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1BB80CB" w14:textId="77777777" w:rsidR="00814FAF" w:rsidRPr="00E50A6D" w:rsidRDefault="00C87D37" w:rsidP="00814FA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148E7AD" w14:textId="77777777" w:rsidR="00814FAF" w:rsidRPr="00E50A6D" w:rsidRDefault="00E47AED" w:rsidP="00814FA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47AE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1,475,234.20</w:t>
            </w:r>
          </w:p>
        </w:tc>
      </w:tr>
      <w:tr w:rsidR="00814FAF" w:rsidRPr="00E50A6D" w14:paraId="1C2447A2" w14:textId="77777777" w:rsidTr="005E00E6">
        <w:trPr>
          <w:trHeight w:val="385"/>
        </w:trPr>
        <w:tc>
          <w:tcPr>
            <w:tcW w:w="3370" w:type="dxa"/>
            <w:shd w:val="clear" w:color="auto" w:fill="auto"/>
          </w:tcPr>
          <w:p w14:paraId="59E7A1F9" w14:textId="77777777" w:rsidR="00814FAF" w:rsidRPr="00E50A6D" w:rsidRDefault="00814FAF" w:rsidP="00814FAF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0A6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สินค้าคงเหลือ </w:t>
            </w:r>
            <w:r w:rsidRPr="00E50A6D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(ค่าเผื่อการ</w:t>
            </w:r>
            <w:r w:rsidRPr="00E50A6D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/>
              </w:rPr>
              <w:t>ปรับ</w:t>
            </w:r>
            <w:r w:rsidRPr="00E50A6D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ลดมูลค่า)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3DB3A9" w14:textId="77777777" w:rsidR="00814FAF" w:rsidRPr="00E50A6D" w:rsidRDefault="00814FAF" w:rsidP="00814FA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483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649.45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28222AF2" w14:textId="77777777" w:rsidR="00814FAF" w:rsidRPr="00E50A6D" w:rsidRDefault="00E47AED" w:rsidP="00814FA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47AE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(727,478.19)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D64381" w14:textId="77777777" w:rsidR="00814FAF" w:rsidRPr="00E50A6D" w:rsidRDefault="00C87D37" w:rsidP="00814FA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53E8918A" w14:textId="77777777" w:rsidR="00814FAF" w:rsidRPr="00E50A6D" w:rsidRDefault="00E47AED" w:rsidP="00814FA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47AE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2,756,171.26</w:t>
            </w:r>
          </w:p>
        </w:tc>
      </w:tr>
      <w:tr w:rsidR="00814FAF" w:rsidRPr="00E50A6D" w14:paraId="7EF26B05" w14:textId="77777777" w:rsidTr="005E00E6">
        <w:trPr>
          <w:trHeight w:val="385"/>
        </w:trPr>
        <w:tc>
          <w:tcPr>
            <w:tcW w:w="3370" w:type="dxa"/>
            <w:shd w:val="clear" w:color="auto" w:fill="auto"/>
          </w:tcPr>
          <w:p w14:paraId="36DCC5ED" w14:textId="77777777" w:rsidR="00814FAF" w:rsidRPr="00E50A6D" w:rsidRDefault="00814FAF" w:rsidP="00814FAF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สินทรัพย์สิทธิการใช้และหนี้สินตามสัญญาเช่า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A1F827" w14:textId="77777777" w:rsidR="00814FAF" w:rsidRPr="00E50A6D" w:rsidRDefault="00814FAF" w:rsidP="00814FA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474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580.</w:t>
            </w: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19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36B9CEF4" w14:textId="77777777" w:rsidR="00814FAF" w:rsidRPr="00E50A6D" w:rsidRDefault="00E47AED" w:rsidP="00814FA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47AE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35,200.30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4537DE" w14:textId="77777777" w:rsidR="00814FAF" w:rsidRPr="00E50A6D" w:rsidRDefault="00C87D37" w:rsidP="00814FA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77CEF3B" w14:textId="77777777" w:rsidR="00814FAF" w:rsidRPr="00E50A6D" w:rsidRDefault="00F64C27" w:rsidP="00814FA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F64C2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509,780.49</w:t>
            </w:r>
          </w:p>
        </w:tc>
      </w:tr>
      <w:tr w:rsidR="00814FAF" w:rsidRPr="00E50A6D" w14:paraId="1DA8B667" w14:textId="77777777" w:rsidTr="005E00E6">
        <w:trPr>
          <w:trHeight w:val="385"/>
        </w:trPr>
        <w:tc>
          <w:tcPr>
            <w:tcW w:w="3370" w:type="dxa"/>
            <w:shd w:val="clear" w:color="auto" w:fill="auto"/>
          </w:tcPr>
          <w:p w14:paraId="35008EAF" w14:textId="77777777" w:rsidR="00814FAF" w:rsidRPr="00E50A6D" w:rsidRDefault="00814FAF" w:rsidP="00814FAF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  <w:r w:rsidRPr="00E50A6D">
              <w:rPr>
                <w:rFonts w:ascii="Angsana New" w:hAnsi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6EB0C1" w14:textId="77777777" w:rsidR="00814FAF" w:rsidRPr="00E50A6D" w:rsidRDefault="00814FAF" w:rsidP="00814F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990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350.00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3E7FCC82" w14:textId="77777777" w:rsidR="00814FAF" w:rsidRPr="00E50A6D" w:rsidRDefault="00E47AED" w:rsidP="00814F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47AE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(282,659.40)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7D55C63" w14:textId="77777777" w:rsidR="00814FAF" w:rsidRPr="00E50A6D" w:rsidRDefault="00E47AED" w:rsidP="00814F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47AE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353,691.20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5F460E8A" w14:textId="77777777" w:rsidR="00814FAF" w:rsidRPr="00E50A6D" w:rsidRDefault="00C87D37" w:rsidP="00814F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87D3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3,061,381.80</w:t>
            </w:r>
          </w:p>
        </w:tc>
      </w:tr>
      <w:tr w:rsidR="00814FAF" w:rsidRPr="00E50A6D" w14:paraId="4FBAC81E" w14:textId="77777777" w:rsidTr="00D45077">
        <w:trPr>
          <w:trHeight w:hRule="exact" w:val="340"/>
        </w:trPr>
        <w:tc>
          <w:tcPr>
            <w:tcW w:w="3370" w:type="dxa"/>
            <w:shd w:val="clear" w:color="auto" w:fill="auto"/>
          </w:tcPr>
          <w:p w14:paraId="6C6A40F7" w14:textId="77777777" w:rsidR="00814FAF" w:rsidRPr="00E50A6D" w:rsidRDefault="00814FAF" w:rsidP="00814FAF">
            <w:pPr>
              <w:ind w:right="-79" w:firstLine="1026"/>
              <w:rPr>
                <w:rFonts w:ascii="Angsana New" w:hAnsi="Angsana New"/>
                <w:sz w:val="24"/>
                <w:szCs w:val="24"/>
                <w:cs/>
              </w:rPr>
            </w:pPr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4B42BC" w14:textId="77777777" w:rsidR="00814FAF" w:rsidRPr="00E50A6D" w:rsidRDefault="00814FAF" w:rsidP="00814F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7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866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606.4</w:t>
            </w: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394BFBA4" w14:textId="77777777" w:rsidR="00814FAF" w:rsidRPr="00E50A6D" w:rsidRDefault="00E47AED" w:rsidP="00814F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47AE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(417,729.92)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3019826" w14:textId="77777777" w:rsidR="00814FAF" w:rsidRPr="00E50A6D" w:rsidRDefault="00E47AED" w:rsidP="00814F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47AE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353,691.20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5F36ADEA" w14:textId="77777777" w:rsidR="00814FAF" w:rsidRPr="00E50A6D" w:rsidRDefault="00F64C27" w:rsidP="00814F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64C2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7,802,567.75</w:t>
            </w:r>
          </w:p>
        </w:tc>
      </w:tr>
      <w:tr w:rsidR="00814FAF" w:rsidRPr="00E50A6D" w14:paraId="478C413E" w14:textId="77777777" w:rsidTr="00935F1E">
        <w:trPr>
          <w:trHeight w:val="385"/>
        </w:trPr>
        <w:tc>
          <w:tcPr>
            <w:tcW w:w="3370" w:type="dxa"/>
            <w:shd w:val="clear" w:color="auto" w:fill="auto"/>
          </w:tcPr>
          <w:p w14:paraId="4B9C0622" w14:textId="77777777" w:rsidR="00814FAF" w:rsidRPr="00E50A6D" w:rsidRDefault="00814FAF" w:rsidP="00814FAF">
            <w:pPr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50A6D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BA41B05" w14:textId="77777777" w:rsidR="00814FAF" w:rsidRPr="00E50A6D" w:rsidRDefault="00814FAF" w:rsidP="00814FAF">
            <w:pPr>
              <w:pStyle w:val="acctfourfigures"/>
              <w:pBdr>
                <w:top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21AD7266" w14:textId="77777777" w:rsidR="00814FAF" w:rsidRPr="00E50A6D" w:rsidRDefault="00814FAF" w:rsidP="00814FAF">
            <w:pPr>
              <w:pStyle w:val="acctfourfigures"/>
              <w:pBdr>
                <w:top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60A75E5" w14:textId="77777777" w:rsidR="00814FAF" w:rsidRPr="00E50A6D" w:rsidRDefault="00814FAF" w:rsidP="00814FAF">
            <w:pPr>
              <w:pStyle w:val="acctfourfigures"/>
              <w:pBdr>
                <w:top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2A598691" w14:textId="77777777" w:rsidR="00814FAF" w:rsidRPr="00E50A6D" w:rsidRDefault="00814FAF" w:rsidP="00814FAF">
            <w:pPr>
              <w:pStyle w:val="acctfourfigures"/>
              <w:pBdr>
                <w:top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814FAF" w:rsidRPr="00E50A6D" w14:paraId="1F0A6E8E" w14:textId="77777777" w:rsidTr="00210653">
        <w:trPr>
          <w:trHeight w:val="385"/>
        </w:trPr>
        <w:tc>
          <w:tcPr>
            <w:tcW w:w="3370" w:type="dxa"/>
            <w:shd w:val="clear" w:color="auto" w:fill="auto"/>
          </w:tcPr>
          <w:p w14:paraId="6AAFB5D2" w14:textId="77777777" w:rsidR="00814FAF" w:rsidRPr="00E50A6D" w:rsidRDefault="00814FAF" w:rsidP="00814FAF">
            <w:pPr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C14C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F325F" w14:textId="77777777" w:rsidR="00814FAF" w:rsidRPr="00E50A6D" w:rsidRDefault="00814FAF" w:rsidP="00814F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302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215.13</w:t>
            </w: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1A9C54BC" w14:textId="77777777" w:rsidR="00814FAF" w:rsidRPr="00E50A6D" w:rsidRDefault="00F4306F" w:rsidP="00814F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4306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302,215.13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A6B6B43" w14:textId="77777777" w:rsidR="00814FAF" w:rsidRPr="00E50A6D" w:rsidRDefault="00C87D37" w:rsidP="00814F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5FEE7AC" w14:textId="77777777" w:rsidR="00814FAF" w:rsidRPr="00E50A6D" w:rsidRDefault="00F64C27" w:rsidP="00814F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814FAF" w:rsidRPr="00E50A6D" w14:paraId="2F59283E" w14:textId="77777777" w:rsidTr="00D45077">
        <w:trPr>
          <w:trHeight w:hRule="exact" w:val="340"/>
        </w:trPr>
        <w:tc>
          <w:tcPr>
            <w:tcW w:w="3370" w:type="dxa"/>
            <w:shd w:val="clear" w:color="auto" w:fill="auto"/>
          </w:tcPr>
          <w:p w14:paraId="6E3FF27C" w14:textId="77777777" w:rsidR="00814FAF" w:rsidRPr="00E50A6D" w:rsidRDefault="00814FAF" w:rsidP="00814FAF">
            <w:pPr>
              <w:ind w:right="-79" w:firstLine="1026"/>
              <w:rPr>
                <w:rFonts w:ascii="Angsana New" w:hAnsi="Angsana New"/>
                <w:sz w:val="24"/>
                <w:szCs w:val="24"/>
                <w:cs/>
              </w:rPr>
            </w:pPr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466207" w14:textId="77777777" w:rsidR="00814FAF" w:rsidRPr="00E50A6D" w:rsidRDefault="00814FAF" w:rsidP="00814F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302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215.13</w:t>
            </w: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752B7E6E" w14:textId="77777777" w:rsidR="00814FAF" w:rsidRPr="00E50A6D" w:rsidRDefault="00F4306F" w:rsidP="00814F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F4306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302,215.13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09E44A3" w14:textId="77777777" w:rsidR="00814FAF" w:rsidRPr="00E50A6D" w:rsidRDefault="00721734" w:rsidP="00814F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2BBF2A9" w14:textId="77777777" w:rsidR="00814FAF" w:rsidRPr="00E50A6D" w:rsidRDefault="00F64C27" w:rsidP="00814F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  <w:tr w:rsidR="00814FAF" w:rsidRPr="00E50A6D" w14:paraId="44C5F5FB" w14:textId="77777777" w:rsidTr="004C5C9E">
        <w:trPr>
          <w:trHeight w:val="385"/>
        </w:trPr>
        <w:tc>
          <w:tcPr>
            <w:tcW w:w="3370" w:type="dxa"/>
            <w:shd w:val="clear" w:color="auto" w:fill="auto"/>
          </w:tcPr>
          <w:p w14:paraId="0A69AD44" w14:textId="77777777" w:rsidR="00814FAF" w:rsidRPr="00E50A6D" w:rsidRDefault="00814FAF" w:rsidP="00814FAF">
            <w:pPr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50A6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328BBE8" w14:textId="77777777" w:rsidR="00814FAF" w:rsidRPr="00E50A6D" w:rsidRDefault="00814FAF" w:rsidP="00814FAF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7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564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391.3</w:t>
            </w:r>
            <w:r w:rsidRPr="00E50A6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4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1CBD8195" w14:textId="77777777" w:rsidR="00814FAF" w:rsidRPr="00E50A6D" w:rsidRDefault="00980710" w:rsidP="00814FAF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8071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(115,514.79)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2103DA" w14:textId="77777777" w:rsidR="00814FAF" w:rsidRPr="00E50A6D" w:rsidRDefault="00721734" w:rsidP="00814FAF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2173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353,691.20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669D8A0D" w14:textId="77777777" w:rsidR="00814FAF" w:rsidRPr="00E50A6D" w:rsidRDefault="00F64C27" w:rsidP="00814FAF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F64C2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7,802,567.75</w:t>
            </w:r>
          </w:p>
        </w:tc>
      </w:tr>
    </w:tbl>
    <w:p w14:paraId="797A6F2E" w14:textId="77777777" w:rsidR="001C46AF" w:rsidRPr="00E50A6D" w:rsidRDefault="001C46AF" w:rsidP="00D44F84">
      <w:pPr>
        <w:pStyle w:val="BodyText"/>
        <w:spacing w:after="0"/>
        <w:ind w:left="540" w:right="-297"/>
        <w:jc w:val="right"/>
        <w:rPr>
          <w:rFonts w:ascii="Angsana New" w:hAnsi="Angsana New"/>
          <w:sz w:val="24"/>
          <w:szCs w:val="24"/>
        </w:rPr>
      </w:pPr>
      <w:r w:rsidRPr="00E50A6D">
        <w:rPr>
          <w:rFonts w:ascii="Angsana New" w:hAnsi="Angsana New"/>
          <w:sz w:val="30"/>
          <w:szCs w:val="30"/>
        </w:rPr>
        <w:t>(</w:t>
      </w:r>
      <w:r w:rsidRPr="00E50A6D">
        <w:rPr>
          <w:rFonts w:ascii="Angsana New" w:hAnsi="Angsana New"/>
          <w:sz w:val="30"/>
          <w:szCs w:val="30"/>
          <w:cs/>
        </w:rPr>
        <w:t>หน่วย: บาท)</w:t>
      </w:r>
    </w:p>
    <w:tbl>
      <w:tblPr>
        <w:tblW w:w="959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370"/>
        <w:gridCol w:w="1559"/>
        <w:gridCol w:w="1499"/>
        <w:gridCol w:w="61"/>
        <w:gridCol w:w="1559"/>
        <w:gridCol w:w="1548"/>
      </w:tblGrid>
      <w:tr w:rsidR="00DA10BD" w:rsidRPr="00E50A6D" w14:paraId="131B4BCB" w14:textId="77777777" w:rsidTr="005E00E6">
        <w:trPr>
          <w:trHeight w:val="380"/>
          <w:tblHeader/>
        </w:trPr>
        <w:tc>
          <w:tcPr>
            <w:tcW w:w="3370" w:type="dxa"/>
            <w:shd w:val="clear" w:color="auto" w:fill="auto"/>
          </w:tcPr>
          <w:p w14:paraId="69081F1C" w14:textId="77777777" w:rsidR="00DA10BD" w:rsidRPr="00E50A6D" w:rsidRDefault="00DA10BD" w:rsidP="005E00E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79E687C" w14:textId="77777777" w:rsidR="00DA10BD" w:rsidRPr="00E50A6D" w:rsidRDefault="00DA10BD" w:rsidP="005E00E6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0A6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10BD" w:rsidRPr="00E50A6D" w14:paraId="6FDDF2A9" w14:textId="77777777" w:rsidTr="005E00E6">
        <w:trPr>
          <w:trHeight w:val="380"/>
          <w:tblHeader/>
        </w:trPr>
        <w:tc>
          <w:tcPr>
            <w:tcW w:w="3370" w:type="dxa"/>
            <w:shd w:val="clear" w:color="auto" w:fill="auto"/>
          </w:tcPr>
          <w:p w14:paraId="19377035" w14:textId="77777777" w:rsidR="00DA10BD" w:rsidRPr="00E50A6D" w:rsidRDefault="00DA10BD" w:rsidP="005E00E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ED86356" w14:textId="77777777" w:rsidR="00DA10BD" w:rsidRPr="00E50A6D" w:rsidRDefault="00DA10BD" w:rsidP="005E00E6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E67E263" w14:textId="77777777" w:rsidR="00DA10BD" w:rsidRPr="00E50A6D" w:rsidRDefault="00DA10BD" w:rsidP="005E00E6">
            <w:pPr>
              <w:tabs>
                <w:tab w:val="left" w:pos="105"/>
                <w:tab w:val="center" w:pos="1803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50A6D">
              <w:rPr>
                <w:rFonts w:ascii="Angsana New" w:hAnsi="Angsana New"/>
                <w:sz w:val="24"/>
                <w:szCs w:val="24"/>
                <w:cs/>
              </w:rPr>
              <w:t>บันทึกเป็น</w:t>
            </w:r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E50A6D">
              <w:rPr>
                <w:rFonts w:ascii="Angsana New" w:hAnsi="Angsana New"/>
                <w:sz w:val="24"/>
                <w:szCs w:val="24"/>
                <w:cs/>
              </w:rPr>
              <w:t>รายจ่าย</w:t>
            </w:r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Pr="00E50A6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E50A6D">
              <w:rPr>
                <w:rFonts w:ascii="Angsana New" w:hAnsi="Angsana New"/>
                <w:sz w:val="24"/>
                <w:szCs w:val="24"/>
              </w:rPr>
              <w:t>/</w:t>
            </w:r>
            <w:r w:rsidRPr="00E50A6D">
              <w:rPr>
                <w:rFonts w:ascii="Angsana New" w:hAnsi="Angsana New"/>
                <w:sz w:val="24"/>
                <w:szCs w:val="24"/>
                <w:cs/>
              </w:rPr>
              <w:t xml:space="preserve"> รายได</w:t>
            </w:r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้</w:t>
            </w:r>
            <w:r w:rsidRPr="00E50A6D">
              <w:rPr>
                <w:rFonts w:ascii="Angsana New" w:hAnsi="Angsana New"/>
                <w:sz w:val="24"/>
                <w:szCs w:val="24"/>
                <w:cs/>
              </w:rPr>
              <w:t>ใน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14:paraId="0264CB75" w14:textId="77777777" w:rsidR="00DA10BD" w:rsidRPr="00E50A6D" w:rsidRDefault="00DA10BD" w:rsidP="005E00E6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DA10BD" w:rsidRPr="00E50A6D" w14:paraId="44473024" w14:textId="77777777" w:rsidTr="005E00E6">
        <w:trPr>
          <w:tblHeader/>
        </w:trPr>
        <w:tc>
          <w:tcPr>
            <w:tcW w:w="3370" w:type="dxa"/>
            <w:shd w:val="clear" w:color="auto" w:fill="auto"/>
          </w:tcPr>
          <w:p w14:paraId="30B32F37" w14:textId="77777777" w:rsidR="00DA10BD" w:rsidRPr="00E50A6D" w:rsidRDefault="00DA10BD" w:rsidP="005E00E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5271816" w14:textId="77777777" w:rsidR="00DA10BD" w:rsidRPr="000E4F17" w:rsidRDefault="00DA10BD" w:rsidP="005E00E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E50A6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 xml:space="preserve">                   </w:t>
            </w:r>
            <w:r w:rsidR="000E4F1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มกราคม </w:t>
            </w:r>
            <w:r w:rsidR="000E4F1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</w:tcPr>
          <w:p w14:paraId="27D3EC4B" w14:textId="77777777" w:rsidR="00DA10BD" w:rsidRPr="00E50A6D" w:rsidRDefault="00DA10BD" w:rsidP="005E00E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กำไรหรือขาดทุน</w:t>
            </w:r>
          </w:p>
          <w:p w14:paraId="081CCD18" w14:textId="77777777" w:rsidR="00DA10BD" w:rsidRPr="00E50A6D" w:rsidRDefault="00DA10BD" w:rsidP="005E00E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3F4CF02" w14:textId="77777777" w:rsidR="00DA10BD" w:rsidRPr="00E50A6D" w:rsidRDefault="00DA10BD" w:rsidP="005E00E6">
            <w:pPr>
              <w:ind w:left="-124" w:right="-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กำไรขาดทุน</w:t>
            </w:r>
          </w:p>
          <w:p w14:paraId="71B66FE4" w14:textId="77777777" w:rsidR="00DA10BD" w:rsidRPr="00E50A6D" w:rsidRDefault="00DA10BD" w:rsidP="005E00E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548" w:type="dxa"/>
            <w:shd w:val="clear" w:color="auto" w:fill="auto"/>
          </w:tcPr>
          <w:p w14:paraId="7EEF7ACE" w14:textId="77777777" w:rsidR="00DA10BD" w:rsidRPr="00E50A6D" w:rsidRDefault="00DA10BD" w:rsidP="005E00E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E50A6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 xml:space="preserve">                   3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1 </w:t>
            </w:r>
            <w:r w:rsidRPr="00E50A6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ธันว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าคม 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</w:t>
            </w:r>
            <w:r w:rsidR="00814FA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</w:t>
            </w:r>
          </w:p>
        </w:tc>
      </w:tr>
      <w:tr w:rsidR="00DA10BD" w:rsidRPr="00E50A6D" w14:paraId="38763BB0" w14:textId="77777777" w:rsidTr="00814FAF">
        <w:trPr>
          <w:trHeight w:val="243"/>
          <w:tblHeader/>
        </w:trPr>
        <w:tc>
          <w:tcPr>
            <w:tcW w:w="3370" w:type="dxa"/>
            <w:shd w:val="clear" w:color="auto" w:fill="auto"/>
          </w:tcPr>
          <w:p w14:paraId="7A0E9FEE" w14:textId="77777777" w:rsidR="00DA10BD" w:rsidRPr="00E50A6D" w:rsidRDefault="00DA10BD" w:rsidP="005E00E6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1E1A58E9" w14:textId="77777777" w:rsidR="00DA10BD" w:rsidRPr="00E50A6D" w:rsidRDefault="00DA10BD" w:rsidP="005E00E6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14:paraId="73D1A866" w14:textId="77777777" w:rsidR="00DA10BD" w:rsidRPr="00E50A6D" w:rsidRDefault="00DA10BD" w:rsidP="00E95BBC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E50A6D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50A6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หมายเหตุ </w:t>
            </w:r>
            <w:r w:rsidRPr="00E50A6D">
              <w:rPr>
                <w:rFonts w:ascii="Angsana New" w:hAnsi="Angsana New"/>
                <w:i/>
                <w:iCs/>
                <w:sz w:val="24"/>
                <w:szCs w:val="24"/>
              </w:rPr>
              <w:t>2</w:t>
            </w:r>
            <w:r w:rsidR="009F6E2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2</w:t>
            </w:r>
            <w:r w:rsidRPr="00E50A6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548" w:type="dxa"/>
            <w:shd w:val="clear" w:color="auto" w:fill="auto"/>
          </w:tcPr>
          <w:p w14:paraId="4D365561" w14:textId="77777777" w:rsidR="00DA10BD" w:rsidRPr="00E50A6D" w:rsidRDefault="00DA10BD" w:rsidP="005E00E6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DA10BD" w:rsidRPr="00E50A6D" w14:paraId="3C02BCC5" w14:textId="77777777" w:rsidTr="005E00E6">
        <w:trPr>
          <w:trHeight w:val="413"/>
        </w:trPr>
        <w:tc>
          <w:tcPr>
            <w:tcW w:w="3370" w:type="dxa"/>
            <w:shd w:val="clear" w:color="auto" w:fill="auto"/>
          </w:tcPr>
          <w:p w14:paraId="2ADC936C" w14:textId="77777777" w:rsidR="00DA10BD" w:rsidRPr="00E50A6D" w:rsidRDefault="00DA10BD" w:rsidP="005E00E6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E50A6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14:paraId="6B1070D2" w14:textId="77777777" w:rsidR="00DA10BD" w:rsidRPr="00E50A6D" w:rsidRDefault="00DA10BD" w:rsidP="005E00E6">
            <w:pPr>
              <w:tabs>
                <w:tab w:val="left" w:pos="540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70C51947" w14:textId="77777777" w:rsidR="00DA10BD" w:rsidRPr="00E50A6D" w:rsidRDefault="00DA10BD" w:rsidP="005E00E6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467B5B3" w14:textId="77777777" w:rsidR="00DA10BD" w:rsidRPr="00E50A6D" w:rsidRDefault="00DA10BD" w:rsidP="005E00E6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48" w:type="dxa"/>
            <w:shd w:val="clear" w:color="auto" w:fill="auto"/>
          </w:tcPr>
          <w:p w14:paraId="29B26613" w14:textId="77777777" w:rsidR="00DA10BD" w:rsidRPr="00E50A6D" w:rsidRDefault="00DA10BD" w:rsidP="005E00E6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14FAF" w:rsidRPr="00E50A6D" w14:paraId="541C729D" w14:textId="77777777" w:rsidTr="00DA10BD">
        <w:trPr>
          <w:trHeight w:val="385"/>
        </w:trPr>
        <w:tc>
          <w:tcPr>
            <w:tcW w:w="3370" w:type="dxa"/>
            <w:shd w:val="clear" w:color="auto" w:fill="auto"/>
          </w:tcPr>
          <w:p w14:paraId="5010B18D" w14:textId="77777777" w:rsidR="00814FAF" w:rsidRPr="00E50A6D" w:rsidRDefault="00814FAF" w:rsidP="00814FAF">
            <w:pPr>
              <w:ind w:left="155" w:right="-79" w:hanging="173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0A6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ลูกหนี้การค้า </w:t>
            </w:r>
            <w:r w:rsidRPr="00E50A6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(ค่าเผื่อผลขาดทุนด้านเครดิตที่คาดว่า</w:t>
            </w:r>
            <w:r w:rsidRPr="00E50A6D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 xml:space="preserve">   </w:t>
            </w:r>
            <w:r w:rsidRPr="00E50A6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จะเกิดขึ้น)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783BDA" w14:textId="77777777" w:rsidR="00814FAF" w:rsidRPr="00E50A6D" w:rsidRDefault="00814FAF" w:rsidP="00814FA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382,831.04 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3E9CD491" w14:textId="77777777" w:rsidR="00814FAF" w:rsidRPr="00E50A6D" w:rsidRDefault="00814FAF" w:rsidP="00814FA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535,195.79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1938543" w14:textId="77777777" w:rsidR="00814FAF" w:rsidRPr="00E50A6D" w:rsidRDefault="00814FAF" w:rsidP="00814FA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36C12DD" w14:textId="77777777" w:rsidR="00814FAF" w:rsidRPr="00E50A6D" w:rsidRDefault="00814FAF" w:rsidP="00814FA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918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026.83</w:t>
            </w:r>
          </w:p>
        </w:tc>
      </w:tr>
      <w:tr w:rsidR="00814FAF" w:rsidRPr="00E50A6D" w14:paraId="0F74C74B" w14:textId="77777777" w:rsidTr="00EC65AF">
        <w:trPr>
          <w:trHeight w:val="385"/>
        </w:trPr>
        <w:tc>
          <w:tcPr>
            <w:tcW w:w="3370" w:type="dxa"/>
            <w:shd w:val="clear" w:color="auto" w:fill="auto"/>
          </w:tcPr>
          <w:p w14:paraId="6265D211" w14:textId="77777777" w:rsidR="00814FAF" w:rsidRPr="00E50A6D" w:rsidRDefault="00814FAF" w:rsidP="00814FAF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0A6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สินค้าคงเหลือ </w:t>
            </w:r>
            <w:r w:rsidRPr="00E50A6D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(ค่าเผื่อการ</w:t>
            </w:r>
            <w:r w:rsidRPr="00E50A6D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/>
              </w:rPr>
              <w:t>ปรับ</w:t>
            </w:r>
            <w:r w:rsidRPr="00E50A6D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ลดมูลค่า)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738B8A1" w14:textId="77777777" w:rsidR="00814FAF" w:rsidRPr="00E50A6D" w:rsidRDefault="00814FAF" w:rsidP="00814FA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4,678,846.49 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560FEC40" w14:textId="77777777" w:rsidR="00814FAF" w:rsidRPr="00E50A6D" w:rsidRDefault="00814FAF" w:rsidP="00814FA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1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195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197.04</w:t>
            </w: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E74584" w14:textId="77777777" w:rsidR="00814FAF" w:rsidRPr="00E50A6D" w:rsidRDefault="00814FAF" w:rsidP="00814FA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262B2DE" w14:textId="77777777" w:rsidR="00814FAF" w:rsidRPr="00E50A6D" w:rsidRDefault="00814FAF" w:rsidP="00814FA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483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649.45</w:t>
            </w:r>
          </w:p>
        </w:tc>
      </w:tr>
      <w:tr w:rsidR="00814FAF" w:rsidRPr="00E50A6D" w14:paraId="24C529FC" w14:textId="77777777" w:rsidTr="00EC65AF">
        <w:trPr>
          <w:trHeight w:val="385"/>
        </w:trPr>
        <w:tc>
          <w:tcPr>
            <w:tcW w:w="3370" w:type="dxa"/>
            <w:shd w:val="clear" w:color="auto" w:fill="auto"/>
          </w:tcPr>
          <w:p w14:paraId="0E0E3728" w14:textId="77777777" w:rsidR="00814FAF" w:rsidRPr="00E50A6D" w:rsidRDefault="00814FAF" w:rsidP="00814FAF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สินทรัพย์สิทธิการใช้และหนี้สินตามสัญญาเช่า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266A1C4" w14:textId="77777777" w:rsidR="00814FAF" w:rsidRPr="00E50A6D" w:rsidRDefault="00814FAF" w:rsidP="00814FA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383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554.72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4658CACC" w14:textId="77777777" w:rsidR="00814FAF" w:rsidRPr="00E50A6D" w:rsidRDefault="00814FAF" w:rsidP="00814FA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91,025.47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768D1D8" w14:textId="77777777" w:rsidR="00814FAF" w:rsidRPr="00E50A6D" w:rsidRDefault="00814FAF" w:rsidP="00814FA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B472E39" w14:textId="77777777" w:rsidR="00814FAF" w:rsidRPr="00E50A6D" w:rsidRDefault="00814FAF" w:rsidP="00814FAF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474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580.</w:t>
            </w: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19</w:t>
            </w:r>
          </w:p>
        </w:tc>
      </w:tr>
      <w:tr w:rsidR="00814FAF" w:rsidRPr="00E50A6D" w14:paraId="18A071D9" w14:textId="77777777" w:rsidTr="00EC65AF">
        <w:trPr>
          <w:trHeight w:val="385"/>
        </w:trPr>
        <w:tc>
          <w:tcPr>
            <w:tcW w:w="3370" w:type="dxa"/>
            <w:shd w:val="clear" w:color="auto" w:fill="auto"/>
          </w:tcPr>
          <w:p w14:paraId="3AE863F7" w14:textId="77777777" w:rsidR="00814FAF" w:rsidRPr="00E50A6D" w:rsidRDefault="00814FAF" w:rsidP="00814FAF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  <w:r w:rsidRPr="00E50A6D">
              <w:rPr>
                <w:rFonts w:ascii="Angsana New" w:hAnsi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04FD626" w14:textId="77777777" w:rsidR="00814FAF" w:rsidRPr="00E50A6D" w:rsidRDefault="00814FAF" w:rsidP="00814F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2,224,828.20 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11D71400" w14:textId="77777777" w:rsidR="00814FAF" w:rsidRPr="00E50A6D" w:rsidRDefault="00814FAF" w:rsidP="00814F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330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202.40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26ED37" w14:textId="77777777" w:rsidR="00814FAF" w:rsidRPr="00E50A6D" w:rsidRDefault="00814FAF" w:rsidP="00814F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435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319.40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7671515" w14:textId="77777777" w:rsidR="00814FAF" w:rsidRPr="00E50A6D" w:rsidRDefault="00814FAF" w:rsidP="00814F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990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350.00</w:t>
            </w:r>
          </w:p>
        </w:tc>
      </w:tr>
      <w:tr w:rsidR="00814FAF" w:rsidRPr="00E50A6D" w14:paraId="31CD7CD9" w14:textId="77777777" w:rsidTr="00EC65AF">
        <w:trPr>
          <w:trHeight w:hRule="exact" w:val="340"/>
        </w:trPr>
        <w:tc>
          <w:tcPr>
            <w:tcW w:w="3370" w:type="dxa"/>
            <w:shd w:val="clear" w:color="auto" w:fill="auto"/>
          </w:tcPr>
          <w:p w14:paraId="5E3C5CBB" w14:textId="77777777" w:rsidR="00814FAF" w:rsidRPr="00E50A6D" w:rsidRDefault="00814FAF" w:rsidP="00814FAF">
            <w:pPr>
              <w:ind w:right="-79" w:firstLine="1026"/>
              <w:rPr>
                <w:rFonts w:ascii="Angsana New" w:hAnsi="Angsana New"/>
                <w:sz w:val="24"/>
                <w:szCs w:val="24"/>
                <w:cs/>
              </w:rPr>
            </w:pPr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BE5CEE" w14:textId="77777777" w:rsidR="00814FAF" w:rsidRPr="00E50A6D" w:rsidRDefault="00814FAF" w:rsidP="00814F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7,670,060.45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3DFFFEFD" w14:textId="77777777" w:rsidR="00814FAF" w:rsidRPr="00E50A6D" w:rsidRDefault="00814FAF" w:rsidP="00814F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238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773.3</w:t>
            </w: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8)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0E5F24D" w14:textId="77777777" w:rsidR="00814FAF" w:rsidRPr="00E50A6D" w:rsidRDefault="00814FAF" w:rsidP="00814F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435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319.40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08D24E7" w14:textId="77777777" w:rsidR="00814FAF" w:rsidRPr="00E50A6D" w:rsidRDefault="00814FAF" w:rsidP="00814F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7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866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606.4</w:t>
            </w: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7</w:t>
            </w:r>
          </w:p>
        </w:tc>
      </w:tr>
      <w:tr w:rsidR="00814FAF" w:rsidRPr="00E50A6D" w14:paraId="111BEF75" w14:textId="77777777" w:rsidTr="005E00E6">
        <w:trPr>
          <w:trHeight w:val="385"/>
        </w:trPr>
        <w:tc>
          <w:tcPr>
            <w:tcW w:w="3370" w:type="dxa"/>
            <w:shd w:val="clear" w:color="auto" w:fill="auto"/>
          </w:tcPr>
          <w:p w14:paraId="333B5CE3" w14:textId="77777777" w:rsidR="00814FAF" w:rsidRPr="00E50A6D" w:rsidRDefault="00814FAF" w:rsidP="00814FAF">
            <w:pPr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50A6D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6731F5" w14:textId="77777777" w:rsidR="00814FAF" w:rsidRPr="00E50A6D" w:rsidRDefault="00814FAF" w:rsidP="00814FAF">
            <w:pPr>
              <w:pStyle w:val="acctfourfigures"/>
              <w:pBdr>
                <w:top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1CF42E0B" w14:textId="77777777" w:rsidR="00814FAF" w:rsidRPr="00E50A6D" w:rsidRDefault="00814FAF" w:rsidP="00814FAF">
            <w:pPr>
              <w:pStyle w:val="acctfourfigures"/>
              <w:pBdr>
                <w:top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E970BA6" w14:textId="77777777" w:rsidR="00814FAF" w:rsidRPr="00E50A6D" w:rsidRDefault="00814FAF" w:rsidP="00814FAF">
            <w:pPr>
              <w:pStyle w:val="acctfourfigures"/>
              <w:pBdr>
                <w:top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63A6CD39" w14:textId="77777777" w:rsidR="00814FAF" w:rsidRPr="00E50A6D" w:rsidRDefault="00814FAF" w:rsidP="00814FAF">
            <w:pPr>
              <w:pStyle w:val="acctfourfigures"/>
              <w:pBdr>
                <w:top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814FAF" w:rsidRPr="00E50A6D" w14:paraId="0DA8CFD6" w14:textId="77777777" w:rsidTr="005E00E6">
        <w:trPr>
          <w:trHeight w:val="385"/>
        </w:trPr>
        <w:tc>
          <w:tcPr>
            <w:tcW w:w="3370" w:type="dxa"/>
            <w:shd w:val="clear" w:color="auto" w:fill="auto"/>
          </w:tcPr>
          <w:p w14:paraId="77BE169F" w14:textId="77777777" w:rsidR="00814FAF" w:rsidRPr="00E50A6D" w:rsidRDefault="00814FAF" w:rsidP="00814FAF">
            <w:pPr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C14C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276B7AA" w14:textId="77777777" w:rsidR="00814FAF" w:rsidRPr="00E50A6D" w:rsidRDefault="00814FAF" w:rsidP="00814F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(121,177.55)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2F70CFCC" w14:textId="77777777" w:rsidR="00814FAF" w:rsidRPr="00E50A6D" w:rsidRDefault="00814FAF" w:rsidP="00814F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5E09330" w14:textId="77777777" w:rsidR="00814FAF" w:rsidRPr="00E50A6D" w:rsidRDefault="00814FAF" w:rsidP="00814F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181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037.58</w:t>
            </w: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37B5640" w14:textId="77777777" w:rsidR="00814FAF" w:rsidRPr="00E50A6D" w:rsidRDefault="00814FAF" w:rsidP="00814F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302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215.13</w:t>
            </w: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814FAF" w:rsidRPr="00E50A6D" w14:paraId="63343EE1" w14:textId="77777777" w:rsidTr="00D45077">
        <w:trPr>
          <w:trHeight w:hRule="exact" w:val="340"/>
        </w:trPr>
        <w:tc>
          <w:tcPr>
            <w:tcW w:w="3370" w:type="dxa"/>
            <w:shd w:val="clear" w:color="auto" w:fill="auto"/>
          </w:tcPr>
          <w:p w14:paraId="2039FE84" w14:textId="77777777" w:rsidR="00814FAF" w:rsidRPr="00E50A6D" w:rsidRDefault="00814FAF" w:rsidP="00814FAF">
            <w:pPr>
              <w:ind w:right="-79" w:firstLine="1026"/>
              <w:rPr>
                <w:rFonts w:ascii="Angsana New" w:hAnsi="Angsana New"/>
                <w:sz w:val="24"/>
                <w:szCs w:val="24"/>
                <w:cs/>
              </w:rPr>
            </w:pPr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BE5C326" w14:textId="77777777" w:rsidR="00814FAF" w:rsidRPr="00E50A6D" w:rsidRDefault="00814FAF" w:rsidP="00814F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(121,177.55)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687C87A8" w14:textId="77777777" w:rsidR="00814FAF" w:rsidRPr="00E50A6D" w:rsidRDefault="00814FAF" w:rsidP="00814F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6D25CE" w14:textId="77777777" w:rsidR="00814FAF" w:rsidRPr="00E50A6D" w:rsidRDefault="00814FAF" w:rsidP="00814F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181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037.58</w:t>
            </w: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52500748" w14:textId="77777777" w:rsidR="00814FAF" w:rsidRPr="00E50A6D" w:rsidRDefault="00814FAF" w:rsidP="00814F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302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215.13</w:t>
            </w: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814FAF" w:rsidRPr="00E50A6D" w14:paraId="4DC7CFC3" w14:textId="77777777" w:rsidTr="005E00E6">
        <w:trPr>
          <w:trHeight w:val="385"/>
        </w:trPr>
        <w:tc>
          <w:tcPr>
            <w:tcW w:w="3370" w:type="dxa"/>
            <w:shd w:val="clear" w:color="auto" w:fill="auto"/>
          </w:tcPr>
          <w:p w14:paraId="665D22E4" w14:textId="77777777" w:rsidR="00814FAF" w:rsidRPr="00E50A6D" w:rsidRDefault="00814FAF" w:rsidP="00814FAF">
            <w:pPr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50A6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E1066E9" w14:textId="77777777" w:rsidR="00814FAF" w:rsidRPr="00E50A6D" w:rsidRDefault="00814FAF" w:rsidP="00814FAF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7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548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882.9</w:t>
            </w:r>
            <w:r w:rsidRPr="00E50A6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7648C990" w14:textId="77777777" w:rsidR="00814FAF" w:rsidRPr="00E50A6D" w:rsidRDefault="00814FAF" w:rsidP="00814FAF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(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238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773.3</w:t>
            </w:r>
            <w:r w:rsidRPr="00E50A6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8)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169A01B" w14:textId="77777777" w:rsidR="00814FAF" w:rsidRPr="00E50A6D" w:rsidRDefault="00814FAF" w:rsidP="00814FAF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254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281.82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2C302352" w14:textId="77777777" w:rsidR="00814FAF" w:rsidRPr="00E50A6D" w:rsidRDefault="00814FAF" w:rsidP="00814FAF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7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564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391.3</w:t>
            </w:r>
            <w:r w:rsidRPr="00E50A6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4</w:t>
            </w:r>
          </w:p>
        </w:tc>
      </w:tr>
    </w:tbl>
    <w:p w14:paraId="057A56EB" w14:textId="77777777" w:rsidR="006F30AD" w:rsidRPr="00E50A6D" w:rsidRDefault="006F30AD" w:rsidP="00352FE1">
      <w:pPr>
        <w:numPr>
          <w:ilvl w:val="0"/>
          <w:numId w:val="17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เจ้า</w:t>
      </w:r>
      <w:r w:rsidRPr="00E50A6D">
        <w:rPr>
          <w:rFonts w:ascii="Angsana New" w:hAnsi="Angsana New"/>
          <w:b/>
          <w:bCs/>
          <w:sz w:val="30"/>
          <w:szCs w:val="30"/>
          <w:cs/>
        </w:rPr>
        <w:t>หนี้การค้า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>และเจ้าหนี้</w:t>
      </w:r>
      <w:r w:rsidR="00255B20" w:rsidRPr="00E50A6D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tbl>
      <w:tblPr>
        <w:tblW w:w="965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880"/>
        <w:gridCol w:w="1528"/>
        <w:gridCol w:w="236"/>
        <w:gridCol w:w="1465"/>
        <w:gridCol w:w="236"/>
        <w:gridCol w:w="1465"/>
        <w:gridCol w:w="236"/>
        <w:gridCol w:w="1607"/>
        <w:gridCol w:w="6"/>
      </w:tblGrid>
      <w:tr w:rsidR="001C46AF" w:rsidRPr="00E50A6D" w14:paraId="2D8DF2FF" w14:textId="77777777" w:rsidTr="006A017A">
        <w:trPr>
          <w:gridAfter w:val="1"/>
          <w:wAfter w:w="6" w:type="dxa"/>
        </w:trPr>
        <w:tc>
          <w:tcPr>
            <w:tcW w:w="2880" w:type="dxa"/>
          </w:tcPr>
          <w:p w14:paraId="41651823" w14:textId="77777777" w:rsidR="001C46AF" w:rsidRPr="00E50A6D" w:rsidRDefault="001C46AF" w:rsidP="00D44F84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8" w:type="dxa"/>
          </w:tcPr>
          <w:p w14:paraId="5E5BDB58" w14:textId="77777777" w:rsidR="001C46AF" w:rsidRPr="00E50A6D" w:rsidRDefault="001C46AF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FA96A4" w14:textId="77777777" w:rsidR="001C46AF" w:rsidRPr="00E50A6D" w:rsidRDefault="001C46AF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</w:tcPr>
          <w:p w14:paraId="1C71B2A0" w14:textId="77777777" w:rsidR="001C46AF" w:rsidRPr="00E50A6D" w:rsidRDefault="001C46AF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DE5B92" w14:textId="77777777" w:rsidR="001C46AF" w:rsidRPr="00E50A6D" w:rsidRDefault="001C46AF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8" w:type="dxa"/>
            <w:gridSpan w:val="3"/>
          </w:tcPr>
          <w:p w14:paraId="7D6BD9C2" w14:textId="77777777" w:rsidR="001C46AF" w:rsidRPr="00E50A6D" w:rsidRDefault="001C46AF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1C46AF" w:rsidRPr="00E50A6D" w14:paraId="27B65EB5" w14:textId="77777777" w:rsidTr="006A017A">
        <w:trPr>
          <w:gridAfter w:val="1"/>
          <w:wAfter w:w="6" w:type="dxa"/>
        </w:trPr>
        <w:tc>
          <w:tcPr>
            <w:tcW w:w="2880" w:type="dxa"/>
          </w:tcPr>
          <w:p w14:paraId="39AFDC81" w14:textId="77777777" w:rsidR="001C46AF" w:rsidRPr="00E50A6D" w:rsidRDefault="001C46AF" w:rsidP="00D44F84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29" w:type="dxa"/>
            <w:gridSpan w:val="3"/>
            <w:tcBorders>
              <w:bottom w:val="single" w:sz="4" w:space="0" w:color="auto"/>
            </w:tcBorders>
          </w:tcPr>
          <w:p w14:paraId="2AAB1FB9" w14:textId="77777777" w:rsidR="001C46AF" w:rsidRPr="00E50A6D" w:rsidRDefault="001C46AF" w:rsidP="00D44F84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1ECD467" w14:textId="77777777" w:rsidR="001C46AF" w:rsidRPr="00E50A6D" w:rsidRDefault="001C46AF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8" w:type="dxa"/>
            <w:gridSpan w:val="3"/>
            <w:tcBorders>
              <w:bottom w:val="single" w:sz="4" w:space="0" w:color="auto"/>
            </w:tcBorders>
          </w:tcPr>
          <w:p w14:paraId="759D1EE0" w14:textId="77777777" w:rsidR="001C46AF" w:rsidRPr="00E50A6D" w:rsidRDefault="001C46AF" w:rsidP="00D44F84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65AF" w:rsidRPr="00E50A6D" w14:paraId="69394E3D" w14:textId="77777777" w:rsidTr="006A017A">
        <w:tc>
          <w:tcPr>
            <w:tcW w:w="2880" w:type="dxa"/>
          </w:tcPr>
          <w:p w14:paraId="1A5BFC61" w14:textId="77777777" w:rsidR="00EC65AF" w:rsidRPr="00E50A6D" w:rsidRDefault="00EC65AF" w:rsidP="00EC65AF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</w:tcPr>
          <w:p w14:paraId="55EDD8AC" w14:textId="77777777" w:rsidR="00EC65AF" w:rsidRPr="00E50A6D" w:rsidRDefault="00EC65AF" w:rsidP="00EC65A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09E2A9C" w14:textId="77777777" w:rsidR="00EC65AF" w:rsidRPr="00E50A6D" w:rsidRDefault="00EC65AF" w:rsidP="00EC65A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6ED55A44" w14:textId="77777777" w:rsidR="00EC65AF" w:rsidRPr="00E50A6D" w:rsidRDefault="00EC65AF" w:rsidP="00EC65A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2563</w:t>
            </w:r>
          </w:p>
        </w:tc>
        <w:tc>
          <w:tcPr>
            <w:tcW w:w="236" w:type="dxa"/>
          </w:tcPr>
          <w:p w14:paraId="09F4DA5E" w14:textId="77777777" w:rsidR="00EC65AF" w:rsidRPr="00E50A6D" w:rsidRDefault="00EC65AF" w:rsidP="00EC65A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1169FEC6" w14:textId="77777777" w:rsidR="00EC65AF" w:rsidRPr="00E50A6D" w:rsidRDefault="00EC65AF" w:rsidP="00EC65A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A5FB55E" w14:textId="77777777" w:rsidR="00EC65AF" w:rsidRPr="00E50A6D" w:rsidRDefault="00EC65AF" w:rsidP="00EC65A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BD9CE8" w14:textId="77777777" w:rsidR="00EC65AF" w:rsidRPr="00E50A6D" w:rsidRDefault="00EC65AF" w:rsidP="00EC65A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2563</w:t>
            </w:r>
          </w:p>
        </w:tc>
      </w:tr>
      <w:tr w:rsidR="00EC65AF" w:rsidRPr="00E50A6D" w14:paraId="74E7DBF5" w14:textId="77777777" w:rsidTr="006A017A">
        <w:trPr>
          <w:trHeight w:val="203"/>
        </w:trPr>
        <w:tc>
          <w:tcPr>
            <w:tcW w:w="2880" w:type="dxa"/>
          </w:tcPr>
          <w:p w14:paraId="567B71D2" w14:textId="77777777" w:rsidR="00EC65AF" w:rsidRPr="00E50A6D" w:rsidRDefault="00EC65AF" w:rsidP="00EC65A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28" w:type="dxa"/>
            <w:tcBorders>
              <w:top w:val="single" w:sz="4" w:space="0" w:color="auto"/>
            </w:tcBorders>
          </w:tcPr>
          <w:p w14:paraId="58CA6233" w14:textId="77777777" w:rsidR="00EC65AF" w:rsidRPr="00E50A6D" w:rsidRDefault="00EC65AF" w:rsidP="00EC65AF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26215B" w14:textId="77777777" w:rsidR="00EC65AF" w:rsidRPr="00E50A6D" w:rsidRDefault="00EC65AF" w:rsidP="00EC65AF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3CDA904D" w14:textId="77777777" w:rsidR="00EC65AF" w:rsidRPr="00E50A6D" w:rsidRDefault="00EC65AF" w:rsidP="00EC65AF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DEB78F" w14:textId="77777777" w:rsidR="00EC65AF" w:rsidRPr="00E50A6D" w:rsidRDefault="00EC65AF" w:rsidP="00EC65AF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34BDC5" w14:textId="77777777" w:rsidR="00EC65AF" w:rsidRPr="00E50A6D" w:rsidRDefault="00EC65AF" w:rsidP="00EC65AF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060F9B8" w14:textId="77777777" w:rsidR="00EC65AF" w:rsidRPr="00E50A6D" w:rsidRDefault="00EC65AF" w:rsidP="00EC65A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vAlign w:val="center"/>
          </w:tcPr>
          <w:p w14:paraId="3358E8CD" w14:textId="77777777" w:rsidR="00EC65AF" w:rsidRPr="00E50A6D" w:rsidRDefault="00EC65AF" w:rsidP="00EC65AF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6B0F" w:rsidRPr="00E50A6D" w14:paraId="6A5BC080" w14:textId="77777777" w:rsidTr="007B237F">
        <w:trPr>
          <w:trHeight w:val="203"/>
        </w:trPr>
        <w:tc>
          <w:tcPr>
            <w:tcW w:w="2880" w:type="dxa"/>
          </w:tcPr>
          <w:p w14:paraId="7DEE3DE3" w14:textId="77777777" w:rsidR="00066B0F" w:rsidRPr="00E50A6D" w:rsidRDefault="00066B0F" w:rsidP="00066B0F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28" w:type="dxa"/>
          </w:tcPr>
          <w:p w14:paraId="37C91F48" w14:textId="77777777" w:rsidR="00066B0F" w:rsidRPr="00E50A6D" w:rsidRDefault="00066B0F" w:rsidP="00066B0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6B0F">
              <w:rPr>
                <w:rFonts w:ascii="Angsana New" w:hAnsi="Angsana New"/>
                <w:color w:val="000000"/>
                <w:sz w:val="30"/>
                <w:szCs w:val="30"/>
              </w:rPr>
              <w:t>509,735.06</w:t>
            </w:r>
          </w:p>
        </w:tc>
        <w:tc>
          <w:tcPr>
            <w:tcW w:w="236" w:type="dxa"/>
          </w:tcPr>
          <w:p w14:paraId="39C1E3B3" w14:textId="77777777" w:rsidR="00066B0F" w:rsidRPr="00E50A6D" w:rsidRDefault="00066B0F" w:rsidP="00066B0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</w:tcPr>
          <w:p w14:paraId="5E491BFF" w14:textId="77777777" w:rsidR="00066B0F" w:rsidRPr="00E50A6D" w:rsidRDefault="00066B0F" w:rsidP="00066B0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540,929.59</w:t>
            </w:r>
          </w:p>
        </w:tc>
        <w:tc>
          <w:tcPr>
            <w:tcW w:w="236" w:type="dxa"/>
          </w:tcPr>
          <w:p w14:paraId="35C3FAE7" w14:textId="77777777" w:rsidR="00066B0F" w:rsidRPr="00E50A6D" w:rsidRDefault="00066B0F" w:rsidP="00066B0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3A7D2DA9" w14:textId="77777777" w:rsidR="00066B0F" w:rsidRPr="00E50A6D" w:rsidRDefault="00066B0F" w:rsidP="00066B0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603D">
              <w:rPr>
                <w:rFonts w:ascii="Angsana New" w:hAnsi="Angsana New"/>
                <w:color w:val="000000"/>
                <w:sz w:val="30"/>
                <w:szCs w:val="30"/>
              </w:rPr>
              <w:t>830,735.06</w:t>
            </w:r>
          </w:p>
        </w:tc>
        <w:tc>
          <w:tcPr>
            <w:tcW w:w="236" w:type="dxa"/>
            <w:vAlign w:val="center"/>
          </w:tcPr>
          <w:p w14:paraId="6F4D79A5" w14:textId="77777777" w:rsidR="00066B0F" w:rsidRPr="00E50A6D" w:rsidRDefault="00066B0F" w:rsidP="00066B0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0A409333" w14:textId="77777777" w:rsidR="00066B0F" w:rsidRPr="00E50A6D" w:rsidRDefault="00066B0F" w:rsidP="00066B0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861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929.59</w:t>
            </w:r>
          </w:p>
        </w:tc>
      </w:tr>
      <w:tr w:rsidR="00066B0F" w:rsidRPr="00E50A6D" w14:paraId="00909391" w14:textId="77777777" w:rsidTr="007B237F">
        <w:trPr>
          <w:trHeight w:val="203"/>
        </w:trPr>
        <w:tc>
          <w:tcPr>
            <w:tcW w:w="2880" w:type="dxa"/>
          </w:tcPr>
          <w:p w14:paraId="5CF4D872" w14:textId="77777777" w:rsidR="00066B0F" w:rsidRPr="00E50A6D" w:rsidRDefault="00066B0F" w:rsidP="00066B0F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528" w:type="dxa"/>
            <w:tcBorders>
              <w:bottom w:val="single" w:sz="4" w:space="0" w:color="auto"/>
            </w:tcBorders>
          </w:tcPr>
          <w:p w14:paraId="38208779" w14:textId="77777777" w:rsidR="00066B0F" w:rsidRPr="00E50A6D" w:rsidRDefault="00066B0F" w:rsidP="00066B0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6B0F">
              <w:rPr>
                <w:rFonts w:ascii="Angsana New" w:hAnsi="Angsana New"/>
                <w:color w:val="000000"/>
                <w:sz w:val="30"/>
                <w:szCs w:val="30"/>
              </w:rPr>
              <w:t>15,837,526.59</w:t>
            </w:r>
          </w:p>
        </w:tc>
        <w:tc>
          <w:tcPr>
            <w:tcW w:w="236" w:type="dxa"/>
          </w:tcPr>
          <w:p w14:paraId="52FA02AD" w14:textId="77777777" w:rsidR="00066B0F" w:rsidRPr="00E50A6D" w:rsidRDefault="00066B0F" w:rsidP="00066B0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5C4578E5" w14:textId="77777777" w:rsidR="00066B0F" w:rsidRPr="00E50A6D" w:rsidRDefault="00066B0F" w:rsidP="00066B0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7,155,306.84</w:t>
            </w:r>
          </w:p>
        </w:tc>
        <w:tc>
          <w:tcPr>
            <w:tcW w:w="236" w:type="dxa"/>
          </w:tcPr>
          <w:p w14:paraId="703BBF0E" w14:textId="77777777" w:rsidR="00066B0F" w:rsidRPr="00E50A6D" w:rsidRDefault="00066B0F" w:rsidP="00066B0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3F1D826F" w14:textId="77777777" w:rsidR="00066B0F" w:rsidRPr="00E50A6D" w:rsidRDefault="00066B0F" w:rsidP="00066B0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603D">
              <w:rPr>
                <w:rFonts w:ascii="Angsana New" w:hAnsi="Angsana New"/>
                <w:color w:val="000000"/>
                <w:sz w:val="30"/>
                <w:szCs w:val="30"/>
              </w:rPr>
              <w:t>15,837,526.59</w:t>
            </w:r>
          </w:p>
        </w:tc>
        <w:tc>
          <w:tcPr>
            <w:tcW w:w="236" w:type="dxa"/>
            <w:vAlign w:val="center"/>
          </w:tcPr>
          <w:p w14:paraId="6A21AA06" w14:textId="77777777" w:rsidR="00066B0F" w:rsidRPr="00E50A6D" w:rsidRDefault="00066B0F" w:rsidP="00066B0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28848FE2" w14:textId="77777777" w:rsidR="00066B0F" w:rsidRPr="00E50A6D" w:rsidRDefault="00066B0F" w:rsidP="00066B0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7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155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306.84</w:t>
            </w:r>
          </w:p>
        </w:tc>
      </w:tr>
      <w:tr w:rsidR="00066B0F" w:rsidRPr="00E50A6D" w14:paraId="3447CA90" w14:textId="77777777" w:rsidTr="007B237F">
        <w:trPr>
          <w:trHeight w:val="149"/>
        </w:trPr>
        <w:tc>
          <w:tcPr>
            <w:tcW w:w="2880" w:type="dxa"/>
          </w:tcPr>
          <w:p w14:paraId="4579D993" w14:textId="77777777" w:rsidR="00066B0F" w:rsidRPr="00E50A6D" w:rsidRDefault="00066B0F" w:rsidP="00066B0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</w:tcPr>
          <w:p w14:paraId="6E9CA335" w14:textId="77777777" w:rsidR="00066B0F" w:rsidRPr="00E50A6D" w:rsidRDefault="00066B0F" w:rsidP="00066B0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66B0F">
              <w:rPr>
                <w:rFonts w:ascii="Angsana New" w:hAnsi="Angsana New"/>
                <w:color w:val="000000"/>
                <w:sz w:val="30"/>
                <w:szCs w:val="30"/>
              </w:rPr>
              <w:t>16,347,261.65</w:t>
            </w:r>
          </w:p>
        </w:tc>
        <w:tc>
          <w:tcPr>
            <w:tcW w:w="236" w:type="dxa"/>
          </w:tcPr>
          <w:p w14:paraId="0A2E2683" w14:textId="77777777" w:rsidR="00066B0F" w:rsidRPr="00E50A6D" w:rsidRDefault="00066B0F" w:rsidP="00066B0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2788259D" w14:textId="77777777" w:rsidR="00066B0F" w:rsidRPr="00E50A6D" w:rsidRDefault="00066B0F" w:rsidP="00066B0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7,696,236.43</w:t>
            </w:r>
          </w:p>
        </w:tc>
        <w:tc>
          <w:tcPr>
            <w:tcW w:w="236" w:type="dxa"/>
          </w:tcPr>
          <w:p w14:paraId="2D17D074" w14:textId="77777777" w:rsidR="00066B0F" w:rsidRPr="00E50A6D" w:rsidRDefault="00066B0F" w:rsidP="00066B0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4B282" w14:textId="77777777" w:rsidR="00066B0F" w:rsidRPr="00E50A6D" w:rsidRDefault="00066B0F" w:rsidP="00066B0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D603D">
              <w:rPr>
                <w:rFonts w:ascii="Angsana New" w:hAnsi="Angsana New"/>
                <w:color w:val="000000"/>
                <w:sz w:val="30"/>
                <w:szCs w:val="30"/>
              </w:rPr>
              <w:t>16,668,261.65</w:t>
            </w:r>
          </w:p>
        </w:tc>
        <w:tc>
          <w:tcPr>
            <w:tcW w:w="236" w:type="dxa"/>
            <w:vAlign w:val="center"/>
          </w:tcPr>
          <w:p w14:paraId="1A60D9D4" w14:textId="77777777" w:rsidR="00066B0F" w:rsidRPr="00E50A6D" w:rsidRDefault="00066B0F" w:rsidP="00066B0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916120" w14:textId="77777777" w:rsidR="00066B0F" w:rsidRPr="00E50A6D" w:rsidRDefault="00066B0F" w:rsidP="00066B0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8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017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236.43</w:t>
            </w:r>
          </w:p>
        </w:tc>
      </w:tr>
      <w:tr w:rsidR="00EC65AF" w:rsidRPr="00E50A6D" w14:paraId="24B498E9" w14:textId="77777777" w:rsidTr="006236DE">
        <w:trPr>
          <w:trHeight w:val="149"/>
        </w:trPr>
        <w:tc>
          <w:tcPr>
            <w:tcW w:w="2880" w:type="dxa"/>
          </w:tcPr>
          <w:p w14:paraId="4132CA28" w14:textId="77777777" w:rsidR="00EC65AF" w:rsidRPr="00E50A6D" w:rsidRDefault="00EC65AF" w:rsidP="00EC65A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</w:t>
            </w: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528" w:type="dxa"/>
            <w:tcBorders>
              <w:top w:val="single" w:sz="4" w:space="0" w:color="auto"/>
            </w:tcBorders>
          </w:tcPr>
          <w:p w14:paraId="5482442F" w14:textId="77777777" w:rsidR="00EC65AF" w:rsidRPr="00E50A6D" w:rsidRDefault="00EC65AF" w:rsidP="00EC65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7EAF3E" w14:textId="77777777" w:rsidR="00EC65AF" w:rsidRPr="00E50A6D" w:rsidRDefault="00EC65AF" w:rsidP="00EC65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2B15B424" w14:textId="77777777" w:rsidR="00EC65AF" w:rsidRPr="00E50A6D" w:rsidRDefault="00EC65AF" w:rsidP="00EC65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ACA204" w14:textId="77777777" w:rsidR="00EC65AF" w:rsidRPr="00E50A6D" w:rsidRDefault="00EC65AF" w:rsidP="00EC65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D06498" w14:textId="77777777" w:rsidR="00EC65AF" w:rsidRPr="00E50A6D" w:rsidRDefault="00EC65AF" w:rsidP="00EC65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14AFFFDA" w14:textId="77777777" w:rsidR="00EC65AF" w:rsidRPr="00E50A6D" w:rsidRDefault="00EC65AF" w:rsidP="00EC65A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</w:tcBorders>
            <w:vAlign w:val="center"/>
          </w:tcPr>
          <w:p w14:paraId="3EF6FF80" w14:textId="77777777" w:rsidR="00EC65AF" w:rsidRPr="00E50A6D" w:rsidRDefault="00EC65AF" w:rsidP="00EC65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66B0F" w:rsidRPr="00E50A6D" w14:paraId="2A001060" w14:textId="77777777" w:rsidTr="007B237F">
        <w:trPr>
          <w:trHeight w:val="149"/>
        </w:trPr>
        <w:tc>
          <w:tcPr>
            <w:tcW w:w="2880" w:type="dxa"/>
            <w:shd w:val="clear" w:color="auto" w:fill="auto"/>
          </w:tcPr>
          <w:p w14:paraId="3F5ADA18" w14:textId="77777777" w:rsidR="00066B0F" w:rsidRPr="00E50A6D" w:rsidRDefault="003243DC" w:rsidP="00066B0F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28" w:type="dxa"/>
          </w:tcPr>
          <w:p w14:paraId="1B6D8E15" w14:textId="77777777" w:rsidR="00066B0F" w:rsidRPr="00E50A6D" w:rsidRDefault="00853923" w:rsidP="00066B0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4F07A6B" w14:textId="77777777" w:rsidR="00066B0F" w:rsidRPr="00E50A6D" w:rsidRDefault="00066B0F" w:rsidP="00066B0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</w:tcPr>
          <w:p w14:paraId="28953CF4" w14:textId="77777777" w:rsidR="00066B0F" w:rsidRPr="00E50A6D" w:rsidRDefault="00853923" w:rsidP="00066B0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0502D91" w14:textId="77777777" w:rsidR="00066B0F" w:rsidRPr="00E50A6D" w:rsidRDefault="00066B0F" w:rsidP="00066B0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14:paraId="1EF0CDBF" w14:textId="77777777" w:rsidR="00066B0F" w:rsidRPr="00E50A6D" w:rsidRDefault="00853923" w:rsidP="00066B0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5392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11,958.33</w:t>
            </w:r>
          </w:p>
        </w:tc>
        <w:tc>
          <w:tcPr>
            <w:tcW w:w="236" w:type="dxa"/>
            <w:vAlign w:val="center"/>
          </w:tcPr>
          <w:p w14:paraId="1711E977" w14:textId="77777777" w:rsidR="00066B0F" w:rsidRPr="00E50A6D" w:rsidRDefault="00066B0F" w:rsidP="00066B0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vAlign w:val="bottom"/>
          </w:tcPr>
          <w:p w14:paraId="25362A43" w14:textId="77777777" w:rsidR="00066B0F" w:rsidRPr="00E50A6D" w:rsidRDefault="00853923" w:rsidP="00066B0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3243DC" w:rsidRPr="00E50A6D" w14:paraId="50E31DC6" w14:textId="77777777" w:rsidTr="007B237F">
        <w:trPr>
          <w:trHeight w:val="149"/>
        </w:trPr>
        <w:tc>
          <w:tcPr>
            <w:tcW w:w="2880" w:type="dxa"/>
            <w:shd w:val="clear" w:color="auto" w:fill="auto"/>
          </w:tcPr>
          <w:p w14:paraId="5F810A04" w14:textId="77777777" w:rsidR="003243DC" w:rsidRPr="00E50A6D" w:rsidRDefault="003243DC" w:rsidP="003243DC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28" w:type="dxa"/>
          </w:tcPr>
          <w:p w14:paraId="746A1ECE" w14:textId="77777777" w:rsidR="003243DC" w:rsidRPr="00066B0F" w:rsidRDefault="00C47BBD" w:rsidP="003243D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7BBD">
              <w:rPr>
                <w:rFonts w:ascii="Angsana New" w:hAnsi="Angsana New"/>
                <w:color w:val="000000"/>
                <w:sz w:val="30"/>
                <w:szCs w:val="30"/>
              </w:rPr>
              <w:t>4,173,482.27</w:t>
            </w:r>
          </w:p>
        </w:tc>
        <w:tc>
          <w:tcPr>
            <w:tcW w:w="236" w:type="dxa"/>
          </w:tcPr>
          <w:p w14:paraId="262CBF7F" w14:textId="77777777" w:rsidR="003243DC" w:rsidRPr="00E50A6D" w:rsidRDefault="003243DC" w:rsidP="003243D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</w:tcPr>
          <w:p w14:paraId="1DBB2BF4" w14:textId="77777777" w:rsidR="003243DC" w:rsidRPr="00E50A6D" w:rsidRDefault="003243DC" w:rsidP="003243D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1,892,057.78</w:t>
            </w:r>
          </w:p>
        </w:tc>
        <w:tc>
          <w:tcPr>
            <w:tcW w:w="236" w:type="dxa"/>
          </w:tcPr>
          <w:p w14:paraId="3091E7B0" w14:textId="77777777" w:rsidR="003243DC" w:rsidRPr="00E50A6D" w:rsidRDefault="003243DC" w:rsidP="003243D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14:paraId="68721FAE" w14:textId="77777777" w:rsidR="003243DC" w:rsidRPr="00066B0F" w:rsidRDefault="00853923" w:rsidP="003243D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5392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4,090,829.27</w:t>
            </w:r>
          </w:p>
        </w:tc>
        <w:tc>
          <w:tcPr>
            <w:tcW w:w="236" w:type="dxa"/>
            <w:vAlign w:val="center"/>
          </w:tcPr>
          <w:p w14:paraId="7D3640C1" w14:textId="77777777" w:rsidR="003243DC" w:rsidRPr="00E50A6D" w:rsidRDefault="003243DC" w:rsidP="003243D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vAlign w:val="bottom"/>
          </w:tcPr>
          <w:p w14:paraId="255F378F" w14:textId="77777777" w:rsidR="003243DC" w:rsidRPr="00E50A6D" w:rsidRDefault="003243DC" w:rsidP="003243D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</w:t>
            </w: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812</w:t>
            </w: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057.78</w:t>
            </w:r>
          </w:p>
        </w:tc>
      </w:tr>
      <w:tr w:rsidR="00066B0F" w:rsidRPr="00E50A6D" w14:paraId="5AC74E74" w14:textId="77777777" w:rsidTr="007B237F">
        <w:trPr>
          <w:trHeight w:val="149"/>
        </w:trPr>
        <w:tc>
          <w:tcPr>
            <w:tcW w:w="2880" w:type="dxa"/>
            <w:shd w:val="clear" w:color="auto" w:fill="auto"/>
          </w:tcPr>
          <w:p w14:paraId="33FA10F1" w14:textId="77777777" w:rsidR="00066B0F" w:rsidRPr="00E50A6D" w:rsidRDefault="00066B0F" w:rsidP="00066B0F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528" w:type="dxa"/>
          </w:tcPr>
          <w:p w14:paraId="1B68C97E" w14:textId="77777777" w:rsidR="00066B0F" w:rsidRPr="00E50A6D" w:rsidRDefault="00066B0F" w:rsidP="00066B0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66B0F">
              <w:rPr>
                <w:rFonts w:ascii="Angsana New" w:hAnsi="Angsana New"/>
                <w:color w:val="000000"/>
                <w:sz w:val="30"/>
                <w:szCs w:val="30"/>
              </w:rPr>
              <w:t>4,305,794.22</w:t>
            </w:r>
          </w:p>
        </w:tc>
        <w:tc>
          <w:tcPr>
            <w:tcW w:w="236" w:type="dxa"/>
          </w:tcPr>
          <w:p w14:paraId="1E069562" w14:textId="77777777" w:rsidR="00066B0F" w:rsidRPr="00E50A6D" w:rsidRDefault="00066B0F" w:rsidP="00066B0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</w:tcPr>
          <w:p w14:paraId="7D9D8353" w14:textId="77777777" w:rsidR="00066B0F" w:rsidRPr="00E50A6D" w:rsidRDefault="00066B0F" w:rsidP="00066B0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2,838,164.45</w:t>
            </w:r>
          </w:p>
        </w:tc>
        <w:tc>
          <w:tcPr>
            <w:tcW w:w="236" w:type="dxa"/>
          </w:tcPr>
          <w:p w14:paraId="1EC4063C" w14:textId="77777777" w:rsidR="00066B0F" w:rsidRPr="00E50A6D" w:rsidRDefault="00066B0F" w:rsidP="00066B0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14:paraId="612FE1AB" w14:textId="77777777" w:rsidR="00066B0F" w:rsidRPr="00E50A6D" w:rsidRDefault="00066B0F" w:rsidP="00066B0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66B0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4,305,794.22</w:t>
            </w:r>
          </w:p>
        </w:tc>
        <w:tc>
          <w:tcPr>
            <w:tcW w:w="236" w:type="dxa"/>
            <w:vAlign w:val="center"/>
          </w:tcPr>
          <w:p w14:paraId="04F14DF8" w14:textId="77777777" w:rsidR="00066B0F" w:rsidRPr="00E50A6D" w:rsidRDefault="00066B0F" w:rsidP="00066B0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vAlign w:val="bottom"/>
          </w:tcPr>
          <w:p w14:paraId="3848C556" w14:textId="77777777" w:rsidR="00066B0F" w:rsidRPr="00E50A6D" w:rsidRDefault="00066B0F" w:rsidP="00066B0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838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164.45</w:t>
            </w:r>
          </w:p>
        </w:tc>
      </w:tr>
      <w:tr w:rsidR="00066B0F" w:rsidRPr="00E50A6D" w14:paraId="22BDEB4F" w14:textId="77777777" w:rsidTr="007B237F">
        <w:trPr>
          <w:trHeight w:val="149"/>
        </w:trPr>
        <w:tc>
          <w:tcPr>
            <w:tcW w:w="2880" w:type="dxa"/>
            <w:shd w:val="clear" w:color="auto" w:fill="auto"/>
          </w:tcPr>
          <w:p w14:paraId="2B19ACA8" w14:textId="77777777" w:rsidR="00066B0F" w:rsidRPr="00E50A6D" w:rsidRDefault="00066B0F" w:rsidP="00066B0F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เจ้าหนี้หมุนเวียนอื่นๆ</w:t>
            </w:r>
          </w:p>
        </w:tc>
        <w:tc>
          <w:tcPr>
            <w:tcW w:w="1528" w:type="dxa"/>
            <w:tcBorders>
              <w:bottom w:val="single" w:sz="4" w:space="0" w:color="auto"/>
            </w:tcBorders>
          </w:tcPr>
          <w:p w14:paraId="13016DD2" w14:textId="77777777" w:rsidR="00066B0F" w:rsidRPr="00E50A6D" w:rsidRDefault="00066B0F" w:rsidP="00066B0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66B0F">
              <w:rPr>
                <w:rFonts w:ascii="Angsana New" w:hAnsi="Angsana New"/>
                <w:color w:val="000000"/>
                <w:sz w:val="30"/>
                <w:szCs w:val="30"/>
              </w:rPr>
              <w:t>19,113,655.08</w:t>
            </w:r>
          </w:p>
        </w:tc>
        <w:tc>
          <w:tcPr>
            <w:tcW w:w="236" w:type="dxa"/>
          </w:tcPr>
          <w:p w14:paraId="38DEBB06" w14:textId="77777777" w:rsidR="00066B0F" w:rsidRPr="00E50A6D" w:rsidRDefault="00066B0F" w:rsidP="00066B0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53B9B5B0" w14:textId="77777777" w:rsidR="00066B0F" w:rsidRPr="00E50A6D" w:rsidRDefault="00066B0F" w:rsidP="00066B0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14,597,324.44</w:t>
            </w:r>
          </w:p>
        </w:tc>
        <w:tc>
          <w:tcPr>
            <w:tcW w:w="236" w:type="dxa"/>
          </w:tcPr>
          <w:p w14:paraId="167BF8FB" w14:textId="77777777" w:rsidR="00066B0F" w:rsidRPr="00E50A6D" w:rsidRDefault="00066B0F" w:rsidP="00066B0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14:paraId="2D0B7912" w14:textId="77777777" w:rsidR="00066B0F" w:rsidRPr="00E50A6D" w:rsidRDefault="00066B0F" w:rsidP="00066B0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66B0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19,090,925.17</w:t>
            </w:r>
          </w:p>
        </w:tc>
        <w:tc>
          <w:tcPr>
            <w:tcW w:w="236" w:type="dxa"/>
            <w:vAlign w:val="center"/>
          </w:tcPr>
          <w:p w14:paraId="2C3070BF" w14:textId="77777777" w:rsidR="00066B0F" w:rsidRPr="00E50A6D" w:rsidRDefault="00066B0F" w:rsidP="00066B0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vAlign w:val="bottom"/>
          </w:tcPr>
          <w:p w14:paraId="5962149F" w14:textId="77777777" w:rsidR="00066B0F" w:rsidRPr="00E50A6D" w:rsidRDefault="00066B0F" w:rsidP="00066B0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14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570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283.76</w:t>
            </w:r>
          </w:p>
        </w:tc>
      </w:tr>
      <w:tr w:rsidR="00066B0F" w:rsidRPr="00E50A6D" w14:paraId="4E3D204B" w14:textId="77777777" w:rsidTr="007B237F">
        <w:trPr>
          <w:trHeight w:val="149"/>
        </w:trPr>
        <w:tc>
          <w:tcPr>
            <w:tcW w:w="2880" w:type="dxa"/>
            <w:shd w:val="clear" w:color="auto" w:fill="auto"/>
          </w:tcPr>
          <w:p w14:paraId="6AF8FD7A" w14:textId="77777777" w:rsidR="00066B0F" w:rsidRPr="00E50A6D" w:rsidRDefault="00066B0F" w:rsidP="00066B0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</w:tcPr>
          <w:p w14:paraId="6D2131F8" w14:textId="77777777" w:rsidR="00066B0F" w:rsidRPr="00066B0F" w:rsidRDefault="00C47BBD" w:rsidP="00066B0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7BBD">
              <w:rPr>
                <w:rFonts w:ascii="Angsana New" w:hAnsi="Angsana New"/>
                <w:color w:val="000000"/>
                <w:sz w:val="30"/>
                <w:szCs w:val="30"/>
              </w:rPr>
              <w:t>27,592,931.57</w:t>
            </w:r>
          </w:p>
        </w:tc>
        <w:tc>
          <w:tcPr>
            <w:tcW w:w="236" w:type="dxa"/>
          </w:tcPr>
          <w:p w14:paraId="2D86F2A7" w14:textId="77777777" w:rsidR="00066B0F" w:rsidRPr="00E50A6D" w:rsidRDefault="00066B0F" w:rsidP="00066B0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2D17B860" w14:textId="77777777" w:rsidR="00066B0F" w:rsidRPr="00E50A6D" w:rsidRDefault="00066B0F" w:rsidP="00066B0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19,327,546.67</w:t>
            </w:r>
          </w:p>
        </w:tc>
        <w:tc>
          <w:tcPr>
            <w:tcW w:w="236" w:type="dxa"/>
          </w:tcPr>
          <w:p w14:paraId="02090E33" w14:textId="77777777" w:rsidR="00066B0F" w:rsidRPr="00E50A6D" w:rsidRDefault="00066B0F" w:rsidP="00066B0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26D68" w14:textId="77777777" w:rsidR="00066B0F" w:rsidRPr="00E50A6D" w:rsidRDefault="00066B0F" w:rsidP="00066B0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66B0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27,499,506.99</w:t>
            </w:r>
          </w:p>
        </w:tc>
        <w:tc>
          <w:tcPr>
            <w:tcW w:w="236" w:type="dxa"/>
            <w:vAlign w:val="center"/>
          </w:tcPr>
          <w:p w14:paraId="30DBEF13" w14:textId="77777777" w:rsidR="00066B0F" w:rsidRPr="00E50A6D" w:rsidRDefault="00066B0F" w:rsidP="00066B0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F708A" w14:textId="77777777" w:rsidR="00066B0F" w:rsidRPr="00E50A6D" w:rsidRDefault="00066B0F" w:rsidP="00066B0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19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220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505.99</w:t>
            </w:r>
          </w:p>
        </w:tc>
      </w:tr>
      <w:tr w:rsidR="00066B0F" w:rsidRPr="00E50A6D" w14:paraId="76C68E89" w14:textId="77777777" w:rsidTr="00066B0F">
        <w:trPr>
          <w:trHeight w:val="149"/>
        </w:trPr>
        <w:tc>
          <w:tcPr>
            <w:tcW w:w="2880" w:type="dxa"/>
            <w:vAlign w:val="center"/>
          </w:tcPr>
          <w:p w14:paraId="1A0CC600" w14:textId="77777777" w:rsidR="00066B0F" w:rsidRPr="00E50A6D" w:rsidRDefault="00066B0F" w:rsidP="00066B0F">
            <w:pPr>
              <w:ind w:left="189" w:hanging="1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หนี้การค้าและ</w:t>
            </w: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</w:t>
            </w: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หมุนเวียน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14AA64" w14:textId="77777777" w:rsidR="00066B0F" w:rsidRPr="00066B0F" w:rsidRDefault="00C47BBD" w:rsidP="00066B0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47BB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43,940,193.22</w:t>
            </w:r>
          </w:p>
        </w:tc>
        <w:tc>
          <w:tcPr>
            <w:tcW w:w="236" w:type="dxa"/>
          </w:tcPr>
          <w:p w14:paraId="6ED9A79A" w14:textId="77777777" w:rsidR="00066B0F" w:rsidRPr="00E50A6D" w:rsidRDefault="00066B0F" w:rsidP="00066B0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FFA0BA" w14:textId="77777777" w:rsidR="00066B0F" w:rsidRPr="00E50A6D" w:rsidRDefault="00066B0F" w:rsidP="00066B0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27,023,783.10</w:t>
            </w:r>
          </w:p>
        </w:tc>
        <w:tc>
          <w:tcPr>
            <w:tcW w:w="236" w:type="dxa"/>
          </w:tcPr>
          <w:p w14:paraId="1FC5DB0F" w14:textId="77777777" w:rsidR="00066B0F" w:rsidRPr="00E50A6D" w:rsidRDefault="00066B0F" w:rsidP="00066B0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719FFA" w14:textId="77777777" w:rsidR="00066B0F" w:rsidRPr="00066B0F" w:rsidRDefault="00066B0F" w:rsidP="00066B0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066B0F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44,167,768.64</w:t>
            </w:r>
          </w:p>
        </w:tc>
        <w:tc>
          <w:tcPr>
            <w:tcW w:w="236" w:type="dxa"/>
            <w:vAlign w:val="center"/>
          </w:tcPr>
          <w:p w14:paraId="1612DEEA" w14:textId="77777777" w:rsidR="00066B0F" w:rsidRPr="00E50A6D" w:rsidRDefault="00066B0F" w:rsidP="00066B0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FE671C" w14:textId="77777777" w:rsidR="00066B0F" w:rsidRPr="00E50A6D" w:rsidRDefault="00066B0F" w:rsidP="00066B0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27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237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742.42</w:t>
            </w:r>
          </w:p>
        </w:tc>
      </w:tr>
    </w:tbl>
    <w:p w14:paraId="3A57173B" w14:textId="77777777" w:rsidR="009D15C4" w:rsidRPr="00E50A6D" w:rsidRDefault="009D15C4" w:rsidP="00D44F8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3A22F6D8" w14:textId="77777777" w:rsidR="00A16AA6" w:rsidRPr="00E50A6D" w:rsidRDefault="00A16AA6" w:rsidP="00D44F8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6A649016" w14:textId="77777777" w:rsidR="003B2D10" w:rsidRDefault="003B2D10" w:rsidP="008448C9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2EF8911B" w14:textId="77777777" w:rsidR="00176E7A" w:rsidRDefault="00176E7A" w:rsidP="008448C9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10E38EFB" w14:textId="77777777" w:rsidR="00176E7A" w:rsidRDefault="00176E7A" w:rsidP="008448C9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04F0E251" w14:textId="77777777" w:rsidR="00176E7A" w:rsidRDefault="00176E7A" w:rsidP="008448C9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2826FA92" w14:textId="77777777" w:rsidR="003A364A" w:rsidRDefault="003A364A" w:rsidP="008448C9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7A676EE7" w14:textId="77777777" w:rsidR="003A364A" w:rsidRDefault="003A364A" w:rsidP="008448C9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6D169923" w14:textId="77777777" w:rsidR="003A364A" w:rsidRDefault="003A364A" w:rsidP="008448C9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16FDD26C" w14:textId="77777777" w:rsidR="003A364A" w:rsidRDefault="003A364A" w:rsidP="008448C9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227E32B5" w14:textId="77777777" w:rsidR="003A364A" w:rsidRDefault="003A364A" w:rsidP="008448C9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5E6C0971" w14:textId="77777777" w:rsidR="003A364A" w:rsidRDefault="003A364A" w:rsidP="008448C9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71B31D06" w14:textId="77777777" w:rsidR="003A364A" w:rsidRDefault="003A364A" w:rsidP="008448C9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7F6D5B5F" w14:textId="77777777" w:rsidR="003A364A" w:rsidRDefault="003A364A" w:rsidP="008448C9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215756CE" w14:textId="77777777" w:rsidR="003A364A" w:rsidRDefault="003A364A" w:rsidP="008448C9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2EA9EA17" w14:textId="77777777" w:rsidR="003A364A" w:rsidRDefault="003A364A" w:rsidP="008448C9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4786323F" w14:textId="77777777" w:rsidR="003A364A" w:rsidRDefault="003A364A" w:rsidP="008448C9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02427614" w14:textId="77777777" w:rsidR="00176E7A" w:rsidRDefault="00176E7A" w:rsidP="008448C9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4AB892EA" w14:textId="77777777" w:rsidR="00A16AA6" w:rsidRPr="00E50A6D" w:rsidRDefault="00A16AA6" w:rsidP="00352FE1">
      <w:pPr>
        <w:numPr>
          <w:ilvl w:val="0"/>
          <w:numId w:val="17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tbl>
      <w:tblPr>
        <w:tblW w:w="10257" w:type="dxa"/>
        <w:tblLook w:val="04A0" w:firstRow="1" w:lastRow="0" w:firstColumn="1" w:lastColumn="0" w:noHBand="0" w:noVBand="1"/>
      </w:tblPr>
      <w:tblGrid>
        <w:gridCol w:w="900"/>
        <w:gridCol w:w="1051"/>
        <w:gridCol w:w="2835"/>
        <w:gridCol w:w="1763"/>
        <w:gridCol w:w="1805"/>
        <w:gridCol w:w="266"/>
        <w:gridCol w:w="1637"/>
      </w:tblGrid>
      <w:tr w:rsidR="00EC65AF" w:rsidRPr="00574462" w14:paraId="56B49379" w14:textId="77777777" w:rsidTr="00954117">
        <w:tc>
          <w:tcPr>
            <w:tcW w:w="900" w:type="dxa"/>
          </w:tcPr>
          <w:p w14:paraId="25E8F6F3" w14:textId="77777777" w:rsidR="00EC65AF" w:rsidRPr="00574462" w:rsidRDefault="00EC65AF" w:rsidP="00E933C8">
            <w:pPr>
              <w:pStyle w:val="ListParagraph"/>
              <w:numPr>
                <w:ilvl w:val="0"/>
                <w:numId w:val="72"/>
              </w:num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5568DE2" w14:textId="77777777" w:rsidR="00EC65AF" w:rsidRPr="00574462" w:rsidRDefault="00EC65AF" w:rsidP="00EC65AF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48E0D7E" w14:textId="77777777" w:rsidR="00EC65AF" w:rsidRPr="00574462" w:rsidRDefault="00EC65AF" w:rsidP="00EC65AF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28A84DF4" w14:textId="77777777" w:rsidR="00EC65AF" w:rsidRPr="00574462" w:rsidRDefault="00EC65AF" w:rsidP="00EC65AF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5" w:type="dxa"/>
            <w:shd w:val="clear" w:color="auto" w:fill="auto"/>
            <w:vAlign w:val="center"/>
          </w:tcPr>
          <w:p w14:paraId="5BC33F70" w14:textId="77777777" w:rsidR="00EC65AF" w:rsidRPr="00574462" w:rsidRDefault="00EC65AF" w:rsidP="00EC65AF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6C65958F" w14:textId="77777777" w:rsidR="00EC65AF" w:rsidRPr="00574462" w:rsidRDefault="00EC65AF" w:rsidP="00EC65AF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 w14:paraId="1027820B" w14:textId="77777777" w:rsidR="00EC65AF" w:rsidRPr="00574462" w:rsidRDefault="00EC65AF" w:rsidP="00EC65AF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574462">
              <w:rPr>
                <w:rFonts w:ascii="Angsana New" w:hAnsi="Angsana New"/>
                <w:sz w:val="30"/>
                <w:szCs w:val="30"/>
              </w:rPr>
              <w:t>: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EC65AF" w:rsidRPr="00574462" w14:paraId="6524BF0F" w14:textId="77777777" w:rsidTr="00954117">
        <w:tc>
          <w:tcPr>
            <w:tcW w:w="900" w:type="dxa"/>
          </w:tcPr>
          <w:p w14:paraId="688A5AA0" w14:textId="77777777" w:rsidR="00EC65AF" w:rsidRPr="00574462" w:rsidRDefault="00EC65AF" w:rsidP="00EC65AF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EC3ABE1" w14:textId="77777777" w:rsidR="00EC65AF" w:rsidRPr="00574462" w:rsidRDefault="00EC65AF" w:rsidP="00EC65AF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3A5A4F6" w14:textId="77777777" w:rsidR="00EC65AF" w:rsidRPr="00574462" w:rsidRDefault="00EC65AF" w:rsidP="00EC65AF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14B6637C" w14:textId="77777777" w:rsidR="00EC65AF" w:rsidRPr="00574462" w:rsidRDefault="00EC65AF" w:rsidP="00EC65AF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0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135806" w14:textId="77777777" w:rsidR="00EC65AF" w:rsidRPr="00574462" w:rsidRDefault="00EC65AF" w:rsidP="00EC65AF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C65AF" w:rsidRPr="00574462" w14:paraId="0C401891" w14:textId="77777777" w:rsidTr="00954117">
        <w:tc>
          <w:tcPr>
            <w:tcW w:w="900" w:type="dxa"/>
          </w:tcPr>
          <w:p w14:paraId="4DC29D55" w14:textId="77777777" w:rsidR="00EC65AF" w:rsidRPr="00574462" w:rsidRDefault="00EC65AF" w:rsidP="00EC65AF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3E1A9B86" w14:textId="77777777" w:rsidR="00EC65AF" w:rsidRPr="00574462" w:rsidRDefault="00EC65AF" w:rsidP="00EC65AF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วงเงินกู้ยืม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DCD2EC3" w14:textId="77777777" w:rsidR="00EC65AF" w:rsidRPr="00574462" w:rsidRDefault="00EC65AF" w:rsidP="00EC65AF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เงื</w:t>
            </w: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อนไขการจ่ายชำระ</w:t>
            </w:r>
          </w:p>
        </w:tc>
        <w:tc>
          <w:tcPr>
            <w:tcW w:w="1763" w:type="dxa"/>
            <w:shd w:val="clear" w:color="auto" w:fill="auto"/>
            <w:vAlign w:val="center"/>
          </w:tcPr>
          <w:p w14:paraId="6387A277" w14:textId="77777777" w:rsidR="00EC65AF" w:rsidRPr="00574462" w:rsidRDefault="00EC65AF" w:rsidP="00EC65AF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8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708ED6" w14:textId="77777777" w:rsidR="00EC65AF" w:rsidRPr="00574462" w:rsidRDefault="00EC65AF" w:rsidP="00EC65AF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74462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249F41" w14:textId="77777777" w:rsidR="00EC65AF" w:rsidRPr="00574462" w:rsidRDefault="00EC65AF" w:rsidP="00EC65AF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FE4F96" w14:textId="77777777" w:rsidR="00EC65AF" w:rsidRPr="00574462" w:rsidRDefault="00EC65AF" w:rsidP="003C669E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74462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EC65AF" w:rsidRPr="00574462" w14:paraId="70C43D1E" w14:textId="77777777" w:rsidTr="00954117">
        <w:tc>
          <w:tcPr>
            <w:tcW w:w="900" w:type="dxa"/>
          </w:tcPr>
          <w:p w14:paraId="11FB3BCF" w14:textId="77777777" w:rsidR="00EC65AF" w:rsidRPr="00574462" w:rsidRDefault="00EC65AF" w:rsidP="00EC65AF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แห่งที่</w:t>
            </w:r>
          </w:p>
        </w:tc>
        <w:tc>
          <w:tcPr>
            <w:tcW w:w="1051" w:type="dxa"/>
            <w:shd w:val="clear" w:color="auto" w:fill="auto"/>
          </w:tcPr>
          <w:p w14:paraId="6E323276" w14:textId="77777777" w:rsidR="00EC65AF" w:rsidRPr="00574462" w:rsidRDefault="00EC65AF" w:rsidP="00EC65AF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</w:rPr>
              <w:t>(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2835" w:type="dxa"/>
            <w:shd w:val="clear" w:color="auto" w:fill="auto"/>
          </w:tcPr>
          <w:p w14:paraId="16C6D6E6" w14:textId="77777777" w:rsidR="00EC65AF" w:rsidRPr="00574462" w:rsidRDefault="00EC65AF" w:rsidP="00EC65AF">
            <w:pPr>
              <w:spacing w:line="240" w:lineRule="auto"/>
              <w:ind w:right="-3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63" w:type="dxa"/>
            <w:shd w:val="clear" w:color="auto" w:fill="auto"/>
          </w:tcPr>
          <w:p w14:paraId="652EFD1C" w14:textId="77777777" w:rsidR="00EC65AF" w:rsidRPr="00574462" w:rsidRDefault="00EC65AF" w:rsidP="00EC65AF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</w:tcBorders>
            <w:shd w:val="clear" w:color="auto" w:fill="auto"/>
          </w:tcPr>
          <w:p w14:paraId="56B106EB" w14:textId="77777777" w:rsidR="00EC65AF" w:rsidRPr="00574462" w:rsidRDefault="00EC65AF" w:rsidP="00EC65AF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606346DA" w14:textId="77777777" w:rsidR="00EC65AF" w:rsidRPr="00574462" w:rsidRDefault="00EC65AF" w:rsidP="00EC65AF">
            <w:pPr>
              <w:spacing w:line="240" w:lineRule="auto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tcBorders>
              <w:top w:val="single" w:sz="4" w:space="0" w:color="auto"/>
            </w:tcBorders>
            <w:shd w:val="clear" w:color="auto" w:fill="auto"/>
          </w:tcPr>
          <w:p w14:paraId="5BA1FF19" w14:textId="77777777" w:rsidR="00EC65AF" w:rsidRPr="00574462" w:rsidRDefault="00EC65AF" w:rsidP="00EC65AF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65AF" w:rsidRPr="00574462" w14:paraId="34A4D2F9" w14:textId="77777777" w:rsidTr="00954117">
        <w:tc>
          <w:tcPr>
            <w:tcW w:w="900" w:type="dxa"/>
          </w:tcPr>
          <w:p w14:paraId="33699C57" w14:textId="77777777" w:rsidR="00EC65AF" w:rsidRPr="00574462" w:rsidRDefault="00EC65AF" w:rsidP="00EC65AF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051" w:type="dxa"/>
            <w:shd w:val="clear" w:color="auto" w:fill="auto"/>
          </w:tcPr>
          <w:p w14:paraId="759F7391" w14:textId="77777777" w:rsidR="00EC65AF" w:rsidRPr="00574462" w:rsidRDefault="00EC65AF" w:rsidP="00EC65AF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835" w:type="dxa"/>
            <w:shd w:val="clear" w:color="auto" w:fill="auto"/>
          </w:tcPr>
          <w:p w14:paraId="01218A33" w14:textId="77777777" w:rsidR="00EC65AF" w:rsidRPr="00574462" w:rsidRDefault="00EC65AF" w:rsidP="00EC65AF">
            <w:pPr>
              <w:spacing w:line="240" w:lineRule="auto"/>
              <w:ind w:right="-34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4462">
              <w:rPr>
                <w:rFonts w:ascii="Angsana New" w:hAnsi="Angsana New"/>
                <w:sz w:val="24"/>
                <w:szCs w:val="24"/>
                <w:cs/>
              </w:rPr>
              <w:t xml:space="preserve">กำหนดชำระ </w:t>
            </w:r>
            <w:r w:rsidRPr="00574462">
              <w:rPr>
                <w:rFonts w:ascii="Angsana New" w:hAnsi="Angsana New"/>
                <w:sz w:val="24"/>
                <w:szCs w:val="24"/>
              </w:rPr>
              <w:t xml:space="preserve">84 </w:t>
            </w:r>
            <w:r w:rsidRPr="00574462">
              <w:rPr>
                <w:rFonts w:ascii="Angsana New" w:hAnsi="Angsana New"/>
                <w:sz w:val="24"/>
                <w:szCs w:val="24"/>
                <w:cs/>
              </w:rPr>
              <w:t xml:space="preserve">งวด งวดที่ </w:t>
            </w:r>
            <w:r w:rsidRPr="00574462">
              <w:rPr>
                <w:rFonts w:ascii="Angsana New" w:hAnsi="Angsana New"/>
                <w:sz w:val="24"/>
                <w:szCs w:val="24"/>
              </w:rPr>
              <w:t xml:space="preserve">1-6 </w:t>
            </w:r>
            <w:r w:rsidRPr="00574462">
              <w:rPr>
                <w:rFonts w:ascii="Angsana New" w:hAnsi="Angsana New"/>
                <w:sz w:val="24"/>
                <w:szCs w:val="24"/>
                <w:cs/>
              </w:rPr>
              <w:t>ชำระคืน</w:t>
            </w:r>
            <w:r w:rsidRPr="00574462">
              <w:rPr>
                <w:rFonts w:ascii="Angsana New" w:hAnsi="Angsana New" w:hint="cs"/>
                <w:sz w:val="24"/>
                <w:szCs w:val="24"/>
                <w:cs/>
              </w:rPr>
              <w:t>เฉพาะดอกเบี้ย</w:t>
            </w:r>
            <w:r w:rsidRPr="00574462">
              <w:rPr>
                <w:rFonts w:ascii="Angsana New" w:hAnsi="Angsana New"/>
                <w:sz w:val="24"/>
                <w:szCs w:val="24"/>
                <w:cs/>
              </w:rPr>
              <w:t xml:space="preserve"> งวดที่ </w:t>
            </w:r>
            <w:r w:rsidRPr="00574462">
              <w:rPr>
                <w:rFonts w:ascii="Angsana New" w:hAnsi="Angsana New"/>
                <w:sz w:val="24"/>
                <w:szCs w:val="24"/>
              </w:rPr>
              <w:t xml:space="preserve">7-84 </w:t>
            </w:r>
            <w:r w:rsidRPr="00574462">
              <w:rPr>
                <w:rFonts w:ascii="Angsana New" w:hAnsi="Angsana New"/>
                <w:sz w:val="24"/>
                <w:szCs w:val="24"/>
                <w:cs/>
              </w:rPr>
              <w:t xml:space="preserve">ชำระงวดละ </w:t>
            </w:r>
            <w:r w:rsidRPr="00574462">
              <w:rPr>
                <w:rFonts w:ascii="Angsana New" w:hAnsi="Angsana New"/>
                <w:sz w:val="24"/>
                <w:szCs w:val="24"/>
              </w:rPr>
              <w:t xml:space="preserve">1.07 </w:t>
            </w:r>
            <w:r w:rsidRPr="00574462">
              <w:rPr>
                <w:rFonts w:ascii="Angsana New" w:hAnsi="Angsana New"/>
                <w:sz w:val="24"/>
                <w:szCs w:val="24"/>
                <w:cs/>
              </w:rPr>
              <w:t>ล้านบาท งวดสุดท้ายชำระเงินต้นพร้อมดอกเบี้ยส่วนที่เหลือ</w:t>
            </w:r>
          </w:p>
        </w:tc>
        <w:tc>
          <w:tcPr>
            <w:tcW w:w="1763" w:type="dxa"/>
            <w:shd w:val="clear" w:color="auto" w:fill="auto"/>
          </w:tcPr>
          <w:p w14:paraId="7EBF7834" w14:textId="77777777" w:rsidR="00EC65AF" w:rsidRPr="00574462" w:rsidRDefault="00EC65AF" w:rsidP="00EC65AF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74462">
              <w:rPr>
                <w:rFonts w:ascii="Angsana New" w:hAnsi="Angsana New"/>
                <w:sz w:val="30"/>
                <w:szCs w:val="30"/>
                <w:lang w:val="en-US"/>
              </w:rPr>
              <w:t xml:space="preserve">MLR –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574462">
              <w:rPr>
                <w:rFonts w:ascii="Angsana New" w:hAnsi="Angsana New"/>
                <w:sz w:val="30"/>
                <w:szCs w:val="30"/>
                <w:lang w:val="en-US"/>
              </w:rPr>
              <w:t>1.00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-2.00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%</w:t>
            </w:r>
          </w:p>
        </w:tc>
        <w:tc>
          <w:tcPr>
            <w:tcW w:w="1805" w:type="dxa"/>
            <w:shd w:val="clear" w:color="auto" w:fill="auto"/>
          </w:tcPr>
          <w:p w14:paraId="12734D25" w14:textId="77777777" w:rsidR="00EC65AF" w:rsidRPr="00574462" w:rsidRDefault="00375EC6" w:rsidP="00EC65AF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EC6">
              <w:rPr>
                <w:rFonts w:ascii="Angsana New" w:hAnsi="Angsana New"/>
                <w:sz w:val="30"/>
                <w:szCs w:val="30"/>
                <w:cs/>
              </w:rPr>
              <w:t>35</w:t>
            </w:r>
            <w:r w:rsidRPr="00375EC6">
              <w:rPr>
                <w:rFonts w:ascii="Angsana New" w:hAnsi="Angsana New"/>
                <w:sz w:val="30"/>
                <w:szCs w:val="30"/>
              </w:rPr>
              <w:t>,</w:t>
            </w:r>
            <w:r w:rsidRPr="00375EC6">
              <w:rPr>
                <w:rFonts w:ascii="Angsana New" w:hAnsi="Angsana New"/>
                <w:sz w:val="30"/>
                <w:szCs w:val="30"/>
                <w:cs/>
              </w:rPr>
              <w:t>003</w:t>
            </w:r>
            <w:r w:rsidRPr="00375EC6">
              <w:rPr>
                <w:rFonts w:ascii="Angsana New" w:hAnsi="Angsana New"/>
                <w:sz w:val="30"/>
                <w:szCs w:val="30"/>
              </w:rPr>
              <w:t>,</w:t>
            </w:r>
            <w:r w:rsidRPr="00375EC6">
              <w:rPr>
                <w:rFonts w:ascii="Angsana New" w:hAnsi="Angsana New"/>
                <w:sz w:val="30"/>
                <w:szCs w:val="30"/>
                <w:cs/>
              </w:rPr>
              <w:t>624.92</w:t>
            </w:r>
          </w:p>
        </w:tc>
        <w:tc>
          <w:tcPr>
            <w:tcW w:w="266" w:type="dxa"/>
            <w:shd w:val="clear" w:color="auto" w:fill="auto"/>
          </w:tcPr>
          <w:p w14:paraId="6C6332D2" w14:textId="77777777" w:rsidR="00EC65AF" w:rsidRPr="00574462" w:rsidRDefault="00EC65AF" w:rsidP="00EC65AF">
            <w:pPr>
              <w:spacing w:line="240" w:lineRule="auto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shd w:val="clear" w:color="auto" w:fill="auto"/>
          </w:tcPr>
          <w:p w14:paraId="34A18CD7" w14:textId="77777777" w:rsidR="00EC65AF" w:rsidRPr="00574462" w:rsidRDefault="00EC65AF" w:rsidP="00EC65AF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</w:rPr>
              <w:t>46,279,484.71</w:t>
            </w:r>
          </w:p>
        </w:tc>
      </w:tr>
      <w:tr w:rsidR="00EC65AF" w:rsidRPr="00574462" w14:paraId="77077266" w14:textId="77777777" w:rsidTr="00954117">
        <w:tc>
          <w:tcPr>
            <w:tcW w:w="900" w:type="dxa"/>
          </w:tcPr>
          <w:p w14:paraId="323E5D25" w14:textId="77777777" w:rsidR="00EC65AF" w:rsidRPr="00574462" w:rsidRDefault="00EC65AF" w:rsidP="00EC65AF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051" w:type="dxa"/>
            <w:shd w:val="clear" w:color="auto" w:fill="auto"/>
          </w:tcPr>
          <w:p w14:paraId="1D88213F" w14:textId="77777777" w:rsidR="00EC65AF" w:rsidRPr="00574462" w:rsidRDefault="00EC65AF" w:rsidP="00EC65AF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35</w:t>
            </w:r>
          </w:p>
        </w:tc>
        <w:tc>
          <w:tcPr>
            <w:tcW w:w="2835" w:type="dxa"/>
            <w:shd w:val="clear" w:color="auto" w:fill="auto"/>
          </w:tcPr>
          <w:p w14:paraId="0A702856" w14:textId="77777777" w:rsidR="00EC65AF" w:rsidRPr="00574462" w:rsidRDefault="00EC65AF" w:rsidP="00EC65AF">
            <w:pPr>
              <w:spacing w:line="240" w:lineRule="auto"/>
              <w:ind w:right="-34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74462">
              <w:rPr>
                <w:rFonts w:ascii="Angsana New" w:hAnsi="Angsana New" w:hint="cs"/>
                <w:sz w:val="24"/>
                <w:szCs w:val="24"/>
                <w:cs/>
              </w:rPr>
              <w:t xml:space="preserve">กำหนดชำระ </w:t>
            </w:r>
            <w:r w:rsidRPr="00574462">
              <w:rPr>
                <w:rFonts w:ascii="Angsana New" w:hAnsi="Angsana New"/>
                <w:sz w:val="24"/>
                <w:szCs w:val="24"/>
                <w:lang w:val="en-US"/>
              </w:rPr>
              <w:t>96</w:t>
            </w:r>
            <w:r w:rsidRPr="0057446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งวด งวดที่ </w:t>
            </w:r>
            <w:r w:rsidRPr="00574462">
              <w:rPr>
                <w:rFonts w:ascii="Angsana New" w:hAnsi="Angsana New"/>
                <w:sz w:val="24"/>
                <w:szCs w:val="24"/>
                <w:lang w:val="en-US"/>
              </w:rPr>
              <w:t>1-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12</w:t>
            </w:r>
            <w:r w:rsidRPr="00574462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57446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ชำระคืนเฉพาะดอกเบี้ย งวดที่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13</w:t>
            </w:r>
            <w:r w:rsidRPr="00574462">
              <w:rPr>
                <w:rFonts w:ascii="Angsana New" w:hAnsi="Angsana New"/>
                <w:sz w:val="24"/>
                <w:szCs w:val="24"/>
                <w:lang w:val="en-US"/>
              </w:rPr>
              <w:t>-96</w:t>
            </w:r>
            <w:r w:rsidRPr="0057446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ชำระงวดละ </w:t>
            </w:r>
            <w:r w:rsidRPr="00574462">
              <w:rPr>
                <w:rFonts w:ascii="Angsana New" w:hAnsi="Angsana New"/>
                <w:sz w:val="24"/>
                <w:szCs w:val="24"/>
                <w:lang w:val="en-US"/>
              </w:rPr>
              <w:t xml:space="preserve">0.51 </w:t>
            </w:r>
            <w:r w:rsidRPr="0057446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ล้านบาท </w:t>
            </w:r>
            <w:r w:rsidRPr="00574462">
              <w:rPr>
                <w:rFonts w:ascii="Angsana New" w:hAnsi="Angsana New"/>
                <w:sz w:val="24"/>
                <w:szCs w:val="24"/>
                <w:cs/>
              </w:rPr>
              <w:t>งวดสุดท้ายชำระเงินต้นพร้อมดอกเบี้ยส่วนที่เหลือ</w:t>
            </w:r>
          </w:p>
        </w:tc>
        <w:tc>
          <w:tcPr>
            <w:tcW w:w="1763" w:type="dxa"/>
            <w:shd w:val="clear" w:color="auto" w:fill="auto"/>
          </w:tcPr>
          <w:p w14:paraId="0BC8126F" w14:textId="77777777" w:rsidR="00EC65AF" w:rsidRPr="00574462" w:rsidRDefault="00EC65AF" w:rsidP="00EC65AF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4462">
              <w:rPr>
                <w:rFonts w:ascii="Angsana New" w:hAnsi="Angsana New"/>
                <w:sz w:val="30"/>
                <w:szCs w:val="30"/>
                <w:lang w:val="en-US"/>
              </w:rPr>
              <w:t xml:space="preserve">MLR – </w:t>
            </w:r>
            <w:r w:rsidRPr="00574462">
              <w:rPr>
                <w:rFonts w:ascii="Angsana New" w:hAnsi="Angsana New"/>
                <w:sz w:val="30"/>
                <w:szCs w:val="30"/>
                <w:shd w:val="clear" w:color="auto" w:fill="FFFF00"/>
                <w:lang w:val="en-US"/>
              </w:rPr>
              <w:br/>
            </w:r>
            <w:r w:rsidRPr="00574462">
              <w:rPr>
                <w:rFonts w:ascii="Angsana New" w:hAnsi="Angsana New"/>
                <w:sz w:val="30"/>
                <w:szCs w:val="30"/>
                <w:lang w:val="en-US"/>
              </w:rPr>
              <w:t>1.50-2.00%</w:t>
            </w:r>
          </w:p>
        </w:tc>
        <w:tc>
          <w:tcPr>
            <w:tcW w:w="1805" w:type="dxa"/>
            <w:shd w:val="clear" w:color="auto" w:fill="auto"/>
          </w:tcPr>
          <w:p w14:paraId="1577DFBA" w14:textId="77777777" w:rsidR="00EC65AF" w:rsidRPr="00574462" w:rsidRDefault="00375EC6" w:rsidP="00EC65AF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5EC6">
              <w:rPr>
                <w:rFonts w:ascii="Angsana New" w:hAnsi="Angsana New"/>
                <w:sz w:val="30"/>
                <w:szCs w:val="30"/>
                <w:cs/>
                <w:lang w:val="en-US"/>
              </w:rPr>
              <w:t>13</w:t>
            </w:r>
            <w:r w:rsidRPr="00375EC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75EC6">
              <w:rPr>
                <w:rFonts w:ascii="Angsana New" w:hAnsi="Angsana New"/>
                <w:sz w:val="30"/>
                <w:szCs w:val="30"/>
                <w:cs/>
                <w:lang w:val="en-US"/>
              </w:rPr>
              <w:t>000</w:t>
            </w:r>
            <w:r w:rsidRPr="00375EC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75EC6">
              <w:rPr>
                <w:rFonts w:ascii="Angsana New" w:hAnsi="Angsana New"/>
                <w:sz w:val="30"/>
                <w:szCs w:val="30"/>
                <w:cs/>
                <w:lang w:val="en-US"/>
              </w:rPr>
              <w:t>000.00</w:t>
            </w:r>
          </w:p>
        </w:tc>
        <w:tc>
          <w:tcPr>
            <w:tcW w:w="266" w:type="dxa"/>
            <w:shd w:val="clear" w:color="auto" w:fill="auto"/>
          </w:tcPr>
          <w:p w14:paraId="32CEAD46" w14:textId="77777777" w:rsidR="00EC65AF" w:rsidRPr="00574462" w:rsidRDefault="00EC65AF" w:rsidP="00EC65AF">
            <w:pPr>
              <w:spacing w:line="240" w:lineRule="auto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shd w:val="clear" w:color="auto" w:fill="auto"/>
          </w:tcPr>
          <w:p w14:paraId="3DDA33F1" w14:textId="77777777" w:rsidR="00EC65AF" w:rsidRPr="00574462" w:rsidRDefault="00EC65AF" w:rsidP="00EC65AF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C65AF" w:rsidRPr="00574462" w14:paraId="2DA9C4E1" w14:textId="77777777" w:rsidTr="00954117">
        <w:tc>
          <w:tcPr>
            <w:tcW w:w="900" w:type="dxa"/>
          </w:tcPr>
          <w:p w14:paraId="73BCA8B0" w14:textId="77777777" w:rsidR="00EC65AF" w:rsidRPr="00574462" w:rsidRDefault="00EC65AF" w:rsidP="00EC65AF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051" w:type="dxa"/>
            <w:shd w:val="clear" w:color="auto" w:fill="auto"/>
          </w:tcPr>
          <w:p w14:paraId="27A06F09" w14:textId="77777777" w:rsidR="00EC65AF" w:rsidRPr="00574462" w:rsidRDefault="00EC65AF" w:rsidP="00EC65AF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</w:p>
        </w:tc>
        <w:tc>
          <w:tcPr>
            <w:tcW w:w="2835" w:type="dxa"/>
            <w:shd w:val="clear" w:color="auto" w:fill="auto"/>
          </w:tcPr>
          <w:p w14:paraId="50D072ED" w14:textId="77777777" w:rsidR="00EC65AF" w:rsidRPr="00574462" w:rsidRDefault="00EC65AF" w:rsidP="00EC65AF">
            <w:pPr>
              <w:spacing w:line="240" w:lineRule="auto"/>
              <w:ind w:right="-34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74462">
              <w:rPr>
                <w:rFonts w:ascii="Angsana New" w:hAnsi="Angsana New"/>
                <w:sz w:val="24"/>
                <w:szCs w:val="24"/>
                <w:cs/>
              </w:rPr>
              <w:t xml:space="preserve">จ่ายชำระเงินต้นพร้อมดอกเบี้ยเป็นรายเดือน เดือนละ </w:t>
            </w:r>
            <w:r w:rsidR="00F634FA">
              <w:rPr>
                <w:rFonts w:ascii="Angsana New" w:hAnsi="Angsana New"/>
                <w:sz w:val="24"/>
                <w:szCs w:val="24"/>
              </w:rPr>
              <w:t>0.23</w:t>
            </w:r>
            <w:r w:rsidRPr="0057446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F634FA">
              <w:rPr>
                <w:rFonts w:ascii="Angsana New" w:hAnsi="Angsana New" w:hint="cs"/>
                <w:sz w:val="24"/>
                <w:szCs w:val="24"/>
                <w:cs/>
              </w:rPr>
              <w:t>ล้าน</w:t>
            </w:r>
            <w:r w:rsidRPr="00574462">
              <w:rPr>
                <w:rFonts w:ascii="Angsana New" w:hAnsi="Angsana New"/>
                <w:sz w:val="24"/>
                <w:szCs w:val="24"/>
                <w:cs/>
              </w:rPr>
              <w:t xml:space="preserve">บาท </w:t>
            </w:r>
            <w:r w:rsidRPr="0057446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โดยเดือนที่ </w:t>
            </w:r>
            <w:r w:rsidRPr="00574462">
              <w:rPr>
                <w:rFonts w:ascii="Angsana New" w:hAnsi="Angsana New"/>
                <w:sz w:val="24"/>
                <w:szCs w:val="24"/>
                <w:lang w:val="en-US"/>
              </w:rPr>
              <w:t xml:space="preserve">1-6 </w:t>
            </w:r>
            <w:r w:rsidRPr="00574462">
              <w:rPr>
                <w:rFonts w:ascii="Angsana New" w:hAnsi="Angsana New"/>
                <w:sz w:val="24"/>
                <w:szCs w:val="24"/>
                <w:cs/>
                <w:lang w:val="en-US"/>
              </w:rPr>
              <w:t>ไม่ต้องชำ</w:t>
            </w:r>
            <w:r w:rsidRPr="0057446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ระทั้งเงินต้นและดอกเบี้ย และเริ่มชำระเดือนที่ </w:t>
            </w:r>
            <w:r w:rsidRPr="00574462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 w:rsidRPr="0057446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เป็นต้นไป มีกำหนดชำระภายใน </w:t>
            </w:r>
            <w:r w:rsidRPr="00574462">
              <w:rPr>
                <w:rFonts w:ascii="Angsana New" w:hAnsi="Angsana New"/>
                <w:sz w:val="24"/>
                <w:szCs w:val="24"/>
                <w:lang w:val="en-US"/>
              </w:rPr>
              <w:t>10</w:t>
            </w:r>
            <w:r w:rsidRPr="0057446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ปี </w:t>
            </w:r>
            <w:r w:rsidRPr="00574462">
              <w:rPr>
                <w:rFonts w:ascii="Angsana New" w:hAnsi="Angsana New"/>
                <w:sz w:val="24"/>
                <w:szCs w:val="24"/>
                <w:cs/>
                <w:lang w:val="en-US"/>
              </w:rPr>
              <w:t>นับจากวันเบิกเงินกู้</w:t>
            </w:r>
          </w:p>
        </w:tc>
        <w:tc>
          <w:tcPr>
            <w:tcW w:w="1763" w:type="dxa"/>
            <w:shd w:val="clear" w:color="auto" w:fill="auto"/>
          </w:tcPr>
          <w:p w14:paraId="67D5D2F3" w14:textId="77777777" w:rsidR="00EC65AF" w:rsidRPr="00574462" w:rsidRDefault="00EC65AF" w:rsidP="00EC65AF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อัตราดอกเบี้ยปกติ 2.00-3.25</w:t>
            </w:r>
            <w:r w:rsidRPr="00574462">
              <w:rPr>
                <w:rFonts w:ascii="Angsana New" w:hAnsi="Angsana New"/>
                <w:sz w:val="30"/>
                <w:szCs w:val="30"/>
                <w:lang w:val="en-US"/>
              </w:rPr>
              <w:t xml:space="preserve"> %</w:t>
            </w:r>
            <w:r w:rsidRPr="00574462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57446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 w:rsidRPr="00574462">
              <w:rPr>
                <w:rFonts w:ascii="Angsana New" w:hAnsi="Angsana New"/>
                <w:sz w:val="30"/>
                <w:szCs w:val="30"/>
                <w:lang w:val="en-US"/>
              </w:rPr>
              <w:t>MLR -1.00%</w:t>
            </w:r>
          </w:p>
        </w:tc>
        <w:tc>
          <w:tcPr>
            <w:tcW w:w="1805" w:type="dxa"/>
            <w:shd w:val="clear" w:color="auto" w:fill="auto"/>
          </w:tcPr>
          <w:p w14:paraId="110AA0DA" w14:textId="77777777" w:rsidR="00EC65AF" w:rsidRPr="00574462" w:rsidRDefault="0058076A" w:rsidP="00EC65AF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8076A">
              <w:rPr>
                <w:rFonts w:ascii="Angsana New" w:hAnsi="Angsana New"/>
                <w:sz w:val="30"/>
                <w:szCs w:val="30"/>
                <w:cs/>
              </w:rPr>
              <w:t>20</w:t>
            </w:r>
            <w:r w:rsidRPr="0058076A">
              <w:rPr>
                <w:rFonts w:ascii="Angsana New" w:hAnsi="Angsana New"/>
                <w:sz w:val="30"/>
                <w:szCs w:val="30"/>
              </w:rPr>
              <w:t>,</w:t>
            </w:r>
            <w:r w:rsidRPr="0058076A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58076A">
              <w:rPr>
                <w:rFonts w:ascii="Angsana New" w:hAnsi="Angsana New"/>
                <w:sz w:val="30"/>
                <w:szCs w:val="30"/>
              </w:rPr>
              <w:t>,</w:t>
            </w:r>
            <w:r w:rsidRPr="0058076A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266" w:type="dxa"/>
            <w:shd w:val="clear" w:color="auto" w:fill="auto"/>
          </w:tcPr>
          <w:p w14:paraId="5FC9863D" w14:textId="77777777" w:rsidR="00EC65AF" w:rsidRPr="00574462" w:rsidRDefault="00EC65AF" w:rsidP="00EC65AF">
            <w:pPr>
              <w:spacing w:line="240" w:lineRule="auto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shd w:val="clear" w:color="auto" w:fill="auto"/>
          </w:tcPr>
          <w:p w14:paraId="512FB118" w14:textId="77777777" w:rsidR="00EC65AF" w:rsidRPr="00574462" w:rsidRDefault="00EC65AF" w:rsidP="00EC65AF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C65AF" w:rsidRPr="00574462" w14:paraId="0AE7A102" w14:textId="77777777" w:rsidTr="00954117">
        <w:tc>
          <w:tcPr>
            <w:tcW w:w="900" w:type="dxa"/>
          </w:tcPr>
          <w:p w14:paraId="64F2B970" w14:textId="77777777" w:rsidR="00EC65AF" w:rsidRPr="00574462" w:rsidRDefault="00EC65AF" w:rsidP="00EC65AF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051" w:type="dxa"/>
            <w:shd w:val="clear" w:color="auto" w:fill="auto"/>
          </w:tcPr>
          <w:p w14:paraId="4EC0E563" w14:textId="77777777" w:rsidR="00EC65AF" w:rsidRPr="00574462" w:rsidRDefault="00EC65AF" w:rsidP="00EC65AF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5" w:type="dxa"/>
            <w:shd w:val="clear" w:color="auto" w:fill="auto"/>
          </w:tcPr>
          <w:p w14:paraId="592CEFCA" w14:textId="77777777" w:rsidR="00EC65AF" w:rsidRPr="00574462" w:rsidRDefault="00EC65AF" w:rsidP="00EC65AF">
            <w:pPr>
              <w:spacing w:line="240" w:lineRule="auto"/>
              <w:ind w:right="-34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74462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เงินกู้ยืมในรูปของตั๋วสัญญาใช้เงินจากธนาคารพาณิชย์ในประเทศ</w:t>
            </w:r>
            <w:r w:rsidRPr="00574462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57446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มีกำหนดชำระคืนเงินต้นภายใน </w:t>
            </w:r>
            <w:r w:rsidRPr="00574462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57446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Pr="0057446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ปี</w:t>
            </w:r>
            <w:r w:rsidRPr="0057446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นับจากวันเบิกเงินกู้และกำหนดชำระดอกเบี้ย</w:t>
            </w:r>
            <w:r w:rsidRPr="0057446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วันทำการสุดท้ายของธนาคารในแต่ละเดือน </w:t>
            </w:r>
          </w:p>
        </w:tc>
        <w:tc>
          <w:tcPr>
            <w:tcW w:w="1763" w:type="dxa"/>
            <w:shd w:val="clear" w:color="auto" w:fill="auto"/>
          </w:tcPr>
          <w:p w14:paraId="2BF7F6A5" w14:textId="77777777" w:rsidR="00EC65AF" w:rsidRPr="00574462" w:rsidRDefault="00EC65AF" w:rsidP="00EC65AF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อัตราดอกเบี้ยคงที่ต่อปี 2-7</w:t>
            </w:r>
            <w:r w:rsidRPr="00574462">
              <w:rPr>
                <w:rFonts w:ascii="Angsana New" w:hAnsi="Angsana New"/>
                <w:sz w:val="30"/>
                <w:szCs w:val="30"/>
                <w:lang w:val="en-US"/>
              </w:rPr>
              <w:t xml:space="preserve"> %</w:t>
            </w:r>
          </w:p>
        </w:tc>
        <w:tc>
          <w:tcPr>
            <w:tcW w:w="1805" w:type="dxa"/>
            <w:shd w:val="clear" w:color="auto" w:fill="auto"/>
          </w:tcPr>
          <w:p w14:paraId="62BDDEBF" w14:textId="77777777" w:rsidR="00EC65AF" w:rsidRPr="00574462" w:rsidRDefault="00375EC6" w:rsidP="00EC65AF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EC6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375EC6">
              <w:rPr>
                <w:rFonts w:ascii="Angsana New" w:hAnsi="Angsana New"/>
                <w:sz w:val="30"/>
                <w:szCs w:val="30"/>
              </w:rPr>
              <w:t>,</w:t>
            </w:r>
            <w:r w:rsidRPr="00375EC6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375EC6">
              <w:rPr>
                <w:rFonts w:ascii="Angsana New" w:hAnsi="Angsana New"/>
                <w:sz w:val="30"/>
                <w:szCs w:val="30"/>
              </w:rPr>
              <w:t>,</w:t>
            </w:r>
            <w:r w:rsidRPr="00375EC6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266" w:type="dxa"/>
            <w:shd w:val="clear" w:color="auto" w:fill="auto"/>
          </w:tcPr>
          <w:p w14:paraId="2917382E" w14:textId="77777777" w:rsidR="00EC65AF" w:rsidRPr="00574462" w:rsidRDefault="00EC65AF" w:rsidP="00EC65AF">
            <w:pPr>
              <w:spacing w:line="240" w:lineRule="auto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shd w:val="clear" w:color="auto" w:fill="auto"/>
          </w:tcPr>
          <w:p w14:paraId="7AD2FAAC" w14:textId="77777777" w:rsidR="00EC65AF" w:rsidRPr="00574462" w:rsidRDefault="00EC65AF" w:rsidP="00EC65AF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1534A" w:rsidRPr="00574462" w14:paraId="4EE9CE67" w14:textId="77777777" w:rsidTr="00954117">
        <w:tc>
          <w:tcPr>
            <w:tcW w:w="900" w:type="dxa"/>
          </w:tcPr>
          <w:p w14:paraId="73187B67" w14:textId="77777777" w:rsidR="00D1534A" w:rsidRPr="00574462" w:rsidRDefault="001652A1" w:rsidP="00EC65AF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051" w:type="dxa"/>
            <w:shd w:val="clear" w:color="auto" w:fill="auto"/>
          </w:tcPr>
          <w:p w14:paraId="0D4308AB" w14:textId="77777777" w:rsidR="00D1534A" w:rsidRPr="00574462" w:rsidRDefault="001652A1" w:rsidP="00EC65AF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</w:p>
        </w:tc>
        <w:tc>
          <w:tcPr>
            <w:tcW w:w="2835" w:type="dxa"/>
            <w:shd w:val="clear" w:color="auto" w:fill="auto"/>
          </w:tcPr>
          <w:p w14:paraId="5FB05179" w14:textId="77777777" w:rsidR="00D1534A" w:rsidRPr="00574462" w:rsidRDefault="00C714E8" w:rsidP="00EC65AF">
            <w:pPr>
              <w:spacing w:line="240" w:lineRule="auto"/>
              <w:ind w:right="-34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74462">
              <w:rPr>
                <w:rFonts w:ascii="Angsana New" w:hAnsi="Angsana New" w:hint="cs"/>
                <w:sz w:val="24"/>
                <w:szCs w:val="24"/>
                <w:cs/>
              </w:rPr>
              <w:t xml:space="preserve">กำหนดชำระ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60</w:t>
            </w:r>
            <w:r w:rsidRPr="0057446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งวด งวดที่ </w:t>
            </w:r>
            <w:r w:rsidRPr="00574462">
              <w:rPr>
                <w:rFonts w:ascii="Angsana New" w:hAnsi="Angsana New"/>
                <w:sz w:val="24"/>
                <w:szCs w:val="24"/>
                <w:lang w:val="en-US"/>
              </w:rPr>
              <w:t>1-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  <w:r w:rsidRPr="00574462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574462">
              <w:rPr>
                <w:rFonts w:ascii="Angsana New" w:hAnsi="Angsana New"/>
                <w:sz w:val="24"/>
                <w:szCs w:val="24"/>
                <w:cs/>
                <w:lang w:val="en-US"/>
              </w:rPr>
              <w:t>ไม่ต้องชำ</w:t>
            </w:r>
            <w:r w:rsidRPr="0057446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ระทั้งเงินต้นและดอกเบี้ย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งวดที่</w:t>
            </w:r>
            <w:r w:rsidR="007B1ED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7B1ED9">
              <w:rPr>
                <w:rFonts w:ascii="Angsana New" w:hAnsi="Angsana New"/>
                <w:sz w:val="24"/>
                <w:szCs w:val="24"/>
                <w:lang w:val="en-US"/>
              </w:rPr>
              <w:t>7-12</w:t>
            </w:r>
            <w:r w:rsidR="007B1ED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57446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ชำระคืนเฉพาะดอกเบี้ย งวดที่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13</w:t>
            </w:r>
            <w:r w:rsidRPr="0057446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  <w:r w:rsidR="007B1ED9">
              <w:rPr>
                <w:rFonts w:ascii="Angsana New" w:hAnsi="Angsana New"/>
                <w:sz w:val="24"/>
                <w:szCs w:val="24"/>
                <w:lang w:val="en-US"/>
              </w:rPr>
              <w:t>60</w:t>
            </w:r>
            <w:r w:rsidR="00472289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="0047228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ชำระเงินต้นพร้อมดอกเบี้ย</w:t>
            </w:r>
            <w:r w:rsidRPr="0057446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8E6A6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โดยชำระส่วนเงินต้น</w:t>
            </w:r>
            <w:r w:rsidRPr="0057446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งวดละ </w:t>
            </w:r>
            <w:r w:rsidRPr="00574462">
              <w:rPr>
                <w:rFonts w:ascii="Angsana New" w:hAnsi="Angsana New"/>
                <w:sz w:val="24"/>
                <w:szCs w:val="24"/>
                <w:lang w:val="en-US"/>
              </w:rPr>
              <w:t>0.</w:t>
            </w:r>
            <w:r w:rsidR="008E6A66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4B4EE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</w:t>
            </w:r>
            <w:r w:rsidRPr="00574462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="004B4EE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763" w:type="dxa"/>
            <w:shd w:val="clear" w:color="auto" w:fill="auto"/>
          </w:tcPr>
          <w:p w14:paraId="0A32887F" w14:textId="77777777" w:rsidR="00D1534A" w:rsidRPr="005157CC" w:rsidRDefault="005157CC" w:rsidP="00EC65AF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อัตราดอกเบี้ยคงที่ต่อปี </w:t>
            </w:r>
            <w:r w:rsidRPr="005157CC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5157C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  <w:r w:rsidRPr="005157CC">
              <w:rPr>
                <w:rFonts w:ascii="Angsana New" w:hAnsi="Angsana New"/>
                <w:sz w:val="28"/>
                <w:szCs w:val="28"/>
                <w:lang w:val="en-US"/>
              </w:rPr>
              <w:t>3.875</w:t>
            </w:r>
            <w:r w:rsidRPr="00574462">
              <w:rPr>
                <w:rFonts w:ascii="Angsana New" w:hAnsi="Angsana New"/>
                <w:sz w:val="30"/>
                <w:szCs w:val="30"/>
                <w:lang w:val="en-US"/>
              </w:rPr>
              <w:t xml:space="preserve"> %</w:t>
            </w:r>
          </w:p>
        </w:tc>
        <w:tc>
          <w:tcPr>
            <w:tcW w:w="1805" w:type="dxa"/>
            <w:shd w:val="clear" w:color="auto" w:fill="auto"/>
          </w:tcPr>
          <w:p w14:paraId="4FAB1513" w14:textId="77777777" w:rsidR="00D1534A" w:rsidRPr="00574462" w:rsidRDefault="007419E5" w:rsidP="00EC65AF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19E5">
              <w:rPr>
                <w:rFonts w:ascii="Angsana New" w:hAnsi="Angsana New"/>
                <w:sz w:val="30"/>
                <w:szCs w:val="30"/>
                <w:cs/>
              </w:rPr>
              <w:t>15</w:t>
            </w:r>
            <w:r w:rsidRPr="007419E5">
              <w:rPr>
                <w:rFonts w:ascii="Angsana New" w:hAnsi="Angsana New"/>
                <w:sz w:val="30"/>
                <w:szCs w:val="30"/>
              </w:rPr>
              <w:t>,</w:t>
            </w:r>
            <w:r w:rsidRPr="007419E5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7419E5">
              <w:rPr>
                <w:rFonts w:ascii="Angsana New" w:hAnsi="Angsana New"/>
                <w:sz w:val="30"/>
                <w:szCs w:val="30"/>
              </w:rPr>
              <w:t>,</w:t>
            </w:r>
            <w:r w:rsidRPr="007419E5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266" w:type="dxa"/>
            <w:shd w:val="clear" w:color="auto" w:fill="auto"/>
          </w:tcPr>
          <w:p w14:paraId="715468CB" w14:textId="77777777" w:rsidR="00D1534A" w:rsidRPr="00574462" w:rsidRDefault="00D1534A" w:rsidP="00EC65AF">
            <w:pPr>
              <w:spacing w:line="240" w:lineRule="auto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shd w:val="clear" w:color="auto" w:fill="auto"/>
          </w:tcPr>
          <w:p w14:paraId="4E452D5B" w14:textId="77777777" w:rsidR="00D1534A" w:rsidRPr="00574462" w:rsidRDefault="005157CC" w:rsidP="00EC65AF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C65AF" w:rsidRPr="003520B0" w14:paraId="2469765B" w14:textId="77777777" w:rsidTr="00954117">
        <w:trPr>
          <w:trHeight w:val="56"/>
        </w:trPr>
        <w:tc>
          <w:tcPr>
            <w:tcW w:w="4786" w:type="dxa"/>
            <w:gridSpan w:val="3"/>
          </w:tcPr>
          <w:p w14:paraId="7AA03728" w14:textId="77777777" w:rsidR="00EC65AF" w:rsidRPr="003520B0" w:rsidRDefault="00EC65AF" w:rsidP="00EC65AF">
            <w:pPr>
              <w:ind w:right="-34"/>
              <w:rPr>
                <w:rFonts w:ascii="Angsana New" w:hAnsi="Angsana New"/>
                <w:sz w:val="30"/>
                <w:szCs w:val="30"/>
                <w:cs/>
              </w:rPr>
            </w:pPr>
            <w:r w:rsidRPr="003520B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63" w:type="dxa"/>
            <w:shd w:val="clear" w:color="auto" w:fill="auto"/>
          </w:tcPr>
          <w:p w14:paraId="6F70EF64" w14:textId="77777777" w:rsidR="00EC65AF" w:rsidRPr="003520B0" w:rsidRDefault="00EC65AF" w:rsidP="00EC65AF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5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A9CC4E4" w14:textId="77777777" w:rsidR="00EC65AF" w:rsidRPr="003520B0" w:rsidRDefault="007419E5" w:rsidP="00EC65AF">
            <w:pPr>
              <w:tabs>
                <w:tab w:val="decimal" w:pos="104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19E5">
              <w:rPr>
                <w:rFonts w:ascii="Angsana New" w:hAnsi="Angsana New"/>
                <w:sz w:val="30"/>
                <w:szCs w:val="30"/>
                <w:cs/>
              </w:rPr>
              <w:t>92</w:t>
            </w:r>
            <w:r w:rsidRPr="007419E5">
              <w:rPr>
                <w:rFonts w:ascii="Angsana New" w:hAnsi="Angsana New"/>
                <w:sz w:val="30"/>
                <w:szCs w:val="30"/>
              </w:rPr>
              <w:t>,</w:t>
            </w:r>
            <w:r w:rsidRPr="007419E5">
              <w:rPr>
                <w:rFonts w:ascii="Angsana New" w:hAnsi="Angsana New"/>
                <w:sz w:val="30"/>
                <w:szCs w:val="30"/>
                <w:cs/>
              </w:rPr>
              <w:t>003</w:t>
            </w:r>
            <w:r w:rsidRPr="007419E5">
              <w:rPr>
                <w:rFonts w:ascii="Angsana New" w:hAnsi="Angsana New"/>
                <w:sz w:val="30"/>
                <w:szCs w:val="30"/>
              </w:rPr>
              <w:t>,</w:t>
            </w:r>
            <w:r w:rsidRPr="007419E5">
              <w:rPr>
                <w:rFonts w:ascii="Angsana New" w:hAnsi="Angsana New"/>
                <w:sz w:val="30"/>
                <w:szCs w:val="30"/>
                <w:cs/>
              </w:rPr>
              <w:t>624.92</w:t>
            </w:r>
          </w:p>
        </w:tc>
        <w:tc>
          <w:tcPr>
            <w:tcW w:w="266" w:type="dxa"/>
            <w:shd w:val="clear" w:color="auto" w:fill="auto"/>
          </w:tcPr>
          <w:p w14:paraId="4B3A3884" w14:textId="77777777" w:rsidR="00EC65AF" w:rsidRPr="003520B0" w:rsidRDefault="00EC65AF" w:rsidP="00EC65AF">
            <w:pPr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3970A0E" w14:textId="77777777" w:rsidR="00EC65AF" w:rsidRPr="003520B0" w:rsidRDefault="00EC65AF" w:rsidP="00EC65AF">
            <w:pPr>
              <w:tabs>
                <w:tab w:val="decimal" w:pos="1043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520B0">
              <w:rPr>
                <w:rFonts w:ascii="Angsana New" w:hAnsi="Angsana New"/>
                <w:sz w:val="30"/>
                <w:szCs w:val="30"/>
                <w:cs/>
              </w:rPr>
              <w:t>46</w:t>
            </w:r>
            <w:r w:rsidRPr="003520B0">
              <w:rPr>
                <w:rFonts w:ascii="Angsana New" w:hAnsi="Angsana New"/>
                <w:sz w:val="30"/>
                <w:szCs w:val="30"/>
              </w:rPr>
              <w:t>,</w:t>
            </w:r>
            <w:r w:rsidRPr="003520B0">
              <w:rPr>
                <w:rFonts w:ascii="Angsana New" w:hAnsi="Angsana New"/>
                <w:sz w:val="30"/>
                <w:szCs w:val="30"/>
                <w:cs/>
              </w:rPr>
              <w:t>279</w:t>
            </w:r>
            <w:r w:rsidRPr="003520B0">
              <w:rPr>
                <w:rFonts w:ascii="Angsana New" w:hAnsi="Angsana New"/>
                <w:sz w:val="30"/>
                <w:szCs w:val="30"/>
              </w:rPr>
              <w:t>,</w:t>
            </w:r>
            <w:r w:rsidRPr="003520B0">
              <w:rPr>
                <w:rFonts w:ascii="Angsana New" w:hAnsi="Angsana New"/>
                <w:sz w:val="30"/>
                <w:szCs w:val="30"/>
                <w:cs/>
              </w:rPr>
              <w:t>484.71</w:t>
            </w:r>
          </w:p>
        </w:tc>
      </w:tr>
      <w:tr w:rsidR="00EC65AF" w:rsidRPr="003520B0" w14:paraId="0DDAA87B" w14:textId="77777777" w:rsidTr="00954117">
        <w:tc>
          <w:tcPr>
            <w:tcW w:w="6546" w:type="dxa"/>
            <w:gridSpan w:val="4"/>
          </w:tcPr>
          <w:p w14:paraId="7CEE4E88" w14:textId="77777777" w:rsidR="00EC65AF" w:rsidRPr="003520B0" w:rsidRDefault="00EC65AF" w:rsidP="00EC65AF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3520B0">
              <w:rPr>
                <w:rFonts w:ascii="Angsana New" w:hAnsi="Angsana New"/>
                <w:sz w:val="30"/>
                <w:szCs w:val="30"/>
                <w:cs/>
              </w:rPr>
              <w:t>หัก เงินกู้ยืมระยะยาวจากสถาบันการเงินที่ถึงกำหนดชำระภายใน</w:t>
            </w:r>
            <w:r w:rsidRPr="003520B0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3520B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80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D47B090" w14:textId="77777777" w:rsidR="00EC65AF" w:rsidRPr="003520B0" w:rsidRDefault="00276F0F" w:rsidP="00EC65AF">
            <w:pPr>
              <w:tabs>
                <w:tab w:val="decimal" w:pos="1043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76F0F">
              <w:rPr>
                <w:rFonts w:ascii="Angsana New" w:hAnsi="Angsana New"/>
                <w:sz w:val="30"/>
                <w:szCs w:val="30"/>
                <w:cs/>
              </w:rPr>
              <w:t>17</w:t>
            </w:r>
            <w:r w:rsidRPr="00276F0F">
              <w:rPr>
                <w:rFonts w:ascii="Angsana New" w:hAnsi="Angsana New"/>
                <w:sz w:val="30"/>
                <w:szCs w:val="30"/>
              </w:rPr>
              <w:t>,</w:t>
            </w:r>
            <w:r w:rsidRPr="00276F0F">
              <w:rPr>
                <w:rFonts w:ascii="Angsana New" w:hAnsi="Angsana New"/>
                <w:sz w:val="30"/>
                <w:szCs w:val="30"/>
                <w:cs/>
              </w:rPr>
              <w:t>067</w:t>
            </w:r>
            <w:r w:rsidRPr="00276F0F">
              <w:rPr>
                <w:rFonts w:ascii="Angsana New" w:hAnsi="Angsana New"/>
                <w:sz w:val="30"/>
                <w:szCs w:val="30"/>
              </w:rPr>
              <w:t>,</w:t>
            </w:r>
            <w:r w:rsidRPr="00276F0F">
              <w:rPr>
                <w:rFonts w:ascii="Angsana New" w:hAnsi="Angsana New"/>
                <w:sz w:val="30"/>
                <w:szCs w:val="30"/>
                <w:cs/>
              </w:rPr>
              <w:t>325.46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224D7994" w14:textId="77777777" w:rsidR="00EC65AF" w:rsidRPr="003520B0" w:rsidRDefault="00EC65AF" w:rsidP="00EC65AF">
            <w:pPr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13DE082" w14:textId="77777777" w:rsidR="00EC65AF" w:rsidRPr="003520B0" w:rsidRDefault="00EC65AF" w:rsidP="00EC65AF">
            <w:pPr>
              <w:tabs>
                <w:tab w:val="decimal" w:pos="104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20B0">
              <w:rPr>
                <w:rFonts w:ascii="Angsana New" w:hAnsi="Angsana New"/>
                <w:sz w:val="30"/>
                <w:szCs w:val="30"/>
              </w:rPr>
              <w:t>(11,087,761.07)</w:t>
            </w:r>
          </w:p>
        </w:tc>
      </w:tr>
      <w:tr w:rsidR="00EC65AF" w:rsidRPr="003520B0" w14:paraId="11836CF6" w14:textId="77777777" w:rsidTr="00954117">
        <w:tc>
          <w:tcPr>
            <w:tcW w:w="4786" w:type="dxa"/>
            <w:gridSpan w:val="3"/>
          </w:tcPr>
          <w:p w14:paraId="187E3494" w14:textId="77777777" w:rsidR="00EC65AF" w:rsidRPr="003520B0" w:rsidRDefault="00EC65AF" w:rsidP="00EC65AF">
            <w:pPr>
              <w:ind w:right="-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20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763" w:type="dxa"/>
            <w:shd w:val="clear" w:color="auto" w:fill="auto"/>
          </w:tcPr>
          <w:p w14:paraId="3CB3C697" w14:textId="77777777" w:rsidR="00EC65AF" w:rsidRPr="003520B0" w:rsidRDefault="00EC65AF" w:rsidP="00EC65AF">
            <w:pPr>
              <w:ind w:right="-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57D66ADE" w14:textId="77777777" w:rsidR="00EC65AF" w:rsidRPr="003520B0" w:rsidRDefault="00276F0F" w:rsidP="00EC65AF">
            <w:pPr>
              <w:tabs>
                <w:tab w:val="decimal" w:pos="104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6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74</w:t>
            </w:r>
            <w:r w:rsidRPr="00276F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76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936</w:t>
            </w:r>
            <w:r w:rsidRPr="00276F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76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299.46</w:t>
            </w:r>
          </w:p>
        </w:tc>
        <w:tc>
          <w:tcPr>
            <w:tcW w:w="266" w:type="dxa"/>
            <w:shd w:val="clear" w:color="auto" w:fill="auto"/>
          </w:tcPr>
          <w:p w14:paraId="57CEA296" w14:textId="77777777" w:rsidR="00EC65AF" w:rsidRPr="003520B0" w:rsidRDefault="00EC65AF" w:rsidP="00EC65AF">
            <w:pPr>
              <w:ind w:right="-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2D402976" w14:textId="77777777" w:rsidR="00EC65AF" w:rsidRPr="003520B0" w:rsidRDefault="00EC65AF" w:rsidP="00EC65AF">
            <w:pPr>
              <w:tabs>
                <w:tab w:val="decimal" w:pos="104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20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35</w:t>
            </w:r>
            <w:r w:rsidRPr="003520B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520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191</w:t>
            </w:r>
            <w:r w:rsidRPr="003520B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520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723.64</w:t>
            </w:r>
          </w:p>
        </w:tc>
      </w:tr>
    </w:tbl>
    <w:p w14:paraId="79F7CBB7" w14:textId="77777777" w:rsidR="00EC65AF" w:rsidRPr="00313AF1" w:rsidRDefault="00EC65AF" w:rsidP="00EC65AF">
      <w:pPr>
        <w:spacing w:before="240"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313AF1">
        <w:rPr>
          <w:rFonts w:ascii="Angsana New" w:hAnsi="Angsana New"/>
          <w:sz w:val="30"/>
          <w:szCs w:val="30"/>
          <w:cs/>
        </w:rPr>
        <w:t xml:space="preserve">เงินกู้ยืมจากธนาคารแห่งที่ </w:t>
      </w:r>
      <w:r w:rsidRPr="00313AF1">
        <w:rPr>
          <w:rFonts w:ascii="Angsana New" w:hAnsi="Angsana New"/>
          <w:sz w:val="30"/>
          <w:szCs w:val="30"/>
        </w:rPr>
        <w:t xml:space="preserve">1 </w:t>
      </w:r>
      <w:r w:rsidRPr="00313AF1">
        <w:rPr>
          <w:rFonts w:ascii="Angsana New" w:hAnsi="Angsana New"/>
          <w:sz w:val="30"/>
          <w:szCs w:val="30"/>
          <w:cs/>
        </w:rPr>
        <w:t>ค้ำประกันโดยจดจำนองที่ดินพร้อมสิ่งปลูกสร้างบนที่ดิน ซึ่งเป็นกรรมสิทธิ์ของบริษัทและค้ำประกันโดยบรรษัทประกันสินเชื่ออุตสาหกรรมขนาดย่อม</w:t>
      </w:r>
    </w:p>
    <w:p w14:paraId="324F2E15" w14:textId="77777777" w:rsidR="00EC65AF" w:rsidRPr="00313AF1" w:rsidRDefault="00EC65AF" w:rsidP="00EC65AF">
      <w:pPr>
        <w:spacing w:before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313AF1">
        <w:rPr>
          <w:rFonts w:ascii="Angsana New" w:hAnsi="Angsana New"/>
          <w:sz w:val="30"/>
          <w:szCs w:val="30"/>
          <w:cs/>
        </w:rPr>
        <w:t xml:space="preserve">เงินกู้ยืมจากธนาคารแห่งที่ </w:t>
      </w:r>
      <w:r w:rsidRPr="00313AF1">
        <w:rPr>
          <w:rFonts w:ascii="Angsana New" w:hAnsi="Angsana New"/>
          <w:sz w:val="30"/>
          <w:szCs w:val="30"/>
        </w:rPr>
        <w:t xml:space="preserve">2 </w:t>
      </w:r>
      <w:r w:rsidRPr="00313AF1">
        <w:rPr>
          <w:rFonts w:ascii="Angsana New" w:hAnsi="Angsana New"/>
          <w:sz w:val="30"/>
          <w:szCs w:val="30"/>
          <w:cs/>
        </w:rPr>
        <w:t>ค้ำประกันโดยบรรษัทประกันสินเชื่ออุตสาหกรรมขนาดย่อม</w:t>
      </w:r>
    </w:p>
    <w:p w14:paraId="22A7A62F" w14:textId="77777777" w:rsidR="00EC65AF" w:rsidRPr="00313AF1" w:rsidRDefault="00636A16" w:rsidP="00EC65AF">
      <w:pPr>
        <w:spacing w:before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313AF1">
        <w:rPr>
          <w:rFonts w:ascii="Angsana New" w:hAnsi="Angsana New"/>
          <w:sz w:val="30"/>
          <w:szCs w:val="30"/>
          <w:cs/>
        </w:rPr>
        <w:t>เงินกู้ยืมจากธนาคารแห่งที่</w:t>
      </w:r>
      <w:r w:rsidR="00454277" w:rsidRPr="00313AF1">
        <w:rPr>
          <w:rFonts w:ascii="Angsana New" w:hAnsi="Angsana New"/>
          <w:sz w:val="30"/>
          <w:szCs w:val="30"/>
          <w:cs/>
        </w:rPr>
        <w:t xml:space="preserve"> </w:t>
      </w:r>
      <w:r w:rsidRPr="00313AF1">
        <w:rPr>
          <w:rFonts w:ascii="Angsana New" w:hAnsi="Angsana New"/>
          <w:sz w:val="30"/>
          <w:szCs w:val="30"/>
          <w:lang w:val="en-US"/>
        </w:rPr>
        <w:t>3</w:t>
      </w:r>
      <w:r w:rsidR="00454277" w:rsidRPr="00313AF1">
        <w:rPr>
          <w:rFonts w:ascii="Angsana New" w:hAnsi="Angsana New"/>
          <w:sz w:val="30"/>
          <w:szCs w:val="30"/>
          <w:cs/>
        </w:rPr>
        <w:t xml:space="preserve"> ค้ำประกัน</w:t>
      </w:r>
      <w:r w:rsidR="00EF5AF0" w:rsidRPr="00313AF1">
        <w:rPr>
          <w:rFonts w:ascii="Angsana New" w:hAnsi="Angsana New"/>
          <w:sz w:val="30"/>
          <w:szCs w:val="30"/>
          <w:cs/>
        </w:rPr>
        <w:t>โดยจดจำนองที่ดิน</w:t>
      </w:r>
      <w:r w:rsidR="00954117" w:rsidRPr="00313AF1">
        <w:rPr>
          <w:rFonts w:ascii="Angsana New" w:hAnsi="Angsana New"/>
          <w:sz w:val="30"/>
          <w:szCs w:val="30"/>
          <w:cs/>
        </w:rPr>
        <w:t>ซึ่งเป็นกรรมสิทธิ์ของกรรมการ</w:t>
      </w:r>
      <w:r w:rsidR="00EF5AF0" w:rsidRPr="00313AF1">
        <w:rPr>
          <w:rFonts w:ascii="Angsana New" w:hAnsi="Angsana New"/>
          <w:sz w:val="30"/>
          <w:szCs w:val="30"/>
          <w:cs/>
        </w:rPr>
        <w:t xml:space="preserve"> และค้ำประกันโดยบรรษัทประกันสินเชื่ออุตสาหกรรมขนาดย่อม</w:t>
      </w:r>
    </w:p>
    <w:p w14:paraId="149F28A7" w14:textId="77777777" w:rsidR="006F30AD" w:rsidRPr="00E50A6D" w:rsidRDefault="006F30AD" w:rsidP="00352FE1">
      <w:pPr>
        <w:numPr>
          <w:ilvl w:val="0"/>
          <w:numId w:val="17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หนี้สินตามสัญญาเช่า</w:t>
      </w:r>
    </w:p>
    <w:tbl>
      <w:tblPr>
        <w:tblW w:w="10210" w:type="dxa"/>
        <w:tblLayout w:type="fixed"/>
        <w:tblLook w:val="0000" w:firstRow="0" w:lastRow="0" w:firstColumn="0" w:lastColumn="0" w:noHBand="0" w:noVBand="0"/>
      </w:tblPr>
      <w:tblGrid>
        <w:gridCol w:w="5760"/>
        <w:gridCol w:w="2102"/>
        <w:gridCol w:w="239"/>
        <w:gridCol w:w="2101"/>
        <w:gridCol w:w="8"/>
      </w:tblGrid>
      <w:tr w:rsidR="005E00E6" w:rsidRPr="00E50A6D" w14:paraId="48171E64" w14:textId="77777777" w:rsidTr="005E00E6">
        <w:tc>
          <w:tcPr>
            <w:tcW w:w="5760" w:type="dxa"/>
          </w:tcPr>
          <w:p w14:paraId="38E73E66" w14:textId="77777777" w:rsidR="005E00E6" w:rsidRPr="00E50A6D" w:rsidRDefault="005E00E6" w:rsidP="005E00E6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0" w:type="dxa"/>
            <w:gridSpan w:val="4"/>
          </w:tcPr>
          <w:p w14:paraId="1A519D95" w14:textId="77777777" w:rsidR="005E00E6" w:rsidRPr="00E50A6D" w:rsidRDefault="005E00E6" w:rsidP="005E00E6">
            <w:pPr>
              <w:spacing w:line="36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</w:rPr>
              <w:t xml:space="preserve">             (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50A6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E50A6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E00E6" w:rsidRPr="00E50A6D" w14:paraId="38C23F49" w14:textId="77777777" w:rsidTr="005E00E6">
        <w:trPr>
          <w:gridAfter w:val="1"/>
          <w:wAfter w:w="8" w:type="dxa"/>
        </w:trPr>
        <w:tc>
          <w:tcPr>
            <w:tcW w:w="5760" w:type="dxa"/>
          </w:tcPr>
          <w:p w14:paraId="39F5C42F" w14:textId="77777777" w:rsidR="005E00E6" w:rsidRPr="00E50A6D" w:rsidRDefault="005E00E6" w:rsidP="005E00E6">
            <w:pPr>
              <w:spacing w:line="360" w:lineRule="exact"/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02" w:type="dxa"/>
            <w:tcBorders>
              <w:top w:val="single" w:sz="4" w:space="0" w:color="auto"/>
              <w:bottom w:val="single" w:sz="4" w:space="0" w:color="auto"/>
            </w:tcBorders>
          </w:tcPr>
          <w:p w14:paraId="24742175" w14:textId="77777777" w:rsidR="005E00E6" w:rsidRPr="00E50A6D" w:rsidRDefault="005E00E6" w:rsidP="005E00E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16344BF0" w14:textId="77777777" w:rsidR="005E00E6" w:rsidRPr="00E50A6D" w:rsidRDefault="005E00E6" w:rsidP="005E00E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  <w:bottom w:val="single" w:sz="4" w:space="0" w:color="auto"/>
            </w:tcBorders>
          </w:tcPr>
          <w:p w14:paraId="6F520622" w14:textId="77777777" w:rsidR="005E00E6" w:rsidRPr="00E50A6D" w:rsidRDefault="005E00E6" w:rsidP="005E00E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65AF" w:rsidRPr="00E50A6D" w14:paraId="3610C327" w14:textId="77777777" w:rsidTr="00EC65AF">
        <w:trPr>
          <w:gridAfter w:val="1"/>
          <w:wAfter w:w="8" w:type="dxa"/>
          <w:trHeight w:val="203"/>
        </w:trPr>
        <w:tc>
          <w:tcPr>
            <w:tcW w:w="5760" w:type="dxa"/>
          </w:tcPr>
          <w:p w14:paraId="0F02B3F5" w14:textId="77777777" w:rsidR="00EC65AF" w:rsidRPr="00EC65AF" w:rsidRDefault="00EC65AF" w:rsidP="00EC65AF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</w:t>
            </w: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สุทธิทาง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บัญชี ณ วันที่ 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คม 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1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BE68B6" w14:textId="77777777" w:rsidR="00EC65AF" w:rsidRPr="00E50A6D" w:rsidRDefault="00EC65AF" w:rsidP="00EC65AF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</w:rPr>
              <w:t>20,587,786.46</w:t>
            </w:r>
          </w:p>
        </w:tc>
        <w:tc>
          <w:tcPr>
            <w:tcW w:w="239" w:type="dxa"/>
            <w:vAlign w:val="center"/>
          </w:tcPr>
          <w:p w14:paraId="24C3FC7D" w14:textId="77777777" w:rsidR="00EC65AF" w:rsidRPr="00E50A6D" w:rsidRDefault="00EC65AF" w:rsidP="00EC65A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vAlign w:val="bottom"/>
          </w:tcPr>
          <w:p w14:paraId="0DBA1052" w14:textId="77777777" w:rsidR="00EC65AF" w:rsidRPr="00E50A6D" w:rsidRDefault="00EC65AF" w:rsidP="00EC65AF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31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236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342.12</w:t>
            </w:r>
          </w:p>
        </w:tc>
      </w:tr>
      <w:tr w:rsidR="005E00E6" w:rsidRPr="00E50A6D" w14:paraId="5BF2BB97" w14:textId="77777777" w:rsidTr="005E00E6">
        <w:trPr>
          <w:gridAfter w:val="1"/>
          <w:wAfter w:w="8" w:type="dxa"/>
          <w:trHeight w:val="203"/>
        </w:trPr>
        <w:tc>
          <w:tcPr>
            <w:tcW w:w="5760" w:type="dxa"/>
            <w:vAlign w:val="center"/>
          </w:tcPr>
          <w:p w14:paraId="3C1B6CD6" w14:textId="77777777" w:rsidR="005E00E6" w:rsidRPr="002411DE" w:rsidRDefault="005E00E6" w:rsidP="005E00E6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ลดลงระหว่าง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B1407" w14:textId="77777777" w:rsidR="005E00E6" w:rsidRPr="00E50A6D" w:rsidRDefault="00C945E8" w:rsidP="005E00E6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45E8">
              <w:rPr>
                <w:rFonts w:ascii="Angsana New" w:hAnsi="Angsana New"/>
                <w:sz w:val="30"/>
                <w:szCs w:val="30"/>
                <w:cs/>
              </w:rPr>
              <w:t>(3</w:t>
            </w:r>
            <w:r w:rsidRPr="00C945E8">
              <w:rPr>
                <w:rFonts w:ascii="Angsana New" w:hAnsi="Angsana New"/>
                <w:sz w:val="30"/>
                <w:szCs w:val="30"/>
              </w:rPr>
              <w:t>,</w:t>
            </w:r>
            <w:r w:rsidRPr="00C945E8">
              <w:rPr>
                <w:rFonts w:ascii="Angsana New" w:hAnsi="Angsana New"/>
                <w:sz w:val="30"/>
                <w:szCs w:val="30"/>
                <w:cs/>
              </w:rPr>
              <w:t>797</w:t>
            </w:r>
            <w:r w:rsidRPr="00C945E8">
              <w:rPr>
                <w:rFonts w:ascii="Angsana New" w:hAnsi="Angsana New"/>
                <w:sz w:val="30"/>
                <w:szCs w:val="30"/>
              </w:rPr>
              <w:t>,</w:t>
            </w:r>
            <w:r w:rsidRPr="00C945E8">
              <w:rPr>
                <w:rFonts w:ascii="Angsana New" w:hAnsi="Angsana New"/>
                <w:sz w:val="30"/>
                <w:szCs w:val="30"/>
                <w:cs/>
              </w:rPr>
              <w:t>785.88)</w:t>
            </w:r>
          </w:p>
        </w:tc>
        <w:tc>
          <w:tcPr>
            <w:tcW w:w="239" w:type="dxa"/>
            <w:vAlign w:val="center"/>
          </w:tcPr>
          <w:p w14:paraId="26AC128F" w14:textId="77777777" w:rsidR="005E00E6" w:rsidRPr="00E50A6D" w:rsidRDefault="005E00E6" w:rsidP="005E00E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50AC67" w14:textId="77777777" w:rsidR="005E00E6" w:rsidRPr="00E50A6D" w:rsidRDefault="000B63CD" w:rsidP="005E00E6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B63CD">
              <w:rPr>
                <w:rFonts w:ascii="Angsana New" w:hAnsi="Angsana New"/>
                <w:sz w:val="30"/>
                <w:szCs w:val="30"/>
                <w:cs/>
              </w:rPr>
              <w:t>(7</w:t>
            </w:r>
            <w:r w:rsidRPr="000B63CD">
              <w:rPr>
                <w:rFonts w:ascii="Angsana New" w:hAnsi="Angsana New"/>
                <w:sz w:val="30"/>
                <w:szCs w:val="30"/>
              </w:rPr>
              <w:t>,</w:t>
            </w:r>
            <w:r w:rsidRPr="000B63CD">
              <w:rPr>
                <w:rFonts w:ascii="Angsana New" w:hAnsi="Angsana New"/>
                <w:sz w:val="30"/>
                <w:szCs w:val="30"/>
                <w:cs/>
              </w:rPr>
              <w:t>007</w:t>
            </w:r>
            <w:r w:rsidRPr="000B63CD">
              <w:rPr>
                <w:rFonts w:ascii="Angsana New" w:hAnsi="Angsana New"/>
                <w:sz w:val="30"/>
                <w:szCs w:val="30"/>
              </w:rPr>
              <w:t>,</w:t>
            </w:r>
            <w:r w:rsidRPr="000B63CD">
              <w:rPr>
                <w:rFonts w:ascii="Angsana New" w:hAnsi="Angsana New"/>
                <w:sz w:val="30"/>
                <w:szCs w:val="30"/>
                <w:cs/>
              </w:rPr>
              <w:t>261.29)</w:t>
            </w:r>
          </w:p>
        </w:tc>
      </w:tr>
      <w:tr w:rsidR="005E00E6" w:rsidRPr="00E50A6D" w14:paraId="1F4D542D" w14:textId="77777777" w:rsidTr="005E00E6">
        <w:trPr>
          <w:gridAfter w:val="1"/>
          <w:wAfter w:w="8" w:type="dxa"/>
          <w:trHeight w:val="149"/>
        </w:trPr>
        <w:tc>
          <w:tcPr>
            <w:tcW w:w="5760" w:type="dxa"/>
            <w:vAlign w:val="center"/>
          </w:tcPr>
          <w:p w14:paraId="0A137756" w14:textId="77777777" w:rsidR="005E00E6" w:rsidRPr="00E50A6D" w:rsidRDefault="005E00E6" w:rsidP="005E00E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</w:t>
            </w: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สุทธิทาง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บัญชี ณ วันที่ 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EC65A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1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5CBCD" w14:textId="77777777" w:rsidR="005E00E6" w:rsidRPr="00E50A6D" w:rsidRDefault="00C945E8" w:rsidP="005E00E6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945E8">
              <w:rPr>
                <w:rFonts w:ascii="Angsana New" w:hAnsi="Angsana New"/>
                <w:sz w:val="30"/>
                <w:szCs w:val="30"/>
                <w:cs/>
              </w:rPr>
              <w:t>16</w:t>
            </w:r>
            <w:r w:rsidRPr="00C945E8">
              <w:rPr>
                <w:rFonts w:ascii="Angsana New" w:hAnsi="Angsana New"/>
                <w:sz w:val="30"/>
                <w:szCs w:val="30"/>
              </w:rPr>
              <w:t>,</w:t>
            </w:r>
            <w:r w:rsidRPr="00C945E8">
              <w:rPr>
                <w:rFonts w:ascii="Angsana New" w:hAnsi="Angsana New"/>
                <w:sz w:val="30"/>
                <w:szCs w:val="30"/>
                <w:cs/>
              </w:rPr>
              <w:t>790</w:t>
            </w:r>
            <w:r w:rsidRPr="00C945E8">
              <w:rPr>
                <w:rFonts w:ascii="Angsana New" w:hAnsi="Angsana New"/>
                <w:sz w:val="30"/>
                <w:szCs w:val="30"/>
              </w:rPr>
              <w:t>,</w:t>
            </w:r>
            <w:r w:rsidRPr="00C945E8">
              <w:rPr>
                <w:rFonts w:ascii="Angsana New" w:hAnsi="Angsana New"/>
                <w:sz w:val="30"/>
                <w:szCs w:val="30"/>
                <w:cs/>
              </w:rPr>
              <w:t>000.58</w:t>
            </w:r>
          </w:p>
        </w:tc>
        <w:tc>
          <w:tcPr>
            <w:tcW w:w="239" w:type="dxa"/>
            <w:vAlign w:val="center"/>
          </w:tcPr>
          <w:p w14:paraId="4FF83BBB" w14:textId="77777777" w:rsidR="005E00E6" w:rsidRPr="00E50A6D" w:rsidRDefault="005E00E6" w:rsidP="005E00E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860FC" w14:textId="77777777" w:rsidR="005E00E6" w:rsidRPr="00E50A6D" w:rsidRDefault="00A14DEF" w:rsidP="005E00E6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14DEF">
              <w:rPr>
                <w:rFonts w:ascii="Angsana New" w:hAnsi="Angsana New"/>
                <w:sz w:val="30"/>
                <w:szCs w:val="30"/>
                <w:cs/>
              </w:rPr>
              <w:t>24</w:t>
            </w:r>
            <w:r w:rsidRPr="00A14DEF">
              <w:rPr>
                <w:rFonts w:ascii="Angsana New" w:hAnsi="Angsana New"/>
                <w:sz w:val="30"/>
                <w:szCs w:val="30"/>
              </w:rPr>
              <w:t>,</w:t>
            </w:r>
            <w:r w:rsidRPr="00A14DEF">
              <w:rPr>
                <w:rFonts w:ascii="Angsana New" w:hAnsi="Angsana New"/>
                <w:sz w:val="30"/>
                <w:szCs w:val="30"/>
                <w:cs/>
              </w:rPr>
              <w:t>229</w:t>
            </w:r>
            <w:r w:rsidRPr="00A14DEF">
              <w:rPr>
                <w:rFonts w:ascii="Angsana New" w:hAnsi="Angsana New"/>
                <w:sz w:val="30"/>
                <w:szCs w:val="30"/>
              </w:rPr>
              <w:t>,</w:t>
            </w:r>
            <w:r w:rsidRPr="00A14DEF">
              <w:rPr>
                <w:rFonts w:ascii="Angsana New" w:hAnsi="Angsana New"/>
                <w:sz w:val="30"/>
                <w:szCs w:val="30"/>
                <w:cs/>
              </w:rPr>
              <w:t>080.83</w:t>
            </w:r>
          </w:p>
        </w:tc>
      </w:tr>
      <w:tr w:rsidR="005E00E6" w:rsidRPr="00E50A6D" w14:paraId="706FB513" w14:textId="77777777" w:rsidTr="005E00E6">
        <w:trPr>
          <w:gridAfter w:val="1"/>
          <w:wAfter w:w="8" w:type="dxa"/>
          <w:trHeight w:val="149"/>
        </w:trPr>
        <w:tc>
          <w:tcPr>
            <w:tcW w:w="5760" w:type="dxa"/>
          </w:tcPr>
          <w:p w14:paraId="74A317C4" w14:textId="77777777" w:rsidR="005E00E6" w:rsidRPr="00E50A6D" w:rsidRDefault="005E00E6" w:rsidP="005E00E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หัก  ส่วนที่ถึงกำหนดชำระในหนึ่งปี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3A23E" w14:textId="77777777" w:rsidR="005E00E6" w:rsidRPr="00E50A6D" w:rsidRDefault="00B95B20" w:rsidP="005E00E6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5B20">
              <w:rPr>
                <w:rFonts w:ascii="Angsana New" w:hAnsi="Angsana New"/>
                <w:sz w:val="30"/>
                <w:szCs w:val="30"/>
                <w:cs/>
              </w:rPr>
              <w:t>(3</w:t>
            </w:r>
            <w:r w:rsidRPr="00B95B20">
              <w:rPr>
                <w:rFonts w:ascii="Angsana New" w:hAnsi="Angsana New"/>
                <w:sz w:val="30"/>
                <w:szCs w:val="30"/>
              </w:rPr>
              <w:t>,</w:t>
            </w:r>
            <w:r w:rsidRPr="00B95B20">
              <w:rPr>
                <w:rFonts w:ascii="Angsana New" w:hAnsi="Angsana New"/>
                <w:sz w:val="30"/>
                <w:szCs w:val="30"/>
                <w:cs/>
              </w:rPr>
              <w:t>674</w:t>
            </w:r>
            <w:r w:rsidRPr="00B95B20">
              <w:rPr>
                <w:rFonts w:ascii="Angsana New" w:hAnsi="Angsana New"/>
                <w:sz w:val="30"/>
                <w:szCs w:val="30"/>
              </w:rPr>
              <w:t>,</w:t>
            </w:r>
            <w:r w:rsidRPr="00B95B20">
              <w:rPr>
                <w:rFonts w:ascii="Angsana New" w:hAnsi="Angsana New"/>
                <w:sz w:val="30"/>
                <w:szCs w:val="30"/>
                <w:cs/>
              </w:rPr>
              <w:t>797.81)</w:t>
            </w:r>
          </w:p>
        </w:tc>
        <w:tc>
          <w:tcPr>
            <w:tcW w:w="239" w:type="dxa"/>
            <w:vAlign w:val="center"/>
          </w:tcPr>
          <w:p w14:paraId="6503F345" w14:textId="77777777" w:rsidR="005E00E6" w:rsidRPr="00E50A6D" w:rsidRDefault="005E00E6" w:rsidP="005E00E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89A98" w14:textId="77777777" w:rsidR="005E00E6" w:rsidRPr="00E50A6D" w:rsidRDefault="00A14DEF" w:rsidP="005E00E6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4DEF">
              <w:rPr>
                <w:rFonts w:ascii="Angsana New" w:hAnsi="Angsana New"/>
                <w:sz w:val="30"/>
                <w:szCs w:val="30"/>
                <w:cs/>
              </w:rPr>
              <w:t>(7</w:t>
            </w:r>
            <w:r w:rsidRPr="00A14DEF">
              <w:rPr>
                <w:rFonts w:ascii="Angsana New" w:hAnsi="Angsana New"/>
                <w:sz w:val="30"/>
                <w:szCs w:val="30"/>
              </w:rPr>
              <w:t>,</w:t>
            </w:r>
            <w:r w:rsidRPr="00A14DEF">
              <w:rPr>
                <w:rFonts w:ascii="Angsana New" w:hAnsi="Angsana New"/>
                <w:sz w:val="30"/>
                <w:szCs w:val="30"/>
                <w:cs/>
              </w:rPr>
              <w:t>023</w:t>
            </w:r>
            <w:r w:rsidRPr="00A14DEF">
              <w:rPr>
                <w:rFonts w:ascii="Angsana New" w:hAnsi="Angsana New"/>
                <w:sz w:val="30"/>
                <w:szCs w:val="30"/>
              </w:rPr>
              <w:t>,</w:t>
            </w:r>
            <w:r w:rsidRPr="00A14DEF">
              <w:rPr>
                <w:rFonts w:ascii="Angsana New" w:hAnsi="Angsana New"/>
                <w:sz w:val="30"/>
                <w:szCs w:val="30"/>
                <w:cs/>
              </w:rPr>
              <w:t>364.56)</w:t>
            </w:r>
          </w:p>
        </w:tc>
      </w:tr>
      <w:tr w:rsidR="005E00E6" w:rsidRPr="00E50A6D" w14:paraId="0D32C57E" w14:textId="77777777" w:rsidTr="005E00E6">
        <w:trPr>
          <w:gridAfter w:val="1"/>
          <w:wAfter w:w="8" w:type="dxa"/>
          <w:trHeight w:val="149"/>
        </w:trPr>
        <w:tc>
          <w:tcPr>
            <w:tcW w:w="5760" w:type="dxa"/>
            <w:shd w:val="clear" w:color="auto" w:fill="auto"/>
          </w:tcPr>
          <w:p w14:paraId="08827D69" w14:textId="77777777" w:rsidR="005E00E6" w:rsidRPr="00E50A6D" w:rsidRDefault="005E00E6" w:rsidP="005E00E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มูลค่าสุทธิทางบัญชี - สุทธิจากส่วนที่ถึงกำหนดชำระในหนึ่งปี</w:t>
            </w:r>
          </w:p>
        </w:tc>
        <w:tc>
          <w:tcPr>
            <w:tcW w:w="2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11E104" w14:textId="77777777" w:rsidR="005E00E6" w:rsidRPr="00E50A6D" w:rsidRDefault="00CA7C07" w:rsidP="005E00E6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7C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13</w:t>
            </w:r>
            <w:r w:rsidRPr="00CA7C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A7C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115</w:t>
            </w:r>
            <w:r w:rsidRPr="00CA7C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A7C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202.77</w:t>
            </w:r>
          </w:p>
        </w:tc>
        <w:tc>
          <w:tcPr>
            <w:tcW w:w="239" w:type="dxa"/>
            <w:vAlign w:val="center"/>
          </w:tcPr>
          <w:p w14:paraId="75F20EF2" w14:textId="77777777" w:rsidR="005E00E6" w:rsidRPr="00E50A6D" w:rsidRDefault="005E00E6" w:rsidP="005E00E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345877" w14:textId="77777777" w:rsidR="005E00E6" w:rsidRPr="00E50A6D" w:rsidRDefault="00A14DEF" w:rsidP="005E00E6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DE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17</w:t>
            </w:r>
            <w:r w:rsidRPr="00A14DE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4DE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205</w:t>
            </w:r>
            <w:r w:rsidRPr="00A14DE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4DE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716.27</w:t>
            </w:r>
          </w:p>
        </w:tc>
      </w:tr>
    </w:tbl>
    <w:p w14:paraId="6FCF3AB4" w14:textId="77777777" w:rsidR="0045288B" w:rsidRPr="00E50A6D" w:rsidRDefault="0045288B"/>
    <w:p w14:paraId="7C0BF39D" w14:textId="77777777" w:rsidR="005E00E6" w:rsidRPr="00E50A6D" w:rsidRDefault="005E00E6" w:rsidP="005E00E6">
      <w:pPr>
        <w:tabs>
          <w:tab w:val="left" w:pos="513"/>
          <w:tab w:val="decimal" w:pos="7920"/>
        </w:tabs>
        <w:spacing w:line="240" w:lineRule="atLeast"/>
        <w:ind w:left="540"/>
        <w:jc w:val="both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บริษัทมีภาระผูกพันที่จะต้องจ่ายค่าเช่าขั้นต่ำตามสัญญาเช่าดังนี้</w:t>
      </w:r>
    </w:p>
    <w:tbl>
      <w:tblPr>
        <w:tblW w:w="10210" w:type="dxa"/>
        <w:tblLayout w:type="fixed"/>
        <w:tblLook w:val="0000" w:firstRow="0" w:lastRow="0" w:firstColumn="0" w:lastColumn="0" w:noHBand="0" w:noVBand="0"/>
      </w:tblPr>
      <w:tblGrid>
        <w:gridCol w:w="5760"/>
        <w:gridCol w:w="2102"/>
        <w:gridCol w:w="239"/>
        <w:gridCol w:w="2101"/>
        <w:gridCol w:w="8"/>
      </w:tblGrid>
      <w:tr w:rsidR="005E00E6" w:rsidRPr="00E50A6D" w14:paraId="28A53E86" w14:textId="77777777" w:rsidTr="005E00E6">
        <w:tc>
          <w:tcPr>
            <w:tcW w:w="5760" w:type="dxa"/>
          </w:tcPr>
          <w:p w14:paraId="718DC159" w14:textId="77777777" w:rsidR="005E00E6" w:rsidRPr="00E50A6D" w:rsidRDefault="005E00E6" w:rsidP="005E00E6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0" w:type="dxa"/>
            <w:gridSpan w:val="4"/>
          </w:tcPr>
          <w:p w14:paraId="663F6226" w14:textId="77777777" w:rsidR="005E00E6" w:rsidRPr="00E50A6D" w:rsidRDefault="005E00E6" w:rsidP="005E00E6">
            <w:pPr>
              <w:spacing w:line="36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</w:rPr>
              <w:t xml:space="preserve">             (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50A6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E50A6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E00E6" w:rsidRPr="00E50A6D" w14:paraId="30C6E324" w14:textId="77777777" w:rsidTr="005E00E6">
        <w:trPr>
          <w:gridAfter w:val="1"/>
          <w:wAfter w:w="8" w:type="dxa"/>
        </w:trPr>
        <w:tc>
          <w:tcPr>
            <w:tcW w:w="5760" w:type="dxa"/>
          </w:tcPr>
          <w:p w14:paraId="665C51AD" w14:textId="77777777" w:rsidR="005E00E6" w:rsidRPr="00E50A6D" w:rsidRDefault="005E00E6" w:rsidP="005E00E6">
            <w:pPr>
              <w:spacing w:line="360" w:lineRule="exact"/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B6401F" w14:textId="77777777" w:rsidR="005E00E6" w:rsidRPr="00E50A6D" w:rsidRDefault="005E00E6" w:rsidP="005E00E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EC65AF" w:rsidRPr="00E50A6D" w14:paraId="7F81AE12" w14:textId="77777777" w:rsidTr="005E00E6">
        <w:trPr>
          <w:gridAfter w:val="1"/>
          <w:wAfter w:w="8" w:type="dxa"/>
        </w:trPr>
        <w:tc>
          <w:tcPr>
            <w:tcW w:w="5760" w:type="dxa"/>
          </w:tcPr>
          <w:p w14:paraId="5904BBE9" w14:textId="77777777" w:rsidR="00EC65AF" w:rsidRPr="00E50A6D" w:rsidRDefault="00EC65AF" w:rsidP="00EC65AF">
            <w:pPr>
              <w:spacing w:line="360" w:lineRule="exact"/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02" w:type="dxa"/>
            <w:tcBorders>
              <w:top w:val="single" w:sz="4" w:space="0" w:color="auto"/>
              <w:bottom w:val="single" w:sz="4" w:space="0" w:color="auto"/>
            </w:tcBorders>
          </w:tcPr>
          <w:p w14:paraId="25A9BFB3" w14:textId="77777777" w:rsidR="00EC65AF" w:rsidRPr="00E50A6D" w:rsidRDefault="00EC65AF" w:rsidP="00EC65A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E50A6D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7C2BF8A3" w14:textId="77777777" w:rsidR="00EC65AF" w:rsidRPr="00E50A6D" w:rsidRDefault="00EC65AF" w:rsidP="00EC65A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  <w:bottom w:val="single" w:sz="4" w:space="0" w:color="auto"/>
            </w:tcBorders>
          </w:tcPr>
          <w:p w14:paraId="3DEE7169" w14:textId="77777777" w:rsidR="00EC65AF" w:rsidRPr="00E50A6D" w:rsidRDefault="00EC65AF" w:rsidP="00EC65A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E50A6D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3</w:t>
            </w:r>
          </w:p>
        </w:tc>
      </w:tr>
      <w:tr w:rsidR="00EC65AF" w:rsidRPr="00E50A6D" w14:paraId="4115F69A" w14:textId="77777777" w:rsidTr="005E00E6">
        <w:trPr>
          <w:gridAfter w:val="1"/>
          <w:wAfter w:w="8" w:type="dxa"/>
          <w:trHeight w:val="203"/>
        </w:trPr>
        <w:tc>
          <w:tcPr>
            <w:tcW w:w="5760" w:type="dxa"/>
          </w:tcPr>
          <w:p w14:paraId="2CFFDC14" w14:textId="77777777" w:rsidR="00EC65AF" w:rsidRPr="00E50A6D" w:rsidRDefault="00EC65AF" w:rsidP="00EC65A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รายละเอียดเกี่ยวกับ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หนี้ตามสัญญา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เช่า มีดังนี้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6EAAC8B3" w14:textId="77777777" w:rsidR="00EC65AF" w:rsidRPr="00E50A6D" w:rsidRDefault="00EC65AF" w:rsidP="00EC65AF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28E26846" w14:textId="77777777" w:rsidR="00EC65AF" w:rsidRPr="00E50A6D" w:rsidRDefault="00EC65AF" w:rsidP="00EC65A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vAlign w:val="center"/>
          </w:tcPr>
          <w:p w14:paraId="10C718FA" w14:textId="77777777" w:rsidR="00EC65AF" w:rsidRPr="00E50A6D" w:rsidRDefault="00EC65AF" w:rsidP="00EC65AF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65E9" w:rsidRPr="00E50A6D" w14:paraId="7429914E" w14:textId="77777777" w:rsidTr="007B237F">
        <w:trPr>
          <w:gridAfter w:val="1"/>
          <w:wAfter w:w="8" w:type="dxa"/>
          <w:trHeight w:val="203"/>
        </w:trPr>
        <w:tc>
          <w:tcPr>
            <w:tcW w:w="5760" w:type="dxa"/>
            <w:vAlign w:val="center"/>
          </w:tcPr>
          <w:p w14:paraId="02A24C3D" w14:textId="77777777" w:rsidR="001C65E9" w:rsidRPr="00E50A6D" w:rsidRDefault="001C65E9" w:rsidP="001C65E9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E50A6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102" w:type="dxa"/>
            <w:shd w:val="clear" w:color="auto" w:fill="auto"/>
          </w:tcPr>
          <w:p w14:paraId="27536EEB" w14:textId="77777777" w:rsidR="001C65E9" w:rsidRPr="00E50A6D" w:rsidRDefault="001C65E9" w:rsidP="001C65E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65E9">
              <w:rPr>
                <w:rFonts w:ascii="Angsana New" w:hAnsi="Angsana New"/>
                <w:sz w:val="30"/>
                <w:szCs w:val="30"/>
              </w:rPr>
              <w:t xml:space="preserve">4,575,654.00 </w:t>
            </w:r>
          </w:p>
        </w:tc>
        <w:tc>
          <w:tcPr>
            <w:tcW w:w="239" w:type="dxa"/>
            <w:vAlign w:val="center"/>
          </w:tcPr>
          <w:p w14:paraId="46D2EE09" w14:textId="77777777" w:rsidR="001C65E9" w:rsidRPr="00E50A6D" w:rsidRDefault="001C65E9" w:rsidP="001C65E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vAlign w:val="bottom"/>
          </w:tcPr>
          <w:p w14:paraId="2502B6BF" w14:textId="77777777" w:rsidR="001C65E9" w:rsidRPr="00E50A6D" w:rsidRDefault="001C65E9" w:rsidP="001C65E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</w:rPr>
              <w:t>4,914,423.00</w:t>
            </w:r>
          </w:p>
        </w:tc>
      </w:tr>
      <w:tr w:rsidR="001C65E9" w:rsidRPr="00E50A6D" w14:paraId="105BA256" w14:textId="77777777" w:rsidTr="007B237F">
        <w:trPr>
          <w:gridAfter w:val="1"/>
          <w:wAfter w:w="8" w:type="dxa"/>
          <w:trHeight w:val="203"/>
        </w:trPr>
        <w:tc>
          <w:tcPr>
            <w:tcW w:w="5760" w:type="dxa"/>
            <w:vAlign w:val="center"/>
          </w:tcPr>
          <w:p w14:paraId="79B847F5" w14:textId="77777777" w:rsidR="001C65E9" w:rsidRPr="00E50A6D" w:rsidRDefault="001C65E9" w:rsidP="001C65E9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E50A6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ปี แต่ไม่เกิน 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E50A6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102" w:type="dxa"/>
            <w:shd w:val="clear" w:color="auto" w:fill="auto"/>
          </w:tcPr>
          <w:p w14:paraId="2DAD6E20" w14:textId="77777777" w:rsidR="001C65E9" w:rsidRPr="00E50A6D" w:rsidRDefault="001C65E9" w:rsidP="001C65E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65E9">
              <w:rPr>
                <w:rFonts w:ascii="Angsana New" w:hAnsi="Angsana New"/>
                <w:sz w:val="30"/>
                <w:szCs w:val="30"/>
              </w:rPr>
              <w:t xml:space="preserve">11,532,064.00 </w:t>
            </w:r>
          </w:p>
        </w:tc>
        <w:tc>
          <w:tcPr>
            <w:tcW w:w="239" w:type="dxa"/>
            <w:vAlign w:val="center"/>
          </w:tcPr>
          <w:p w14:paraId="71669FA8" w14:textId="77777777" w:rsidR="001C65E9" w:rsidRPr="00E50A6D" w:rsidRDefault="001C65E9" w:rsidP="001C65E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vAlign w:val="bottom"/>
          </w:tcPr>
          <w:p w14:paraId="0907EEAA" w14:textId="77777777" w:rsidR="001C65E9" w:rsidRPr="00E50A6D" w:rsidRDefault="001C65E9" w:rsidP="001C65E9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</w:rPr>
              <w:t>14,547,718.00</w:t>
            </w:r>
          </w:p>
        </w:tc>
      </w:tr>
      <w:tr w:rsidR="001C65E9" w:rsidRPr="002411DE" w14:paraId="180F00C0" w14:textId="77777777" w:rsidTr="007B237F">
        <w:trPr>
          <w:gridAfter w:val="1"/>
          <w:wAfter w:w="8" w:type="dxa"/>
          <w:trHeight w:val="203"/>
        </w:trPr>
        <w:tc>
          <w:tcPr>
            <w:tcW w:w="5760" w:type="dxa"/>
            <w:vAlign w:val="center"/>
          </w:tcPr>
          <w:p w14:paraId="266F8806" w14:textId="77777777" w:rsidR="001C65E9" w:rsidRPr="00E50A6D" w:rsidRDefault="001C65E9" w:rsidP="001C65E9">
            <w:pPr>
              <w:ind w:firstLine="24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shd w:val="clear" w:color="auto" w:fill="auto"/>
          </w:tcPr>
          <w:p w14:paraId="1FC20C4C" w14:textId="77777777" w:rsidR="001C65E9" w:rsidRPr="00E50A6D" w:rsidRDefault="001C65E9" w:rsidP="001C65E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65E9">
              <w:rPr>
                <w:rFonts w:ascii="Angsana New" w:hAnsi="Angsana New"/>
                <w:sz w:val="30"/>
                <w:szCs w:val="30"/>
              </w:rPr>
              <w:t xml:space="preserve">3,670,000.00 </w:t>
            </w:r>
          </w:p>
        </w:tc>
        <w:tc>
          <w:tcPr>
            <w:tcW w:w="239" w:type="dxa"/>
            <w:vAlign w:val="center"/>
          </w:tcPr>
          <w:p w14:paraId="725E8956" w14:textId="77777777" w:rsidR="001C65E9" w:rsidRPr="00E50A6D" w:rsidRDefault="001C65E9" w:rsidP="001C65E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  <w:vAlign w:val="bottom"/>
          </w:tcPr>
          <w:p w14:paraId="2FC79E41" w14:textId="77777777" w:rsidR="001C65E9" w:rsidRPr="00E50A6D" w:rsidRDefault="001C65E9" w:rsidP="002411DE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</w:rPr>
              <w:t>5,230,000.00</w:t>
            </w:r>
          </w:p>
        </w:tc>
      </w:tr>
      <w:tr w:rsidR="001C65E9" w:rsidRPr="00E50A6D" w14:paraId="4FC9495A" w14:textId="77777777" w:rsidTr="007B237F">
        <w:trPr>
          <w:gridAfter w:val="1"/>
          <w:wAfter w:w="8" w:type="dxa"/>
          <w:trHeight w:val="149"/>
        </w:trPr>
        <w:tc>
          <w:tcPr>
            <w:tcW w:w="5760" w:type="dxa"/>
            <w:vAlign w:val="center"/>
          </w:tcPr>
          <w:p w14:paraId="129C9720" w14:textId="77777777" w:rsidR="001C65E9" w:rsidRPr="00E50A6D" w:rsidRDefault="001C65E9" w:rsidP="001C65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102" w:type="dxa"/>
            <w:tcBorders>
              <w:top w:val="single" w:sz="4" w:space="0" w:color="auto"/>
            </w:tcBorders>
            <w:shd w:val="clear" w:color="auto" w:fill="auto"/>
          </w:tcPr>
          <w:p w14:paraId="1C5E6425" w14:textId="77777777" w:rsidR="001C65E9" w:rsidRPr="00E50A6D" w:rsidRDefault="001C65E9" w:rsidP="001C65E9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C65E9">
              <w:rPr>
                <w:rFonts w:ascii="Angsana New" w:hAnsi="Angsana New"/>
                <w:sz w:val="30"/>
                <w:szCs w:val="30"/>
              </w:rPr>
              <w:t xml:space="preserve">19,777,718.00 </w:t>
            </w:r>
          </w:p>
        </w:tc>
        <w:tc>
          <w:tcPr>
            <w:tcW w:w="239" w:type="dxa"/>
            <w:vAlign w:val="center"/>
          </w:tcPr>
          <w:p w14:paraId="6C3497C9" w14:textId="77777777" w:rsidR="001C65E9" w:rsidRPr="00E50A6D" w:rsidRDefault="001C65E9" w:rsidP="001C65E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</w:tcBorders>
            <w:vAlign w:val="bottom"/>
          </w:tcPr>
          <w:p w14:paraId="38AFEAA3" w14:textId="77777777" w:rsidR="001C65E9" w:rsidRPr="00E50A6D" w:rsidRDefault="001C65E9" w:rsidP="001C65E9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</w:rPr>
              <w:t>24,692,141.00</w:t>
            </w:r>
          </w:p>
        </w:tc>
      </w:tr>
      <w:tr w:rsidR="00EC65AF" w:rsidRPr="00E50A6D" w14:paraId="51BE547B" w14:textId="77777777" w:rsidTr="005E00E6">
        <w:trPr>
          <w:gridAfter w:val="1"/>
          <w:wAfter w:w="8" w:type="dxa"/>
          <w:trHeight w:val="149"/>
        </w:trPr>
        <w:tc>
          <w:tcPr>
            <w:tcW w:w="5760" w:type="dxa"/>
            <w:vAlign w:val="center"/>
          </w:tcPr>
          <w:p w14:paraId="780FEF3D" w14:textId="77777777" w:rsidR="00EC65AF" w:rsidRPr="00E50A6D" w:rsidRDefault="00EC65AF" w:rsidP="00EC65A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หัก ดอกเบี้ยจ่ายในอนาคตของสัญญาเช่า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9E66E" w14:textId="77777777" w:rsidR="00EC65AF" w:rsidRPr="00E50A6D" w:rsidRDefault="000E42DB" w:rsidP="00EC65AF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42DB">
              <w:rPr>
                <w:rFonts w:ascii="Angsana New" w:hAnsi="Angsana New"/>
                <w:sz w:val="30"/>
                <w:szCs w:val="30"/>
                <w:cs/>
              </w:rPr>
              <w:t>(2</w:t>
            </w:r>
            <w:r w:rsidRPr="000E42DB">
              <w:rPr>
                <w:rFonts w:ascii="Angsana New" w:hAnsi="Angsana New"/>
                <w:sz w:val="30"/>
                <w:szCs w:val="30"/>
              </w:rPr>
              <w:t>,</w:t>
            </w:r>
            <w:r w:rsidRPr="000E42DB">
              <w:rPr>
                <w:rFonts w:ascii="Angsana New" w:hAnsi="Angsana New"/>
                <w:sz w:val="30"/>
                <w:szCs w:val="30"/>
                <w:cs/>
              </w:rPr>
              <w:t>987</w:t>
            </w:r>
            <w:r w:rsidRPr="000E42DB">
              <w:rPr>
                <w:rFonts w:ascii="Angsana New" w:hAnsi="Angsana New"/>
                <w:sz w:val="30"/>
                <w:szCs w:val="30"/>
              </w:rPr>
              <w:t>,</w:t>
            </w:r>
            <w:r w:rsidRPr="000E42DB">
              <w:rPr>
                <w:rFonts w:ascii="Angsana New" w:hAnsi="Angsana New"/>
                <w:sz w:val="30"/>
                <w:szCs w:val="30"/>
                <w:cs/>
              </w:rPr>
              <w:t>717.42)</w:t>
            </w:r>
          </w:p>
        </w:tc>
        <w:tc>
          <w:tcPr>
            <w:tcW w:w="239" w:type="dxa"/>
            <w:vAlign w:val="center"/>
          </w:tcPr>
          <w:p w14:paraId="11E9D9C3" w14:textId="77777777" w:rsidR="00EC65AF" w:rsidRPr="00E50A6D" w:rsidRDefault="00EC65AF" w:rsidP="00EC65A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  <w:vAlign w:val="bottom"/>
          </w:tcPr>
          <w:p w14:paraId="5353D279" w14:textId="77777777" w:rsidR="00EC65AF" w:rsidRPr="00E50A6D" w:rsidRDefault="00EC65AF" w:rsidP="00EC65A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</w:rPr>
              <w:t>(4,104,354.54)</w:t>
            </w:r>
          </w:p>
        </w:tc>
      </w:tr>
      <w:tr w:rsidR="00EC65AF" w:rsidRPr="00E50A6D" w14:paraId="70B79C86" w14:textId="77777777" w:rsidTr="005E00E6">
        <w:trPr>
          <w:gridAfter w:val="1"/>
          <w:wAfter w:w="8" w:type="dxa"/>
          <w:trHeight w:val="149"/>
        </w:trPr>
        <w:tc>
          <w:tcPr>
            <w:tcW w:w="5760" w:type="dxa"/>
            <w:shd w:val="clear" w:color="auto" w:fill="auto"/>
            <w:vAlign w:val="center"/>
          </w:tcPr>
          <w:p w14:paraId="0DBBDB70" w14:textId="77777777" w:rsidR="00EC65AF" w:rsidRPr="00E50A6D" w:rsidRDefault="00EC65AF" w:rsidP="00EC65A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2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DE089D" w14:textId="77777777" w:rsidR="00EC65AF" w:rsidRPr="00464EA3" w:rsidRDefault="000E42DB" w:rsidP="00EC65AF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42DB">
              <w:rPr>
                <w:rFonts w:ascii="Angsana New" w:hAnsi="Angsana New"/>
                <w:sz w:val="30"/>
                <w:szCs w:val="30"/>
                <w:cs/>
              </w:rPr>
              <w:t>16</w:t>
            </w:r>
            <w:r w:rsidRPr="000E42DB">
              <w:rPr>
                <w:rFonts w:ascii="Angsana New" w:hAnsi="Angsana New"/>
                <w:sz w:val="30"/>
                <w:szCs w:val="30"/>
              </w:rPr>
              <w:t>,</w:t>
            </w:r>
            <w:r w:rsidRPr="000E42DB">
              <w:rPr>
                <w:rFonts w:ascii="Angsana New" w:hAnsi="Angsana New"/>
                <w:sz w:val="30"/>
                <w:szCs w:val="30"/>
                <w:cs/>
              </w:rPr>
              <w:t>790</w:t>
            </w:r>
            <w:r w:rsidRPr="000E42DB">
              <w:rPr>
                <w:rFonts w:ascii="Angsana New" w:hAnsi="Angsana New"/>
                <w:sz w:val="30"/>
                <w:szCs w:val="30"/>
              </w:rPr>
              <w:t>,</w:t>
            </w:r>
            <w:r w:rsidRPr="000E42DB">
              <w:rPr>
                <w:rFonts w:ascii="Angsana New" w:hAnsi="Angsana New"/>
                <w:sz w:val="30"/>
                <w:szCs w:val="30"/>
                <w:cs/>
              </w:rPr>
              <w:t>000.58</w:t>
            </w:r>
          </w:p>
        </w:tc>
        <w:tc>
          <w:tcPr>
            <w:tcW w:w="239" w:type="dxa"/>
            <w:vAlign w:val="center"/>
          </w:tcPr>
          <w:p w14:paraId="32FD6054" w14:textId="77777777" w:rsidR="00EC65AF" w:rsidRPr="00E50A6D" w:rsidRDefault="00EC65AF" w:rsidP="00EC65A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654291" w14:textId="77777777" w:rsidR="00EC65AF" w:rsidRPr="00E50A6D" w:rsidRDefault="00EC65AF" w:rsidP="00EC65A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</w:rPr>
              <w:t>20,587,786.46</w:t>
            </w:r>
          </w:p>
        </w:tc>
      </w:tr>
    </w:tbl>
    <w:p w14:paraId="4EFCB771" w14:textId="77777777" w:rsidR="005E00E6" w:rsidRPr="00D955E1" w:rsidRDefault="005E00E6" w:rsidP="005E00E6">
      <w:pPr>
        <w:tabs>
          <w:tab w:val="left" w:pos="513"/>
          <w:tab w:val="decimal" w:pos="7920"/>
        </w:tabs>
        <w:spacing w:line="240" w:lineRule="atLeast"/>
        <w:ind w:left="540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10210" w:type="dxa"/>
        <w:tblLayout w:type="fixed"/>
        <w:tblLook w:val="0000" w:firstRow="0" w:lastRow="0" w:firstColumn="0" w:lastColumn="0" w:noHBand="0" w:noVBand="0"/>
      </w:tblPr>
      <w:tblGrid>
        <w:gridCol w:w="5760"/>
        <w:gridCol w:w="2102"/>
        <w:gridCol w:w="239"/>
        <w:gridCol w:w="2101"/>
        <w:gridCol w:w="8"/>
      </w:tblGrid>
      <w:tr w:rsidR="005E00E6" w:rsidRPr="00E50A6D" w14:paraId="38CA805B" w14:textId="77777777" w:rsidTr="005E00E6">
        <w:tc>
          <w:tcPr>
            <w:tcW w:w="5760" w:type="dxa"/>
          </w:tcPr>
          <w:p w14:paraId="50164025" w14:textId="77777777" w:rsidR="005E00E6" w:rsidRPr="00E50A6D" w:rsidRDefault="005E00E6" w:rsidP="005E00E6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0" w:type="dxa"/>
            <w:gridSpan w:val="4"/>
          </w:tcPr>
          <w:p w14:paraId="00A799F8" w14:textId="77777777" w:rsidR="005E00E6" w:rsidRPr="00E50A6D" w:rsidRDefault="005E00E6" w:rsidP="005E00E6">
            <w:pPr>
              <w:spacing w:line="36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</w:rPr>
              <w:t xml:space="preserve">             (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50A6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E50A6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E00E6" w:rsidRPr="00E50A6D" w14:paraId="428AF9F9" w14:textId="77777777" w:rsidTr="005E00E6">
        <w:trPr>
          <w:gridAfter w:val="1"/>
          <w:wAfter w:w="8" w:type="dxa"/>
        </w:trPr>
        <w:tc>
          <w:tcPr>
            <w:tcW w:w="5760" w:type="dxa"/>
          </w:tcPr>
          <w:p w14:paraId="4BAB04EA" w14:textId="77777777" w:rsidR="005E00E6" w:rsidRPr="00E50A6D" w:rsidRDefault="005E00E6" w:rsidP="005E00E6">
            <w:pPr>
              <w:spacing w:line="360" w:lineRule="exact"/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AE872D9" w14:textId="77777777" w:rsidR="005E00E6" w:rsidRPr="00E50A6D" w:rsidRDefault="005E00E6" w:rsidP="005E00E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5B4D" w:rsidRPr="00E50A6D" w14:paraId="1196DC33" w14:textId="77777777" w:rsidTr="005E00E6">
        <w:trPr>
          <w:gridAfter w:val="1"/>
          <w:wAfter w:w="8" w:type="dxa"/>
        </w:trPr>
        <w:tc>
          <w:tcPr>
            <w:tcW w:w="5760" w:type="dxa"/>
          </w:tcPr>
          <w:p w14:paraId="68A4AB22" w14:textId="77777777" w:rsidR="00F45B4D" w:rsidRPr="00E50A6D" w:rsidRDefault="00F45B4D" w:rsidP="00F45B4D">
            <w:pPr>
              <w:spacing w:line="360" w:lineRule="exact"/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02" w:type="dxa"/>
            <w:tcBorders>
              <w:top w:val="single" w:sz="4" w:space="0" w:color="auto"/>
              <w:bottom w:val="single" w:sz="4" w:space="0" w:color="auto"/>
            </w:tcBorders>
          </w:tcPr>
          <w:p w14:paraId="104623DA" w14:textId="77777777" w:rsidR="00F45B4D" w:rsidRPr="00E50A6D" w:rsidRDefault="00F45B4D" w:rsidP="00F45B4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E50A6D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6DDA1645" w14:textId="77777777" w:rsidR="00F45B4D" w:rsidRPr="00E50A6D" w:rsidRDefault="00F45B4D" w:rsidP="00F45B4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  <w:bottom w:val="single" w:sz="4" w:space="0" w:color="auto"/>
            </w:tcBorders>
          </w:tcPr>
          <w:p w14:paraId="6295381F" w14:textId="77777777" w:rsidR="00F45B4D" w:rsidRPr="00E50A6D" w:rsidRDefault="00F45B4D" w:rsidP="00F45B4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E50A6D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3</w:t>
            </w:r>
          </w:p>
        </w:tc>
      </w:tr>
      <w:tr w:rsidR="00EC65AF" w:rsidRPr="00E50A6D" w14:paraId="74CDF5B6" w14:textId="77777777" w:rsidTr="005E00E6">
        <w:trPr>
          <w:gridAfter w:val="1"/>
          <w:wAfter w:w="8" w:type="dxa"/>
          <w:trHeight w:val="203"/>
        </w:trPr>
        <w:tc>
          <w:tcPr>
            <w:tcW w:w="5760" w:type="dxa"/>
          </w:tcPr>
          <w:p w14:paraId="638A4952" w14:textId="77777777" w:rsidR="00EC65AF" w:rsidRPr="00E50A6D" w:rsidRDefault="00EC65AF" w:rsidP="00EC65A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รายละเอียดเกี่ยวกับ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หนี้ตามสัญญา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เช่า มีดังนี้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4B2BC2DA" w14:textId="77777777" w:rsidR="00EC65AF" w:rsidRPr="00E50A6D" w:rsidRDefault="00EC65AF" w:rsidP="00EC65AF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68DF0CE5" w14:textId="77777777" w:rsidR="00EC65AF" w:rsidRPr="00E50A6D" w:rsidRDefault="00EC65AF" w:rsidP="00EC65A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vAlign w:val="center"/>
          </w:tcPr>
          <w:p w14:paraId="4FFE9604" w14:textId="77777777" w:rsidR="00EC65AF" w:rsidRPr="00E50A6D" w:rsidRDefault="00EC65AF" w:rsidP="00EC65AF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65AF" w:rsidRPr="00E50A6D" w14:paraId="7C0F271E" w14:textId="77777777" w:rsidTr="00EC65AF">
        <w:trPr>
          <w:gridAfter w:val="1"/>
          <w:wAfter w:w="8" w:type="dxa"/>
          <w:trHeight w:val="203"/>
        </w:trPr>
        <w:tc>
          <w:tcPr>
            <w:tcW w:w="5760" w:type="dxa"/>
            <w:vAlign w:val="center"/>
          </w:tcPr>
          <w:p w14:paraId="1C58344A" w14:textId="77777777" w:rsidR="00EC65AF" w:rsidRPr="00E50A6D" w:rsidRDefault="00EC65AF" w:rsidP="00EC65AF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E50A6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7EDAC762" w14:textId="77777777" w:rsidR="00EC65AF" w:rsidRPr="00E50A6D" w:rsidRDefault="00FB2B80" w:rsidP="00EC65AF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2B80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FB2B80">
              <w:rPr>
                <w:rFonts w:ascii="Angsana New" w:hAnsi="Angsana New"/>
                <w:sz w:val="30"/>
                <w:szCs w:val="30"/>
              </w:rPr>
              <w:t>,</w:t>
            </w:r>
            <w:r w:rsidRPr="00FB2B80">
              <w:rPr>
                <w:rFonts w:ascii="Angsana New" w:hAnsi="Angsana New"/>
                <w:sz w:val="30"/>
                <w:szCs w:val="30"/>
                <w:cs/>
              </w:rPr>
              <w:t>175</w:t>
            </w:r>
            <w:r w:rsidRPr="00FB2B80">
              <w:rPr>
                <w:rFonts w:ascii="Angsana New" w:hAnsi="Angsana New"/>
                <w:sz w:val="30"/>
                <w:szCs w:val="30"/>
              </w:rPr>
              <w:t>,</w:t>
            </w:r>
            <w:r w:rsidRPr="00FB2B80">
              <w:rPr>
                <w:rFonts w:ascii="Angsana New" w:hAnsi="Angsana New"/>
                <w:sz w:val="30"/>
                <w:szCs w:val="30"/>
                <w:cs/>
              </w:rPr>
              <w:t>654.00</w:t>
            </w:r>
          </w:p>
        </w:tc>
        <w:tc>
          <w:tcPr>
            <w:tcW w:w="239" w:type="dxa"/>
            <w:vAlign w:val="center"/>
          </w:tcPr>
          <w:p w14:paraId="2A1FE5E7" w14:textId="77777777" w:rsidR="00EC65AF" w:rsidRPr="00E50A6D" w:rsidRDefault="00EC65AF" w:rsidP="00EC65A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vAlign w:val="bottom"/>
          </w:tcPr>
          <w:p w14:paraId="24C38697" w14:textId="77777777" w:rsidR="00EC65AF" w:rsidRPr="00E50A6D" w:rsidRDefault="00EC65AF" w:rsidP="00EC65AF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8,514,423.00</w:t>
            </w:r>
          </w:p>
        </w:tc>
      </w:tr>
      <w:tr w:rsidR="00EC65AF" w:rsidRPr="00E50A6D" w14:paraId="357296DA" w14:textId="77777777" w:rsidTr="00EC65AF">
        <w:trPr>
          <w:gridAfter w:val="1"/>
          <w:wAfter w:w="8" w:type="dxa"/>
          <w:trHeight w:val="203"/>
        </w:trPr>
        <w:tc>
          <w:tcPr>
            <w:tcW w:w="5760" w:type="dxa"/>
            <w:vAlign w:val="center"/>
          </w:tcPr>
          <w:p w14:paraId="6C5CA90D" w14:textId="77777777" w:rsidR="00EC65AF" w:rsidRPr="00E50A6D" w:rsidRDefault="00EC65AF" w:rsidP="00EC65AF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E50A6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ปี แต่ไม่เกิน 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E50A6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39CE3B01" w14:textId="77777777" w:rsidR="00EC65AF" w:rsidRPr="00E50A6D" w:rsidRDefault="00FB2B80" w:rsidP="00EC65AF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2B80">
              <w:rPr>
                <w:rFonts w:ascii="Angsana New" w:hAnsi="Angsana New"/>
                <w:sz w:val="30"/>
                <w:szCs w:val="30"/>
                <w:cs/>
              </w:rPr>
              <w:t>15</w:t>
            </w:r>
            <w:r w:rsidRPr="00FB2B80">
              <w:rPr>
                <w:rFonts w:ascii="Angsana New" w:hAnsi="Angsana New"/>
                <w:sz w:val="30"/>
                <w:szCs w:val="30"/>
              </w:rPr>
              <w:t>,</w:t>
            </w:r>
            <w:r w:rsidRPr="00FB2B80">
              <w:rPr>
                <w:rFonts w:ascii="Angsana New" w:hAnsi="Angsana New"/>
                <w:sz w:val="30"/>
                <w:szCs w:val="30"/>
                <w:cs/>
              </w:rPr>
              <w:t>732</w:t>
            </w:r>
            <w:r w:rsidRPr="00FB2B80">
              <w:rPr>
                <w:rFonts w:ascii="Angsana New" w:hAnsi="Angsana New"/>
                <w:sz w:val="30"/>
                <w:szCs w:val="30"/>
              </w:rPr>
              <w:t>,</w:t>
            </w:r>
            <w:r w:rsidRPr="00FB2B80">
              <w:rPr>
                <w:rFonts w:ascii="Angsana New" w:hAnsi="Angsana New"/>
                <w:sz w:val="30"/>
                <w:szCs w:val="30"/>
                <w:cs/>
              </w:rPr>
              <w:t>064.00</w:t>
            </w:r>
          </w:p>
        </w:tc>
        <w:tc>
          <w:tcPr>
            <w:tcW w:w="239" w:type="dxa"/>
            <w:vAlign w:val="center"/>
          </w:tcPr>
          <w:p w14:paraId="37BA62C4" w14:textId="77777777" w:rsidR="00EC65AF" w:rsidRPr="00E50A6D" w:rsidRDefault="00EC65AF" w:rsidP="00EC65A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vAlign w:val="bottom"/>
          </w:tcPr>
          <w:p w14:paraId="046BC509" w14:textId="77777777" w:rsidR="00EC65AF" w:rsidRPr="00E50A6D" w:rsidRDefault="00EC65AF" w:rsidP="00EC65AF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22,347,718.00</w:t>
            </w:r>
          </w:p>
        </w:tc>
      </w:tr>
      <w:tr w:rsidR="00EC65AF" w:rsidRPr="00E50A6D" w14:paraId="36623770" w14:textId="77777777" w:rsidTr="00EC65AF">
        <w:trPr>
          <w:gridAfter w:val="1"/>
          <w:wAfter w:w="8" w:type="dxa"/>
          <w:trHeight w:val="203"/>
        </w:trPr>
        <w:tc>
          <w:tcPr>
            <w:tcW w:w="5760" w:type="dxa"/>
            <w:vAlign w:val="center"/>
          </w:tcPr>
          <w:p w14:paraId="081205F6" w14:textId="77777777" w:rsidR="00EC65AF" w:rsidRPr="00E50A6D" w:rsidRDefault="00EC65AF" w:rsidP="00EC65AF">
            <w:pPr>
              <w:ind w:firstLine="24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B5CE6" w14:textId="77777777" w:rsidR="00EC65AF" w:rsidRPr="00E50A6D" w:rsidRDefault="00FB2B80" w:rsidP="00EC65AF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2B80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FB2B80">
              <w:rPr>
                <w:rFonts w:ascii="Angsana New" w:hAnsi="Angsana New"/>
                <w:sz w:val="30"/>
                <w:szCs w:val="30"/>
              </w:rPr>
              <w:t>,</w:t>
            </w:r>
            <w:r w:rsidRPr="00FB2B80">
              <w:rPr>
                <w:rFonts w:ascii="Angsana New" w:hAnsi="Angsana New"/>
                <w:sz w:val="30"/>
                <w:szCs w:val="30"/>
                <w:cs/>
              </w:rPr>
              <w:t>670</w:t>
            </w:r>
            <w:r w:rsidRPr="00FB2B80">
              <w:rPr>
                <w:rFonts w:ascii="Angsana New" w:hAnsi="Angsana New"/>
                <w:sz w:val="30"/>
                <w:szCs w:val="30"/>
              </w:rPr>
              <w:t>,</w:t>
            </w:r>
            <w:r w:rsidRPr="00FB2B80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239" w:type="dxa"/>
            <w:vAlign w:val="center"/>
          </w:tcPr>
          <w:p w14:paraId="35A7B5AD" w14:textId="77777777" w:rsidR="00EC65AF" w:rsidRPr="00E50A6D" w:rsidRDefault="00EC65AF" w:rsidP="00EC65A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  <w:vAlign w:val="bottom"/>
          </w:tcPr>
          <w:p w14:paraId="7DF18AAE" w14:textId="77777777" w:rsidR="00EC65AF" w:rsidRPr="00E50A6D" w:rsidRDefault="00EC65AF" w:rsidP="00EC65AF">
            <w:pPr>
              <w:spacing w:line="400" w:lineRule="exact"/>
              <w:ind w:right="6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5,230,000.00</w:t>
            </w:r>
          </w:p>
        </w:tc>
      </w:tr>
      <w:tr w:rsidR="00EC65AF" w:rsidRPr="00E50A6D" w14:paraId="1A24D122" w14:textId="77777777" w:rsidTr="00EC65AF">
        <w:trPr>
          <w:gridAfter w:val="1"/>
          <w:wAfter w:w="8" w:type="dxa"/>
          <w:trHeight w:val="149"/>
        </w:trPr>
        <w:tc>
          <w:tcPr>
            <w:tcW w:w="5760" w:type="dxa"/>
            <w:vAlign w:val="center"/>
          </w:tcPr>
          <w:p w14:paraId="70F591D6" w14:textId="77777777" w:rsidR="00EC65AF" w:rsidRPr="00E50A6D" w:rsidRDefault="00EC65AF" w:rsidP="00EC65A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1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8A9E4" w14:textId="77777777" w:rsidR="00EC65AF" w:rsidRPr="00E50A6D" w:rsidRDefault="00A31AB1" w:rsidP="00EC65AF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31AB1">
              <w:rPr>
                <w:rFonts w:ascii="Angsana New" w:hAnsi="Angsana New"/>
                <w:sz w:val="30"/>
                <w:szCs w:val="30"/>
                <w:cs/>
              </w:rPr>
              <w:t>27</w:t>
            </w:r>
            <w:r w:rsidRPr="00A31AB1">
              <w:rPr>
                <w:rFonts w:ascii="Angsana New" w:hAnsi="Angsana New"/>
                <w:sz w:val="30"/>
                <w:szCs w:val="30"/>
              </w:rPr>
              <w:t>,</w:t>
            </w:r>
            <w:r w:rsidRPr="00A31AB1">
              <w:rPr>
                <w:rFonts w:ascii="Angsana New" w:hAnsi="Angsana New"/>
                <w:sz w:val="30"/>
                <w:szCs w:val="30"/>
                <w:cs/>
              </w:rPr>
              <w:t>577</w:t>
            </w:r>
            <w:r w:rsidRPr="00A31AB1">
              <w:rPr>
                <w:rFonts w:ascii="Angsana New" w:hAnsi="Angsana New"/>
                <w:sz w:val="30"/>
                <w:szCs w:val="30"/>
              </w:rPr>
              <w:t>,</w:t>
            </w:r>
            <w:r w:rsidRPr="00A31AB1">
              <w:rPr>
                <w:rFonts w:ascii="Angsana New" w:hAnsi="Angsana New"/>
                <w:sz w:val="30"/>
                <w:szCs w:val="30"/>
                <w:cs/>
              </w:rPr>
              <w:t>718.00</w:t>
            </w:r>
          </w:p>
        </w:tc>
        <w:tc>
          <w:tcPr>
            <w:tcW w:w="239" w:type="dxa"/>
            <w:vAlign w:val="center"/>
          </w:tcPr>
          <w:p w14:paraId="53CA6013" w14:textId="77777777" w:rsidR="00EC65AF" w:rsidRPr="00E50A6D" w:rsidRDefault="00EC65AF" w:rsidP="00EC65A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</w:tcBorders>
            <w:vAlign w:val="bottom"/>
          </w:tcPr>
          <w:p w14:paraId="15D4A759" w14:textId="77777777" w:rsidR="00EC65AF" w:rsidRPr="00E50A6D" w:rsidRDefault="00EC65AF" w:rsidP="00EC65AF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36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092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141.00</w:t>
            </w:r>
          </w:p>
        </w:tc>
      </w:tr>
      <w:tr w:rsidR="00EC65AF" w:rsidRPr="00E50A6D" w14:paraId="60D02746" w14:textId="77777777" w:rsidTr="005E00E6">
        <w:trPr>
          <w:gridAfter w:val="1"/>
          <w:wAfter w:w="8" w:type="dxa"/>
          <w:trHeight w:val="149"/>
        </w:trPr>
        <w:tc>
          <w:tcPr>
            <w:tcW w:w="5760" w:type="dxa"/>
            <w:vAlign w:val="center"/>
          </w:tcPr>
          <w:p w14:paraId="1177C9FD" w14:textId="77777777" w:rsidR="00EC65AF" w:rsidRPr="00E50A6D" w:rsidRDefault="00EC65AF" w:rsidP="00EC65A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หัก ดอกเบี้ยจ่ายในอนาคตของสัญญาเช่า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CB113" w14:textId="77777777" w:rsidR="00EC65AF" w:rsidRPr="00E50A6D" w:rsidRDefault="00A31AB1" w:rsidP="00EC65AF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1AB1">
              <w:rPr>
                <w:rFonts w:ascii="Angsana New" w:hAnsi="Angsana New"/>
                <w:sz w:val="30"/>
                <w:szCs w:val="30"/>
                <w:cs/>
              </w:rPr>
              <w:t>(3</w:t>
            </w:r>
            <w:r w:rsidRPr="00A31AB1">
              <w:rPr>
                <w:rFonts w:ascii="Angsana New" w:hAnsi="Angsana New"/>
                <w:sz w:val="30"/>
                <w:szCs w:val="30"/>
              </w:rPr>
              <w:t>,</w:t>
            </w:r>
            <w:r w:rsidRPr="00A31AB1">
              <w:rPr>
                <w:rFonts w:ascii="Angsana New" w:hAnsi="Angsana New"/>
                <w:sz w:val="30"/>
                <w:szCs w:val="30"/>
                <w:cs/>
              </w:rPr>
              <w:t>348</w:t>
            </w:r>
            <w:r w:rsidRPr="00A31AB1">
              <w:rPr>
                <w:rFonts w:ascii="Angsana New" w:hAnsi="Angsana New"/>
                <w:sz w:val="30"/>
                <w:szCs w:val="30"/>
              </w:rPr>
              <w:t>,</w:t>
            </w:r>
            <w:r w:rsidRPr="00A31AB1">
              <w:rPr>
                <w:rFonts w:ascii="Angsana New" w:hAnsi="Angsana New"/>
                <w:sz w:val="30"/>
                <w:szCs w:val="30"/>
                <w:cs/>
              </w:rPr>
              <w:t>637.17)</w:t>
            </w:r>
          </w:p>
        </w:tc>
        <w:tc>
          <w:tcPr>
            <w:tcW w:w="239" w:type="dxa"/>
            <w:vAlign w:val="center"/>
          </w:tcPr>
          <w:p w14:paraId="1F71E84B" w14:textId="77777777" w:rsidR="00EC65AF" w:rsidRPr="00E50A6D" w:rsidRDefault="00EC65AF" w:rsidP="00EC65A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  <w:vAlign w:val="bottom"/>
          </w:tcPr>
          <w:p w14:paraId="6FE9362C" w14:textId="77777777" w:rsidR="00EC65AF" w:rsidRPr="00E50A6D" w:rsidRDefault="00EC65AF" w:rsidP="00EC65AF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855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798.88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EC65AF" w:rsidRPr="00E50A6D" w14:paraId="230B5D10" w14:textId="77777777" w:rsidTr="005E00E6">
        <w:trPr>
          <w:gridAfter w:val="1"/>
          <w:wAfter w:w="8" w:type="dxa"/>
          <w:trHeight w:val="149"/>
        </w:trPr>
        <w:tc>
          <w:tcPr>
            <w:tcW w:w="5760" w:type="dxa"/>
            <w:shd w:val="clear" w:color="auto" w:fill="auto"/>
            <w:vAlign w:val="center"/>
          </w:tcPr>
          <w:p w14:paraId="2C7F9AD9" w14:textId="77777777" w:rsidR="00EC65AF" w:rsidRPr="00E50A6D" w:rsidRDefault="00EC65AF" w:rsidP="00EC65A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2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643852" w14:textId="77777777" w:rsidR="00EC65AF" w:rsidRPr="00E50A6D" w:rsidRDefault="00A31AB1" w:rsidP="00EC65AF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1AB1">
              <w:rPr>
                <w:rFonts w:ascii="Angsana New" w:hAnsi="Angsana New"/>
                <w:sz w:val="30"/>
                <w:szCs w:val="30"/>
                <w:cs/>
              </w:rPr>
              <w:t>24</w:t>
            </w:r>
            <w:r w:rsidRPr="00A31AB1">
              <w:rPr>
                <w:rFonts w:ascii="Angsana New" w:hAnsi="Angsana New"/>
                <w:sz w:val="30"/>
                <w:szCs w:val="30"/>
              </w:rPr>
              <w:t>,</w:t>
            </w:r>
            <w:r w:rsidRPr="00A31AB1">
              <w:rPr>
                <w:rFonts w:ascii="Angsana New" w:hAnsi="Angsana New"/>
                <w:sz w:val="30"/>
                <w:szCs w:val="30"/>
                <w:cs/>
              </w:rPr>
              <w:t>229</w:t>
            </w:r>
            <w:r w:rsidRPr="00A31AB1">
              <w:rPr>
                <w:rFonts w:ascii="Angsana New" w:hAnsi="Angsana New"/>
                <w:sz w:val="30"/>
                <w:szCs w:val="30"/>
              </w:rPr>
              <w:t>,</w:t>
            </w:r>
            <w:r w:rsidRPr="00A31AB1">
              <w:rPr>
                <w:rFonts w:ascii="Angsana New" w:hAnsi="Angsana New"/>
                <w:sz w:val="30"/>
                <w:szCs w:val="30"/>
                <w:cs/>
              </w:rPr>
              <w:t>080.83</w:t>
            </w:r>
          </w:p>
        </w:tc>
        <w:tc>
          <w:tcPr>
            <w:tcW w:w="239" w:type="dxa"/>
            <w:vAlign w:val="center"/>
          </w:tcPr>
          <w:p w14:paraId="3DD17230" w14:textId="77777777" w:rsidR="00EC65AF" w:rsidRPr="00E50A6D" w:rsidRDefault="00EC65AF" w:rsidP="00EC65A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167175" w14:textId="77777777" w:rsidR="00EC65AF" w:rsidRPr="00E50A6D" w:rsidRDefault="00EC65AF" w:rsidP="00EC65AF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31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236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342.12</w:t>
            </w:r>
          </w:p>
        </w:tc>
      </w:tr>
    </w:tbl>
    <w:p w14:paraId="05FDF433" w14:textId="77777777" w:rsidR="00EF129C" w:rsidRPr="00E50A6D" w:rsidRDefault="00EF129C" w:rsidP="00EC65AF">
      <w:pPr>
        <w:spacing w:before="120" w:line="240" w:lineRule="atLeast"/>
        <w:ind w:firstLine="561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E50A6D">
        <w:rPr>
          <w:rFonts w:ascii="Angsana New" w:hAnsi="Angsana New" w:hint="cs"/>
          <w:b/>
          <w:bCs/>
          <w:sz w:val="30"/>
          <w:szCs w:val="30"/>
          <w:cs/>
          <w:lang w:val="en-US"/>
        </w:rPr>
        <w:t>งบการเงิน</w:t>
      </w:r>
      <w:r w:rsidR="0045288B" w:rsidRPr="00E50A6D">
        <w:rPr>
          <w:rFonts w:ascii="Angsana New" w:hAnsi="Angsana New" w:hint="cs"/>
          <w:b/>
          <w:bCs/>
          <w:sz w:val="30"/>
          <w:szCs w:val="30"/>
          <w:cs/>
          <w:lang w:val="en-US"/>
        </w:rPr>
        <w:t>รวมและงบการเงิน</w:t>
      </w:r>
      <w:r w:rsidRPr="00E50A6D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เฉพาะกิจการ</w:t>
      </w:r>
    </w:p>
    <w:p w14:paraId="7A8E03A4" w14:textId="77777777" w:rsidR="0045288B" w:rsidRPr="00E50A6D" w:rsidRDefault="00C40C6C" w:rsidP="00EC65AF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0126A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0126A">
        <w:rPr>
          <w:rFonts w:ascii="Angsana New" w:hAnsi="Angsana New"/>
          <w:sz w:val="30"/>
          <w:szCs w:val="30"/>
        </w:rPr>
        <w:t>31</w:t>
      </w:r>
      <w:r w:rsidRPr="0050126A">
        <w:rPr>
          <w:rFonts w:ascii="Angsana New" w:hAnsi="Angsana New"/>
          <w:sz w:val="30"/>
          <w:szCs w:val="30"/>
          <w:cs/>
        </w:rPr>
        <w:t xml:space="preserve"> </w:t>
      </w:r>
      <w:r w:rsidR="00601DA3" w:rsidRPr="0050126A">
        <w:rPr>
          <w:rFonts w:ascii="Angsana New" w:hAnsi="Angsana New"/>
          <w:sz w:val="30"/>
          <w:szCs w:val="30"/>
          <w:cs/>
        </w:rPr>
        <w:t>ธันวาคม</w:t>
      </w:r>
      <w:r w:rsidRPr="0050126A">
        <w:rPr>
          <w:rFonts w:ascii="Angsana New" w:hAnsi="Angsana New"/>
          <w:sz w:val="30"/>
          <w:szCs w:val="30"/>
          <w:cs/>
        </w:rPr>
        <w:t xml:space="preserve"> </w:t>
      </w:r>
      <w:r w:rsidR="00660F74" w:rsidRPr="0050126A">
        <w:rPr>
          <w:rFonts w:ascii="Angsana New" w:hAnsi="Angsana New"/>
          <w:sz w:val="30"/>
          <w:szCs w:val="30"/>
          <w:lang w:val="en-US"/>
        </w:rPr>
        <w:t>256</w:t>
      </w:r>
      <w:r w:rsidR="004C101E" w:rsidRPr="0050126A">
        <w:rPr>
          <w:rFonts w:ascii="Angsana New" w:hAnsi="Angsana New"/>
          <w:sz w:val="30"/>
          <w:szCs w:val="30"/>
          <w:lang w:val="en-US"/>
        </w:rPr>
        <w:t>4</w:t>
      </w:r>
      <w:r w:rsidR="00660F74" w:rsidRPr="0050126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0126A">
        <w:rPr>
          <w:rFonts w:ascii="Angsana New" w:hAnsi="Angsana New"/>
          <w:sz w:val="30"/>
          <w:szCs w:val="30"/>
          <w:cs/>
        </w:rPr>
        <w:t>บริษัทฯ มีสัญญาเช่า</w:t>
      </w:r>
      <w:r w:rsidRPr="0050126A">
        <w:rPr>
          <w:rFonts w:ascii="Angsana New" w:hAnsi="Angsana New" w:hint="cs"/>
          <w:sz w:val="30"/>
          <w:szCs w:val="30"/>
          <w:cs/>
        </w:rPr>
        <w:t>ทาง</w:t>
      </w:r>
      <w:r w:rsidRPr="0050126A">
        <w:rPr>
          <w:rFonts w:ascii="Angsana New" w:hAnsi="Angsana New"/>
          <w:sz w:val="30"/>
          <w:szCs w:val="30"/>
          <w:cs/>
        </w:rPr>
        <w:t xml:space="preserve">การเงินสำหรับยานพาหนะ </w:t>
      </w:r>
      <w:r w:rsidR="004C101E" w:rsidRPr="0050126A">
        <w:rPr>
          <w:rFonts w:ascii="Angsana New" w:hAnsi="Angsana New"/>
          <w:sz w:val="30"/>
          <w:szCs w:val="30"/>
        </w:rPr>
        <w:t>3</w:t>
      </w:r>
      <w:r w:rsidRPr="0050126A">
        <w:rPr>
          <w:rFonts w:ascii="Angsana New" w:hAnsi="Angsana New"/>
          <w:sz w:val="30"/>
          <w:szCs w:val="30"/>
          <w:cs/>
        </w:rPr>
        <w:t xml:space="preserve"> คัน</w:t>
      </w:r>
      <w:r w:rsidRPr="0050126A">
        <w:rPr>
          <w:rFonts w:ascii="Angsana New" w:hAnsi="Angsana New"/>
          <w:sz w:val="30"/>
          <w:szCs w:val="30"/>
        </w:rPr>
        <w:t xml:space="preserve"> </w:t>
      </w:r>
      <w:r w:rsidRPr="0050126A">
        <w:rPr>
          <w:rFonts w:ascii="Angsana New" w:hAnsi="Angsana New"/>
          <w:sz w:val="30"/>
          <w:szCs w:val="30"/>
          <w:cs/>
        </w:rPr>
        <w:t>กับบริษัท</w:t>
      </w:r>
      <w:r w:rsidRPr="0050126A">
        <w:rPr>
          <w:rFonts w:ascii="Angsana New" w:hAnsi="Angsana New" w:hint="cs"/>
          <w:sz w:val="30"/>
          <w:szCs w:val="30"/>
          <w:cs/>
        </w:rPr>
        <w:t xml:space="preserve"> </w:t>
      </w:r>
      <w:r w:rsidR="004C101E" w:rsidRPr="0050126A">
        <w:rPr>
          <w:rFonts w:ascii="Angsana New" w:hAnsi="Angsana New"/>
          <w:sz w:val="30"/>
          <w:szCs w:val="30"/>
        </w:rPr>
        <w:t>3</w:t>
      </w:r>
      <w:r w:rsidR="008407F6" w:rsidRPr="0050126A">
        <w:rPr>
          <w:rFonts w:ascii="Angsana New" w:hAnsi="Angsana New"/>
          <w:sz w:val="30"/>
          <w:szCs w:val="30"/>
          <w:lang w:val="en-US"/>
        </w:rPr>
        <w:t xml:space="preserve"> </w:t>
      </w:r>
      <w:r w:rsidR="008407F6" w:rsidRPr="0050126A">
        <w:rPr>
          <w:rFonts w:ascii="Angsana New" w:hAnsi="Angsana New" w:hint="cs"/>
          <w:sz w:val="30"/>
          <w:szCs w:val="30"/>
          <w:cs/>
          <w:lang w:val="en-US"/>
        </w:rPr>
        <w:t>แห่ง</w:t>
      </w:r>
      <w:r w:rsidR="00DD3E09" w:rsidRPr="0050126A">
        <w:rPr>
          <w:rFonts w:ascii="Angsana New" w:hAnsi="Angsana New"/>
          <w:sz w:val="30"/>
          <w:szCs w:val="30"/>
          <w:lang w:val="en-US"/>
        </w:rPr>
        <w:t xml:space="preserve"> </w:t>
      </w:r>
      <w:r w:rsidRPr="0050126A">
        <w:rPr>
          <w:rFonts w:ascii="Angsana New" w:hAnsi="Angsana New"/>
          <w:sz w:val="30"/>
          <w:szCs w:val="30"/>
          <w:cs/>
        </w:rPr>
        <w:t>ผ่อนชำระ</w:t>
      </w:r>
      <w:r w:rsidR="0050126A">
        <w:rPr>
          <w:rFonts w:ascii="Angsana New" w:hAnsi="Angsana New"/>
          <w:sz w:val="30"/>
          <w:szCs w:val="30"/>
          <w:cs/>
        </w:rPr>
        <w:br/>
      </w:r>
      <w:r w:rsidRPr="0050126A">
        <w:rPr>
          <w:rFonts w:ascii="Angsana New" w:hAnsi="Angsana New"/>
          <w:sz w:val="30"/>
          <w:szCs w:val="30"/>
          <w:lang w:val="en-US"/>
        </w:rPr>
        <w:t xml:space="preserve">48 </w:t>
      </w:r>
      <w:r w:rsidR="00B32E94" w:rsidRPr="0050126A">
        <w:rPr>
          <w:rFonts w:ascii="Angsana New" w:hAnsi="Angsana New"/>
          <w:sz w:val="30"/>
          <w:szCs w:val="30"/>
          <w:lang w:val="en-US"/>
        </w:rPr>
        <w:t>–</w:t>
      </w:r>
      <w:r w:rsidRPr="0050126A">
        <w:rPr>
          <w:rFonts w:ascii="Angsana New" w:hAnsi="Angsana New"/>
          <w:sz w:val="30"/>
          <w:szCs w:val="30"/>
          <w:lang w:val="en-US"/>
        </w:rPr>
        <w:t xml:space="preserve"> </w:t>
      </w:r>
      <w:r w:rsidRPr="0050126A">
        <w:rPr>
          <w:rFonts w:ascii="Angsana New" w:hAnsi="Angsana New"/>
          <w:sz w:val="30"/>
          <w:szCs w:val="30"/>
        </w:rPr>
        <w:t>60</w:t>
      </w:r>
      <w:r w:rsidRPr="0050126A">
        <w:rPr>
          <w:rFonts w:ascii="Angsana New" w:hAnsi="Angsana New"/>
          <w:sz w:val="30"/>
          <w:szCs w:val="30"/>
          <w:cs/>
        </w:rPr>
        <w:t xml:space="preserve"> งวด</w:t>
      </w:r>
      <w:r w:rsidR="00DD3E09" w:rsidRPr="0050126A">
        <w:rPr>
          <w:rFonts w:ascii="Angsana New" w:hAnsi="Angsana New"/>
          <w:sz w:val="30"/>
          <w:szCs w:val="30"/>
        </w:rPr>
        <w:t xml:space="preserve"> </w:t>
      </w:r>
      <w:r w:rsidRPr="0050126A">
        <w:rPr>
          <w:rFonts w:ascii="Angsana New" w:hAnsi="Angsana New"/>
          <w:sz w:val="30"/>
          <w:szCs w:val="30"/>
          <w:cs/>
        </w:rPr>
        <w:t xml:space="preserve">ในอัตรางวดละ </w:t>
      </w:r>
      <w:r w:rsidR="0014425E" w:rsidRPr="0050126A">
        <w:rPr>
          <w:rFonts w:ascii="Angsana New" w:hAnsi="Angsana New"/>
          <w:sz w:val="30"/>
          <w:szCs w:val="30"/>
        </w:rPr>
        <w:t>40</w:t>
      </w:r>
      <w:r w:rsidR="002D46EB" w:rsidRPr="0050126A">
        <w:rPr>
          <w:rFonts w:ascii="Angsana New" w:hAnsi="Angsana New"/>
          <w:sz w:val="30"/>
          <w:szCs w:val="30"/>
        </w:rPr>
        <w:t>,</w:t>
      </w:r>
      <w:r w:rsidR="0014425E" w:rsidRPr="0050126A">
        <w:rPr>
          <w:rFonts w:ascii="Angsana New" w:hAnsi="Angsana New"/>
          <w:sz w:val="30"/>
          <w:szCs w:val="30"/>
        </w:rPr>
        <w:t>814</w:t>
      </w:r>
      <w:r w:rsidRPr="0050126A">
        <w:rPr>
          <w:rFonts w:ascii="Angsana New" w:hAnsi="Angsana New"/>
          <w:sz w:val="30"/>
          <w:szCs w:val="30"/>
          <w:lang w:val="en-US"/>
        </w:rPr>
        <w:t xml:space="preserve"> </w:t>
      </w:r>
      <w:r w:rsidRPr="0050126A">
        <w:rPr>
          <w:rFonts w:ascii="Angsana New" w:hAnsi="Angsana New"/>
          <w:sz w:val="30"/>
          <w:szCs w:val="30"/>
          <w:cs/>
        </w:rPr>
        <w:t>บาท</w:t>
      </w:r>
      <w:r w:rsidRPr="0050126A">
        <w:rPr>
          <w:rFonts w:ascii="Angsana New" w:hAnsi="Angsana New"/>
          <w:sz w:val="30"/>
          <w:szCs w:val="30"/>
        </w:rPr>
        <w:t xml:space="preserve"> </w:t>
      </w:r>
      <w:r w:rsidR="00DD3E09" w:rsidRPr="0050126A">
        <w:rPr>
          <w:rFonts w:ascii="Angsana New" w:hAnsi="Angsana New"/>
          <w:sz w:val="30"/>
          <w:szCs w:val="30"/>
          <w:cs/>
        </w:rPr>
        <w:t>ครบกำหนดชำระ</w:t>
      </w:r>
      <w:r w:rsidR="00DD3E09" w:rsidRPr="0050126A">
        <w:rPr>
          <w:rFonts w:ascii="Angsana New" w:hAnsi="Angsana New"/>
          <w:sz w:val="30"/>
          <w:szCs w:val="30"/>
        </w:rPr>
        <w:t xml:space="preserve"> </w:t>
      </w:r>
      <w:r w:rsidR="00DD3E09" w:rsidRPr="0050126A">
        <w:rPr>
          <w:rFonts w:ascii="Angsana New" w:hAnsi="Angsana New" w:hint="cs"/>
          <w:sz w:val="30"/>
          <w:szCs w:val="30"/>
          <w:cs/>
        </w:rPr>
        <w:t>เดือน</w:t>
      </w:r>
      <w:r w:rsidR="0050126A" w:rsidRPr="0050126A">
        <w:rPr>
          <w:rFonts w:ascii="Angsana New" w:hAnsi="Angsana New" w:hint="cs"/>
          <w:sz w:val="30"/>
          <w:szCs w:val="30"/>
          <w:cs/>
        </w:rPr>
        <w:t>กันยายน</w:t>
      </w:r>
      <w:r w:rsidR="007A626C" w:rsidRPr="0050126A">
        <w:rPr>
          <w:rFonts w:ascii="Angsana New" w:hAnsi="Angsana New"/>
          <w:sz w:val="30"/>
          <w:szCs w:val="30"/>
          <w:cs/>
        </w:rPr>
        <w:t xml:space="preserve"> </w:t>
      </w:r>
      <w:r w:rsidR="007A626C" w:rsidRPr="0050126A">
        <w:rPr>
          <w:rFonts w:ascii="Angsana New" w:hAnsi="Angsana New"/>
          <w:sz w:val="30"/>
          <w:szCs w:val="30"/>
        </w:rPr>
        <w:t>256</w:t>
      </w:r>
      <w:r w:rsidR="0050126A" w:rsidRPr="0050126A">
        <w:rPr>
          <w:rFonts w:ascii="Angsana New" w:hAnsi="Angsana New" w:hint="cs"/>
          <w:sz w:val="30"/>
          <w:szCs w:val="30"/>
          <w:cs/>
          <w:lang w:val="en-US"/>
        </w:rPr>
        <w:t>5</w:t>
      </w:r>
      <w:r w:rsidR="00DD3E09" w:rsidRPr="0050126A">
        <w:rPr>
          <w:rFonts w:ascii="Angsana New" w:hAnsi="Angsana New"/>
          <w:sz w:val="30"/>
          <w:szCs w:val="30"/>
        </w:rPr>
        <w:t xml:space="preserve"> </w:t>
      </w:r>
      <w:r w:rsidR="00DD3E09" w:rsidRPr="0050126A">
        <w:rPr>
          <w:rFonts w:ascii="Angsana New" w:hAnsi="Angsana New" w:hint="cs"/>
          <w:sz w:val="30"/>
          <w:szCs w:val="30"/>
          <w:cs/>
        </w:rPr>
        <w:t>ถึง</w:t>
      </w:r>
      <w:r w:rsidR="00DD3E09" w:rsidRPr="0050126A">
        <w:rPr>
          <w:rFonts w:ascii="Angsana New" w:hAnsi="Angsana New"/>
          <w:sz w:val="30"/>
          <w:szCs w:val="30"/>
        </w:rPr>
        <w:t xml:space="preserve"> </w:t>
      </w:r>
      <w:r w:rsidR="00DD3E09" w:rsidRPr="0050126A">
        <w:rPr>
          <w:rFonts w:ascii="Angsana New" w:hAnsi="Angsana New" w:hint="cs"/>
          <w:sz w:val="30"/>
          <w:szCs w:val="30"/>
          <w:cs/>
        </w:rPr>
        <w:t>เดือน</w:t>
      </w:r>
      <w:r w:rsidR="002D46EB" w:rsidRPr="0050126A">
        <w:rPr>
          <w:rFonts w:ascii="Angsana New" w:hAnsi="Angsana New" w:hint="cs"/>
          <w:sz w:val="30"/>
          <w:szCs w:val="30"/>
          <w:cs/>
        </w:rPr>
        <w:t>กรกฎาคม</w:t>
      </w:r>
      <w:r w:rsidR="00DD3E09" w:rsidRPr="0050126A">
        <w:rPr>
          <w:rFonts w:ascii="Angsana New" w:hAnsi="Angsana New" w:hint="cs"/>
          <w:sz w:val="30"/>
          <w:szCs w:val="30"/>
          <w:cs/>
        </w:rPr>
        <w:t xml:space="preserve"> </w:t>
      </w:r>
      <w:r w:rsidR="00DD3E09" w:rsidRPr="0050126A">
        <w:rPr>
          <w:rFonts w:ascii="Angsana New" w:hAnsi="Angsana New"/>
          <w:sz w:val="30"/>
          <w:szCs w:val="30"/>
          <w:lang w:val="en-US"/>
        </w:rPr>
        <w:t>256</w:t>
      </w:r>
      <w:r w:rsidR="002D46EB" w:rsidRPr="0050126A">
        <w:rPr>
          <w:rFonts w:ascii="Angsana New" w:hAnsi="Angsana New"/>
          <w:sz w:val="30"/>
          <w:szCs w:val="30"/>
          <w:lang w:val="en-US"/>
        </w:rPr>
        <w:t>6</w:t>
      </w:r>
    </w:p>
    <w:p w14:paraId="352EB6D8" w14:textId="77777777" w:rsidR="00D955E1" w:rsidRPr="00D955E1" w:rsidRDefault="00D955E1" w:rsidP="00EA018C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spacing w:before="240" w:after="240"/>
        <w:ind w:hanging="72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5C295781" w14:textId="77777777" w:rsidR="00D955E1" w:rsidRPr="00D955E1" w:rsidRDefault="00D955E1" w:rsidP="00EA018C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spacing w:before="240" w:after="240"/>
        <w:ind w:hanging="72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390EE44D" w14:textId="77777777" w:rsidR="00E454E7" w:rsidRPr="00E50A6D" w:rsidRDefault="00251CCC" w:rsidP="00EA018C">
      <w:pPr>
        <w:numPr>
          <w:ilvl w:val="0"/>
          <w:numId w:val="18"/>
        </w:numPr>
        <w:tabs>
          <w:tab w:val="left" w:pos="513"/>
          <w:tab w:val="decimal" w:pos="7920"/>
        </w:tabs>
        <w:spacing w:before="240" w:after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E454E7" w:rsidRPr="00E50A6D">
        <w:rPr>
          <w:rFonts w:ascii="Angsana New" w:hAnsi="Angsana New"/>
          <w:b/>
          <w:bCs/>
          <w:sz w:val="30"/>
          <w:szCs w:val="30"/>
          <w:cs/>
        </w:rPr>
        <w:t>ผลประโยชน์พนักงาน</w:t>
      </w:r>
    </w:p>
    <w:tbl>
      <w:tblPr>
        <w:tblW w:w="945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5457"/>
        <w:gridCol w:w="1866"/>
        <w:gridCol w:w="261"/>
        <w:gridCol w:w="1866"/>
      </w:tblGrid>
      <w:tr w:rsidR="00654457" w:rsidRPr="00E50A6D" w14:paraId="433B0419" w14:textId="77777777" w:rsidTr="005B610E">
        <w:tc>
          <w:tcPr>
            <w:tcW w:w="5457" w:type="dxa"/>
            <w:shd w:val="clear" w:color="auto" w:fill="auto"/>
            <w:vAlign w:val="bottom"/>
          </w:tcPr>
          <w:p w14:paraId="0B594228" w14:textId="77777777" w:rsidR="00654457" w:rsidRPr="00E50A6D" w:rsidRDefault="00654457" w:rsidP="00654457">
            <w:pPr>
              <w:widowControl w:val="0"/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u w:val="single"/>
                <w:cs/>
              </w:rPr>
              <w:t>ค่าใช้จ่ายโครงการผลประโยชน์ที่กำหนดไว้</w:t>
            </w:r>
          </w:p>
        </w:tc>
        <w:tc>
          <w:tcPr>
            <w:tcW w:w="399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7A4BA662" w14:textId="77777777" w:rsidR="00654457" w:rsidRPr="00E50A6D" w:rsidRDefault="00806F42" w:rsidP="00806F4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E50A6D">
              <w:rPr>
                <w:rFonts w:asciiTheme="majorBidi" w:hAnsiTheme="majorBidi" w:cstheme="majorBidi"/>
                <w:sz w:val="30"/>
                <w:szCs w:val="30"/>
                <w:cs/>
              </w:rPr>
              <w:t>หน่วย:บาท</w:t>
            </w:r>
            <w:proofErr w:type="gramEnd"/>
            <w:r w:rsidRPr="00E50A6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806F42" w:rsidRPr="00E50A6D" w14:paraId="18B7DB8D" w14:textId="77777777" w:rsidTr="005B610E">
        <w:tc>
          <w:tcPr>
            <w:tcW w:w="5457" w:type="dxa"/>
            <w:shd w:val="clear" w:color="auto" w:fill="auto"/>
            <w:vAlign w:val="bottom"/>
          </w:tcPr>
          <w:p w14:paraId="4A190EB8" w14:textId="77777777" w:rsidR="00806F42" w:rsidRPr="00E50A6D" w:rsidRDefault="00806F42" w:rsidP="00654457">
            <w:pPr>
              <w:widowControl w:val="0"/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3993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E56884E" w14:textId="77777777" w:rsidR="00806F42" w:rsidRPr="00E50A6D" w:rsidRDefault="00806F42" w:rsidP="00806F42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EC0DAF" w:rsidRPr="00E50A6D" w14:paraId="747346EB" w14:textId="77777777" w:rsidTr="005B610E">
        <w:tc>
          <w:tcPr>
            <w:tcW w:w="5457" w:type="dxa"/>
            <w:shd w:val="clear" w:color="auto" w:fill="auto"/>
            <w:vAlign w:val="bottom"/>
          </w:tcPr>
          <w:p w14:paraId="606E6113" w14:textId="77777777" w:rsidR="00EC0DAF" w:rsidRPr="00E50A6D" w:rsidRDefault="00EC0DAF" w:rsidP="00EC0DAF">
            <w:pPr>
              <w:widowControl w:val="0"/>
              <w:tabs>
                <w:tab w:val="left" w:pos="4597"/>
              </w:tabs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6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58F003B" w14:textId="77777777" w:rsidR="00EC0DAF" w:rsidRPr="00E50A6D" w:rsidRDefault="00EC0DAF" w:rsidP="00EC0DA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</w:tcPr>
          <w:p w14:paraId="5A08813E" w14:textId="77777777" w:rsidR="00EC0DAF" w:rsidRPr="00E50A6D" w:rsidRDefault="00EC0DAF" w:rsidP="00EC0DA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86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3530F01" w14:textId="77777777" w:rsidR="00EC0DAF" w:rsidRPr="00E50A6D" w:rsidRDefault="00EC0DAF" w:rsidP="00EC0DA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2563</w:t>
            </w:r>
          </w:p>
        </w:tc>
      </w:tr>
      <w:tr w:rsidR="00EE7829" w:rsidRPr="00E50A6D" w14:paraId="5567A6A4" w14:textId="77777777" w:rsidTr="007B237F">
        <w:trPr>
          <w:trHeight w:val="347"/>
        </w:trPr>
        <w:tc>
          <w:tcPr>
            <w:tcW w:w="5457" w:type="dxa"/>
            <w:shd w:val="clear" w:color="auto" w:fill="auto"/>
          </w:tcPr>
          <w:p w14:paraId="05748FFF" w14:textId="77777777" w:rsidR="00EE7829" w:rsidRPr="00E50A6D" w:rsidRDefault="00EE7829" w:rsidP="00EE7829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ต้นทุนบริการงวดปัจจุบัน</w:t>
            </w:r>
          </w:p>
        </w:tc>
        <w:tc>
          <w:tcPr>
            <w:tcW w:w="1866" w:type="dxa"/>
            <w:shd w:val="clear" w:color="auto" w:fill="auto"/>
            <w:vAlign w:val="bottom"/>
          </w:tcPr>
          <w:p w14:paraId="63C4EF65" w14:textId="77777777" w:rsidR="00EE7829" w:rsidRPr="00E50A6D" w:rsidRDefault="00EE7829" w:rsidP="00EE782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7B1C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E17B1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17B1C">
              <w:rPr>
                <w:rFonts w:ascii="Angsana New" w:hAnsi="Angsana New"/>
                <w:sz w:val="30"/>
                <w:szCs w:val="30"/>
                <w:cs/>
                <w:lang w:val="en-US"/>
              </w:rPr>
              <w:t>928</w:t>
            </w:r>
            <w:r w:rsidRPr="00E17B1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17B1C">
              <w:rPr>
                <w:rFonts w:ascii="Angsana New" w:hAnsi="Angsana New"/>
                <w:sz w:val="30"/>
                <w:szCs w:val="30"/>
                <w:cs/>
                <w:lang w:val="en-US"/>
              </w:rPr>
              <w:t>259.00</w:t>
            </w:r>
          </w:p>
        </w:tc>
        <w:tc>
          <w:tcPr>
            <w:tcW w:w="261" w:type="dxa"/>
            <w:shd w:val="clear" w:color="auto" w:fill="auto"/>
          </w:tcPr>
          <w:p w14:paraId="1520D3A8" w14:textId="77777777" w:rsidR="00EE7829" w:rsidRPr="00E50A6D" w:rsidRDefault="00EE7829" w:rsidP="00EE7829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66" w:type="dxa"/>
            <w:shd w:val="clear" w:color="auto" w:fill="auto"/>
            <w:vAlign w:val="center"/>
          </w:tcPr>
          <w:p w14:paraId="27647EF8" w14:textId="77777777" w:rsidR="00EE7829" w:rsidRPr="00E50A6D" w:rsidRDefault="00EE7829" w:rsidP="00EE782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</w:rPr>
              <w:t>1,644,779.97</w:t>
            </w:r>
          </w:p>
        </w:tc>
      </w:tr>
      <w:tr w:rsidR="00EE7829" w:rsidRPr="00E50A6D" w14:paraId="620D3234" w14:textId="77777777" w:rsidTr="007B237F">
        <w:trPr>
          <w:trHeight w:val="347"/>
        </w:trPr>
        <w:tc>
          <w:tcPr>
            <w:tcW w:w="5457" w:type="dxa"/>
            <w:shd w:val="clear" w:color="auto" w:fill="auto"/>
          </w:tcPr>
          <w:p w14:paraId="0470C46A" w14:textId="77777777" w:rsidR="00EE7829" w:rsidRPr="00E50A6D" w:rsidRDefault="00EE7829" w:rsidP="00EE7829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866" w:type="dxa"/>
            <w:shd w:val="clear" w:color="auto" w:fill="auto"/>
            <w:vAlign w:val="bottom"/>
          </w:tcPr>
          <w:p w14:paraId="752BBA05" w14:textId="77777777" w:rsidR="00EE7829" w:rsidRPr="00E50A6D" w:rsidRDefault="00EE7829" w:rsidP="00EE782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7B1C">
              <w:rPr>
                <w:rFonts w:ascii="Angsana New" w:hAnsi="Angsana New"/>
                <w:sz w:val="30"/>
                <w:szCs w:val="30"/>
                <w:cs/>
                <w:lang w:val="en-US"/>
              </w:rPr>
              <w:t>242</w:t>
            </w:r>
            <w:r w:rsidRPr="00E17B1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17B1C">
              <w:rPr>
                <w:rFonts w:ascii="Angsana New" w:hAnsi="Angsana New"/>
                <w:sz w:val="30"/>
                <w:szCs w:val="30"/>
                <w:cs/>
                <w:lang w:val="en-US"/>
              </w:rPr>
              <w:t>494.00</w:t>
            </w:r>
          </w:p>
        </w:tc>
        <w:tc>
          <w:tcPr>
            <w:tcW w:w="261" w:type="dxa"/>
            <w:shd w:val="clear" w:color="auto" w:fill="auto"/>
          </w:tcPr>
          <w:p w14:paraId="298C55C4" w14:textId="77777777" w:rsidR="00EE7829" w:rsidRPr="00E50A6D" w:rsidRDefault="00EE7829" w:rsidP="00EE7829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66" w:type="dxa"/>
            <w:shd w:val="clear" w:color="auto" w:fill="auto"/>
            <w:vAlign w:val="center"/>
          </w:tcPr>
          <w:p w14:paraId="07C3151A" w14:textId="77777777" w:rsidR="00EE7829" w:rsidRPr="00E50A6D" w:rsidRDefault="00EE7829" w:rsidP="00EE782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</w:rPr>
              <w:t>216,157.03</w:t>
            </w:r>
          </w:p>
        </w:tc>
      </w:tr>
      <w:tr w:rsidR="00EE7829" w:rsidRPr="00E50A6D" w14:paraId="0366F921" w14:textId="77777777" w:rsidTr="007B237F">
        <w:trPr>
          <w:trHeight w:val="347"/>
        </w:trPr>
        <w:tc>
          <w:tcPr>
            <w:tcW w:w="5457" w:type="dxa"/>
            <w:shd w:val="clear" w:color="auto" w:fill="auto"/>
          </w:tcPr>
          <w:p w14:paraId="2F4BD1BA" w14:textId="77777777" w:rsidR="00EE7829" w:rsidRPr="00E50A6D" w:rsidRDefault="00EE7829" w:rsidP="00EE7829">
            <w:pPr>
              <w:tabs>
                <w:tab w:val="left" w:pos="0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8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B9A870" w14:textId="77777777" w:rsidR="00EE7829" w:rsidRPr="00E50A6D" w:rsidRDefault="00EE7829" w:rsidP="00EE782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7B1C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E17B1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17B1C">
              <w:rPr>
                <w:rFonts w:ascii="Angsana New" w:hAnsi="Angsana New"/>
                <w:sz w:val="30"/>
                <w:szCs w:val="30"/>
                <w:cs/>
                <w:lang w:val="en-US"/>
              </w:rPr>
              <w:t>170</w:t>
            </w:r>
            <w:r w:rsidRPr="00E17B1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17B1C">
              <w:rPr>
                <w:rFonts w:ascii="Angsana New" w:hAnsi="Angsana New"/>
                <w:sz w:val="30"/>
                <w:szCs w:val="30"/>
                <w:cs/>
                <w:lang w:val="en-US"/>
              </w:rPr>
              <w:t>753.00</w:t>
            </w:r>
          </w:p>
        </w:tc>
        <w:tc>
          <w:tcPr>
            <w:tcW w:w="261" w:type="dxa"/>
            <w:shd w:val="clear" w:color="auto" w:fill="auto"/>
          </w:tcPr>
          <w:p w14:paraId="0F7F7854" w14:textId="77777777" w:rsidR="00EE7829" w:rsidRPr="00E50A6D" w:rsidRDefault="00EE7829" w:rsidP="00EE782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37E55D" w14:textId="77777777" w:rsidR="00EE7829" w:rsidRPr="00E50A6D" w:rsidRDefault="00EE7829" w:rsidP="00EE782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</w:rPr>
              <w:t>1,860,937.00</w:t>
            </w:r>
          </w:p>
        </w:tc>
      </w:tr>
      <w:tr w:rsidR="00EC0DAF" w:rsidRPr="00E50A6D" w14:paraId="748240FF" w14:textId="77777777" w:rsidTr="005B610E">
        <w:trPr>
          <w:trHeight w:val="159"/>
        </w:trPr>
        <w:tc>
          <w:tcPr>
            <w:tcW w:w="5457" w:type="dxa"/>
            <w:shd w:val="clear" w:color="auto" w:fill="auto"/>
          </w:tcPr>
          <w:p w14:paraId="20702063" w14:textId="77777777" w:rsidR="00EC0DAF" w:rsidRPr="00E50A6D" w:rsidRDefault="00EC0DAF" w:rsidP="00EC0DAF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8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972EB0" w14:textId="77777777" w:rsidR="00EC0DAF" w:rsidRPr="00E50A6D" w:rsidRDefault="00EC0DAF" w:rsidP="00EC0DA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2AE6DCAC" w14:textId="77777777" w:rsidR="00EC0DAF" w:rsidRPr="00E50A6D" w:rsidRDefault="00EC0DAF" w:rsidP="00EC0DAF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5AC77F1" w14:textId="77777777" w:rsidR="00EC0DAF" w:rsidRPr="00E50A6D" w:rsidRDefault="00EC0DAF" w:rsidP="00EC0DA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0DAF" w:rsidRPr="00E50A6D" w14:paraId="3156C119" w14:textId="77777777" w:rsidTr="005B610E">
        <w:trPr>
          <w:trHeight w:val="347"/>
        </w:trPr>
        <w:tc>
          <w:tcPr>
            <w:tcW w:w="5457" w:type="dxa"/>
            <w:shd w:val="clear" w:color="auto" w:fill="auto"/>
          </w:tcPr>
          <w:p w14:paraId="44047EEE" w14:textId="77777777" w:rsidR="00EC0DAF" w:rsidRPr="00E50A6D" w:rsidRDefault="00EC0DAF" w:rsidP="00EC0DAF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 xml:space="preserve">การเปลี่ยนแปลงในมูลค่าปัจจุบันของภาระผูกพัน 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7B8659E2" w14:textId="77777777" w:rsidR="00EC0DAF" w:rsidRPr="00E50A6D" w:rsidRDefault="00EC0DAF" w:rsidP="00EC0DA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6C3322BE" w14:textId="77777777" w:rsidR="00EC0DAF" w:rsidRPr="00E50A6D" w:rsidRDefault="00EC0DAF" w:rsidP="00EC0DAF">
            <w:pPr>
              <w:tabs>
                <w:tab w:val="left" w:pos="0"/>
              </w:tabs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6" w:type="dxa"/>
            <w:shd w:val="clear" w:color="auto" w:fill="auto"/>
            <w:vAlign w:val="center"/>
          </w:tcPr>
          <w:p w14:paraId="00C8C5BE" w14:textId="77777777" w:rsidR="00EC0DAF" w:rsidRPr="00E50A6D" w:rsidRDefault="00EC0DAF" w:rsidP="00EC0DA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829" w:rsidRPr="00E50A6D" w14:paraId="0F653C16" w14:textId="77777777" w:rsidTr="005B610E">
        <w:trPr>
          <w:trHeight w:val="347"/>
        </w:trPr>
        <w:tc>
          <w:tcPr>
            <w:tcW w:w="5457" w:type="dxa"/>
            <w:shd w:val="clear" w:color="auto" w:fill="auto"/>
          </w:tcPr>
          <w:p w14:paraId="683AA2F7" w14:textId="77777777" w:rsidR="00EE7829" w:rsidRPr="00E50A6D" w:rsidRDefault="00EE7829" w:rsidP="00EE7829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ภาระผูกพันผลประโยชน์พนักงาน ณ วันที่ 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2C8ABCA1" w14:textId="77777777" w:rsidR="00EE7829" w:rsidRPr="00E50A6D" w:rsidRDefault="00EE7829" w:rsidP="00EE782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4B19">
              <w:rPr>
                <w:rFonts w:asciiTheme="majorBidi" w:hAnsiTheme="majorBidi"/>
                <w:sz w:val="30"/>
                <w:szCs w:val="30"/>
                <w:cs/>
              </w:rPr>
              <w:t>14</w:t>
            </w:r>
            <w:r w:rsidRPr="003C4B19">
              <w:rPr>
                <w:rFonts w:asciiTheme="majorBidi" w:hAnsiTheme="majorBidi"/>
                <w:sz w:val="30"/>
                <w:szCs w:val="30"/>
              </w:rPr>
              <w:t>,</w:t>
            </w:r>
            <w:r w:rsidRPr="003C4B19">
              <w:rPr>
                <w:rFonts w:asciiTheme="majorBidi" w:hAnsiTheme="majorBidi"/>
                <w:sz w:val="30"/>
                <w:szCs w:val="30"/>
                <w:cs/>
              </w:rPr>
              <w:t>951</w:t>
            </w:r>
            <w:r w:rsidRPr="003C4B19">
              <w:rPr>
                <w:rFonts w:asciiTheme="majorBidi" w:hAnsiTheme="majorBidi"/>
                <w:sz w:val="30"/>
                <w:szCs w:val="30"/>
              </w:rPr>
              <w:t>,</w:t>
            </w:r>
            <w:r w:rsidRPr="003C4B19">
              <w:rPr>
                <w:rFonts w:asciiTheme="majorBidi" w:hAnsiTheme="majorBidi"/>
                <w:sz w:val="30"/>
                <w:szCs w:val="30"/>
                <w:cs/>
              </w:rPr>
              <w:t>750.00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1733504" w14:textId="77777777" w:rsidR="00EE7829" w:rsidRPr="00E50A6D" w:rsidRDefault="00EE7829" w:rsidP="00EE7829">
            <w:pPr>
              <w:tabs>
                <w:tab w:val="left" w:pos="0"/>
              </w:tabs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6" w:type="dxa"/>
            <w:shd w:val="clear" w:color="auto" w:fill="auto"/>
            <w:vAlign w:val="center"/>
          </w:tcPr>
          <w:p w14:paraId="1BC5D410" w14:textId="77777777" w:rsidR="00EE7829" w:rsidRPr="00E50A6D" w:rsidRDefault="00EE7829" w:rsidP="00EE782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</w:rPr>
              <w:t>11,238,216.00</w:t>
            </w:r>
          </w:p>
        </w:tc>
      </w:tr>
      <w:tr w:rsidR="00EE7829" w:rsidRPr="00E50A6D" w14:paraId="4DF3D50F" w14:textId="77777777" w:rsidTr="007B237F">
        <w:trPr>
          <w:trHeight w:val="347"/>
        </w:trPr>
        <w:tc>
          <w:tcPr>
            <w:tcW w:w="5457" w:type="dxa"/>
            <w:shd w:val="clear" w:color="auto" w:fill="auto"/>
          </w:tcPr>
          <w:p w14:paraId="39BEDC67" w14:textId="77777777" w:rsidR="00EE7829" w:rsidRPr="00E50A6D" w:rsidRDefault="00EE7829" w:rsidP="00EE7829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ต้นทุนบริการงวดปัจจุบัน </w:t>
            </w:r>
          </w:p>
        </w:tc>
        <w:tc>
          <w:tcPr>
            <w:tcW w:w="1866" w:type="dxa"/>
            <w:shd w:val="clear" w:color="auto" w:fill="auto"/>
            <w:vAlign w:val="bottom"/>
          </w:tcPr>
          <w:p w14:paraId="6A1A2F09" w14:textId="77777777" w:rsidR="00EE7829" w:rsidRPr="00E50A6D" w:rsidRDefault="00EE7829" w:rsidP="00EE782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4B19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3C4B19">
              <w:rPr>
                <w:rFonts w:asciiTheme="majorBidi" w:hAnsiTheme="majorBidi"/>
                <w:sz w:val="30"/>
                <w:szCs w:val="30"/>
              </w:rPr>
              <w:t>,</w:t>
            </w:r>
            <w:r w:rsidRPr="003C4B19">
              <w:rPr>
                <w:rFonts w:asciiTheme="majorBidi" w:hAnsiTheme="majorBidi"/>
                <w:sz w:val="30"/>
                <w:szCs w:val="30"/>
                <w:cs/>
              </w:rPr>
              <w:t>928</w:t>
            </w:r>
            <w:r w:rsidRPr="003C4B19">
              <w:rPr>
                <w:rFonts w:asciiTheme="majorBidi" w:hAnsiTheme="majorBidi"/>
                <w:sz w:val="30"/>
                <w:szCs w:val="30"/>
              </w:rPr>
              <w:t>,</w:t>
            </w:r>
            <w:r w:rsidRPr="003C4B19">
              <w:rPr>
                <w:rFonts w:asciiTheme="majorBidi" w:hAnsiTheme="majorBidi"/>
                <w:sz w:val="30"/>
                <w:szCs w:val="30"/>
                <w:cs/>
              </w:rPr>
              <w:t>259.00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98B6163" w14:textId="77777777" w:rsidR="00EE7829" w:rsidRPr="00E50A6D" w:rsidRDefault="00EE7829" w:rsidP="00EE7829">
            <w:pPr>
              <w:tabs>
                <w:tab w:val="left" w:pos="0"/>
              </w:tabs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6" w:type="dxa"/>
            <w:shd w:val="clear" w:color="auto" w:fill="auto"/>
            <w:vAlign w:val="center"/>
          </w:tcPr>
          <w:p w14:paraId="4323C2C5" w14:textId="77777777" w:rsidR="00EE7829" w:rsidRPr="00E50A6D" w:rsidRDefault="00EE7829" w:rsidP="00EE782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</w:rPr>
              <w:t>1,644,779.97</w:t>
            </w:r>
          </w:p>
        </w:tc>
      </w:tr>
      <w:tr w:rsidR="00EE7829" w:rsidRPr="00E50A6D" w14:paraId="614971B6" w14:textId="77777777" w:rsidTr="007B237F">
        <w:trPr>
          <w:trHeight w:val="347"/>
        </w:trPr>
        <w:tc>
          <w:tcPr>
            <w:tcW w:w="5457" w:type="dxa"/>
            <w:shd w:val="clear" w:color="auto" w:fill="auto"/>
          </w:tcPr>
          <w:p w14:paraId="1E4183F5" w14:textId="77777777" w:rsidR="00EE7829" w:rsidRPr="00E50A6D" w:rsidRDefault="00EE7829" w:rsidP="00EE7829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ต้นทุนดอกเบี้ย </w:t>
            </w:r>
          </w:p>
        </w:tc>
        <w:tc>
          <w:tcPr>
            <w:tcW w:w="1866" w:type="dxa"/>
            <w:shd w:val="clear" w:color="auto" w:fill="auto"/>
            <w:vAlign w:val="bottom"/>
          </w:tcPr>
          <w:p w14:paraId="527009DF" w14:textId="77777777" w:rsidR="00EE7829" w:rsidRPr="00E50A6D" w:rsidRDefault="00EE7829" w:rsidP="00EE782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4B19">
              <w:rPr>
                <w:rFonts w:asciiTheme="majorBidi" w:hAnsiTheme="majorBidi"/>
                <w:sz w:val="30"/>
                <w:szCs w:val="30"/>
                <w:cs/>
              </w:rPr>
              <w:t>242</w:t>
            </w:r>
            <w:r w:rsidRPr="003C4B19">
              <w:rPr>
                <w:rFonts w:asciiTheme="majorBidi" w:hAnsiTheme="majorBidi"/>
                <w:sz w:val="30"/>
                <w:szCs w:val="30"/>
              </w:rPr>
              <w:t>,</w:t>
            </w:r>
            <w:r w:rsidRPr="003C4B19">
              <w:rPr>
                <w:rFonts w:asciiTheme="majorBidi" w:hAnsiTheme="majorBidi"/>
                <w:sz w:val="30"/>
                <w:szCs w:val="30"/>
                <w:cs/>
              </w:rPr>
              <w:t>494.00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2F378EDF" w14:textId="77777777" w:rsidR="00EE7829" w:rsidRPr="00E50A6D" w:rsidRDefault="00EE7829" w:rsidP="00EE7829">
            <w:pPr>
              <w:tabs>
                <w:tab w:val="left" w:pos="0"/>
              </w:tabs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6" w:type="dxa"/>
            <w:shd w:val="clear" w:color="auto" w:fill="auto"/>
            <w:vAlign w:val="center"/>
          </w:tcPr>
          <w:p w14:paraId="0170D935" w14:textId="77777777" w:rsidR="00EE7829" w:rsidRPr="00E50A6D" w:rsidRDefault="00EE7829" w:rsidP="00EE782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</w:rPr>
              <w:t>216,157.03</w:t>
            </w:r>
          </w:p>
        </w:tc>
      </w:tr>
      <w:tr w:rsidR="00EE7829" w:rsidRPr="00E50A6D" w14:paraId="51BEF329" w14:textId="77777777" w:rsidTr="005B610E">
        <w:trPr>
          <w:trHeight w:val="347"/>
        </w:trPr>
        <w:tc>
          <w:tcPr>
            <w:tcW w:w="5457" w:type="dxa"/>
            <w:shd w:val="clear" w:color="auto" w:fill="auto"/>
          </w:tcPr>
          <w:p w14:paraId="599C3A71" w14:textId="77777777" w:rsidR="00EE7829" w:rsidRPr="00E50A6D" w:rsidRDefault="00EE7829" w:rsidP="00EE7829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หัก ผลประโยชน์โครงการจ่าย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597AF8DC" w14:textId="77777777" w:rsidR="00EE7829" w:rsidRPr="00E50A6D" w:rsidRDefault="00EE7829" w:rsidP="00EE782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Pr="003C4B19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3C4B19">
              <w:rPr>
                <w:rFonts w:asciiTheme="majorBidi" w:hAnsiTheme="majorBidi"/>
                <w:sz w:val="30"/>
                <w:szCs w:val="30"/>
              </w:rPr>
              <w:t>,</w:t>
            </w:r>
            <w:r w:rsidRPr="003C4B19">
              <w:rPr>
                <w:rFonts w:asciiTheme="majorBidi" w:hAnsiTheme="majorBidi"/>
                <w:sz w:val="30"/>
                <w:szCs w:val="30"/>
                <w:cs/>
              </w:rPr>
              <w:t>584</w:t>
            </w:r>
            <w:r w:rsidRPr="003C4B19">
              <w:rPr>
                <w:rFonts w:asciiTheme="majorBidi" w:hAnsiTheme="majorBidi"/>
                <w:sz w:val="30"/>
                <w:szCs w:val="30"/>
              </w:rPr>
              <w:t>,</w:t>
            </w:r>
            <w:r w:rsidRPr="003C4B19">
              <w:rPr>
                <w:rFonts w:asciiTheme="majorBidi" w:hAnsiTheme="majorBidi"/>
                <w:sz w:val="30"/>
                <w:szCs w:val="30"/>
                <w:cs/>
              </w:rPr>
              <w:t>050.00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DA9FAC5" w14:textId="77777777" w:rsidR="00EE7829" w:rsidRPr="00E50A6D" w:rsidRDefault="00EE7829" w:rsidP="00EE7829">
            <w:pPr>
              <w:tabs>
                <w:tab w:val="left" w:pos="0"/>
              </w:tabs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6" w:type="dxa"/>
            <w:shd w:val="clear" w:color="auto" w:fill="auto"/>
            <w:vAlign w:val="center"/>
          </w:tcPr>
          <w:p w14:paraId="5D063227" w14:textId="77777777" w:rsidR="00EE7829" w:rsidRPr="00E50A6D" w:rsidRDefault="00EE7829" w:rsidP="00EE782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</w:rPr>
              <w:t>(324,000.00)</w:t>
            </w:r>
          </w:p>
        </w:tc>
      </w:tr>
      <w:tr w:rsidR="00EE7829" w:rsidRPr="00E50A6D" w14:paraId="2F4E142B" w14:textId="77777777" w:rsidTr="005B610E">
        <w:trPr>
          <w:trHeight w:val="347"/>
        </w:trPr>
        <w:tc>
          <w:tcPr>
            <w:tcW w:w="5457" w:type="dxa"/>
            <w:shd w:val="clear" w:color="auto" w:fill="auto"/>
          </w:tcPr>
          <w:p w14:paraId="25834270" w14:textId="77777777" w:rsidR="00EE7829" w:rsidRPr="00E50A6D" w:rsidRDefault="00EE7829" w:rsidP="00EE7829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ผล(กำไร)/ขาดทุนตามหลักคณิตศาสตร์ประกันภัยที่ยังไม่</w:t>
            </w:r>
          </w:p>
          <w:p w14:paraId="379894A9" w14:textId="77777777" w:rsidR="00EE7829" w:rsidRPr="00E50A6D" w:rsidRDefault="00EE7829" w:rsidP="00EE7829">
            <w:pPr>
              <w:tabs>
                <w:tab w:val="left" w:pos="0"/>
                <w:tab w:val="left" w:pos="181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รับรู้ในงบแสดงฐานะการเงิน</w:t>
            </w:r>
          </w:p>
        </w:tc>
        <w:tc>
          <w:tcPr>
            <w:tcW w:w="1866" w:type="dxa"/>
            <w:shd w:val="clear" w:color="auto" w:fill="auto"/>
            <w:vAlign w:val="bottom"/>
          </w:tcPr>
          <w:p w14:paraId="738BE64B" w14:textId="77777777" w:rsidR="00EE7829" w:rsidRPr="00E50A6D" w:rsidRDefault="00EE7829" w:rsidP="00EE782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4B19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3C4B1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4B19">
              <w:rPr>
                <w:rFonts w:asciiTheme="majorBidi" w:hAnsiTheme="majorBidi"/>
                <w:sz w:val="30"/>
                <w:szCs w:val="30"/>
                <w:cs/>
              </w:rPr>
              <w:t>768</w:t>
            </w:r>
            <w:r w:rsidRPr="003C4B1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4B19">
              <w:rPr>
                <w:rFonts w:asciiTheme="majorBidi" w:hAnsiTheme="majorBidi"/>
                <w:sz w:val="30"/>
                <w:szCs w:val="30"/>
                <w:cs/>
              </w:rPr>
              <w:t>456.00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90EAF59" w14:textId="77777777" w:rsidR="00EE7829" w:rsidRPr="00E50A6D" w:rsidRDefault="00EE7829" w:rsidP="00EE7829">
            <w:pPr>
              <w:tabs>
                <w:tab w:val="left" w:pos="0"/>
              </w:tabs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6" w:type="dxa"/>
            <w:shd w:val="clear" w:color="auto" w:fill="auto"/>
            <w:vAlign w:val="bottom"/>
          </w:tcPr>
          <w:p w14:paraId="2369DCF3" w14:textId="77777777" w:rsidR="00EE7829" w:rsidRPr="00E50A6D" w:rsidRDefault="00EE7829" w:rsidP="00EE782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</w:rPr>
              <w:t>2,176,597.00</w:t>
            </w:r>
          </w:p>
        </w:tc>
      </w:tr>
      <w:tr w:rsidR="00EE7829" w:rsidRPr="00E50A6D" w14:paraId="69790CAC" w14:textId="77777777" w:rsidTr="005B610E">
        <w:trPr>
          <w:trHeight w:val="347"/>
        </w:trPr>
        <w:tc>
          <w:tcPr>
            <w:tcW w:w="5457" w:type="dxa"/>
            <w:shd w:val="clear" w:color="auto" w:fill="auto"/>
          </w:tcPr>
          <w:p w14:paraId="616890CF" w14:textId="77777777" w:rsidR="00EE7829" w:rsidRPr="00E50A6D" w:rsidRDefault="00EE7829" w:rsidP="00EE7829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ยอดคงเหลือ ณ วันที่ 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883137" w14:textId="77777777" w:rsidR="00EE7829" w:rsidRPr="00E50A6D" w:rsidRDefault="00EE7829" w:rsidP="00EE782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C4B19">
              <w:rPr>
                <w:rFonts w:ascii="Angsana New" w:hAnsi="Angsana New"/>
                <w:sz w:val="30"/>
                <w:szCs w:val="30"/>
                <w:cs/>
              </w:rPr>
              <w:t>15</w:t>
            </w:r>
            <w:r w:rsidRPr="003C4B19">
              <w:rPr>
                <w:rFonts w:ascii="Angsana New" w:hAnsi="Angsana New"/>
                <w:sz w:val="30"/>
                <w:szCs w:val="30"/>
              </w:rPr>
              <w:t>,</w:t>
            </w:r>
            <w:r w:rsidRPr="003C4B19">
              <w:rPr>
                <w:rFonts w:ascii="Angsana New" w:hAnsi="Angsana New"/>
                <w:sz w:val="30"/>
                <w:szCs w:val="30"/>
                <w:cs/>
              </w:rPr>
              <w:t>306</w:t>
            </w:r>
            <w:r w:rsidRPr="003C4B19">
              <w:rPr>
                <w:rFonts w:ascii="Angsana New" w:hAnsi="Angsana New"/>
                <w:sz w:val="30"/>
                <w:szCs w:val="30"/>
              </w:rPr>
              <w:t>,</w:t>
            </w:r>
            <w:r w:rsidRPr="003C4B19">
              <w:rPr>
                <w:rFonts w:ascii="Angsana New" w:hAnsi="Angsana New"/>
                <w:sz w:val="30"/>
                <w:szCs w:val="30"/>
                <w:cs/>
              </w:rPr>
              <w:t>909.00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1AD4C08F" w14:textId="77777777" w:rsidR="00EE7829" w:rsidRPr="00E50A6D" w:rsidRDefault="00EE7829" w:rsidP="00EE7829">
            <w:pPr>
              <w:tabs>
                <w:tab w:val="left" w:pos="0"/>
              </w:tabs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EBDC8D" w14:textId="77777777" w:rsidR="00EE7829" w:rsidRPr="00E50A6D" w:rsidRDefault="00EE7829" w:rsidP="00EE782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</w:rPr>
              <w:t>14,951,750.00</w:t>
            </w:r>
          </w:p>
        </w:tc>
      </w:tr>
      <w:tr w:rsidR="00EE7829" w:rsidRPr="00E50A6D" w14:paraId="6801A95E" w14:textId="77777777" w:rsidTr="005B610E">
        <w:trPr>
          <w:trHeight w:val="347"/>
        </w:trPr>
        <w:tc>
          <w:tcPr>
            <w:tcW w:w="5457" w:type="dxa"/>
            <w:shd w:val="clear" w:color="auto" w:fill="auto"/>
          </w:tcPr>
          <w:p w14:paraId="63E821A3" w14:textId="77777777" w:rsidR="00EE7829" w:rsidRPr="00E50A6D" w:rsidRDefault="00EE7829" w:rsidP="00EE7829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หัก  ส่วนที่ถึงกำหนดชำระในหนึ่งปี</w:t>
            </w:r>
          </w:p>
        </w:tc>
        <w:tc>
          <w:tcPr>
            <w:tcW w:w="18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5F4D6B" w14:textId="77777777" w:rsidR="00EE7829" w:rsidRPr="00E50A6D" w:rsidRDefault="00EE7829" w:rsidP="00EE782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46582F">
              <w:rPr>
                <w:rFonts w:ascii="Angsana New" w:hAnsi="Angsana New"/>
                <w:sz w:val="30"/>
                <w:szCs w:val="30"/>
                <w:cs/>
              </w:rPr>
              <w:t>620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46582F">
              <w:rPr>
                <w:rFonts w:ascii="Angsana New" w:hAnsi="Angsana New"/>
                <w:sz w:val="30"/>
                <w:szCs w:val="30"/>
                <w:cs/>
              </w:rPr>
              <w:t>083.75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7229EE97" w14:textId="77777777" w:rsidR="00EE7829" w:rsidRPr="00E50A6D" w:rsidRDefault="00EE7829" w:rsidP="00EE7829">
            <w:pPr>
              <w:tabs>
                <w:tab w:val="left" w:pos="0"/>
              </w:tabs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B30633" w14:textId="77777777" w:rsidR="00EE7829" w:rsidRPr="00E50A6D" w:rsidRDefault="00EE7829" w:rsidP="00EE782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</w:rPr>
              <w:t>(638,095.99)</w:t>
            </w:r>
          </w:p>
        </w:tc>
      </w:tr>
      <w:tr w:rsidR="00EE7829" w:rsidRPr="00E50A6D" w14:paraId="17671BC6" w14:textId="77777777" w:rsidTr="005B610E">
        <w:trPr>
          <w:trHeight w:val="347"/>
        </w:trPr>
        <w:tc>
          <w:tcPr>
            <w:tcW w:w="5457" w:type="dxa"/>
            <w:shd w:val="clear" w:color="auto" w:fill="auto"/>
          </w:tcPr>
          <w:p w14:paraId="22CB68FF" w14:textId="77777777" w:rsidR="00EE7829" w:rsidRPr="00E50A6D" w:rsidRDefault="00EE7829" w:rsidP="00EE7829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มูลค่าสุทธิทางบัญชี - สุทธิจากส่วนที่ถึงกำหนดชำระในหนึ่งปี</w:t>
            </w:r>
          </w:p>
        </w:tc>
        <w:tc>
          <w:tcPr>
            <w:tcW w:w="18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87BD0D" w14:textId="77777777" w:rsidR="00EE7829" w:rsidRPr="00E50A6D" w:rsidRDefault="00EE7829" w:rsidP="00EE7829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14</w:t>
            </w:r>
            <w:r w:rsidRPr="00EE782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E7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686</w:t>
            </w:r>
            <w:r w:rsidRPr="00EE782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E7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825.25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226C8154" w14:textId="77777777" w:rsidR="00EE7829" w:rsidRPr="00E50A6D" w:rsidRDefault="00EE7829" w:rsidP="00EE7829">
            <w:pPr>
              <w:tabs>
                <w:tab w:val="left" w:pos="0"/>
              </w:tabs>
              <w:spacing w:before="60"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7AA32AE" w14:textId="77777777" w:rsidR="00EE7829" w:rsidRPr="00E50A6D" w:rsidRDefault="00EE7829" w:rsidP="00EE7829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</w:rPr>
              <w:t>14,313,654.01</w:t>
            </w:r>
          </w:p>
        </w:tc>
      </w:tr>
    </w:tbl>
    <w:p w14:paraId="69A1373F" w14:textId="77777777" w:rsidR="00BD3926" w:rsidRPr="00E50A6D" w:rsidRDefault="00BD3926" w:rsidP="00EA018C">
      <w:pPr>
        <w:spacing w:line="240" w:lineRule="atLeast"/>
        <w:ind w:left="518"/>
        <w:rPr>
          <w:rFonts w:ascii="Angsana New" w:hAnsi="Angsana New"/>
          <w:sz w:val="16"/>
          <w:szCs w:val="16"/>
        </w:rPr>
      </w:pPr>
    </w:p>
    <w:p w14:paraId="68D14E31" w14:textId="77777777" w:rsidR="00BD3926" w:rsidRPr="00E50A6D" w:rsidRDefault="00BD3926" w:rsidP="00D44F84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40B193A1" w14:textId="77777777" w:rsidR="00BD3926" w:rsidRDefault="00BD3926" w:rsidP="00D44F84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77795B8E" w14:textId="77777777" w:rsidR="00D955E1" w:rsidRDefault="00D955E1" w:rsidP="00D44F84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05BA4F26" w14:textId="77777777" w:rsidR="00D955E1" w:rsidRPr="00E50A6D" w:rsidRDefault="00D955E1" w:rsidP="00D44F84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577B2252" w14:textId="77777777" w:rsidR="00BD3926" w:rsidRPr="00E50A6D" w:rsidRDefault="00BD3926" w:rsidP="00D44F84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29E08280" w14:textId="77777777" w:rsidR="00BD3926" w:rsidRPr="00E50A6D" w:rsidRDefault="00BD3926" w:rsidP="00D44F84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24FB32C2" w14:textId="77777777" w:rsidR="00BD3926" w:rsidRPr="00E50A6D" w:rsidRDefault="00BD3926" w:rsidP="00D44F84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53D6F02D" w14:textId="77777777" w:rsidR="00BD3926" w:rsidRPr="00E50A6D" w:rsidRDefault="00BD3926" w:rsidP="00D44F84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77C8D4EC" w14:textId="77777777" w:rsidR="002D46EB" w:rsidRDefault="002D46EB" w:rsidP="00D44F84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6E9D551F" w14:textId="77777777" w:rsidR="00A8073F" w:rsidRDefault="00A8073F" w:rsidP="00D44F84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24D77BFA" w14:textId="77777777" w:rsidR="00A8073F" w:rsidRDefault="00A8073F" w:rsidP="00D44F84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79BBE714" w14:textId="77777777" w:rsidR="00A8073F" w:rsidRPr="00E50A6D" w:rsidRDefault="00A8073F" w:rsidP="00D44F84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389CF27C" w14:textId="77777777" w:rsidR="002D46EB" w:rsidRDefault="002D46EB" w:rsidP="00D44F84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780F6193" w14:textId="77777777" w:rsidR="0050126A" w:rsidRDefault="0050126A" w:rsidP="00D44F84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011F3F24" w14:textId="77777777" w:rsidR="00D955E1" w:rsidRDefault="00D955E1" w:rsidP="00D44F84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26C5E993" w14:textId="77777777" w:rsidR="00D955E1" w:rsidRDefault="00D955E1" w:rsidP="00D44F84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119E674D" w14:textId="77777777" w:rsidR="00D955E1" w:rsidRDefault="00D955E1" w:rsidP="00D44F84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04EDAB1D" w14:textId="77777777" w:rsidR="00D955E1" w:rsidRDefault="00D955E1" w:rsidP="00D44F84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2CCA20DC" w14:textId="77777777" w:rsidR="00D955E1" w:rsidRDefault="00D955E1" w:rsidP="00D44F84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615B6549" w14:textId="77777777" w:rsidR="00D955E1" w:rsidRDefault="00D955E1" w:rsidP="00D44F84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0A497D0C" w14:textId="77777777" w:rsidR="0050126A" w:rsidRPr="00E50A6D" w:rsidRDefault="0050126A" w:rsidP="00D44F84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404EF726" w14:textId="77777777" w:rsidR="002D46EB" w:rsidRPr="00E50A6D" w:rsidRDefault="002D46EB" w:rsidP="00D44F84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306C32B7" w14:textId="77777777" w:rsidR="00BD3926" w:rsidRDefault="00BD3926" w:rsidP="00D44F84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41E25C04" w14:textId="77777777" w:rsidR="00A8073F" w:rsidRPr="00E50A6D" w:rsidRDefault="00A8073F" w:rsidP="00D44F84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23F0CE83" w14:textId="77777777" w:rsidR="00BD3926" w:rsidRPr="00E50A6D" w:rsidRDefault="00BD3926" w:rsidP="00D44F84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682F2EE3" w14:textId="77777777" w:rsidR="00BD3926" w:rsidRPr="00E50A6D" w:rsidRDefault="00BD3926" w:rsidP="00D44F84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75269640" w14:textId="77777777" w:rsidR="00BD3926" w:rsidRPr="00E50A6D" w:rsidRDefault="00BD3926" w:rsidP="00D44F84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645F02A5" w14:textId="77777777" w:rsidR="000C35EB" w:rsidRPr="000C35EB" w:rsidRDefault="000C35EB" w:rsidP="00EA018C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spacing w:after="240"/>
        <w:ind w:hanging="72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2BF55546" w14:textId="77777777" w:rsidR="001E3527" w:rsidRPr="00E50A6D" w:rsidRDefault="00605546" w:rsidP="00EA018C">
      <w:pPr>
        <w:numPr>
          <w:ilvl w:val="0"/>
          <w:numId w:val="19"/>
        </w:numPr>
        <w:tabs>
          <w:tab w:val="left" w:pos="513"/>
          <w:tab w:val="decimal" w:pos="7920"/>
        </w:tabs>
        <w:spacing w:after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1E3527" w:rsidRPr="00E50A6D">
        <w:rPr>
          <w:rFonts w:ascii="Angsana New" w:hAnsi="Angsana New"/>
          <w:b/>
          <w:bCs/>
          <w:sz w:val="30"/>
          <w:szCs w:val="30"/>
          <w:cs/>
        </w:rPr>
        <w:t>ผลประโยชน์พนักงาน</w:t>
      </w:r>
      <w:r w:rsidR="0045288B" w:rsidRPr="00E50A6D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1E3527" w:rsidRPr="00E50A6D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tbl>
      <w:tblPr>
        <w:tblW w:w="9307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5598"/>
        <w:gridCol w:w="1725"/>
        <w:gridCol w:w="261"/>
        <w:gridCol w:w="1723"/>
      </w:tblGrid>
      <w:tr w:rsidR="001E3527" w:rsidRPr="00E50A6D" w14:paraId="1C6354DC" w14:textId="77777777" w:rsidTr="005B610E">
        <w:tc>
          <w:tcPr>
            <w:tcW w:w="5598" w:type="dxa"/>
            <w:shd w:val="clear" w:color="auto" w:fill="auto"/>
            <w:vAlign w:val="bottom"/>
          </w:tcPr>
          <w:p w14:paraId="7DD53664" w14:textId="77777777" w:rsidR="001E3527" w:rsidRPr="00E50A6D" w:rsidRDefault="001E3527" w:rsidP="00D44F84">
            <w:pPr>
              <w:widowControl w:val="0"/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u w:val="single"/>
                <w:cs/>
              </w:rPr>
              <w:t>ค่าใช้จ่ายโครงการผลประโยชน์ที่กำหนดไว้</w:t>
            </w:r>
          </w:p>
        </w:tc>
        <w:tc>
          <w:tcPr>
            <w:tcW w:w="370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7794A3F8" w14:textId="77777777" w:rsidR="001E3527" w:rsidRPr="00E50A6D" w:rsidRDefault="00806F42" w:rsidP="00806F4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E50A6D">
              <w:rPr>
                <w:rFonts w:ascii="Angsana New" w:hAnsi="Angsana New"/>
                <w:sz w:val="30"/>
                <w:szCs w:val="30"/>
                <w:cs/>
              </w:rPr>
              <w:t>หน่วย:บาท</w:t>
            </w:r>
            <w:proofErr w:type="gramEnd"/>
            <w:r w:rsidRPr="00E50A6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06F42" w:rsidRPr="00E50A6D" w14:paraId="148FEA52" w14:textId="77777777" w:rsidTr="005B610E">
        <w:tc>
          <w:tcPr>
            <w:tcW w:w="5598" w:type="dxa"/>
            <w:shd w:val="clear" w:color="auto" w:fill="auto"/>
            <w:vAlign w:val="bottom"/>
          </w:tcPr>
          <w:p w14:paraId="29BB47D3" w14:textId="77777777" w:rsidR="00806F42" w:rsidRPr="00E50A6D" w:rsidRDefault="00806F42" w:rsidP="00D44F84">
            <w:pPr>
              <w:widowControl w:val="0"/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3709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0BF4392" w14:textId="77777777" w:rsidR="00806F42" w:rsidRPr="00E50A6D" w:rsidRDefault="00806F42" w:rsidP="00806F42">
            <w:pPr>
              <w:widowControl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0DAF" w:rsidRPr="00E50A6D" w14:paraId="17282999" w14:textId="77777777" w:rsidTr="005B610E">
        <w:tc>
          <w:tcPr>
            <w:tcW w:w="5598" w:type="dxa"/>
            <w:shd w:val="clear" w:color="auto" w:fill="auto"/>
            <w:vAlign w:val="bottom"/>
          </w:tcPr>
          <w:p w14:paraId="701CFAB1" w14:textId="77777777" w:rsidR="00EC0DAF" w:rsidRPr="00E50A6D" w:rsidRDefault="00EC0DAF" w:rsidP="00EC0DAF">
            <w:pPr>
              <w:widowControl w:val="0"/>
              <w:tabs>
                <w:tab w:val="left" w:pos="4597"/>
              </w:tabs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2CA4D44" w14:textId="77777777" w:rsidR="00EC0DAF" w:rsidRPr="00E50A6D" w:rsidRDefault="00EC0DAF" w:rsidP="00EC0DA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</w:tcPr>
          <w:p w14:paraId="4602F202" w14:textId="77777777" w:rsidR="00EC0DAF" w:rsidRPr="00E50A6D" w:rsidRDefault="00EC0DAF" w:rsidP="00EC0DA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A0B1B6D" w14:textId="77777777" w:rsidR="00EC0DAF" w:rsidRPr="00E50A6D" w:rsidRDefault="00EC0DAF" w:rsidP="00EC0DA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2563</w:t>
            </w:r>
          </w:p>
        </w:tc>
      </w:tr>
      <w:tr w:rsidR="00EC0DAF" w:rsidRPr="00E50A6D" w14:paraId="55A0F7F4" w14:textId="77777777" w:rsidTr="005B610E">
        <w:trPr>
          <w:trHeight w:val="347"/>
        </w:trPr>
        <w:tc>
          <w:tcPr>
            <w:tcW w:w="5598" w:type="dxa"/>
            <w:shd w:val="clear" w:color="auto" w:fill="auto"/>
          </w:tcPr>
          <w:p w14:paraId="7AD095F0" w14:textId="77777777" w:rsidR="00EC0DAF" w:rsidRPr="00E50A6D" w:rsidRDefault="00EC0DAF" w:rsidP="00EC0DAF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ต้นทุนบริการงวดปัจจุบัน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2F1523B5" w14:textId="77777777" w:rsidR="00EC0DAF" w:rsidRPr="00E50A6D" w:rsidRDefault="00E17B1C" w:rsidP="00EC0DA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7B1C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E17B1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17B1C">
              <w:rPr>
                <w:rFonts w:ascii="Angsana New" w:hAnsi="Angsana New"/>
                <w:sz w:val="30"/>
                <w:szCs w:val="30"/>
                <w:cs/>
                <w:lang w:val="en-US"/>
              </w:rPr>
              <w:t>928</w:t>
            </w:r>
            <w:r w:rsidRPr="00E17B1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17B1C">
              <w:rPr>
                <w:rFonts w:ascii="Angsana New" w:hAnsi="Angsana New"/>
                <w:sz w:val="30"/>
                <w:szCs w:val="30"/>
                <w:cs/>
                <w:lang w:val="en-US"/>
              </w:rPr>
              <w:t>259.00</w:t>
            </w:r>
          </w:p>
        </w:tc>
        <w:tc>
          <w:tcPr>
            <w:tcW w:w="261" w:type="dxa"/>
            <w:shd w:val="clear" w:color="auto" w:fill="auto"/>
          </w:tcPr>
          <w:p w14:paraId="5907929F" w14:textId="77777777" w:rsidR="00EC0DAF" w:rsidRPr="00E50A6D" w:rsidRDefault="00EC0DAF" w:rsidP="00EC0DAF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3" w:type="dxa"/>
            <w:shd w:val="clear" w:color="auto" w:fill="auto"/>
            <w:vAlign w:val="bottom"/>
          </w:tcPr>
          <w:p w14:paraId="1290BCA0" w14:textId="77777777" w:rsidR="00EC0DAF" w:rsidRPr="00E50A6D" w:rsidRDefault="00EC0DAF" w:rsidP="00EC0DA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1,632,324.7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</w:p>
        </w:tc>
      </w:tr>
      <w:tr w:rsidR="00EC0DAF" w:rsidRPr="00E50A6D" w14:paraId="629260B5" w14:textId="77777777" w:rsidTr="005B610E">
        <w:trPr>
          <w:trHeight w:val="347"/>
        </w:trPr>
        <w:tc>
          <w:tcPr>
            <w:tcW w:w="5598" w:type="dxa"/>
            <w:shd w:val="clear" w:color="auto" w:fill="auto"/>
          </w:tcPr>
          <w:p w14:paraId="1B551D77" w14:textId="77777777" w:rsidR="00EC0DAF" w:rsidRPr="00E50A6D" w:rsidRDefault="00EC0DAF" w:rsidP="00EC0DAF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2B581F32" w14:textId="77777777" w:rsidR="00EC0DAF" w:rsidRPr="00E50A6D" w:rsidRDefault="00E17B1C" w:rsidP="00EC0DA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7B1C">
              <w:rPr>
                <w:rFonts w:ascii="Angsana New" w:hAnsi="Angsana New"/>
                <w:sz w:val="30"/>
                <w:szCs w:val="30"/>
                <w:cs/>
                <w:lang w:val="en-US"/>
              </w:rPr>
              <w:t>242</w:t>
            </w:r>
            <w:r w:rsidRPr="00E17B1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17B1C">
              <w:rPr>
                <w:rFonts w:ascii="Angsana New" w:hAnsi="Angsana New"/>
                <w:sz w:val="30"/>
                <w:szCs w:val="30"/>
                <w:cs/>
                <w:lang w:val="en-US"/>
              </w:rPr>
              <w:t>494.00</w:t>
            </w:r>
          </w:p>
        </w:tc>
        <w:tc>
          <w:tcPr>
            <w:tcW w:w="261" w:type="dxa"/>
            <w:shd w:val="clear" w:color="auto" w:fill="auto"/>
          </w:tcPr>
          <w:p w14:paraId="6EB18725" w14:textId="77777777" w:rsidR="00EC0DAF" w:rsidRPr="00E50A6D" w:rsidRDefault="00EC0DAF" w:rsidP="00EC0DAF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3" w:type="dxa"/>
            <w:shd w:val="clear" w:color="auto" w:fill="auto"/>
            <w:vAlign w:val="bottom"/>
          </w:tcPr>
          <w:p w14:paraId="2B9A894F" w14:textId="77777777" w:rsidR="00EC0DAF" w:rsidRPr="00E50A6D" w:rsidRDefault="00EC0DAF" w:rsidP="00EC0DA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214,414.00</w:t>
            </w:r>
          </w:p>
        </w:tc>
      </w:tr>
      <w:tr w:rsidR="00EC0DAF" w:rsidRPr="00E50A6D" w14:paraId="7C093596" w14:textId="77777777" w:rsidTr="005B610E">
        <w:trPr>
          <w:trHeight w:val="347"/>
        </w:trPr>
        <w:tc>
          <w:tcPr>
            <w:tcW w:w="5598" w:type="dxa"/>
            <w:shd w:val="clear" w:color="auto" w:fill="auto"/>
          </w:tcPr>
          <w:p w14:paraId="2494E4C2" w14:textId="77777777" w:rsidR="00EC0DAF" w:rsidRPr="00E50A6D" w:rsidRDefault="00EC0DAF" w:rsidP="00EC0DAF">
            <w:pPr>
              <w:tabs>
                <w:tab w:val="left" w:pos="0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7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18BA9E" w14:textId="77777777" w:rsidR="00EC0DAF" w:rsidRPr="00E50A6D" w:rsidRDefault="00E17B1C" w:rsidP="00EC0DA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7B1C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E17B1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17B1C">
              <w:rPr>
                <w:rFonts w:ascii="Angsana New" w:hAnsi="Angsana New"/>
                <w:sz w:val="30"/>
                <w:szCs w:val="30"/>
                <w:cs/>
                <w:lang w:val="en-US"/>
              </w:rPr>
              <w:t>170</w:t>
            </w:r>
            <w:r w:rsidRPr="00E17B1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17B1C">
              <w:rPr>
                <w:rFonts w:ascii="Angsana New" w:hAnsi="Angsana New"/>
                <w:sz w:val="30"/>
                <w:szCs w:val="30"/>
                <w:cs/>
                <w:lang w:val="en-US"/>
              </w:rPr>
              <w:t>753.00</w:t>
            </w:r>
          </w:p>
        </w:tc>
        <w:tc>
          <w:tcPr>
            <w:tcW w:w="261" w:type="dxa"/>
            <w:shd w:val="clear" w:color="auto" w:fill="auto"/>
          </w:tcPr>
          <w:p w14:paraId="72BC3EEC" w14:textId="77777777" w:rsidR="00EC0DAF" w:rsidRPr="00E50A6D" w:rsidRDefault="00EC0DAF" w:rsidP="00EC0DA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C6E9EE" w14:textId="77777777" w:rsidR="00EC0DAF" w:rsidRPr="00E50A6D" w:rsidRDefault="00EC0DAF" w:rsidP="00EC0DA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1,846,738.78</w:t>
            </w:r>
          </w:p>
        </w:tc>
      </w:tr>
      <w:tr w:rsidR="00EC0DAF" w:rsidRPr="00E50A6D" w14:paraId="73A2FA17" w14:textId="77777777" w:rsidTr="005B610E">
        <w:trPr>
          <w:trHeight w:val="144"/>
        </w:trPr>
        <w:tc>
          <w:tcPr>
            <w:tcW w:w="5598" w:type="dxa"/>
            <w:shd w:val="clear" w:color="auto" w:fill="auto"/>
          </w:tcPr>
          <w:p w14:paraId="0859AB70" w14:textId="77777777" w:rsidR="00EC0DAF" w:rsidRPr="00E50A6D" w:rsidRDefault="00EC0DAF" w:rsidP="00EC0DAF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2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12A98C" w14:textId="77777777" w:rsidR="00EC0DAF" w:rsidRPr="00E50A6D" w:rsidRDefault="00EC0DAF" w:rsidP="00EC0DA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2DFF531A" w14:textId="77777777" w:rsidR="00EC0DAF" w:rsidRPr="00E50A6D" w:rsidRDefault="00EC0DAF" w:rsidP="00EC0DAF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23CE02" w14:textId="77777777" w:rsidR="00EC0DAF" w:rsidRPr="00E50A6D" w:rsidRDefault="00EC0DAF" w:rsidP="00EC0DA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0DAF" w:rsidRPr="00E50A6D" w14:paraId="4665F39C" w14:textId="77777777" w:rsidTr="005B610E">
        <w:trPr>
          <w:trHeight w:val="347"/>
        </w:trPr>
        <w:tc>
          <w:tcPr>
            <w:tcW w:w="5598" w:type="dxa"/>
            <w:shd w:val="clear" w:color="auto" w:fill="auto"/>
          </w:tcPr>
          <w:p w14:paraId="4E613C9D" w14:textId="77777777" w:rsidR="00EC0DAF" w:rsidRPr="00E50A6D" w:rsidRDefault="00EC0DAF" w:rsidP="00EC0DAF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 xml:space="preserve">การเปลี่ยนแปลงในมูลค่าปัจจุบันของภาระผูกพัน 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035F4169" w14:textId="77777777" w:rsidR="00EC0DAF" w:rsidRPr="00E50A6D" w:rsidRDefault="00EC0DAF" w:rsidP="00EC0DA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785CFB9C" w14:textId="77777777" w:rsidR="00EC0DAF" w:rsidRPr="00E50A6D" w:rsidRDefault="00EC0DAF" w:rsidP="00EC0DAF">
            <w:pPr>
              <w:tabs>
                <w:tab w:val="left" w:pos="0"/>
              </w:tabs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3" w:type="dxa"/>
            <w:shd w:val="clear" w:color="auto" w:fill="auto"/>
            <w:vAlign w:val="center"/>
          </w:tcPr>
          <w:p w14:paraId="222D7ECB" w14:textId="77777777" w:rsidR="00EC0DAF" w:rsidRPr="00E50A6D" w:rsidRDefault="00EC0DAF" w:rsidP="00EC0DA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0DAF" w:rsidRPr="00E50A6D" w14:paraId="707734CF" w14:textId="77777777" w:rsidTr="005B610E">
        <w:trPr>
          <w:trHeight w:val="347"/>
        </w:trPr>
        <w:tc>
          <w:tcPr>
            <w:tcW w:w="5598" w:type="dxa"/>
            <w:shd w:val="clear" w:color="auto" w:fill="auto"/>
          </w:tcPr>
          <w:p w14:paraId="503F748C" w14:textId="77777777" w:rsidR="00EC0DAF" w:rsidRPr="00E50A6D" w:rsidRDefault="00EC0DAF" w:rsidP="00EC0DAF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ภาระผูกพันผลประโยชน์พนักงาน ณ วันที่ 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2D6706A3" w14:textId="77777777" w:rsidR="00EC0DAF" w:rsidRPr="00E50A6D" w:rsidRDefault="003C4B19" w:rsidP="00EC0DAF">
            <w:pPr>
              <w:widowControl w:val="0"/>
              <w:spacing w:line="380" w:lineRule="exact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3C4B19">
              <w:rPr>
                <w:rFonts w:asciiTheme="majorBidi" w:hAnsiTheme="majorBidi"/>
                <w:sz w:val="30"/>
                <w:szCs w:val="30"/>
                <w:cs/>
              </w:rPr>
              <w:t>14</w:t>
            </w:r>
            <w:r w:rsidRPr="003C4B19">
              <w:rPr>
                <w:rFonts w:asciiTheme="majorBidi" w:hAnsiTheme="majorBidi"/>
                <w:sz w:val="30"/>
                <w:szCs w:val="30"/>
              </w:rPr>
              <w:t>,</w:t>
            </w:r>
            <w:r w:rsidRPr="003C4B19">
              <w:rPr>
                <w:rFonts w:asciiTheme="majorBidi" w:hAnsiTheme="majorBidi"/>
                <w:sz w:val="30"/>
                <w:szCs w:val="30"/>
                <w:cs/>
              </w:rPr>
              <w:t>951</w:t>
            </w:r>
            <w:r w:rsidRPr="003C4B19">
              <w:rPr>
                <w:rFonts w:asciiTheme="majorBidi" w:hAnsiTheme="majorBidi"/>
                <w:sz w:val="30"/>
                <w:szCs w:val="30"/>
              </w:rPr>
              <w:t>,</w:t>
            </w:r>
            <w:r w:rsidRPr="003C4B19">
              <w:rPr>
                <w:rFonts w:asciiTheme="majorBidi" w:hAnsiTheme="majorBidi"/>
                <w:sz w:val="30"/>
                <w:szCs w:val="30"/>
                <w:cs/>
              </w:rPr>
              <w:t>750.00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47664A5" w14:textId="77777777" w:rsidR="00EC0DAF" w:rsidRPr="00E50A6D" w:rsidRDefault="00EC0DAF" w:rsidP="00EC0DAF">
            <w:pPr>
              <w:tabs>
                <w:tab w:val="left" w:pos="0"/>
              </w:tabs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3" w:type="dxa"/>
            <w:shd w:val="clear" w:color="auto" w:fill="auto"/>
            <w:vAlign w:val="center"/>
          </w:tcPr>
          <w:p w14:paraId="2CFFE815" w14:textId="77777777" w:rsidR="00EC0DAF" w:rsidRPr="00E50A6D" w:rsidRDefault="00EC0DAF" w:rsidP="00EC0DAF">
            <w:pPr>
              <w:widowControl w:val="0"/>
              <w:spacing w:line="380" w:lineRule="exact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E50A6D">
              <w:rPr>
                <w:rFonts w:asciiTheme="majorBidi" w:hAnsiTheme="majorBidi"/>
                <w:sz w:val="30"/>
                <w:szCs w:val="30"/>
              </w:rPr>
              <w:t>11,124,141.00</w:t>
            </w:r>
          </w:p>
        </w:tc>
      </w:tr>
      <w:tr w:rsidR="00EC0DAF" w:rsidRPr="00E50A6D" w14:paraId="37AA7B99" w14:textId="77777777" w:rsidTr="005B610E">
        <w:trPr>
          <w:trHeight w:val="347"/>
        </w:trPr>
        <w:tc>
          <w:tcPr>
            <w:tcW w:w="5598" w:type="dxa"/>
            <w:shd w:val="clear" w:color="auto" w:fill="auto"/>
          </w:tcPr>
          <w:p w14:paraId="2831D878" w14:textId="77777777" w:rsidR="00EC0DAF" w:rsidRPr="00E50A6D" w:rsidRDefault="00EC0DAF" w:rsidP="00EC0DAF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ต้นทุนบริการงวดปัจจุบัน 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1B4A4365" w14:textId="77777777" w:rsidR="00EC0DAF" w:rsidRPr="00E50A6D" w:rsidRDefault="003C4B19" w:rsidP="00EC0DAF">
            <w:pPr>
              <w:widowControl w:val="0"/>
              <w:spacing w:line="380" w:lineRule="exact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3C4B19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3C4B19">
              <w:rPr>
                <w:rFonts w:asciiTheme="majorBidi" w:hAnsiTheme="majorBidi"/>
                <w:sz w:val="30"/>
                <w:szCs w:val="30"/>
              </w:rPr>
              <w:t>,</w:t>
            </w:r>
            <w:r w:rsidRPr="003C4B19">
              <w:rPr>
                <w:rFonts w:asciiTheme="majorBidi" w:hAnsiTheme="majorBidi"/>
                <w:sz w:val="30"/>
                <w:szCs w:val="30"/>
                <w:cs/>
              </w:rPr>
              <w:t>928</w:t>
            </w:r>
            <w:r w:rsidRPr="003C4B19">
              <w:rPr>
                <w:rFonts w:asciiTheme="majorBidi" w:hAnsiTheme="majorBidi"/>
                <w:sz w:val="30"/>
                <w:szCs w:val="30"/>
              </w:rPr>
              <w:t>,</w:t>
            </w:r>
            <w:r w:rsidRPr="003C4B19">
              <w:rPr>
                <w:rFonts w:asciiTheme="majorBidi" w:hAnsiTheme="majorBidi"/>
                <w:sz w:val="30"/>
                <w:szCs w:val="30"/>
                <w:cs/>
              </w:rPr>
              <w:t>259.00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B083E54" w14:textId="77777777" w:rsidR="00EC0DAF" w:rsidRPr="00E50A6D" w:rsidRDefault="00EC0DAF" w:rsidP="00EC0DAF">
            <w:pPr>
              <w:tabs>
                <w:tab w:val="left" w:pos="0"/>
              </w:tabs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3" w:type="dxa"/>
            <w:shd w:val="clear" w:color="auto" w:fill="auto"/>
            <w:vAlign w:val="bottom"/>
          </w:tcPr>
          <w:p w14:paraId="564BDEAD" w14:textId="77777777" w:rsidR="00EC0DAF" w:rsidRPr="00E50A6D" w:rsidRDefault="00EC0DAF" w:rsidP="00EC0DAF">
            <w:pPr>
              <w:widowControl w:val="0"/>
              <w:spacing w:line="380" w:lineRule="exact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1,632,324.78</w:t>
            </w:r>
          </w:p>
        </w:tc>
      </w:tr>
      <w:tr w:rsidR="00EC0DAF" w:rsidRPr="00E50A6D" w14:paraId="6511D679" w14:textId="77777777" w:rsidTr="005B610E">
        <w:trPr>
          <w:trHeight w:val="347"/>
        </w:trPr>
        <w:tc>
          <w:tcPr>
            <w:tcW w:w="5598" w:type="dxa"/>
            <w:shd w:val="clear" w:color="auto" w:fill="auto"/>
          </w:tcPr>
          <w:p w14:paraId="225473E0" w14:textId="77777777" w:rsidR="00EC0DAF" w:rsidRPr="00E50A6D" w:rsidRDefault="00EC0DAF" w:rsidP="00EC0DAF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ต้นทุนดอกเบี้ย 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1CEE234E" w14:textId="77777777" w:rsidR="00EC0DAF" w:rsidRPr="00E50A6D" w:rsidRDefault="003C4B19" w:rsidP="00EC0DAF">
            <w:pPr>
              <w:widowControl w:val="0"/>
              <w:spacing w:line="380" w:lineRule="exact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3C4B19">
              <w:rPr>
                <w:rFonts w:asciiTheme="majorBidi" w:hAnsiTheme="majorBidi"/>
                <w:sz w:val="30"/>
                <w:szCs w:val="30"/>
                <w:cs/>
              </w:rPr>
              <w:t>242</w:t>
            </w:r>
            <w:r w:rsidRPr="003C4B19">
              <w:rPr>
                <w:rFonts w:asciiTheme="majorBidi" w:hAnsiTheme="majorBidi"/>
                <w:sz w:val="30"/>
                <w:szCs w:val="30"/>
              </w:rPr>
              <w:t>,</w:t>
            </w:r>
            <w:r w:rsidRPr="003C4B19">
              <w:rPr>
                <w:rFonts w:asciiTheme="majorBidi" w:hAnsiTheme="majorBidi"/>
                <w:sz w:val="30"/>
                <w:szCs w:val="30"/>
                <w:cs/>
              </w:rPr>
              <w:t>494.00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76CD3363" w14:textId="77777777" w:rsidR="00EC0DAF" w:rsidRPr="00E50A6D" w:rsidRDefault="00EC0DAF" w:rsidP="00EC0DAF">
            <w:pPr>
              <w:tabs>
                <w:tab w:val="left" w:pos="0"/>
              </w:tabs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3" w:type="dxa"/>
            <w:shd w:val="clear" w:color="auto" w:fill="auto"/>
            <w:vAlign w:val="bottom"/>
          </w:tcPr>
          <w:p w14:paraId="393944D1" w14:textId="77777777" w:rsidR="00EC0DAF" w:rsidRPr="00E50A6D" w:rsidRDefault="00EC0DAF" w:rsidP="00EC0DAF">
            <w:pPr>
              <w:widowControl w:val="0"/>
              <w:spacing w:line="380" w:lineRule="exact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214,414.00</w:t>
            </w:r>
          </w:p>
        </w:tc>
      </w:tr>
      <w:tr w:rsidR="00EC0DAF" w:rsidRPr="00E50A6D" w14:paraId="47320EF3" w14:textId="77777777" w:rsidTr="005B610E">
        <w:trPr>
          <w:trHeight w:val="347"/>
        </w:trPr>
        <w:tc>
          <w:tcPr>
            <w:tcW w:w="5598" w:type="dxa"/>
            <w:shd w:val="clear" w:color="auto" w:fill="auto"/>
          </w:tcPr>
          <w:p w14:paraId="785DC3E9" w14:textId="77777777" w:rsidR="00EC0DAF" w:rsidRPr="00E50A6D" w:rsidRDefault="00EC0DAF" w:rsidP="00EC0DAF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หัก ผลประโยชน์โครงการจ่าย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4031A753" w14:textId="77777777" w:rsidR="00EC0DAF" w:rsidRPr="00E50A6D" w:rsidRDefault="003C4B19" w:rsidP="00EC0DAF">
            <w:pPr>
              <w:widowControl w:val="0"/>
              <w:spacing w:line="380" w:lineRule="exact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Pr="003C4B19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3C4B19">
              <w:rPr>
                <w:rFonts w:asciiTheme="majorBidi" w:hAnsiTheme="majorBidi"/>
                <w:sz w:val="30"/>
                <w:szCs w:val="30"/>
              </w:rPr>
              <w:t>,</w:t>
            </w:r>
            <w:r w:rsidRPr="003C4B19">
              <w:rPr>
                <w:rFonts w:asciiTheme="majorBidi" w:hAnsiTheme="majorBidi"/>
                <w:sz w:val="30"/>
                <w:szCs w:val="30"/>
                <w:cs/>
              </w:rPr>
              <w:t>584</w:t>
            </w:r>
            <w:r w:rsidRPr="003C4B19">
              <w:rPr>
                <w:rFonts w:asciiTheme="majorBidi" w:hAnsiTheme="majorBidi"/>
                <w:sz w:val="30"/>
                <w:szCs w:val="30"/>
              </w:rPr>
              <w:t>,</w:t>
            </w:r>
            <w:r w:rsidRPr="003C4B19">
              <w:rPr>
                <w:rFonts w:asciiTheme="majorBidi" w:hAnsiTheme="majorBidi"/>
                <w:sz w:val="30"/>
                <w:szCs w:val="30"/>
                <w:cs/>
              </w:rPr>
              <w:t>050.00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BECE15C" w14:textId="77777777" w:rsidR="00EC0DAF" w:rsidRPr="00E50A6D" w:rsidRDefault="00EC0DAF" w:rsidP="00EC0DAF">
            <w:pPr>
              <w:tabs>
                <w:tab w:val="left" w:pos="0"/>
              </w:tabs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3" w:type="dxa"/>
            <w:shd w:val="clear" w:color="auto" w:fill="auto"/>
            <w:vAlign w:val="center"/>
          </w:tcPr>
          <w:p w14:paraId="598E67D4" w14:textId="77777777" w:rsidR="00EC0DAF" w:rsidRPr="00E50A6D" w:rsidRDefault="00EC0DAF" w:rsidP="00EC0DAF">
            <w:pPr>
              <w:widowControl w:val="0"/>
              <w:spacing w:line="380" w:lineRule="exact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E50A6D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Pr="00E50A6D">
              <w:rPr>
                <w:rFonts w:asciiTheme="majorBidi" w:hAnsiTheme="majorBidi"/>
                <w:sz w:val="30"/>
                <w:szCs w:val="30"/>
              </w:rPr>
              <w:t>324,000.00</w:t>
            </w:r>
            <w:r w:rsidRPr="00E50A6D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</w:tr>
      <w:tr w:rsidR="00EC0DAF" w:rsidRPr="00E50A6D" w14:paraId="1C01F923" w14:textId="77777777" w:rsidTr="00315AF2">
        <w:trPr>
          <w:trHeight w:val="347"/>
        </w:trPr>
        <w:tc>
          <w:tcPr>
            <w:tcW w:w="5598" w:type="dxa"/>
            <w:shd w:val="clear" w:color="auto" w:fill="auto"/>
          </w:tcPr>
          <w:p w14:paraId="66745F6F" w14:textId="77777777" w:rsidR="00EC0DAF" w:rsidRPr="00E50A6D" w:rsidRDefault="00EC0DAF" w:rsidP="00EC0DAF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ผล(กำไร)/ขาดทุนตามหลักคณิตศาสตร์ประกันภัยที่ยังไม่</w:t>
            </w:r>
          </w:p>
          <w:p w14:paraId="197E1964" w14:textId="77777777" w:rsidR="00EC0DAF" w:rsidRPr="00E50A6D" w:rsidRDefault="00EC0DAF" w:rsidP="00EC0DAF">
            <w:pPr>
              <w:tabs>
                <w:tab w:val="left" w:pos="0"/>
                <w:tab w:val="left" w:pos="181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รับรู้ในงบแสดงฐานะการเงิน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15A0D2AB" w14:textId="77777777" w:rsidR="00EC0DAF" w:rsidRPr="00E50A6D" w:rsidRDefault="003C4B19" w:rsidP="00EC0DAF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4B19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3C4B1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4B19">
              <w:rPr>
                <w:rFonts w:asciiTheme="majorBidi" w:hAnsiTheme="majorBidi"/>
                <w:sz w:val="30"/>
                <w:szCs w:val="30"/>
                <w:cs/>
              </w:rPr>
              <w:t>768</w:t>
            </w:r>
            <w:r w:rsidRPr="003C4B1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4B19">
              <w:rPr>
                <w:rFonts w:asciiTheme="majorBidi" w:hAnsiTheme="majorBidi"/>
                <w:sz w:val="30"/>
                <w:szCs w:val="30"/>
                <w:cs/>
              </w:rPr>
              <w:t>456.00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5BEAC95" w14:textId="77777777" w:rsidR="00EC0DAF" w:rsidRPr="00E50A6D" w:rsidRDefault="00EC0DAF" w:rsidP="00EC0DAF">
            <w:pPr>
              <w:tabs>
                <w:tab w:val="left" w:pos="0"/>
              </w:tabs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3" w:type="dxa"/>
            <w:shd w:val="clear" w:color="auto" w:fill="auto"/>
            <w:vAlign w:val="bottom"/>
          </w:tcPr>
          <w:p w14:paraId="0EEFAE64" w14:textId="77777777" w:rsidR="00EC0DAF" w:rsidRPr="00E50A6D" w:rsidRDefault="00EC0DAF" w:rsidP="00EC0DAF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</w:rPr>
              <w:t>2,176,597.00</w:t>
            </w:r>
          </w:p>
        </w:tc>
      </w:tr>
      <w:tr w:rsidR="00EC0DAF" w:rsidRPr="00E50A6D" w14:paraId="26F46A94" w14:textId="77777777" w:rsidTr="00315AF2">
        <w:trPr>
          <w:trHeight w:val="347"/>
        </w:trPr>
        <w:tc>
          <w:tcPr>
            <w:tcW w:w="5598" w:type="dxa"/>
            <w:shd w:val="clear" w:color="auto" w:fill="auto"/>
          </w:tcPr>
          <w:p w14:paraId="12BF8025" w14:textId="77777777" w:rsidR="00EC0DAF" w:rsidRPr="00E50A6D" w:rsidRDefault="00EC0DAF" w:rsidP="00EC0DAF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เพิ่มขึ้นจากการรับโอนกิจการ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57A3C968" w14:textId="77777777" w:rsidR="00EC0DAF" w:rsidRPr="00E50A6D" w:rsidRDefault="003C4B19" w:rsidP="00EC0DA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1727CF0" w14:textId="77777777" w:rsidR="00EC0DAF" w:rsidRPr="00E50A6D" w:rsidRDefault="00EC0DAF" w:rsidP="00EC0DAF">
            <w:pPr>
              <w:tabs>
                <w:tab w:val="left" w:pos="0"/>
              </w:tabs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3" w:type="dxa"/>
            <w:shd w:val="clear" w:color="auto" w:fill="auto"/>
            <w:vAlign w:val="bottom"/>
          </w:tcPr>
          <w:p w14:paraId="602FDB14" w14:textId="77777777" w:rsidR="00EC0DAF" w:rsidRPr="00E50A6D" w:rsidRDefault="00EC0DAF" w:rsidP="00EC0DAF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128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273.2</w:t>
            </w:r>
            <w:r w:rsidRPr="00E50A6D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C0DAF" w:rsidRPr="00E50A6D" w14:paraId="5C9CC9E9" w14:textId="77777777" w:rsidTr="005B610E">
        <w:trPr>
          <w:trHeight w:val="347"/>
        </w:trPr>
        <w:tc>
          <w:tcPr>
            <w:tcW w:w="5598" w:type="dxa"/>
            <w:shd w:val="clear" w:color="auto" w:fill="auto"/>
          </w:tcPr>
          <w:p w14:paraId="09A98137" w14:textId="77777777" w:rsidR="00EC0DAF" w:rsidRPr="00E50A6D" w:rsidRDefault="00EC0DAF" w:rsidP="00EC0DAF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ยอดคงเหลือ ณ วันที่ 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7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CEDF77" w14:textId="77777777" w:rsidR="00EC0DAF" w:rsidRPr="00E50A6D" w:rsidRDefault="003C4B19" w:rsidP="00EC0DA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4B19">
              <w:rPr>
                <w:rFonts w:ascii="Angsana New" w:hAnsi="Angsana New"/>
                <w:sz w:val="30"/>
                <w:szCs w:val="30"/>
                <w:cs/>
              </w:rPr>
              <w:t>15</w:t>
            </w:r>
            <w:r w:rsidRPr="003C4B19">
              <w:rPr>
                <w:rFonts w:ascii="Angsana New" w:hAnsi="Angsana New"/>
                <w:sz w:val="30"/>
                <w:szCs w:val="30"/>
              </w:rPr>
              <w:t>,</w:t>
            </w:r>
            <w:r w:rsidRPr="003C4B19">
              <w:rPr>
                <w:rFonts w:ascii="Angsana New" w:hAnsi="Angsana New"/>
                <w:sz w:val="30"/>
                <w:szCs w:val="30"/>
                <w:cs/>
              </w:rPr>
              <w:t>306</w:t>
            </w:r>
            <w:r w:rsidRPr="003C4B19">
              <w:rPr>
                <w:rFonts w:ascii="Angsana New" w:hAnsi="Angsana New"/>
                <w:sz w:val="30"/>
                <w:szCs w:val="30"/>
              </w:rPr>
              <w:t>,</w:t>
            </w:r>
            <w:r w:rsidRPr="003C4B19">
              <w:rPr>
                <w:rFonts w:ascii="Angsana New" w:hAnsi="Angsana New"/>
                <w:sz w:val="30"/>
                <w:szCs w:val="30"/>
                <w:cs/>
              </w:rPr>
              <w:t>909.00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95FB2D3" w14:textId="77777777" w:rsidR="00EC0DAF" w:rsidRPr="00E50A6D" w:rsidRDefault="00EC0DAF" w:rsidP="00EC0DAF">
            <w:pPr>
              <w:tabs>
                <w:tab w:val="left" w:pos="0"/>
              </w:tabs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5BECEB" w14:textId="77777777" w:rsidR="00EC0DAF" w:rsidRPr="00E50A6D" w:rsidRDefault="00EC0DAF" w:rsidP="00EC0DA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14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951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750.00</w:t>
            </w:r>
          </w:p>
        </w:tc>
      </w:tr>
      <w:tr w:rsidR="00EC0DAF" w:rsidRPr="00E50A6D" w14:paraId="005A181E" w14:textId="77777777" w:rsidTr="005B610E">
        <w:trPr>
          <w:trHeight w:val="347"/>
        </w:trPr>
        <w:tc>
          <w:tcPr>
            <w:tcW w:w="5598" w:type="dxa"/>
            <w:shd w:val="clear" w:color="auto" w:fill="auto"/>
          </w:tcPr>
          <w:p w14:paraId="05FAE7FC" w14:textId="77777777" w:rsidR="00EC0DAF" w:rsidRPr="00E50A6D" w:rsidRDefault="00EC0DAF" w:rsidP="00EC0DAF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หัก  ส่วนที่ถึงกำหนดชำระในหนึ่งปี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A25716" w14:textId="77777777" w:rsidR="00EC0DAF" w:rsidRPr="00E50A6D" w:rsidRDefault="0046582F" w:rsidP="00EC0DA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46582F">
              <w:rPr>
                <w:rFonts w:ascii="Angsana New" w:hAnsi="Angsana New"/>
                <w:sz w:val="30"/>
                <w:szCs w:val="30"/>
                <w:cs/>
              </w:rPr>
              <w:t>620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46582F">
              <w:rPr>
                <w:rFonts w:ascii="Angsana New" w:hAnsi="Angsana New"/>
                <w:sz w:val="30"/>
                <w:szCs w:val="30"/>
                <w:cs/>
              </w:rPr>
              <w:t>083.75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3FF3A4BC" w14:textId="77777777" w:rsidR="00EC0DAF" w:rsidRPr="00E50A6D" w:rsidRDefault="00EC0DAF" w:rsidP="00EC0DAF">
            <w:pPr>
              <w:tabs>
                <w:tab w:val="left" w:pos="0"/>
              </w:tabs>
              <w:spacing w:before="60" w:line="3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038D8D" w14:textId="77777777" w:rsidR="00EC0DAF" w:rsidRPr="00E50A6D" w:rsidRDefault="00EC0DAF" w:rsidP="00EC0DA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</w:rPr>
              <w:t>(638,095.99)</w:t>
            </w:r>
          </w:p>
        </w:tc>
      </w:tr>
      <w:tr w:rsidR="00EC0DAF" w:rsidRPr="00E50A6D" w14:paraId="76627331" w14:textId="77777777" w:rsidTr="005B610E">
        <w:trPr>
          <w:trHeight w:val="347"/>
        </w:trPr>
        <w:tc>
          <w:tcPr>
            <w:tcW w:w="5598" w:type="dxa"/>
            <w:shd w:val="clear" w:color="auto" w:fill="auto"/>
          </w:tcPr>
          <w:p w14:paraId="1B5BEBBA" w14:textId="77777777" w:rsidR="00EC0DAF" w:rsidRPr="00E50A6D" w:rsidRDefault="00EC0DAF" w:rsidP="00EC0DAF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มูลค่าสุทธิทางบัญชี - สุทธิจากส่วนที่ถึงกำหนดชำระในหนึ่งปี</w:t>
            </w:r>
          </w:p>
        </w:tc>
        <w:tc>
          <w:tcPr>
            <w:tcW w:w="17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06EFFB8" w14:textId="77777777" w:rsidR="00EC0DAF" w:rsidRPr="00E50A6D" w:rsidRDefault="00EE7829" w:rsidP="00EC0DAF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7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14</w:t>
            </w:r>
            <w:r w:rsidRPr="00EE782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E7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686</w:t>
            </w:r>
            <w:r w:rsidRPr="00EE782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E78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825.25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2D550C50" w14:textId="77777777" w:rsidR="00EC0DAF" w:rsidRPr="00E50A6D" w:rsidRDefault="00EC0DAF" w:rsidP="00EC0DAF">
            <w:pPr>
              <w:tabs>
                <w:tab w:val="left" w:pos="0"/>
              </w:tabs>
              <w:spacing w:before="60"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2C62411" w14:textId="77777777" w:rsidR="00EC0DAF" w:rsidRPr="00E50A6D" w:rsidRDefault="00EC0DAF" w:rsidP="00EC0DAF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</w:rPr>
              <w:t>14,313,654.01</w:t>
            </w:r>
          </w:p>
        </w:tc>
      </w:tr>
    </w:tbl>
    <w:p w14:paraId="39EA28E5" w14:textId="77777777" w:rsidR="006A5A35" w:rsidRDefault="006A5A35" w:rsidP="005C15F2">
      <w:pPr>
        <w:tabs>
          <w:tab w:val="left" w:pos="513"/>
          <w:tab w:val="decimal" w:pos="792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672FAA09" w14:textId="77777777" w:rsidR="005C15F2" w:rsidRPr="00E50A6D" w:rsidRDefault="005C15F2" w:rsidP="005C15F2">
      <w:pPr>
        <w:tabs>
          <w:tab w:val="left" w:pos="513"/>
          <w:tab w:val="decimal" w:pos="7920"/>
        </w:tabs>
        <w:jc w:val="both"/>
        <w:rPr>
          <w:rFonts w:ascii="Angsana New" w:hAnsi="Angsana New"/>
          <w:b/>
          <w:bCs/>
          <w:vanish/>
          <w:sz w:val="30"/>
          <w:szCs w:val="30"/>
          <w:cs/>
        </w:rPr>
      </w:pPr>
    </w:p>
    <w:p w14:paraId="2A9B1B19" w14:textId="77777777" w:rsidR="002B05DD" w:rsidRPr="00E50A6D" w:rsidRDefault="00466E81" w:rsidP="00352B8B">
      <w:pPr>
        <w:spacing w:line="240" w:lineRule="atLeast"/>
        <w:rPr>
          <w:rFonts w:ascii="Angsana New" w:hAnsi="Angsana New"/>
          <w:sz w:val="16"/>
          <w:szCs w:val="16"/>
        </w:rPr>
      </w:pPr>
      <w:r w:rsidRPr="00E50A6D">
        <w:rPr>
          <w:rFonts w:ascii="Angsana New" w:hAnsi="Angsana New" w:hint="cs"/>
          <w:sz w:val="30"/>
          <w:szCs w:val="30"/>
          <w:cs/>
        </w:rPr>
        <w:t>ข้อสมมติฐานในการประมาณการตามหลักคณิตศาสตร์ประกันภัย</w:t>
      </w:r>
    </w:p>
    <w:tbl>
      <w:tblPr>
        <w:tblW w:w="8935" w:type="dxa"/>
        <w:jc w:val="center"/>
        <w:tblLayout w:type="fixed"/>
        <w:tblLook w:val="04A0" w:firstRow="1" w:lastRow="0" w:firstColumn="1" w:lastColumn="0" w:noHBand="0" w:noVBand="1"/>
      </w:tblPr>
      <w:tblGrid>
        <w:gridCol w:w="4698"/>
        <w:gridCol w:w="1980"/>
        <w:gridCol w:w="284"/>
        <w:gridCol w:w="1973"/>
      </w:tblGrid>
      <w:tr w:rsidR="00806F42" w:rsidRPr="00E50A6D" w14:paraId="18E8BBF4" w14:textId="77777777" w:rsidTr="00EB4A50">
        <w:trPr>
          <w:jc w:val="center"/>
        </w:trPr>
        <w:tc>
          <w:tcPr>
            <w:tcW w:w="4698" w:type="dxa"/>
          </w:tcPr>
          <w:p w14:paraId="1B6B6347" w14:textId="77777777" w:rsidR="00806F42" w:rsidRPr="00E50A6D" w:rsidRDefault="00806F42" w:rsidP="00424CBC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37" w:type="dxa"/>
            <w:gridSpan w:val="3"/>
          </w:tcPr>
          <w:p w14:paraId="01CC626E" w14:textId="77777777" w:rsidR="00806F42" w:rsidRPr="00E50A6D" w:rsidRDefault="00806F42" w:rsidP="00424CBC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4A50" w:rsidRPr="00E50A6D" w14:paraId="4789D4C8" w14:textId="77777777" w:rsidTr="00EB4A50">
        <w:trPr>
          <w:jc w:val="center"/>
        </w:trPr>
        <w:tc>
          <w:tcPr>
            <w:tcW w:w="4698" w:type="dxa"/>
          </w:tcPr>
          <w:p w14:paraId="337F36A4" w14:textId="77777777" w:rsidR="00EB4A50" w:rsidRPr="00E50A6D" w:rsidRDefault="00EB4A50" w:rsidP="00EB4A50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60087F" w14:textId="77777777" w:rsidR="00EB4A50" w:rsidRPr="00E50A6D" w:rsidRDefault="00EB4A50" w:rsidP="00EB4A50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</w:rPr>
              <w:t>256</w:t>
            </w:r>
            <w:r w:rsidR="00EC0DA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932BE97" w14:textId="77777777" w:rsidR="00EB4A50" w:rsidRPr="00E50A6D" w:rsidRDefault="00EB4A50" w:rsidP="00EB4A50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C66127" w14:textId="77777777" w:rsidR="00EB4A50" w:rsidRPr="00E50A6D" w:rsidRDefault="00EC0DAF" w:rsidP="00EB4A50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</w:rPr>
              <w:t>256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EB4A50" w:rsidRPr="00E50A6D" w14:paraId="5D25F858" w14:textId="77777777" w:rsidTr="00EB4A50">
        <w:trPr>
          <w:jc w:val="center"/>
        </w:trPr>
        <w:tc>
          <w:tcPr>
            <w:tcW w:w="4698" w:type="dxa"/>
          </w:tcPr>
          <w:p w14:paraId="0DB4DEAA" w14:textId="77777777" w:rsidR="00EB4A50" w:rsidRPr="00E50A6D" w:rsidRDefault="00EB4A50" w:rsidP="00EB4A50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การเกษียณอายุ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6ECEE9B6" w14:textId="77777777" w:rsidR="00EB4A50" w:rsidRPr="00E50A6D" w:rsidRDefault="009E65CA" w:rsidP="00EB4A50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84" w:type="dxa"/>
          </w:tcPr>
          <w:p w14:paraId="12E8CFAD" w14:textId="77777777" w:rsidR="00EB4A50" w:rsidRPr="00E50A6D" w:rsidRDefault="00EB4A50" w:rsidP="00EB4A50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3" w:type="dxa"/>
            <w:shd w:val="clear" w:color="auto" w:fill="auto"/>
          </w:tcPr>
          <w:p w14:paraId="0873CA56" w14:textId="77777777" w:rsidR="00EB4A50" w:rsidRPr="00E50A6D" w:rsidRDefault="00EB4A50" w:rsidP="00EB4A50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3403DC" w:rsidRPr="00E50A6D" w14:paraId="573B1FD1" w14:textId="77777777" w:rsidTr="00EB4A50">
        <w:trPr>
          <w:jc w:val="center"/>
        </w:trPr>
        <w:tc>
          <w:tcPr>
            <w:tcW w:w="4698" w:type="dxa"/>
          </w:tcPr>
          <w:p w14:paraId="14B51D2A" w14:textId="77777777" w:rsidR="003403DC" w:rsidRPr="00E50A6D" w:rsidRDefault="003403DC" w:rsidP="003403DC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980" w:type="dxa"/>
            <w:shd w:val="clear" w:color="auto" w:fill="auto"/>
          </w:tcPr>
          <w:p w14:paraId="032C9BE5" w14:textId="77777777" w:rsidR="003403DC" w:rsidRPr="00E50A6D" w:rsidRDefault="003403DC" w:rsidP="003403DC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1.</w:t>
            </w:r>
            <w:r w:rsidR="003D579C">
              <w:rPr>
                <w:rFonts w:ascii="Angsana New" w:hAnsi="Angsana New"/>
                <w:sz w:val="30"/>
                <w:szCs w:val="30"/>
                <w:lang w:val="en-US"/>
              </w:rPr>
              <w:t>77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 xml:space="preserve"> – </w:t>
            </w:r>
            <w:r w:rsidR="003D579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3D579C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</w:p>
        </w:tc>
        <w:tc>
          <w:tcPr>
            <w:tcW w:w="284" w:type="dxa"/>
            <w:shd w:val="clear" w:color="auto" w:fill="auto"/>
          </w:tcPr>
          <w:p w14:paraId="6165462E" w14:textId="77777777" w:rsidR="003403DC" w:rsidRPr="00E50A6D" w:rsidRDefault="003403DC" w:rsidP="003403DC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3" w:type="dxa"/>
            <w:shd w:val="clear" w:color="auto" w:fill="auto"/>
          </w:tcPr>
          <w:p w14:paraId="05423014" w14:textId="77777777" w:rsidR="003403DC" w:rsidRPr="00E50A6D" w:rsidRDefault="003403DC" w:rsidP="003403DC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1.09 – 1.50</w:t>
            </w:r>
          </w:p>
        </w:tc>
      </w:tr>
      <w:tr w:rsidR="003403DC" w:rsidRPr="00E50A6D" w14:paraId="602E758D" w14:textId="77777777" w:rsidTr="00EB4A50">
        <w:trPr>
          <w:jc w:val="center"/>
        </w:trPr>
        <w:tc>
          <w:tcPr>
            <w:tcW w:w="4698" w:type="dxa"/>
          </w:tcPr>
          <w:p w14:paraId="124089BE" w14:textId="77777777" w:rsidR="003403DC" w:rsidRPr="00E50A6D" w:rsidRDefault="003403DC" w:rsidP="003403DC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อัตราการเพิ่มของเงินเดือน</w:t>
            </w:r>
          </w:p>
        </w:tc>
        <w:tc>
          <w:tcPr>
            <w:tcW w:w="1980" w:type="dxa"/>
            <w:shd w:val="clear" w:color="auto" w:fill="auto"/>
          </w:tcPr>
          <w:p w14:paraId="50F0F851" w14:textId="77777777" w:rsidR="003403DC" w:rsidRPr="00E50A6D" w:rsidRDefault="003403DC" w:rsidP="003403DC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50A6D">
              <w:rPr>
                <w:rFonts w:ascii="Angsana New" w:hAnsi="Angsana New"/>
                <w:sz w:val="30"/>
                <w:szCs w:val="30"/>
              </w:rPr>
              <w:t>5.</w:t>
            </w:r>
            <w:r w:rsidR="003D579C">
              <w:rPr>
                <w:rFonts w:ascii="Angsana New" w:hAnsi="Angsana New"/>
                <w:sz w:val="30"/>
                <w:szCs w:val="30"/>
              </w:rPr>
              <w:t>1</w:t>
            </w:r>
            <w:r w:rsidRPr="00E50A6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</w:tcPr>
          <w:p w14:paraId="47732167" w14:textId="77777777" w:rsidR="003403DC" w:rsidRPr="00E50A6D" w:rsidRDefault="003403DC" w:rsidP="003403DC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3" w:type="dxa"/>
            <w:shd w:val="clear" w:color="auto" w:fill="auto"/>
          </w:tcPr>
          <w:p w14:paraId="26D54E6D" w14:textId="77777777" w:rsidR="003403DC" w:rsidRPr="00E50A6D" w:rsidRDefault="003403DC" w:rsidP="003403DC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50A6D">
              <w:rPr>
                <w:rFonts w:ascii="Angsana New" w:hAnsi="Angsana New"/>
                <w:sz w:val="30"/>
                <w:szCs w:val="30"/>
              </w:rPr>
              <w:t>5.02</w:t>
            </w:r>
          </w:p>
        </w:tc>
      </w:tr>
      <w:tr w:rsidR="003403DC" w:rsidRPr="00E50A6D" w14:paraId="2E22BF6B" w14:textId="77777777" w:rsidTr="00EB4A50">
        <w:trPr>
          <w:jc w:val="center"/>
        </w:trPr>
        <w:tc>
          <w:tcPr>
            <w:tcW w:w="4698" w:type="dxa"/>
          </w:tcPr>
          <w:p w14:paraId="716086C6" w14:textId="77777777" w:rsidR="003403DC" w:rsidRPr="00E50A6D" w:rsidRDefault="003403DC" w:rsidP="003403DC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980" w:type="dxa"/>
            <w:shd w:val="clear" w:color="auto" w:fill="auto"/>
          </w:tcPr>
          <w:p w14:paraId="1F1F50FE" w14:textId="77777777" w:rsidR="003403DC" w:rsidRPr="00E50A6D" w:rsidRDefault="003403DC" w:rsidP="003403DC">
            <w:pPr>
              <w:tabs>
                <w:tab w:val="left" w:pos="0"/>
                <w:tab w:val="left" w:pos="900"/>
                <w:tab w:val="left" w:pos="1310"/>
                <w:tab w:val="left" w:pos="2410"/>
              </w:tabs>
              <w:spacing w:before="60" w:line="320" w:lineRule="exact"/>
              <w:ind w:right="-57" w:firstLine="202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50A6D">
              <w:rPr>
                <w:rFonts w:ascii="Angsana New" w:hAnsi="Angsana New"/>
                <w:sz w:val="30"/>
                <w:szCs w:val="30"/>
              </w:rPr>
              <w:t>0 – 22</w:t>
            </w:r>
          </w:p>
        </w:tc>
        <w:tc>
          <w:tcPr>
            <w:tcW w:w="284" w:type="dxa"/>
          </w:tcPr>
          <w:p w14:paraId="0F72EBE1" w14:textId="77777777" w:rsidR="003403DC" w:rsidRPr="00E50A6D" w:rsidRDefault="003403DC" w:rsidP="003403DC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3" w:type="dxa"/>
            <w:shd w:val="clear" w:color="auto" w:fill="auto"/>
          </w:tcPr>
          <w:p w14:paraId="46CFD4C7" w14:textId="77777777" w:rsidR="003403DC" w:rsidRPr="00E50A6D" w:rsidRDefault="003403DC" w:rsidP="003403DC">
            <w:pPr>
              <w:tabs>
                <w:tab w:val="left" w:pos="0"/>
                <w:tab w:val="left" w:pos="900"/>
                <w:tab w:val="left" w:pos="1310"/>
                <w:tab w:val="left" w:pos="2410"/>
              </w:tabs>
              <w:spacing w:before="60" w:line="320" w:lineRule="exact"/>
              <w:ind w:right="-57" w:firstLine="202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50A6D">
              <w:rPr>
                <w:rFonts w:ascii="Angsana New" w:hAnsi="Angsana New"/>
                <w:sz w:val="30"/>
                <w:szCs w:val="30"/>
              </w:rPr>
              <w:t>0 – 22</w:t>
            </w:r>
          </w:p>
        </w:tc>
      </w:tr>
      <w:tr w:rsidR="003403DC" w:rsidRPr="00E50A6D" w14:paraId="176B4D66" w14:textId="77777777" w:rsidTr="00EB4A50">
        <w:trPr>
          <w:jc w:val="center"/>
        </w:trPr>
        <w:tc>
          <w:tcPr>
            <w:tcW w:w="4698" w:type="dxa"/>
          </w:tcPr>
          <w:p w14:paraId="06163FA5" w14:textId="77777777" w:rsidR="003403DC" w:rsidRPr="00E50A6D" w:rsidRDefault="003403DC" w:rsidP="003403DC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1980" w:type="dxa"/>
            <w:shd w:val="clear" w:color="auto" w:fill="auto"/>
          </w:tcPr>
          <w:p w14:paraId="1E945344" w14:textId="77777777" w:rsidR="003403DC" w:rsidRPr="00E50A6D" w:rsidRDefault="003403DC" w:rsidP="003403DC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50A6D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84" w:type="dxa"/>
          </w:tcPr>
          <w:p w14:paraId="3B4B25A1" w14:textId="77777777" w:rsidR="003403DC" w:rsidRPr="00E50A6D" w:rsidRDefault="003403DC" w:rsidP="003403DC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3" w:type="dxa"/>
            <w:shd w:val="clear" w:color="auto" w:fill="auto"/>
          </w:tcPr>
          <w:p w14:paraId="4CEF67BB" w14:textId="77777777" w:rsidR="003403DC" w:rsidRPr="00E50A6D" w:rsidRDefault="003403DC" w:rsidP="003403DC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50A6D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</w:tbl>
    <w:p w14:paraId="0A84FB14" w14:textId="77777777" w:rsidR="008A7BDE" w:rsidRPr="00E50A6D" w:rsidRDefault="008A7BDE" w:rsidP="00D44F84">
      <w:pPr>
        <w:spacing w:after="120"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2AA0EA82" w14:textId="77777777" w:rsidR="00EA018C" w:rsidRPr="00E50A6D" w:rsidRDefault="00EA018C" w:rsidP="00D44F84">
      <w:pPr>
        <w:spacing w:after="120"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7A515890" w14:textId="77777777" w:rsidR="00EA018C" w:rsidRDefault="00EA018C" w:rsidP="00D44F84">
      <w:pPr>
        <w:spacing w:after="120"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1DBF7643" w14:textId="77777777" w:rsidR="00A8073F" w:rsidRDefault="00A8073F" w:rsidP="00D44F84">
      <w:pPr>
        <w:spacing w:after="120"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5528BC2F" w14:textId="77777777" w:rsidR="00A8073F" w:rsidRPr="00E50A6D" w:rsidRDefault="00A8073F" w:rsidP="00D44F84">
      <w:pPr>
        <w:spacing w:after="120"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16C83ABB" w14:textId="77777777" w:rsidR="00EA018C" w:rsidRPr="00E50A6D" w:rsidRDefault="00EA018C" w:rsidP="00E933C8">
      <w:pPr>
        <w:numPr>
          <w:ilvl w:val="0"/>
          <w:numId w:val="73"/>
        </w:numPr>
        <w:tabs>
          <w:tab w:val="left" w:pos="513"/>
          <w:tab w:val="decimal" w:pos="7920"/>
        </w:tabs>
        <w:spacing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 w:hint="cs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</w:t>
      </w:r>
      <w:r w:rsidRPr="00E50A6D">
        <w:rPr>
          <w:rFonts w:ascii="Angsana New" w:hAnsi="Angsana New"/>
          <w:b/>
          <w:bCs/>
          <w:sz w:val="30"/>
          <w:szCs w:val="30"/>
          <w:cs/>
        </w:rPr>
        <w:t>ผลประโยชน์พนักงาน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1A81E1BE" w14:textId="77777777" w:rsidR="00EB4A50" w:rsidRPr="00E50A6D" w:rsidRDefault="00EB4A50" w:rsidP="00352FE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ind w:hanging="72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03BDE648" w14:textId="77777777" w:rsidR="00EB4A50" w:rsidRPr="00E50A6D" w:rsidRDefault="00EB4A50" w:rsidP="00352FE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ind w:hanging="72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27380ABC" w14:textId="77777777" w:rsidR="00DB1653" w:rsidRPr="00E50A6D" w:rsidRDefault="00DB1653" w:rsidP="00D44F84">
      <w:pPr>
        <w:spacing w:after="120" w:line="240" w:lineRule="atLeast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การวัดมูลค่าใหม่ของภาระผูกพันผลประโยชน์พนักงานหลังออกจากงาน ที่รับรู้ในกำไรขาดทุนเบ็ดเสร็จอื่น เกิดขึ้นจาก</w:t>
      </w:r>
    </w:p>
    <w:tbl>
      <w:tblPr>
        <w:tblW w:w="9202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5740"/>
        <w:gridCol w:w="1613"/>
        <w:gridCol w:w="236"/>
        <w:gridCol w:w="1607"/>
        <w:gridCol w:w="6"/>
      </w:tblGrid>
      <w:tr w:rsidR="00A84FDA" w:rsidRPr="00E50A6D" w14:paraId="7A1A8F1A" w14:textId="77777777" w:rsidTr="00A84FDA">
        <w:tc>
          <w:tcPr>
            <w:tcW w:w="5740" w:type="dxa"/>
            <w:shd w:val="clear" w:color="auto" w:fill="auto"/>
          </w:tcPr>
          <w:p w14:paraId="2C009914" w14:textId="77777777" w:rsidR="00A84FDA" w:rsidRPr="00E50A6D" w:rsidRDefault="00A84FDA" w:rsidP="00D44F84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</w:tcPr>
          <w:p w14:paraId="2DFD5262" w14:textId="77777777" w:rsidR="00A84FDA" w:rsidRPr="00E50A6D" w:rsidRDefault="00A84FDA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A4E4354" w14:textId="77777777" w:rsidR="00A84FDA" w:rsidRPr="00E50A6D" w:rsidRDefault="00A84FDA" w:rsidP="00D44F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shd w:val="clear" w:color="auto" w:fill="auto"/>
          </w:tcPr>
          <w:p w14:paraId="5779E387" w14:textId="77777777" w:rsidR="00A84FDA" w:rsidRPr="00E50A6D" w:rsidRDefault="00A84FDA" w:rsidP="00D44F84">
            <w:pPr>
              <w:spacing w:line="360" w:lineRule="exact"/>
              <w:ind w:right="-6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A84FDA" w:rsidRPr="00E50A6D" w14:paraId="6714DF9A" w14:textId="77777777" w:rsidTr="00A84FDA">
        <w:trPr>
          <w:gridAfter w:val="1"/>
          <w:wAfter w:w="6" w:type="dxa"/>
        </w:trPr>
        <w:tc>
          <w:tcPr>
            <w:tcW w:w="5740" w:type="dxa"/>
            <w:shd w:val="clear" w:color="auto" w:fill="auto"/>
          </w:tcPr>
          <w:p w14:paraId="67F0C936" w14:textId="77777777" w:rsidR="00A84FDA" w:rsidRPr="00E50A6D" w:rsidRDefault="00A84FDA" w:rsidP="00D44F84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5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6404B2" w14:textId="77777777" w:rsidR="00A84FDA" w:rsidRPr="00E50A6D" w:rsidRDefault="00A84FDA" w:rsidP="00D44F84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4FDA" w:rsidRPr="00E50A6D" w14:paraId="3104C705" w14:textId="77777777" w:rsidTr="00A84FDA">
        <w:tc>
          <w:tcPr>
            <w:tcW w:w="5740" w:type="dxa"/>
            <w:shd w:val="clear" w:color="auto" w:fill="auto"/>
          </w:tcPr>
          <w:p w14:paraId="26D306F7" w14:textId="77777777" w:rsidR="00A84FDA" w:rsidRPr="00E50A6D" w:rsidRDefault="00A84FDA" w:rsidP="00AF7292">
            <w:pPr>
              <w:spacing w:line="360" w:lineRule="exact"/>
              <w:ind w:left="387"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การเปลี่ยนแปลงสมมติฐาน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BEFA6A" w14:textId="77777777" w:rsidR="00A84FDA" w:rsidRPr="00E50A6D" w:rsidRDefault="00A84FDA" w:rsidP="00EC0DA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1996F54" w14:textId="77777777" w:rsidR="00A84FDA" w:rsidRPr="00E50A6D" w:rsidRDefault="00A84FDA" w:rsidP="00EC0DA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0B38C" w14:textId="77777777" w:rsidR="00A84FDA" w:rsidRPr="00E50A6D" w:rsidRDefault="00A84FDA" w:rsidP="00EC0DA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2563</w:t>
            </w:r>
          </w:p>
        </w:tc>
      </w:tr>
      <w:tr w:rsidR="00A84FDA" w:rsidRPr="00E50A6D" w14:paraId="089CAB8C" w14:textId="77777777" w:rsidTr="00A84FDA">
        <w:trPr>
          <w:trHeight w:val="203"/>
        </w:trPr>
        <w:tc>
          <w:tcPr>
            <w:tcW w:w="5740" w:type="dxa"/>
            <w:shd w:val="clear" w:color="auto" w:fill="auto"/>
            <w:vAlign w:val="center"/>
          </w:tcPr>
          <w:p w14:paraId="1F53D765" w14:textId="77777777" w:rsidR="00A84FDA" w:rsidRPr="00E50A6D" w:rsidRDefault="00A84FDA" w:rsidP="00AF7292">
            <w:pPr>
              <w:ind w:left="387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7B0997" w14:textId="77777777" w:rsidR="00A84FDA" w:rsidRPr="00E50A6D" w:rsidRDefault="00A84FDA" w:rsidP="00EC0D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11669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1,355,833.00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12BE623" w14:textId="77777777" w:rsidR="00A84FDA" w:rsidRPr="00E50A6D" w:rsidRDefault="00A84FDA" w:rsidP="00EC0DA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0C287EFF" w14:textId="77777777" w:rsidR="00A84FDA" w:rsidRPr="00E50A6D" w:rsidRDefault="00A84FDA" w:rsidP="00EC0D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279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237</w:t>
            </w: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.00</w:t>
            </w:r>
          </w:p>
        </w:tc>
      </w:tr>
      <w:tr w:rsidR="00A84FDA" w:rsidRPr="00E50A6D" w14:paraId="68AF9284" w14:textId="77777777" w:rsidTr="00A84FDA">
        <w:trPr>
          <w:trHeight w:val="203"/>
        </w:trPr>
        <w:tc>
          <w:tcPr>
            <w:tcW w:w="5740" w:type="dxa"/>
            <w:shd w:val="clear" w:color="auto" w:fill="auto"/>
            <w:vAlign w:val="center"/>
          </w:tcPr>
          <w:p w14:paraId="7D6DCD98" w14:textId="77777777" w:rsidR="00A84FDA" w:rsidRPr="00E50A6D" w:rsidRDefault="00A84FDA" w:rsidP="00AF7292">
            <w:pPr>
              <w:ind w:left="387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78753D75" w14:textId="77777777" w:rsidR="00A84FDA" w:rsidRPr="00E50A6D" w:rsidRDefault="00A84FDA" w:rsidP="00EC0D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1669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130,387.00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4C3B60D" w14:textId="77777777" w:rsidR="00A84FDA" w:rsidRPr="00E50A6D" w:rsidRDefault="00A84FDA" w:rsidP="00EC0DA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232BF700" w14:textId="77777777" w:rsidR="00A84FDA" w:rsidRPr="00E50A6D" w:rsidRDefault="00A84FDA" w:rsidP="00EC0D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557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110</w:t>
            </w: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.00)</w:t>
            </w:r>
          </w:p>
        </w:tc>
      </w:tr>
      <w:tr w:rsidR="00A84FDA" w:rsidRPr="00E50A6D" w14:paraId="35F689F3" w14:textId="77777777" w:rsidTr="00A84FDA">
        <w:trPr>
          <w:trHeight w:val="203"/>
        </w:trPr>
        <w:tc>
          <w:tcPr>
            <w:tcW w:w="5740" w:type="dxa"/>
            <w:shd w:val="clear" w:color="auto" w:fill="auto"/>
            <w:vAlign w:val="center"/>
          </w:tcPr>
          <w:p w14:paraId="3294B1CA" w14:textId="77777777" w:rsidR="00A84FDA" w:rsidRPr="00E50A6D" w:rsidRDefault="00A84FDA" w:rsidP="00AF7292">
            <w:pPr>
              <w:ind w:left="387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0D755213" w14:textId="77777777" w:rsidR="00A84FDA" w:rsidRPr="00E50A6D" w:rsidRDefault="00A84FDA" w:rsidP="00EC0D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1669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1,121,074.00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8DA6583" w14:textId="77777777" w:rsidR="00A84FDA" w:rsidRPr="00E50A6D" w:rsidRDefault="00A84FDA" w:rsidP="00EC0DA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1D753ECA" w14:textId="77777777" w:rsidR="00A84FDA" w:rsidRPr="00E50A6D" w:rsidRDefault="00A84FDA" w:rsidP="00EC0D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346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595</w:t>
            </w: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.00)</w:t>
            </w:r>
          </w:p>
        </w:tc>
      </w:tr>
      <w:tr w:rsidR="00A84FDA" w:rsidRPr="00E50A6D" w14:paraId="485FA4D4" w14:textId="77777777" w:rsidTr="00A84FDA">
        <w:trPr>
          <w:trHeight w:val="203"/>
        </w:trPr>
        <w:tc>
          <w:tcPr>
            <w:tcW w:w="5740" w:type="dxa"/>
            <w:shd w:val="clear" w:color="auto" w:fill="auto"/>
            <w:vAlign w:val="center"/>
          </w:tcPr>
          <w:p w14:paraId="4E16FC74" w14:textId="77777777" w:rsidR="00A84FDA" w:rsidRPr="00E50A6D" w:rsidRDefault="00A84FDA" w:rsidP="00AF7292">
            <w:pPr>
              <w:ind w:left="387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การปรับปรุงประสบการณ์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DFCB6D" w14:textId="77777777" w:rsidR="00A84FDA" w:rsidRPr="00E50A6D" w:rsidRDefault="00A84FDA" w:rsidP="00EC0D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1669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1,872,828.00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E8BF3E8" w14:textId="77777777" w:rsidR="00A84FDA" w:rsidRPr="00E50A6D" w:rsidRDefault="00A84FDA" w:rsidP="00EC0DA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1A18E6EC" w14:textId="77777777" w:rsidR="00A84FDA" w:rsidRPr="00E50A6D" w:rsidRDefault="00A84FDA" w:rsidP="00EC0D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,801,065</w:t>
            </w: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.00</w:t>
            </w:r>
          </w:p>
        </w:tc>
      </w:tr>
      <w:tr w:rsidR="00A84FDA" w:rsidRPr="00E50A6D" w14:paraId="39779BFB" w14:textId="77777777" w:rsidTr="00A84FDA">
        <w:trPr>
          <w:trHeight w:val="149"/>
        </w:trPr>
        <w:tc>
          <w:tcPr>
            <w:tcW w:w="5740" w:type="dxa"/>
            <w:shd w:val="clear" w:color="auto" w:fill="auto"/>
          </w:tcPr>
          <w:p w14:paraId="18434298" w14:textId="77777777" w:rsidR="00A84FDA" w:rsidRPr="00E50A6D" w:rsidRDefault="00A84FDA" w:rsidP="00AF7292">
            <w:pPr>
              <w:spacing w:line="240" w:lineRule="auto"/>
              <w:ind w:left="38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6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5E7212" w14:textId="77777777" w:rsidR="00A84FDA" w:rsidRPr="00E50A6D" w:rsidRDefault="00A84FDA" w:rsidP="00EC0DA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A84FD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1,768,456.00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D4B06DD" w14:textId="77777777" w:rsidR="00A84FDA" w:rsidRPr="00E50A6D" w:rsidRDefault="00A84FDA" w:rsidP="00EC0DA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531C76" w14:textId="77777777" w:rsidR="00A84FDA" w:rsidRPr="00E50A6D" w:rsidRDefault="00A84FDA" w:rsidP="00EC0DA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2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176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597.00</w:t>
            </w:r>
          </w:p>
        </w:tc>
      </w:tr>
    </w:tbl>
    <w:p w14:paraId="3CA7C01B" w14:textId="77777777" w:rsidR="00DB1653" w:rsidRPr="00E50A6D" w:rsidRDefault="00DB1653" w:rsidP="0045288B">
      <w:pPr>
        <w:tabs>
          <w:tab w:val="left" w:pos="0"/>
          <w:tab w:val="left" w:pos="900"/>
          <w:tab w:val="left" w:pos="1440"/>
        </w:tabs>
        <w:spacing w:before="120"/>
        <w:ind w:left="540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E50A6D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0A819012" w14:textId="77777777" w:rsidR="00DB1653" w:rsidRPr="00E50A6D" w:rsidRDefault="00DB1653" w:rsidP="00D44F8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9323" w:type="dxa"/>
        <w:tblLayout w:type="fixed"/>
        <w:tblLook w:val="0000" w:firstRow="0" w:lastRow="0" w:firstColumn="0" w:lastColumn="0" w:noHBand="0" w:noVBand="0"/>
      </w:tblPr>
      <w:tblGrid>
        <w:gridCol w:w="3794"/>
        <w:gridCol w:w="1560"/>
        <w:gridCol w:w="1843"/>
        <w:gridCol w:w="236"/>
        <w:gridCol w:w="1890"/>
      </w:tblGrid>
      <w:tr w:rsidR="00AF7292" w:rsidRPr="00E50A6D" w14:paraId="00A00AF4" w14:textId="77777777" w:rsidTr="00AF7292">
        <w:tc>
          <w:tcPr>
            <w:tcW w:w="3794" w:type="dxa"/>
            <w:shd w:val="clear" w:color="auto" w:fill="auto"/>
          </w:tcPr>
          <w:p w14:paraId="2780C839" w14:textId="77777777" w:rsidR="00AF7292" w:rsidRPr="00E50A6D" w:rsidRDefault="00AF7292" w:rsidP="0008687E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28E09B4" w14:textId="77777777" w:rsidR="00AF7292" w:rsidRPr="00E50A6D" w:rsidRDefault="00AF7292" w:rsidP="0008687E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69" w:type="dxa"/>
            <w:gridSpan w:val="3"/>
            <w:shd w:val="clear" w:color="auto" w:fill="auto"/>
          </w:tcPr>
          <w:p w14:paraId="6E16ED71" w14:textId="77777777" w:rsidR="00AF7292" w:rsidRPr="00E50A6D" w:rsidRDefault="00AF7292" w:rsidP="0008687E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AF7292" w:rsidRPr="00E50A6D" w14:paraId="3A910870" w14:textId="77777777" w:rsidTr="00AF7292">
        <w:tc>
          <w:tcPr>
            <w:tcW w:w="3794" w:type="dxa"/>
            <w:shd w:val="clear" w:color="auto" w:fill="auto"/>
          </w:tcPr>
          <w:p w14:paraId="16D0F2B5" w14:textId="77777777" w:rsidR="00AF7292" w:rsidRPr="00E50A6D" w:rsidRDefault="00AF7292" w:rsidP="0008687E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8FBC8D8" w14:textId="77777777" w:rsidR="00AF7292" w:rsidRPr="00E50A6D" w:rsidRDefault="00AF7292" w:rsidP="0008687E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54E990" w14:textId="77777777" w:rsidR="00AF7292" w:rsidRPr="00E50A6D" w:rsidRDefault="00AF7292" w:rsidP="00470EA3">
            <w:pPr>
              <w:spacing w:line="360" w:lineRule="exact"/>
              <w:ind w:right="-6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  <w:tr w:rsidR="00AF7292" w:rsidRPr="00E50A6D" w14:paraId="3C0154C6" w14:textId="77777777" w:rsidTr="00AF7292">
        <w:tc>
          <w:tcPr>
            <w:tcW w:w="3794" w:type="dxa"/>
            <w:shd w:val="clear" w:color="auto" w:fill="auto"/>
          </w:tcPr>
          <w:p w14:paraId="68FD8355" w14:textId="77777777" w:rsidR="00AF7292" w:rsidRPr="00E50A6D" w:rsidRDefault="00AF7292" w:rsidP="0008687E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0A43B21" w14:textId="77777777" w:rsidR="00AF7292" w:rsidRPr="00E50A6D" w:rsidRDefault="00AF7292" w:rsidP="0008687E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อัตรา</w:t>
            </w:r>
            <w:r w:rsidRPr="00E50A6D">
              <w:rPr>
                <w:rFonts w:hint="cs"/>
                <w:sz w:val="30"/>
                <w:szCs w:val="30"/>
                <w:cs/>
              </w:rPr>
              <w:t>การ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7D465E" w14:textId="77777777" w:rsidR="00AF7292" w:rsidRPr="00E50A6D" w:rsidRDefault="00AF7292" w:rsidP="0008687E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AF7292" w:rsidRPr="00E50A6D" w14:paraId="71CB7307" w14:textId="77777777" w:rsidTr="00AF7292">
        <w:tc>
          <w:tcPr>
            <w:tcW w:w="3794" w:type="dxa"/>
            <w:shd w:val="clear" w:color="auto" w:fill="auto"/>
          </w:tcPr>
          <w:p w14:paraId="1A1DF47E" w14:textId="77777777" w:rsidR="00AF7292" w:rsidRPr="00E50A6D" w:rsidRDefault="00AF7292" w:rsidP="0008687E">
            <w:pPr>
              <w:spacing w:line="360" w:lineRule="exact"/>
              <w:ind w:right="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0A3940F8" w14:textId="77777777" w:rsidR="00AF7292" w:rsidRPr="00E50A6D" w:rsidRDefault="00AF7292" w:rsidP="0008687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เปลี่ยนแปลง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7E309A" w14:textId="77777777" w:rsidR="00AF7292" w:rsidRPr="00E50A6D" w:rsidRDefault="00AF7292" w:rsidP="0008687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เพิ่ม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11B5ADC" w14:textId="77777777" w:rsidR="00AF7292" w:rsidRPr="00E50A6D" w:rsidRDefault="00AF7292" w:rsidP="0008687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99EBC" w14:textId="77777777" w:rsidR="00AF7292" w:rsidRPr="00E50A6D" w:rsidRDefault="00AF7292" w:rsidP="0008687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ลด</w:t>
            </w:r>
          </w:p>
        </w:tc>
      </w:tr>
      <w:tr w:rsidR="00F6525D" w:rsidRPr="00E50A6D" w14:paraId="6B75A48E" w14:textId="77777777" w:rsidTr="007B237F">
        <w:trPr>
          <w:trHeight w:val="203"/>
        </w:trPr>
        <w:tc>
          <w:tcPr>
            <w:tcW w:w="3794" w:type="dxa"/>
            <w:shd w:val="clear" w:color="auto" w:fill="auto"/>
            <w:vAlign w:val="center"/>
          </w:tcPr>
          <w:p w14:paraId="2508C07E" w14:textId="77777777" w:rsidR="00F6525D" w:rsidRPr="00E50A6D" w:rsidRDefault="00F6525D" w:rsidP="00F6525D">
            <w:pPr>
              <w:ind w:left="567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60" w:type="dxa"/>
            <w:vAlign w:val="bottom"/>
          </w:tcPr>
          <w:p w14:paraId="5BCD5972" w14:textId="77777777" w:rsidR="00F6525D" w:rsidRPr="00E50A6D" w:rsidRDefault="00F6525D" w:rsidP="00F6525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E50A6D">
              <w:rPr>
                <w:color w:val="000000"/>
                <w:sz w:val="30"/>
                <w:szCs w:val="30"/>
                <w:cs/>
              </w:rPr>
              <w:t xml:space="preserve">ร้อยละ </w:t>
            </w:r>
            <w:r w:rsidRPr="00E50A6D">
              <w:rPr>
                <w:color w:val="000000"/>
                <w:sz w:val="30"/>
                <w:szCs w:val="30"/>
              </w:rPr>
              <w:t>0.5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6FED42AD" w14:textId="77777777" w:rsidR="00F6525D" w:rsidRPr="00F6525D" w:rsidRDefault="00F6525D" w:rsidP="00F6525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6525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(707,410.00)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C23E5FF" w14:textId="77777777" w:rsidR="00F6525D" w:rsidRPr="00E50A6D" w:rsidRDefault="00F6525D" w:rsidP="00F6525D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083B7149" w14:textId="77777777" w:rsidR="00F6525D" w:rsidRPr="00F6525D" w:rsidRDefault="00F6525D" w:rsidP="00F6525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6525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758,101.00 </w:t>
            </w:r>
          </w:p>
        </w:tc>
      </w:tr>
      <w:tr w:rsidR="00F6525D" w:rsidRPr="00E50A6D" w14:paraId="2326E783" w14:textId="77777777" w:rsidTr="007B237F">
        <w:trPr>
          <w:trHeight w:val="203"/>
        </w:trPr>
        <w:tc>
          <w:tcPr>
            <w:tcW w:w="3794" w:type="dxa"/>
            <w:shd w:val="clear" w:color="auto" w:fill="auto"/>
            <w:vAlign w:val="center"/>
          </w:tcPr>
          <w:p w14:paraId="1B36CDC7" w14:textId="77777777" w:rsidR="00F6525D" w:rsidRPr="00E50A6D" w:rsidRDefault="00F6525D" w:rsidP="00F6525D">
            <w:pPr>
              <w:ind w:left="567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560" w:type="dxa"/>
          </w:tcPr>
          <w:p w14:paraId="20811E3E" w14:textId="77777777" w:rsidR="00F6525D" w:rsidRPr="00E50A6D" w:rsidRDefault="00F6525D" w:rsidP="00F6525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E50A6D">
              <w:rPr>
                <w:color w:val="000000"/>
                <w:sz w:val="30"/>
                <w:szCs w:val="30"/>
                <w:cs/>
              </w:rPr>
              <w:t xml:space="preserve">ร้อยละ </w:t>
            </w:r>
            <w:r w:rsidRPr="00E50A6D">
              <w:rPr>
                <w:color w:val="000000"/>
                <w:sz w:val="30"/>
                <w:szCs w:val="30"/>
              </w:rPr>
              <w:t>0.5</w:t>
            </w:r>
          </w:p>
        </w:tc>
        <w:tc>
          <w:tcPr>
            <w:tcW w:w="1843" w:type="dxa"/>
            <w:shd w:val="clear" w:color="auto" w:fill="auto"/>
          </w:tcPr>
          <w:p w14:paraId="1471E6ED" w14:textId="77777777" w:rsidR="00F6525D" w:rsidRPr="00F6525D" w:rsidRDefault="00F6525D" w:rsidP="00F6525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6525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675,663.00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0B4C0A0" w14:textId="77777777" w:rsidR="00F6525D" w:rsidRPr="00E50A6D" w:rsidRDefault="00F6525D" w:rsidP="00F6525D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614EB29C" w14:textId="77777777" w:rsidR="00F6525D" w:rsidRPr="00F6525D" w:rsidRDefault="00F6525D" w:rsidP="00F6525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6525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(636,868.00)</w:t>
            </w:r>
          </w:p>
        </w:tc>
      </w:tr>
      <w:tr w:rsidR="00F6525D" w:rsidRPr="00E50A6D" w14:paraId="0B96CF38" w14:textId="77777777" w:rsidTr="007B237F">
        <w:trPr>
          <w:trHeight w:val="203"/>
        </w:trPr>
        <w:tc>
          <w:tcPr>
            <w:tcW w:w="3794" w:type="dxa"/>
            <w:shd w:val="clear" w:color="auto" w:fill="auto"/>
            <w:vAlign w:val="center"/>
          </w:tcPr>
          <w:p w14:paraId="268C4217" w14:textId="77777777" w:rsidR="00F6525D" w:rsidRPr="00E50A6D" w:rsidRDefault="00F6525D" w:rsidP="00F6525D">
            <w:pPr>
              <w:ind w:left="567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560" w:type="dxa"/>
          </w:tcPr>
          <w:p w14:paraId="6DD03A5A" w14:textId="77777777" w:rsidR="00F6525D" w:rsidRPr="00E50A6D" w:rsidRDefault="00F6525D" w:rsidP="00F6525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E50A6D">
              <w:rPr>
                <w:color w:val="000000"/>
                <w:sz w:val="30"/>
                <w:szCs w:val="30"/>
                <w:cs/>
              </w:rPr>
              <w:t xml:space="preserve">ร้อยละ </w:t>
            </w:r>
            <w:r w:rsidRPr="00E50A6D">
              <w:rPr>
                <w:color w:val="000000"/>
                <w:sz w:val="30"/>
                <w:szCs w:val="30"/>
              </w:rPr>
              <w:t>0.5</w:t>
            </w:r>
          </w:p>
        </w:tc>
        <w:tc>
          <w:tcPr>
            <w:tcW w:w="1843" w:type="dxa"/>
            <w:shd w:val="clear" w:color="auto" w:fill="auto"/>
          </w:tcPr>
          <w:p w14:paraId="685B9244" w14:textId="77777777" w:rsidR="00F6525D" w:rsidRPr="00F6525D" w:rsidRDefault="00F6525D" w:rsidP="00F6525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6525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(534,254.00)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C073969" w14:textId="77777777" w:rsidR="00F6525D" w:rsidRPr="00E50A6D" w:rsidRDefault="00F6525D" w:rsidP="00F6525D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C322A8A" w14:textId="77777777" w:rsidR="00F6525D" w:rsidRPr="00F6525D" w:rsidRDefault="00F6525D" w:rsidP="00F6525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6525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579,204.00 </w:t>
            </w:r>
          </w:p>
        </w:tc>
      </w:tr>
    </w:tbl>
    <w:p w14:paraId="33985E14" w14:textId="77777777" w:rsidR="00470EA3" w:rsidRDefault="00470EA3" w:rsidP="00D44F8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323" w:type="dxa"/>
        <w:tblLayout w:type="fixed"/>
        <w:tblLook w:val="0000" w:firstRow="0" w:lastRow="0" w:firstColumn="0" w:lastColumn="0" w:noHBand="0" w:noVBand="0"/>
      </w:tblPr>
      <w:tblGrid>
        <w:gridCol w:w="3794"/>
        <w:gridCol w:w="1560"/>
        <w:gridCol w:w="1843"/>
        <w:gridCol w:w="236"/>
        <w:gridCol w:w="1890"/>
      </w:tblGrid>
      <w:tr w:rsidR="00E833D1" w:rsidRPr="00E50A6D" w14:paraId="2081D7B8" w14:textId="77777777" w:rsidTr="007B237F">
        <w:tc>
          <w:tcPr>
            <w:tcW w:w="3794" w:type="dxa"/>
            <w:shd w:val="clear" w:color="auto" w:fill="auto"/>
          </w:tcPr>
          <w:p w14:paraId="775DEAB9" w14:textId="77777777" w:rsidR="00E833D1" w:rsidRPr="00E50A6D" w:rsidRDefault="00E833D1" w:rsidP="007B237F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902A3A8" w14:textId="77777777" w:rsidR="00E833D1" w:rsidRPr="00E50A6D" w:rsidRDefault="00E833D1" w:rsidP="007B237F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69" w:type="dxa"/>
            <w:gridSpan w:val="3"/>
            <w:shd w:val="clear" w:color="auto" w:fill="auto"/>
          </w:tcPr>
          <w:p w14:paraId="254D45F7" w14:textId="77777777" w:rsidR="00E833D1" w:rsidRPr="00E50A6D" w:rsidRDefault="00E833D1" w:rsidP="007B237F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E833D1" w:rsidRPr="00E50A6D" w14:paraId="57043A59" w14:textId="77777777" w:rsidTr="007B237F">
        <w:tc>
          <w:tcPr>
            <w:tcW w:w="3794" w:type="dxa"/>
            <w:shd w:val="clear" w:color="auto" w:fill="auto"/>
          </w:tcPr>
          <w:p w14:paraId="303D7028" w14:textId="77777777" w:rsidR="00E833D1" w:rsidRPr="00E50A6D" w:rsidRDefault="00E833D1" w:rsidP="007B237F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0047EDB" w14:textId="77777777" w:rsidR="00E833D1" w:rsidRPr="00E50A6D" w:rsidRDefault="00E833D1" w:rsidP="007B237F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83669D" w14:textId="77777777" w:rsidR="00E833D1" w:rsidRPr="00E833D1" w:rsidRDefault="00E833D1" w:rsidP="007B237F">
            <w:pPr>
              <w:spacing w:line="360" w:lineRule="exact"/>
              <w:ind w:right="-6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</w:tr>
      <w:tr w:rsidR="00E833D1" w:rsidRPr="00E50A6D" w14:paraId="192135E9" w14:textId="77777777" w:rsidTr="007B237F">
        <w:tc>
          <w:tcPr>
            <w:tcW w:w="3794" w:type="dxa"/>
            <w:shd w:val="clear" w:color="auto" w:fill="auto"/>
          </w:tcPr>
          <w:p w14:paraId="583F53B4" w14:textId="77777777" w:rsidR="00E833D1" w:rsidRPr="00E50A6D" w:rsidRDefault="00E833D1" w:rsidP="007B237F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07B0566" w14:textId="77777777" w:rsidR="00E833D1" w:rsidRPr="00E50A6D" w:rsidRDefault="00E833D1" w:rsidP="007B237F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อัตรา</w:t>
            </w:r>
            <w:r w:rsidRPr="00E50A6D">
              <w:rPr>
                <w:rFonts w:hint="cs"/>
                <w:sz w:val="30"/>
                <w:szCs w:val="30"/>
                <w:cs/>
              </w:rPr>
              <w:t>การ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8AC7D6" w14:textId="77777777" w:rsidR="00E833D1" w:rsidRPr="00E50A6D" w:rsidRDefault="00E833D1" w:rsidP="007B237F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833D1" w:rsidRPr="00E50A6D" w14:paraId="6018AB68" w14:textId="77777777" w:rsidTr="007B237F">
        <w:tc>
          <w:tcPr>
            <w:tcW w:w="3794" w:type="dxa"/>
            <w:shd w:val="clear" w:color="auto" w:fill="auto"/>
          </w:tcPr>
          <w:p w14:paraId="2A1DE4F7" w14:textId="77777777" w:rsidR="00E833D1" w:rsidRPr="00E50A6D" w:rsidRDefault="00E833D1" w:rsidP="007B237F">
            <w:pPr>
              <w:spacing w:line="360" w:lineRule="exact"/>
              <w:ind w:right="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57E5AFD8" w14:textId="77777777" w:rsidR="00E833D1" w:rsidRPr="00E50A6D" w:rsidRDefault="00E833D1" w:rsidP="007B237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เปลี่ยนแปลง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7E2B0" w14:textId="77777777" w:rsidR="00E833D1" w:rsidRPr="00E50A6D" w:rsidRDefault="00E833D1" w:rsidP="007B237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เพิ่ม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AE03F05" w14:textId="77777777" w:rsidR="00E833D1" w:rsidRPr="00E50A6D" w:rsidRDefault="00E833D1" w:rsidP="007B237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E8EC9" w14:textId="77777777" w:rsidR="00E833D1" w:rsidRPr="00E50A6D" w:rsidRDefault="00E833D1" w:rsidP="007B237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ลด</w:t>
            </w:r>
          </w:p>
        </w:tc>
      </w:tr>
      <w:tr w:rsidR="00E833D1" w:rsidRPr="00E50A6D" w14:paraId="26C02078" w14:textId="77777777" w:rsidTr="007B237F">
        <w:trPr>
          <w:trHeight w:val="203"/>
        </w:trPr>
        <w:tc>
          <w:tcPr>
            <w:tcW w:w="3794" w:type="dxa"/>
            <w:shd w:val="clear" w:color="auto" w:fill="auto"/>
            <w:vAlign w:val="center"/>
          </w:tcPr>
          <w:p w14:paraId="2D748E52" w14:textId="77777777" w:rsidR="00E833D1" w:rsidRPr="00E50A6D" w:rsidRDefault="00E833D1" w:rsidP="00E833D1">
            <w:pPr>
              <w:ind w:left="567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60" w:type="dxa"/>
            <w:vAlign w:val="bottom"/>
          </w:tcPr>
          <w:p w14:paraId="6B84BBF3" w14:textId="77777777" w:rsidR="00E833D1" w:rsidRPr="00E50A6D" w:rsidRDefault="00E833D1" w:rsidP="00E833D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E50A6D">
              <w:rPr>
                <w:color w:val="000000"/>
                <w:sz w:val="30"/>
                <w:szCs w:val="30"/>
                <w:cs/>
              </w:rPr>
              <w:t xml:space="preserve">ร้อยละ </w:t>
            </w:r>
            <w:r w:rsidRPr="00E50A6D">
              <w:rPr>
                <w:color w:val="000000"/>
                <w:sz w:val="30"/>
                <w:szCs w:val="30"/>
              </w:rPr>
              <w:t>0.5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B4326" w14:textId="77777777" w:rsidR="00E833D1" w:rsidRPr="00F6525D" w:rsidRDefault="00E833D1" w:rsidP="00E833D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833D1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E833D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615,489</w:t>
            </w:r>
            <w:r w:rsidRPr="00E833D1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.00)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CBBFBF8" w14:textId="77777777" w:rsidR="00E833D1" w:rsidRPr="00E833D1" w:rsidRDefault="00E833D1" w:rsidP="00E833D1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rFonts w:eastAsia="Times New Roman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2BE39E7" w14:textId="77777777" w:rsidR="00E833D1" w:rsidRPr="00F6525D" w:rsidRDefault="00E833D1" w:rsidP="00E833D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833D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658</w:t>
            </w:r>
            <w:r w:rsidRPr="00E833D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833D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611</w:t>
            </w:r>
            <w:r w:rsidRPr="00E833D1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.00</w:t>
            </w:r>
          </w:p>
        </w:tc>
      </w:tr>
      <w:tr w:rsidR="00E833D1" w:rsidRPr="00E50A6D" w14:paraId="1873EE03" w14:textId="77777777" w:rsidTr="007B237F">
        <w:trPr>
          <w:trHeight w:val="203"/>
        </w:trPr>
        <w:tc>
          <w:tcPr>
            <w:tcW w:w="3794" w:type="dxa"/>
            <w:shd w:val="clear" w:color="auto" w:fill="auto"/>
            <w:vAlign w:val="center"/>
          </w:tcPr>
          <w:p w14:paraId="33AA755C" w14:textId="77777777" w:rsidR="00E833D1" w:rsidRPr="00E50A6D" w:rsidRDefault="00E833D1" w:rsidP="00E833D1">
            <w:pPr>
              <w:ind w:left="567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560" w:type="dxa"/>
          </w:tcPr>
          <w:p w14:paraId="2D651520" w14:textId="77777777" w:rsidR="00E833D1" w:rsidRPr="00E50A6D" w:rsidRDefault="00E833D1" w:rsidP="00E833D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E50A6D">
              <w:rPr>
                <w:color w:val="000000"/>
                <w:sz w:val="30"/>
                <w:szCs w:val="30"/>
                <w:cs/>
              </w:rPr>
              <w:t xml:space="preserve">ร้อยละ </w:t>
            </w:r>
            <w:r w:rsidRPr="00E50A6D">
              <w:rPr>
                <w:color w:val="000000"/>
                <w:sz w:val="30"/>
                <w:szCs w:val="30"/>
              </w:rPr>
              <w:t>0.5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9E84A23" w14:textId="77777777" w:rsidR="00E833D1" w:rsidRPr="00F6525D" w:rsidRDefault="00E833D1" w:rsidP="00E833D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833D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585</w:t>
            </w:r>
            <w:r w:rsidRPr="00E833D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833D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333</w:t>
            </w:r>
            <w:r w:rsidRPr="00E833D1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F70EE90" w14:textId="77777777" w:rsidR="00E833D1" w:rsidRPr="00E833D1" w:rsidRDefault="00E833D1" w:rsidP="00E833D1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rFonts w:eastAsia="Times New Roman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A7CFFF4" w14:textId="77777777" w:rsidR="00E833D1" w:rsidRPr="00F6525D" w:rsidRDefault="00E833D1" w:rsidP="00E833D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833D1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E833D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552</w:t>
            </w:r>
            <w:r w:rsidRPr="00E833D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833D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265</w:t>
            </w:r>
            <w:r w:rsidRPr="00E833D1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.00)</w:t>
            </w:r>
          </w:p>
        </w:tc>
      </w:tr>
      <w:tr w:rsidR="00E833D1" w:rsidRPr="00E50A6D" w14:paraId="70FAE841" w14:textId="77777777" w:rsidTr="007B237F">
        <w:trPr>
          <w:trHeight w:val="203"/>
        </w:trPr>
        <w:tc>
          <w:tcPr>
            <w:tcW w:w="3794" w:type="dxa"/>
            <w:shd w:val="clear" w:color="auto" w:fill="auto"/>
            <w:vAlign w:val="center"/>
          </w:tcPr>
          <w:p w14:paraId="327EAFAC" w14:textId="77777777" w:rsidR="00E833D1" w:rsidRPr="00E50A6D" w:rsidRDefault="00E833D1" w:rsidP="00E833D1">
            <w:pPr>
              <w:ind w:left="567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560" w:type="dxa"/>
          </w:tcPr>
          <w:p w14:paraId="4126375F" w14:textId="77777777" w:rsidR="00E833D1" w:rsidRPr="00E50A6D" w:rsidRDefault="00E833D1" w:rsidP="00E833D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E50A6D">
              <w:rPr>
                <w:color w:val="000000"/>
                <w:sz w:val="30"/>
                <w:szCs w:val="30"/>
                <w:cs/>
              </w:rPr>
              <w:t xml:space="preserve">ร้อยละ </w:t>
            </w:r>
            <w:r w:rsidRPr="00E50A6D">
              <w:rPr>
                <w:color w:val="000000"/>
                <w:sz w:val="30"/>
                <w:szCs w:val="30"/>
              </w:rPr>
              <w:t>0.5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22701D6" w14:textId="77777777" w:rsidR="00E833D1" w:rsidRPr="00F6525D" w:rsidRDefault="00E833D1" w:rsidP="00E833D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833D1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E833D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451</w:t>
            </w:r>
            <w:r w:rsidRPr="00E833D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833D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470</w:t>
            </w:r>
            <w:r w:rsidRPr="00E833D1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.00)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D7E7623" w14:textId="77777777" w:rsidR="00E833D1" w:rsidRPr="00E833D1" w:rsidRDefault="00E833D1" w:rsidP="00E833D1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rFonts w:eastAsia="Times New Roman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786FF3F" w14:textId="77777777" w:rsidR="00E833D1" w:rsidRPr="00F6525D" w:rsidRDefault="00E833D1" w:rsidP="00E833D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833D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488</w:t>
            </w:r>
            <w:r w:rsidRPr="00E833D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833D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490</w:t>
            </w:r>
            <w:r w:rsidRPr="00E833D1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.00</w:t>
            </w:r>
          </w:p>
        </w:tc>
      </w:tr>
    </w:tbl>
    <w:p w14:paraId="64ACF3AE" w14:textId="77777777" w:rsidR="002B05DD" w:rsidRPr="00E50A6D" w:rsidRDefault="00A2351F" w:rsidP="00E833D1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แต่ได้แสดงประมาณการความอ่อนไหวของข้อสมมติฐานต่างๆ</w:t>
      </w:r>
    </w:p>
    <w:p w14:paraId="5A0D53F8" w14:textId="77777777" w:rsidR="009C6C33" w:rsidRPr="00E50A6D" w:rsidRDefault="009C6C33" w:rsidP="006F0A45">
      <w:pPr>
        <w:spacing w:after="120" w:line="240" w:lineRule="atLeast"/>
        <w:jc w:val="thaiDistribute"/>
        <w:rPr>
          <w:rFonts w:ascii="Angsana New" w:hAnsi="Angsana New"/>
          <w:sz w:val="18"/>
          <w:szCs w:val="18"/>
          <w:cs/>
        </w:rPr>
      </w:pPr>
    </w:p>
    <w:p w14:paraId="4C5B314D" w14:textId="77777777" w:rsidR="006F0A45" w:rsidRPr="00E50A6D" w:rsidRDefault="006F0A45" w:rsidP="002A0261">
      <w:pPr>
        <w:spacing w:line="240" w:lineRule="atLeast"/>
        <w:ind w:left="518"/>
        <w:jc w:val="thaiDistribute"/>
        <w:rPr>
          <w:rFonts w:ascii="Angsana New" w:hAnsi="Angsana New"/>
          <w:sz w:val="10"/>
          <w:szCs w:val="10"/>
        </w:rPr>
      </w:pPr>
    </w:p>
    <w:p w14:paraId="617F3980" w14:textId="77777777" w:rsidR="00853A0B" w:rsidRPr="00853A0B" w:rsidRDefault="00853A0B" w:rsidP="00E933C8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spacing w:before="240"/>
        <w:ind w:hanging="72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68CDDE3B" w14:textId="77777777" w:rsidR="00853A0B" w:rsidRPr="00853A0B" w:rsidRDefault="00853A0B" w:rsidP="00E933C8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spacing w:before="240"/>
        <w:ind w:hanging="72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3CD36B81" w14:textId="77777777" w:rsidR="00A8454F" w:rsidRPr="00E50A6D" w:rsidRDefault="006308A1" w:rsidP="00E933C8">
      <w:pPr>
        <w:numPr>
          <w:ilvl w:val="0"/>
          <w:numId w:val="33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 w:hint="cs"/>
          <w:b/>
          <w:bCs/>
          <w:sz w:val="30"/>
          <w:szCs w:val="30"/>
          <w:cs/>
        </w:rPr>
        <w:t>ทุน</w:t>
      </w:r>
      <w:r w:rsidR="00821505" w:rsidRPr="00E50A6D">
        <w:rPr>
          <w:rFonts w:ascii="Angsana New" w:hAnsi="Angsana New"/>
          <w:b/>
          <w:bCs/>
          <w:sz w:val="30"/>
          <w:szCs w:val="30"/>
          <w:cs/>
        </w:rPr>
        <w:t>สำรอง</w:t>
      </w:r>
      <w:r w:rsidR="00EB3AA7" w:rsidRPr="00E50A6D">
        <w:rPr>
          <w:rFonts w:ascii="Angsana New" w:hAnsi="Angsana New" w:hint="cs"/>
          <w:b/>
          <w:bCs/>
          <w:sz w:val="30"/>
          <w:szCs w:val="30"/>
          <w:cs/>
        </w:rPr>
        <w:t>ตามก</w:t>
      </w:r>
      <w:r w:rsidR="0012646A" w:rsidRPr="00E50A6D">
        <w:rPr>
          <w:rFonts w:ascii="Angsana New" w:hAnsi="Angsana New" w:hint="cs"/>
          <w:b/>
          <w:bCs/>
          <w:sz w:val="30"/>
          <w:szCs w:val="30"/>
          <w:cs/>
        </w:rPr>
        <w:t>ฎ</w:t>
      </w:r>
      <w:r w:rsidR="00EB3AA7" w:rsidRPr="00E50A6D">
        <w:rPr>
          <w:rFonts w:ascii="Angsana New" w:hAnsi="Angsana New" w:hint="cs"/>
          <w:b/>
          <w:bCs/>
          <w:sz w:val="30"/>
          <w:szCs w:val="30"/>
          <w:cs/>
        </w:rPr>
        <w:t>หมาย</w:t>
      </w:r>
    </w:p>
    <w:p w14:paraId="15D00730" w14:textId="77777777" w:rsidR="001C1748" w:rsidRPr="00E50A6D" w:rsidRDefault="00D20149" w:rsidP="006308A1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2535 มาตรา 116 </w:t>
      </w:r>
      <w:r w:rsidR="00B23386" w:rsidRPr="00E50A6D">
        <w:rPr>
          <w:rFonts w:ascii="Angsana New" w:hAnsi="Angsana New" w:hint="cs"/>
          <w:sz w:val="30"/>
          <w:szCs w:val="30"/>
          <w:cs/>
        </w:rPr>
        <w:t>กลุ่ม</w:t>
      </w:r>
      <w:r w:rsidRPr="00E50A6D">
        <w:rPr>
          <w:rFonts w:ascii="Angsana New" w:hAnsi="Angsana New"/>
          <w:sz w:val="30"/>
          <w:szCs w:val="30"/>
          <w:cs/>
        </w:rPr>
        <w:t>บริษัทจะต้องจัดสรรทุนสำรอง (“สำรองตามกฎหมาย”) อย่างน้อยร้อยละ 5 ของกำไรสุทธิประจำปีหลังจากหักขาดทุนสะสมยกมา (ถ้ามี) จนกว่าสำรองดังกล่าวมีจำนวนไม่น้อยกว่าร้อยละ 10 ของทุนจดทะเบียน เงินสำรองนี้จะนำไปจ่ายเป็นเงินปันผลไม่ได้</w:t>
      </w:r>
    </w:p>
    <w:p w14:paraId="68B06F50" w14:textId="77777777" w:rsidR="001C1748" w:rsidRPr="00E50A6D" w:rsidRDefault="001C1748" w:rsidP="006308A1">
      <w:pPr>
        <w:spacing w:line="240" w:lineRule="atLeast"/>
        <w:ind w:left="518"/>
        <w:jc w:val="thaiDistribute"/>
        <w:rPr>
          <w:rFonts w:ascii="Angsana New" w:hAnsi="Angsana New"/>
          <w:sz w:val="18"/>
          <w:szCs w:val="18"/>
        </w:rPr>
      </w:pPr>
    </w:p>
    <w:p w14:paraId="53AB36B7" w14:textId="77777777" w:rsidR="001C1748" w:rsidRPr="00E50A6D" w:rsidRDefault="001C1748" w:rsidP="001C1748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E50A6D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Pr="00E50A6D">
        <w:rPr>
          <w:rFonts w:ascii="Angsana New" w:hAnsi="Angsana New"/>
          <w:sz w:val="30"/>
          <w:szCs w:val="30"/>
          <w:lang w:val="en-US"/>
        </w:rPr>
        <w:t>256</w:t>
      </w:r>
      <w:r w:rsidR="00EC0DAF">
        <w:rPr>
          <w:rFonts w:ascii="Angsana New" w:hAnsi="Angsana New"/>
          <w:sz w:val="30"/>
          <w:szCs w:val="30"/>
          <w:lang w:val="en-US"/>
        </w:rPr>
        <w:t>4</w:t>
      </w:r>
      <w:r w:rsidRPr="00E50A6D">
        <w:rPr>
          <w:rFonts w:ascii="Angsana New" w:hAnsi="Angsana New"/>
          <w:sz w:val="30"/>
          <w:szCs w:val="30"/>
          <w:lang w:val="en-US"/>
        </w:rPr>
        <w:t xml:space="preserve"> </w:t>
      </w:r>
      <w:r w:rsidR="0093430D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93430D">
        <w:rPr>
          <w:rFonts w:ascii="Angsana New" w:hAnsi="Angsana New"/>
          <w:sz w:val="30"/>
          <w:szCs w:val="30"/>
          <w:lang w:val="en-US"/>
        </w:rPr>
        <w:t>256</w:t>
      </w:r>
      <w:r w:rsidR="00EC0DAF">
        <w:rPr>
          <w:rFonts w:ascii="Angsana New" w:hAnsi="Angsana New"/>
          <w:sz w:val="30"/>
          <w:szCs w:val="30"/>
          <w:lang w:val="en-US"/>
        </w:rPr>
        <w:t>3</w:t>
      </w:r>
      <w:r w:rsidR="0093430D">
        <w:rPr>
          <w:rFonts w:ascii="Angsana New" w:hAnsi="Angsana New"/>
          <w:sz w:val="30"/>
          <w:szCs w:val="30"/>
          <w:lang w:val="en-US"/>
        </w:rPr>
        <w:t xml:space="preserve"> </w:t>
      </w:r>
      <w:r w:rsidRPr="00E50A6D">
        <w:rPr>
          <w:rFonts w:ascii="Angsana New" w:hAnsi="Angsana New" w:hint="cs"/>
          <w:sz w:val="30"/>
          <w:szCs w:val="30"/>
          <w:cs/>
          <w:lang w:val="en-US"/>
        </w:rPr>
        <w:t>กลุ่มบริษัท จัดสรรกำไร</w:t>
      </w:r>
      <w:r w:rsidRPr="00206FD0">
        <w:rPr>
          <w:rFonts w:ascii="Angsana New" w:hAnsi="Angsana New" w:hint="cs"/>
          <w:sz w:val="30"/>
          <w:szCs w:val="30"/>
          <w:cs/>
          <w:lang w:val="en-US"/>
        </w:rPr>
        <w:t xml:space="preserve">สุทธิประจำปี จำนวน </w:t>
      </w:r>
      <w:r w:rsidR="00206FD0">
        <w:rPr>
          <w:rFonts w:ascii="Angsana New" w:hAnsi="Angsana New"/>
          <w:sz w:val="30"/>
          <w:szCs w:val="30"/>
          <w:lang w:val="en-US"/>
        </w:rPr>
        <w:t>2.80</w:t>
      </w:r>
      <w:r w:rsidRPr="00206FD0">
        <w:rPr>
          <w:rFonts w:ascii="Angsana New" w:hAnsi="Angsana New"/>
          <w:sz w:val="30"/>
          <w:szCs w:val="30"/>
          <w:lang w:val="en-US"/>
        </w:rPr>
        <w:t xml:space="preserve"> </w:t>
      </w:r>
      <w:r w:rsidRPr="00206FD0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93430D" w:rsidRPr="00206FD0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="00EC0DAF" w:rsidRPr="00206FD0">
        <w:rPr>
          <w:rFonts w:ascii="Angsana New" w:hAnsi="Angsana New"/>
          <w:sz w:val="30"/>
          <w:szCs w:val="30"/>
          <w:lang w:val="en-US"/>
        </w:rPr>
        <w:t>2</w:t>
      </w:r>
      <w:r w:rsidR="0093430D" w:rsidRPr="00206FD0">
        <w:rPr>
          <w:rFonts w:ascii="Angsana New" w:hAnsi="Angsana New"/>
          <w:sz w:val="30"/>
          <w:szCs w:val="30"/>
          <w:lang w:val="en-US"/>
        </w:rPr>
        <w:t>.</w:t>
      </w:r>
      <w:r w:rsidR="00EC0DAF" w:rsidRPr="00206FD0">
        <w:rPr>
          <w:rFonts w:ascii="Angsana New" w:hAnsi="Angsana New"/>
          <w:sz w:val="30"/>
          <w:szCs w:val="30"/>
          <w:lang w:val="en-US"/>
        </w:rPr>
        <w:t>20</w:t>
      </w:r>
      <w:r w:rsidR="0093430D" w:rsidRPr="00206FD0">
        <w:rPr>
          <w:rFonts w:ascii="Angsana New" w:hAnsi="Angsana New"/>
          <w:sz w:val="30"/>
          <w:szCs w:val="30"/>
          <w:lang w:val="en-US"/>
        </w:rPr>
        <w:t xml:space="preserve"> </w:t>
      </w:r>
      <w:r w:rsidR="0093430D" w:rsidRPr="00206FD0">
        <w:rPr>
          <w:rFonts w:ascii="Angsana New" w:hAnsi="Angsana New" w:hint="cs"/>
          <w:sz w:val="30"/>
          <w:szCs w:val="30"/>
          <w:cs/>
          <w:lang w:val="en-US"/>
        </w:rPr>
        <w:t>ล้า</w:t>
      </w:r>
      <w:r w:rsidR="0093430D">
        <w:rPr>
          <w:rFonts w:ascii="Angsana New" w:hAnsi="Angsana New" w:hint="cs"/>
          <w:sz w:val="30"/>
          <w:szCs w:val="30"/>
          <w:cs/>
          <w:lang w:val="en-US"/>
        </w:rPr>
        <w:t>นบาท</w:t>
      </w:r>
      <w:r w:rsidR="00954C25">
        <w:rPr>
          <w:rFonts w:ascii="Angsana New" w:hAnsi="Angsana New" w:hint="cs"/>
          <w:sz w:val="30"/>
          <w:szCs w:val="30"/>
          <w:cs/>
          <w:lang w:val="en-US"/>
        </w:rPr>
        <w:t>ตามลำดับ</w:t>
      </w:r>
      <w:r w:rsidRPr="00E50A6D">
        <w:rPr>
          <w:rFonts w:ascii="Angsana New" w:hAnsi="Angsana New" w:hint="cs"/>
          <w:sz w:val="30"/>
          <w:szCs w:val="30"/>
          <w:cs/>
          <w:lang w:val="en-US"/>
        </w:rPr>
        <w:t xml:space="preserve"> เป็นทุนสำรองตามกฎหมาย</w:t>
      </w:r>
    </w:p>
    <w:p w14:paraId="6A5EDE79" w14:textId="77777777" w:rsidR="00633490" w:rsidRPr="00E50A6D" w:rsidRDefault="004E5A45" w:rsidP="00FA3493">
      <w:pPr>
        <w:spacing w:line="240" w:lineRule="atLeast"/>
        <w:ind w:left="518"/>
        <w:jc w:val="thaiDistribute"/>
        <w:rPr>
          <w:rFonts w:ascii="Angsana New" w:hAnsi="Angsana New"/>
          <w:sz w:val="18"/>
          <w:szCs w:val="18"/>
        </w:rPr>
      </w:pPr>
      <w:r w:rsidRPr="00E50A6D">
        <w:rPr>
          <w:rFonts w:ascii="Angsana New" w:hAnsi="Angsana New"/>
          <w:sz w:val="30"/>
          <w:szCs w:val="30"/>
          <w:cs/>
        </w:rPr>
        <w:t xml:space="preserve">  </w:t>
      </w:r>
    </w:p>
    <w:p w14:paraId="5489B98C" w14:textId="77777777" w:rsidR="00A8454F" w:rsidRPr="00E50A6D" w:rsidRDefault="00A8454F" w:rsidP="00E933C8">
      <w:pPr>
        <w:numPr>
          <w:ilvl w:val="0"/>
          <w:numId w:val="33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>ส่วนงาน</w:t>
      </w:r>
      <w:r w:rsidR="00C65A40" w:rsidRPr="00E50A6D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p w14:paraId="42A017C9" w14:textId="77777777" w:rsidR="00EB3AA7" w:rsidRPr="00E50A6D" w:rsidRDefault="00EB3AA7" w:rsidP="001C174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E50A6D">
        <w:rPr>
          <w:rFonts w:ascii="Angsana New" w:hAnsi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</w:t>
      </w:r>
      <w:r w:rsidR="00806F42" w:rsidRPr="00E50A6D">
        <w:rPr>
          <w:rFonts w:ascii="Angsana New" w:hAnsi="Angsana New" w:hint="cs"/>
          <w:sz w:val="30"/>
          <w:szCs w:val="30"/>
          <w:cs/>
        </w:rPr>
        <w:t>กลุ่ม</w:t>
      </w:r>
      <w:r w:rsidR="00806F42" w:rsidRPr="00E50A6D">
        <w:rPr>
          <w:rFonts w:ascii="Angsana New" w:hAnsi="Angsana New"/>
          <w:sz w:val="30"/>
          <w:szCs w:val="30"/>
          <w:cs/>
        </w:rPr>
        <w:t>บริษัท</w:t>
      </w:r>
      <w:r w:rsidRPr="00E50A6D">
        <w:rPr>
          <w:rFonts w:ascii="Angsana New" w:hAnsi="Angsana New"/>
          <w:sz w:val="30"/>
          <w:szCs w:val="30"/>
          <w:cs/>
        </w:rPr>
        <w:t xml:space="preserve"> 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="00806F42" w:rsidRPr="00E50A6D">
        <w:rPr>
          <w:rFonts w:ascii="Angsana New" w:hAnsi="Angsana New" w:hint="cs"/>
          <w:sz w:val="30"/>
          <w:szCs w:val="30"/>
          <w:cs/>
        </w:rPr>
        <w:t>กลุ่ม</w:t>
      </w:r>
      <w:r w:rsidR="00806F42" w:rsidRPr="00E50A6D">
        <w:rPr>
          <w:rFonts w:ascii="Angsana New" w:hAnsi="Angsana New"/>
          <w:sz w:val="30"/>
          <w:szCs w:val="30"/>
          <w:cs/>
        </w:rPr>
        <w:t>บริษัท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คือกรรมการผู้จัดการของ</w:t>
      </w:r>
      <w:r w:rsidR="00806F42" w:rsidRPr="00E50A6D">
        <w:rPr>
          <w:rFonts w:ascii="Angsana New" w:hAnsi="Angsana New" w:hint="cs"/>
          <w:sz w:val="30"/>
          <w:szCs w:val="30"/>
          <w:cs/>
        </w:rPr>
        <w:t>กลุ่ม</w:t>
      </w:r>
      <w:r w:rsidR="00806F42" w:rsidRPr="00E50A6D">
        <w:rPr>
          <w:rFonts w:ascii="Angsana New" w:hAnsi="Angsana New"/>
          <w:sz w:val="30"/>
          <w:szCs w:val="30"/>
          <w:cs/>
        </w:rPr>
        <w:t>บริษัท</w:t>
      </w:r>
    </w:p>
    <w:p w14:paraId="12BD5164" w14:textId="77777777" w:rsidR="00EB3AA7" w:rsidRPr="00E50A6D" w:rsidRDefault="00806F42" w:rsidP="00D44F8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 w:hint="cs"/>
          <w:sz w:val="30"/>
          <w:szCs w:val="30"/>
          <w:cs/>
        </w:rPr>
        <w:t>กลุ่ม</w:t>
      </w:r>
      <w:r w:rsidRPr="00E50A6D">
        <w:rPr>
          <w:rFonts w:ascii="Angsana New" w:hAnsi="Angsana New"/>
          <w:sz w:val="30"/>
          <w:szCs w:val="30"/>
          <w:cs/>
        </w:rPr>
        <w:t>บริษัท</w:t>
      </w:r>
      <w:r w:rsidR="000544F2" w:rsidRPr="00E50A6D">
        <w:rPr>
          <w:rFonts w:ascii="Angsana New" w:hAnsi="Angsana New"/>
          <w:sz w:val="30"/>
          <w:szCs w:val="30"/>
          <w:cs/>
        </w:rPr>
        <w:t xml:space="preserve"> ดำเนินธุรกิจหลักในส่วนงานดำเนินงานที่รายงานเพียงส่วนเดียว คือ ประกอบธุรกิจการผลิต และจำหน่ายอุปกรณ์ไฟฟ้า กราไฟต์โมลด์ ผงเชื่อมสายล่อฟ้าและสายดิน ซึ่งสินค้าไม่มีความแตกต่างกันในด้านการใช้เทคโนโลยีและกลยุทธ์ทางการตลาด ส่วนในการนำเสนอการจำแนกส่วนงานทางภูมิศาสตร์ รายได้ตามส่วนงานแยกตามเขตภูมิศาสตร์ได้กำหนดจากสถานที่ตั้งของลูกค้า คือ ในประเทศไทย และต่างประเทศ ดังนั้น รายได้ กำไร จึงจำแนกตามส่วนงานตามภูมิศาสตร์ แต่สินทรัพย์ โดยส่วนใหญ่ตามที่แสดงไว้ในงบการเงินจึงเกี่ยวข้องกับส่วนงานธุรกิจตามที่กล่าวไว้</w:t>
      </w:r>
    </w:p>
    <w:p w14:paraId="03E814DE" w14:textId="77777777" w:rsidR="00AE13CE" w:rsidRPr="00E50A6D" w:rsidRDefault="00AE13CE" w:rsidP="00AE13CE">
      <w:pPr>
        <w:spacing w:line="240" w:lineRule="auto"/>
        <w:rPr>
          <w:rFonts w:ascii="Angsana New" w:hAnsi="Angsana New"/>
          <w:sz w:val="30"/>
          <w:szCs w:val="30"/>
        </w:rPr>
        <w:sectPr w:rsidR="00AE13CE" w:rsidRPr="00E50A6D" w:rsidSect="0070020D">
          <w:footerReference w:type="default" r:id="rId16"/>
          <w:pgSz w:w="11907" w:h="16840" w:code="9"/>
          <w:pgMar w:top="567" w:right="1152" w:bottom="284" w:left="1152" w:header="720" w:footer="720" w:gutter="0"/>
          <w:paperSrc w:first="15" w:other="15"/>
          <w:pgNumType w:fmt="numberInDash"/>
          <w:cols w:space="737"/>
        </w:sectPr>
      </w:pPr>
    </w:p>
    <w:p w14:paraId="79752A37" w14:textId="77777777" w:rsidR="00AE13CE" w:rsidRPr="00E50A6D" w:rsidRDefault="00AE13CE" w:rsidP="00352FE1">
      <w:pPr>
        <w:numPr>
          <w:ilvl w:val="0"/>
          <w:numId w:val="21"/>
        </w:num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  <w:r w:rsidR="00241FBD" w:rsidRPr="00E50A6D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1EE16835" w14:textId="77777777" w:rsidR="00F6720A" w:rsidRPr="00E50A6D" w:rsidRDefault="00F6720A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5"/>
        <w:gridCol w:w="1642"/>
        <w:gridCol w:w="1642"/>
        <w:gridCol w:w="1642"/>
        <w:gridCol w:w="1642"/>
        <w:gridCol w:w="1642"/>
        <w:gridCol w:w="1642"/>
      </w:tblGrid>
      <w:tr w:rsidR="00F6720A" w:rsidRPr="00E50A6D" w14:paraId="240159D4" w14:textId="77777777" w:rsidTr="00F6720A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78634" w14:textId="77777777" w:rsidR="00F6720A" w:rsidRPr="00E50A6D" w:rsidRDefault="00F6720A" w:rsidP="00F6720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9467A2" w14:textId="77777777" w:rsidR="00F6720A" w:rsidRPr="00E50A6D" w:rsidRDefault="00F6720A" w:rsidP="00F6720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589D86" w14:textId="77777777" w:rsidR="00F6720A" w:rsidRPr="00E50A6D" w:rsidRDefault="00F6720A" w:rsidP="00F6720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9FF831" w14:textId="77777777" w:rsidR="00F6720A" w:rsidRPr="00E50A6D" w:rsidRDefault="00F6720A" w:rsidP="00F6720A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  <w:r w:rsidRPr="00E50A6D">
              <w:rPr>
                <w:sz w:val="30"/>
                <w:szCs w:val="30"/>
              </w:rPr>
              <w:t>(</w:t>
            </w:r>
            <w:proofErr w:type="gramStart"/>
            <w:r w:rsidRPr="00E50A6D">
              <w:rPr>
                <w:sz w:val="30"/>
                <w:szCs w:val="30"/>
                <w:cs/>
              </w:rPr>
              <w:t>หน่วย:บาท</w:t>
            </w:r>
            <w:proofErr w:type="gramEnd"/>
            <w:r w:rsidRPr="00E50A6D">
              <w:rPr>
                <w:sz w:val="30"/>
                <w:szCs w:val="30"/>
                <w:cs/>
              </w:rPr>
              <w:t>)</w:t>
            </w:r>
          </w:p>
        </w:tc>
      </w:tr>
      <w:tr w:rsidR="00424CBC" w:rsidRPr="00E50A6D" w14:paraId="364B779A" w14:textId="77777777" w:rsidTr="00424CBC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FCE50" w14:textId="77777777" w:rsidR="00424CBC" w:rsidRPr="00E50A6D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FACB06" w14:textId="77777777" w:rsidR="00424CBC" w:rsidRPr="00E50A6D" w:rsidRDefault="00424CBC" w:rsidP="00424CBC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424CBC" w:rsidRPr="00E50A6D" w14:paraId="2D6538C5" w14:textId="77777777" w:rsidTr="00424CBC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8214C" w14:textId="77777777" w:rsidR="00424CBC" w:rsidRPr="00E50A6D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62059F" w14:textId="77777777" w:rsidR="00424CBC" w:rsidRPr="00E50A6D" w:rsidRDefault="00424CBC" w:rsidP="00424CB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ส่วนงานในประเทศ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7E9AA1" w14:textId="77777777" w:rsidR="00424CBC" w:rsidRPr="00E50A6D" w:rsidRDefault="00424CBC" w:rsidP="00424CB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ส่วนงานต่างประเทศ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FEBB54" w14:textId="77777777" w:rsidR="00424CBC" w:rsidRPr="00E50A6D" w:rsidRDefault="00424CBC" w:rsidP="00424CB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C0DAF" w:rsidRPr="00E50A6D" w14:paraId="2C013AD9" w14:textId="77777777" w:rsidTr="00424CBC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F9A56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1094A1" w14:textId="77777777" w:rsidR="00EC0DAF" w:rsidRPr="00E50A6D" w:rsidRDefault="00EC0DAF" w:rsidP="00EC0DA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22D7F4" w14:textId="77777777" w:rsidR="00EC0DAF" w:rsidRPr="00E50A6D" w:rsidRDefault="00EC0DAF" w:rsidP="00EC0DA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C381F5" w14:textId="77777777" w:rsidR="00EC0DAF" w:rsidRPr="00E50A6D" w:rsidRDefault="00EC0DAF" w:rsidP="00EC0DA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5D7770" w14:textId="77777777" w:rsidR="00EC0DAF" w:rsidRPr="00E50A6D" w:rsidRDefault="00EC0DAF" w:rsidP="00EC0DA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BBB896" w14:textId="77777777" w:rsidR="00EC0DAF" w:rsidRPr="00E50A6D" w:rsidRDefault="00EC0DAF" w:rsidP="00EC0DA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A5357A" w14:textId="77777777" w:rsidR="00EC0DAF" w:rsidRPr="00E50A6D" w:rsidRDefault="00EC0DAF" w:rsidP="00EC0DA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</w:tr>
      <w:tr w:rsidR="00EC0DAF" w:rsidRPr="00E50A6D" w14:paraId="53789499" w14:textId="77777777" w:rsidTr="00DE0396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B7325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D23E3" w14:textId="77777777" w:rsidR="00EC0DAF" w:rsidRPr="00E50A6D" w:rsidRDefault="002447C5" w:rsidP="00EC0DA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47C5">
              <w:rPr>
                <w:rFonts w:ascii="Angsana New" w:hAnsi="Angsana New"/>
                <w:sz w:val="30"/>
                <w:szCs w:val="30"/>
              </w:rPr>
              <w:t>360,848,209.89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6A651" w14:textId="77777777" w:rsidR="00EC0DAF" w:rsidRPr="00E50A6D" w:rsidRDefault="00EC0DAF" w:rsidP="00EC0DA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351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601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421.95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725CC" w14:textId="77777777" w:rsidR="00EC0DAF" w:rsidRPr="00E50A6D" w:rsidRDefault="00E05252" w:rsidP="00EC0DA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5252">
              <w:rPr>
                <w:rFonts w:ascii="Angsana New" w:hAnsi="Angsana New"/>
                <w:sz w:val="30"/>
                <w:szCs w:val="30"/>
              </w:rPr>
              <w:t>71,316,044.26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2020A" w14:textId="77777777" w:rsidR="00EC0DAF" w:rsidRPr="00E50A6D" w:rsidRDefault="00EC0DAF" w:rsidP="00EC0DA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68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343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046.00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515B7" w14:textId="77777777" w:rsidR="00EC0DAF" w:rsidRPr="00E50A6D" w:rsidRDefault="006F718A" w:rsidP="00EC0DA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718A">
              <w:rPr>
                <w:rFonts w:ascii="Angsana New" w:hAnsi="Angsana New"/>
                <w:sz w:val="30"/>
                <w:szCs w:val="30"/>
                <w:lang w:val="en-US"/>
              </w:rPr>
              <w:t>432,164,254.15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F16C0" w14:textId="77777777" w:rsidR="00EC0DAF" w:rsidRPr="00E50A6D" w:rsidRDefault="00EC0DAF" w:rsidP="00EC0DA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419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944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467.95</w:t>
            </w:r>
          </w:p>
        </w:tc>
      </w:tr>
      <w:tr w:rsidR="00EC0DAF" w:rsidRPr="00E50A6D" w14:paraId="58D090A6" w14:textId="77777777" w:rsidTr="00DE0396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98B0C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8208E" w14:textId="77777777" w:rsidR="00EC0DAF" w:rsidRPr="00DE0396" w:rsidRDefault="00EF342F" w:rsidP="002E16E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0396">
              <w:rPr>
                <w:rFonts w:ascii="Angsana New" w:hAnsi="Angsana New"/>
                <w:sz w:val="30"/>
                <w:szCs w:val="30"/>
              </w:rPr>
              <w:t>32,823,896.49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5AF38" w14:textId="77777777" w:rsidR="00EC0DAF" w:rsidRPr="00E50A6D" w:rsidRDefault="00EC0DAF" w:rsidP="002E16E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17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162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473.50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FC3B2" w14:textId="77777777" w:rsidR="00EC0DAF" w:rsidRPr="00E50A6D" w:rsidRDefault="00E05252" w:rsidP="002E16E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5252">
              <w:rPr>
                <w:rFonts w:ascii="Angsana New" w:hAnsi="Angsana New"/>
                <w:sz w:val="30"/>
                <w:szCs w:val="30"/>
              </w:rPr>
              <w:t>580,130.90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36106" w14:textId="77777777" w:rsidR="00EC0DAF" w:rsidRPr="00E50A6D" w:rsidRDefault="00EC0DAF" w:rsidP="002E16E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399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575.00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E0975" w14:textId="77777777" w:rsidR="00EC0DAF" w:rsidRPr="00E50A6D" w:rsidRDefault="00C068F4" w:rsidP="002E16E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068F4">
              <w:rPr>
                <w:rFonts w:ascii="Angsana New" w:hAnsi="Angsana New"/>
                <w:sz w:val="30"/>
                <w:szCs w:val="30"/>
              </w:rPr>
              <w:t>33,404,027.39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DA505" w14:textId="77777777" w:rsidR="00EC0DAF" w:rsidRPr="00E50A6D" w:rsidRDefault="00EC0DAF" w:rsidP="002E16E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17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562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048.50</w:t>
            </w:r>
          </w:p>
        </w:tc>
      </w:tr>
      <w:tr w:rsidR="00EC0DAF" w:rsidRPr="00E50A6D" w14:paraId="679F87E8" w14:textId="77777777" w:rsidTr="009655D5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A165B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88A09" w14:textId="77777777" w:rsidR="00EC0DAF" w:rsidRPr="00805431" w:rsidRDefault="00EF342F" w:rsidP="0042195B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55D5">
              <w:rPr>
                <w:rFonts w:ascii="Angsana New" w:hAnsi="Angsana New"/>
                <w:sz w:val="30"/>
                <w:szCs w:val="30"/>
              </w:rPr>
              <w:t>(219,443,100.70)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4411B" w14:textId="77777777" w:rsidR="00EC0DAF" w:rsidRPr="00E50A6D" w:rsidRDefault="00EC0DAF" w:rsidP="00EC0DA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(206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470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327.60)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26761" w14:textId="77777777" w:rsidR="00EC0DAF" w:rsidRPr="00E50A6D" w:rsidRDefault="00E01011" w:rsidP="00EC0DA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1011">
              <w:rPr>
                <w:rFonts w:ascii="Angsana New" w:hAnsi="Angsana New"/>
                <w:sz w:val="30"/>
                <w:szCs w:val="30"/>
              </w:rPr>
              <w:t>(46,179,127.48)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49B0D" w14:textId="77777777" w:rsidR="00EC0DAF" w:rsidRPr="00E50A6D" w:rsidRDefault="00EC0DAF" w:rsidP="00EC0DA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(45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398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563.28)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D1F03" w14:textId="77777777" w:rsidR="00EC0DAF" w:rsidRPr="00E50A6D" w:rsidRDefault="00D54F82" w:rsidP="00EC0DA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4F82">
              <w:rPr>
                <w:rFonts w:ascii="Angsana New" w:hAnsi="Angsana New"/>
                <w:sz w:val="30"/>
                <w:szCs w:val="30"/>
              </w:rPr>
              <w:t>(265,622,228.18)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B6F09" w14:textId="77777777" w:rsidR="00EC0DAF" w:rsidRPr="00E50A6D" w:rsidRDefault="00EC0DAF" w:rsidP="00EC0DA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(251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868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890.88)</w:t>
            </w:r>
          </w:p>
        </w:tc>
      </w:tr>
      <w:tr w:rsidR="00EC0DAF" w:rsidRPr="00E50A6D" w14:paraId="35A6D3ED" w14:textId="77777777" w:rsidTr="009655D5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DAEBD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กำไรขั้นต้น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5723B" w14:textId="77777777" w:rsidR="00EC0DAF" w:rsidRPr="00DE0396" w:rsidRDefault="00EF342F" w:rsidP="0042195B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0396">
              <w:rPr>
                <w:rFonts w:ascii="Angsana New" w:hAnsi="Angsana New"/>
                <w:sz w:val="30"/>
                <w:szCs w:val="30"/>
              </w:rPr>
              <w:t>174,229,005.68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C3F17" w14:textId="77777777" w:rsidR="00EC0DAF" w:rsidRPr="00E50A6D" w:rsidRDefault="00EC0DAF" w:rsidP="00EC0DAF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162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293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567.85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D2048" w14:textId="77777777" w:rsidR="00EC0DAF" w:rsidRPr="00774250" w:rsidRDefault="00B15207" w:rsidP="00EC0DAF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5207">
              <w:rPr>
                <w:rFonts w:ascii="Angsana New" w:hAnsi="Angsana New"/>
                <w:sz w:val="30"/>
                <w:szCs w:val="30"/>
              </w:rPr>
              <w:t>25,717,047.68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C5C92" w14:textId="77777777" w:rsidR="00EC0DAF" w:rsidRPr="00E50A6D" w:rsidRDefault="00EC0DAF" w:rsidP="00EC0DAF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23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344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057.72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834F6" w14:textId="77777777" w:rsidR="00EC0DAF" w:rsidRPr="00E50A6D" w:rsidRDefault="00D54F82" w:rsidP="00EC0DA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4F82">
              <w:rPr>
                <w:rFonts w:ascii="Angsana New" w:hAnsi="Angsana New"/>
                <w:sz w:val="30"/>
                <w:szCs w:val="30"/>
              </w:rPr>
              <w:t>199,946,053.36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4BF2C" w14:textId="77777777" w:rsidR="00EC0DAF" w:rsidRPr="00E50A6D" w:rsidRDefault="00EC0DAF" w:rsidP="00EC0DA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185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637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625.57</w:t>
            </w:r>
          </w:p>
        </w:tc>
      </w:tr>
      <w:tr w:rsidR="00EC0DAF" w:rsidRPr="00E50A6D" w14:paraId="5588DF8C" w14:textId="77777777" w:rsidTr="00DE0396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CF5E0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176DA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97949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EDB89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8CD77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F3EFF" w14:textId="77777777" w:rsidR="00EC0DAF" w:rsidRPr="00E50A6D" w:rsidRDefault="006F718A" w:rsidP="00EC0DA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F718A">
              <w:rPr>
                <w:rFonts w:ascii="Angsana New" w:hAnsi="Angsana New"/>
                <w:sz w:val="30"/>
                <w:szCs w:val="30"/>
              </w:rPr>
              <w:t>72,528.86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0A4A3" w14:textId="77777777" w:rsidR="00EC0DAF" w:rsidRPr="00E50A6D" w:rsidRDefault="00EC0DAF" w:rsidP="00EC0DA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87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356.08</w:t>
            </w:r>
          </w:p>
        </w:tc>
      </w:tr>
      <w:tr w:rsidR="00EC0DAF" w:rsidRPr="00E50A6D" w14:paraId="1D7066D6" w14:textId="77777777" w:rsidTr="00DE0396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4F212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7922E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FA914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65136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66280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DB931" w14:textId="77777777" w:rsidR="00EC0DAF" w:rsidRPr="00E50A6D" w:rsidRDefault="00D54F82" w:rsidP="00EC0DA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54F82">
              <w:rPr>
                <w:rFonts w:ascii="Angsana New" w:hAnsi="Angsana New"/>
                <w:sz w:val="30"/>
                <w:szCs w:val="30"/>
              </w:rPr>
              <w:t>5,662,974.93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66DD4" w14:textId="77777777" w:rsidR="00EC0DAF" w:rsidRPr="00E50A6D" w:rsidRDefault="00EC0DAF" w:rsidP="00EC0DA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317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148.96</w:t>
            </w:r>
          </w:p>
        </w:tc>
      </w:tr>
      <w:tr w:rsidR="00EC0DAF" w:rsidRPr="00E50A6D" w14:paraId="66C6D859" w14:textId="77777777" w:rsidTr="00DE0396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5ED4A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D3002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7ADF1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8E201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2DF9B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933B2" w14:textId="77777777" w:rsidR="00EC0DAF" w:rsidRPr="00E50A6D" w:rsidRDefault="00D54F82" w:rsidP="00EC0DA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4F82">
              <w:rPr>
                <w:rFonts w:ascii="Angsana New" w:hAnsi="Angsana New"/>
                <w:sz w:val="30"/>
                <w:szCs w:val="30"/>
              </w:rPr>
              <w:t>(27,732,652.95)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12435" w14:textId="77777777" w:rsidR="00EC0DAF" w:rsidRPr="00E50A6D" w:rsidRDefault="00EC0DAF" w:rsidP="00EC0DA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(27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547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638.32)</w:t>
            </w:r>
          </w:p>
        </w:tc>
      </w:tr>
      <w:tr w:rsidR="00EC0DAF" w:rsidRPr="00E50A6D" w14:paraId="7DD417B0" w14:textId="77777777" w:rsidTr="00DE0396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6B907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53490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E24E6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A41F4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10E09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45014" w14:textId="77777777" w:rsidR="00EC0DAF" w:rsidRPr="00E50A6D" w:rsidRDefault="009A08D2" w:rsidP="00EC0DA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08D2">
              <w:rPr>
                <w:rFonts w:ascii="Angsana New" w:hAnsi="Angsana New"/>
                <w:sz w:val="30"/>
                <w:szCs w:val="30"/>
              </w:rPr>
              <w:t>(105,396,576.32)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0DCD1" w14:textId="77777777" w:rsidR="00EC0DAF" w:rsidRPr="00E50A6D" w:rsidRDefault="00EC0DAF" w:rsidP="00EC0DA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(99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014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524.97)</w:t>
            </w:r>
          </w:p>
        </w:tc>
      </w:tr>
      <w:tr w:rsidR="00EC0DAF" w:rsidRPr="00E50A6D" w14:paraId="6656F10B" w14:textId="77777777" w:rsidTr="00B175D6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DAC01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C7FF3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56219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1243C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7F2C1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8B199" w14:textId="77777777" w:rsidR="00EC0DAF" w:rsidRPr="00E50A6D" w:rsidRDefault="006F718A" w:rsidP="00EC0DA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718A">
              <w:rPr>
                <w:rFonts w:ascii="Angsana New" w:hAnsi="Angsana New"/>
                <w:sz w:val="30"/>
                <w:szCs w:val="30"/>
              </w:rPr>
              <w:t>(3,485,197.83)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23277" w14:textId="77777777" w:rsidR="00EC0DAF" w:rsidRPr="00E50A6D" w:rsidRDefault="00EC0DAF" w:rsidP="00EC0DA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(4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316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810.92)</w:t>
            </w:r>
          </w:p>
        </w:tc>
      </w:tr>
      <w:tr w:rsidR="00EC0DAF" w:rsidRPr="00E50A6D" w14:paraId="2B3497EC" w14:textId="77777777" w:rsidTr="00B175D6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A2FD4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9A304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FC9D7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EFA79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BC4BA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70C6E" w14:textId="77777777" w:rsidR="00EC0DAF" w:rsidRPr="00E50A6D" w:rsidRDefault="006F718A" w:rsidP="00EC0DA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718A">
              <w:rPr>
                <w:rFonts w:ascii="Angsana New" w:hAnsi="Angsana New"/>
                <w:sz w:val="30"/>
                <w:szCs w:val="30"/>
              </w:rPr>
              <w:t>69,067,130.05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4B15A" w14:textId="77777777" w:rsidR="00EC0DAF" w:rsidRPr="00E50A6D" w:rsidRDefault="00EC0DAF" w:rsidP="00EC0DA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59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163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156.40</w:t>
            </w:r>
          </w:p>
        </w:tc>
      </w:tr>
      <w:tr w:rsidR="00EC0DAF" w:rsidRPr="00E50A6D" w14:paraId="358312EC" w14:textId="77777777" w:rsidTr="00B175D6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5047D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9FB64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DE5DA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78A5B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37457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2F8AF" w14:textId="77777777" w:rsidR="00EC0DAF" w:rsidRPr="00E50A6D" w:rsidRDefault="006F718A" w:rsidP="00EC0DA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718A">
              <w:rPr>
                <w:rFonts w:ascii="Angsana New" w:hAnsi="Angsana New"/>
                <w:sz w:val="30"/>
                <w:szCs w:val="30"/>
              </w:rPr>
              <w:t>(</w:t>
            </w:r>
            <w:r w:rsidR="005D0D48" w:rsidRPr="005D0D48">
              <w:rPr>
                <w:rFonts w:ascii="Angsana New" w:hAnsi="Angsana New"/>
                <w:sz w:val="30"/>
                <w:szCs w:val="30"/>
              </w:rPr>
              <w:t>11,364,648.12</w:t>
            </w:r>
            <w:r w:rsidRPr="006F718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B2B90" w14:textId="77777777" w:rsidR="00EC0DAF" w:rsidRPr="00E50A6D" w:rsidRDefault="00EC0DAF" w:rsidP="00EC0DA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(12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471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622.31)</w:t>
            </w:r>
          </w:p>
        </w:tc>
      </w:tr>
      <w:tr w:rsidR="00EC0DAF" w:rsidRPr="00E50A6D" w14:paraId="417C180B" w14:textId="77777777" w:rsidTr="00B175D6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9B8E3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กำไรสุทธิสำหรับ</w:t>
            </w: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68513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C14F9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D8F6A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3B232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7F617" w14:textId="77777777" w:rsidR="00EC0DAF" w:rsidRPr="005A1D10" w:rsidRDefault="005D0D48" w:rsidP="00EC0DA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0D48">
              <w:rPr>
                <w:rFonts w:ascii="Angsana New" w:hAnsi="Angsana New"/>
                <w:b/>
                <w:bCs/>
                <w:sz w:val="30"/>
                <w:szCs w:val="30"/>
              </w:rPr>
              <w:t>57,702,481.93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8A698" w14:textId="77777777" w:rsidR="00EC0DAF" w:rsidRPr="005A1D10" w:rsidRDefault="00EC0DAF" w:rsidP="00EC0DA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1D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46</w:t>
            </w:r>
            <w:r w:rsidRPr="005A1D1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A1D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691</w:t>
            </w:r>
            <w:r w:rsidRPr="005A1D1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A1D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534.09</w:t>
            </w:r>
          </w:p>
        </w:tc>
      </w:tr>
      <w:tr w:rsidR="00EC0DAF" w:rsidRPr="00E50A6D" w14:paraId="2ECC8C29" w14:textId="77777777" w:rsidTr="00B175D6">
        <w:trPr>
          <w:trHeight w:val="405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33D87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กำไร(ขาดทุน)เบ็ดเสร็จอื่น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C5497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5D197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65230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BEE75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7AB15" w14:textId="77777777" w:rsidR="00EC0DAF" w:rsidRPr="00E50A6D" w:rsidRDefault="006F718A" w:rsidP="00EC0DA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718A">
              <w:rPr>
                <w:rFonts w:ascii="Angsana New" w:hAnsi="Angsana New"/>
                <w:sz w:val="30"/>
                <w:szCs w:val="30"/>
              </w:rPr>
              <w:t>(1,414,764.80)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B47C1" w14:textId="77777777" w:rsidR="00EC0DAF" w:rsidRPr="00E50A6D" w:rsidRDefault="00EC0DAF" w:rsidP="00EC0DA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017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127.27)</w:t>
            </w:r>
          </w:p>
        </w:tc>
      </w:tr>
      <w:tr w:rsidR="00EC0DAF" w:rsidRPr="00E50A6D" w14:paraId="1FA17518" w14:textId="77777777" w:rsidTr="00B175D6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9BA96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กำไร(ขาดทุน)เบ็ดเสร็จรวมสำหรับ</w:t>
            </w: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80772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2A377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5DA3A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1E6A5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A2048" w14:textId="77777777" w:rsidR="00EC0DAF" w:rsidRPr="00E50A6D" w:rsidRDefault="005D0D48" w:rsidP="00EC0DAF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0D48">
              <w:rPr>
                <w:rFonts w:ascii="Angsana New" w:hAnsi="Angsana New"/>
                <w:b/>
                <w:bCs/>
                <w:sz w:val="30"/>
                <w:szCs w:val="30"/>
              </w:rPr>
              <w:t>56,287,717.13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549EB" w14:textId="77777777" w:rsidR="00EC0DAF" w:rsidRPr="00E50A6D" w:rsidRDefault="00EC0DAF" w:rsidP="00EC0DAF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45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674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406.82</w:t>
            </w:r>
          </w:p>
        </w:tc>
      </w:tr>
    </w:tbl>
    <w:p w14:paraId="1015E074" w14:textId="77777777" w:rsidR="00AE13CE" w:rsidRPr="00E50A6D" w:rsidRDefault="00AE13CE">
      <w:pPr>
        <w:spacing w:line="240" w:lineRule="auto"/>
        <w:rPr>
          <w:rFonts w:ascii="Angsana New" w:hAnsi="Angsana New"/>
          <w:sz w:val="30"/>
          <w:szCs w:val="30"/>
        </w:rPr>
      </w:pPr>
    </w:p>
    <w:p w14:paraId="3250879A" w14:textId="77777777" w:rsidR="00241FBD" w:rsidRPr="00E50A6D" w:rsidRDefault="00241FBD" w:rsidP="00352FE1">
      <w:pPr>
        <w:numPr>
          <w:ilvl w:val="0"/>
          <w:numId w:val="22"/>
        </w:num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>ดำเนินงาน(ต่อ)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5"/>
        <w:gridCol w:w="1642"/>
        <w:gridCol w:w="1642"/>
        <w:gridCol w:w="1642"/>
        <w:gridCol w:w="1642"/>
        <w:gridCol w:w="1642"/>
        <w:gridCol w:w="1642"/>
      </w:tblGrid>
      <w:tr w:rsidR="00424CBC" w:rsidRPr="00E50A6D" w14:paraId="777B99D2" w14:textId="77777777" w:rsidTr="00424CBC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EE108" w14:textId="77777777" w:rsidR="00424CBC" w:rsidRPr="00E50A6D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BBD1AF" w14:textId="77777777" w:rsidR="00424CBC" w:rsidRPr="00E50A6D" w:rsidRDefault="00424CBC" w:rsidP="00424CB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68285A" w14:textId="77777777" w:rsidR="00424CBC" w:rsidRPr="00E50A6D" w:rsidRDefault="00424CBC" w:rsidP="00424CB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0CF40" w14:textId="77777777" w:rsidR="00424CBC" w:rsidRPr="00E50A6D" w:rsidRDefault="00424CBC" w:rsidP="00424CBC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  <w:r w:rsidRPr="00E50A6D">
              <w:rPr>
                <w:sz w:val="30"/>
                <w:szCs w:val="30"/>
              </w:rPr>
              <w:t>(</w:t>
            </w:r>
            <w:proofErr w:type="gramStart"/>
            <w:r w:rsidRPr="00E50A6D">
              <w:rPr>
                <w:sz w:val="30"/>
                <w:szCs w:val="30"/>
                <w:cs/>
              </w:rPr>
              <w:t>หน่วย:บาท</w:t>
            </w:r>
            <w:proofErr w:type="gramEnd"/>
            <w:r w:rsidRPr="00E50A6D">
              <w:rPr>
                <w:sz w:val="30"/>
                <w:szCs w:val="30"/>
                <w:cs/>
              </w:rPr>
              <w:t>)</w:t>
            </w:r>
          </w:p>
        </w:tc>
      </w:tr>
      <w:tr w:rsidR="00424CBC" w:rsidRPr="00E50A6D" w14:paraId="52EA5C24" w14:textId="77777777" w:rsidTr="00424CBC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909BE" w14:textId="77777777" w:rsidR="00424CBC" w:rsidRPr="00E50A6D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87B2FC" w14:textId="77777777" w:rsidR="00424CBC" w:rsidRPr="00E50A6D" w:rsidRDefault="00424CBC" w:rsidP="00424CBC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4CBC" w:rsidRPr="00E50A6D" w14:paraId="2B9D24BE" w14:textId="77777777" w:rsidTr="00424CBC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DAED1" w14:textId="77777777" w:rsidR="00424CBC" w:rsidRPr="00E50A6D" w:rsidRDefault="00424CBC" w:rsidP="00424CB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884451" w14:textId="77777777" w:rsidR="00424CBC" w:rsidRPr="00E50A6D" w:rsidRDefault="00424CBC" w:rsidP="00424CB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ส่วนงานในประเทศ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B1C0B4" w14:textId="77777777" w:rsidR="00424CBC" w:rsidRPr="00E50A6D" w:rsidRDefault="00424CBC" w:rsidP="00424CB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ส่วนงานต่างประเทศ</w:t>
            </w:r>
          </w:p>
        </w:tc>
        <w:tc>
          <w:tcPr>
            <w:tcW w:w="3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3A74BC" w14:textId="77777777" w:rsidR="00424CBC" w:rsidRPr="00E50A6D" w:rsidRDefault="00424CBC" w:rsidP="00424CB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C0DAF" w:rsidRPr="00E50A6D" w14:paraId="007A2AFF" w14:textId="77777777" w:rsidTr="00424CBC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75BB3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A5B13A" w14:textId="77777777" w:rsidR="00EC0DAF" w:rsidRPr="00E50A6D" w:rsidRDefault="00EC0DAF" w:rsidP="00EC0DA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8CD7AF" w14:textId="77777777" w:rsidR="00EC0DAF" w:rsidRPr="00E50A6D" w:rsidRDefault="00EC0DAF" w:rsidP="00EC0DA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3B37B5" w14:textId="77777777" w:rsidR="00EC0DAF" w:rsidRPr="00E50A6D" w:rsidRDefault="00EC0DAF" w:rsidP="00EC0DA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D4DA24" w14:textId="77777777" w:rsidR="00EC0DAF" w:rsidRPr="00E50A6D" w:rsidRDefault="00EC0DAF" w:rsidP="00EC0DA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C18A8B" w14:textId="77777777" w:rsidR="00EC0DAF" w:rsidRPr="00E50A6D" w:rsidRDefault="00EC0DAF" w:rsidP="00EC0DA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ECCCCF" w14:textId="77777777" w:rsidR="00EC0DAF" w:rsidRPr="00E50A6D" w:rsidRDefault="00EC0DAF" w:rsidP="00EC0DA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</w:tr>
      <w:tr w:rsidR="00EC0DAF" w:rsidRPr="00E50A6D" w14:paraId="28BCCC8B" w14:textId="77777777" w:rsidTr="0070020D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02D9C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2A39E" w14:textId="77777777" w:rsidR="00EC0DAF" w:rsidRPr="00E50A6D" w:rsidRDefault="00775707" w:rsidP="00EC0DA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75707">
              <w:rPr>
                <w:rFonts w:ascii="Angsana New" w:hAnsi="Angsana New"/>
                <w:sz w:val="30"/>
                <w:szCs w:val="30"/>
              </w:rPr>
              <w:t>360,848,209.89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BE9EC" w14:textId="77777777" w:rsidR="00EC0DAF" w:rsidRPr="00E50A6D" w:rsidRDefault="00EC0DAF" w:rsidP="00EC0DA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</w:rPr>
              <w:t>351,641,987.35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9D097" w14:textId="77777777" w:rsidR="00EC0DAF" w:rsidRPr="00E50A6D" w:rsidRDefault="00775707" w:rsidP="00EC0DA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5707">
              <w:rPr>
                <w:rFonts w:ascii="Angsana New" w:hAnsi="Angsana New"/>
                <w:sz w:val="30"/>
                <w:szCs w:val="30"/>
              </w:rPr>
              <w:t>71,316,044.26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3D9C3" w14:textId="77777777" w:rsidR="00EC0DAF" w:rsidRPr="00E50A6D" w:rsidRDefault="00EC0DAF" w:rsidP="00EC0DA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</w:rPr>
              <w:t>68,343,046.00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614CA" w14:textId="77777777" w:rsidR="00EC0DAF" w:rsidRPr="00E50A6D" w:rsidRDefault="00FA58B3" w:rsidP="00EC0DA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58B3">
              <w:rPr>
                <w:rFonts w:ascii="Angsana New" w:hAnsi="Angsana New"/>
                <w:sz w:val="30"/>
                <w:szCs w:val="30"/>
                <w:lang w:val="en-US"/>
              </w:rPr>
              <w:t>432,164,254.15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8421A" w14:textId="77777777" w:rsidR="00EC0DAF" w:rsidRPr="00E50A6D" w:rsidRDefault="00EC0DAF" w:rsidP="00EC0DA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419,985,033.35</w:t>
            </w:r>
          </w:p>
        </w:tc>
      </w:tr>
      <w:tr w:rsidR="00EC0DAF" w:rsidRPr="00E50A6D" w14:paraId="10811B32" w14:textId="77777777" w:rsidTr="0070020D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FB5F4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43A18" w14:textId="77777777" w:rsidR="00EC0DAF" w:rsidRPr="0070020D" w:rsidRDefault="009A08D2" w:rsidP="002E16E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0020D">
              <w:rPr>
                <w:rFonts w:ascii="Angsana New" w:hAnsi="Angsana New"/>
                <w:sz w:val="30"/>
                <w:szCs w:val="30"/>
              </w:rPr>
              <w:t>32,823,896.49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5664A" w14:textId="77777777" w:rsidR="00EC0DAF" w:rsidRPr="00E50A6D" w:rsidRDefault="00EC0DAF" w:rsidP="002E16E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</w:rPr>
              <w:t>17,162,473.50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1E7DF" w14:textId="77777777" w:rsidR="00EC0DAF" w:rsidRPr="00E50A6D" w:rsidRDefault="00775707" w:rsidP="002E16E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5707">
              <w:rPr>
                <w:rFonts w:ascii="Angsana New" w:hAnsi="Angsana New"/>
                <w:sz w:val="30"/>
                <w:szCs w:val="30"/>
                <w:lang w:val="en-US"/>
              </w:rPr>
              <w:t>580,130.90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91853" w14:textId="77777777" w:rsidR="00EC0DAF" w:rsidRPr="00E50A6D" w:rsidRDefault="00EC0DAF" w:rsidP="002E16E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 xml:space="preserve">399,575.00 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6F87B" w14:textId="77777777" w:rsidR="00EC0DAF" w:rsidRPr="00E50A6D" w:rsidRDefault="00057C58" w:rsidP="002E16E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C58">
              <w:rPr>
                <w:rFonts w:ascii="Angsana New" w:hAnsi="Angsana New"/>
                <w:sz w:val="30"/>
                <w:szCs w:val="30"/>
              </w:rPr>
              <w:t>33,404,027.39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72F5F" w14:textId="77777777" w:rsidR="00EC0DAF" w:rsidRPr="00E50A6D" w:rsidRDefault="00EC0DAF" w:rsidP="002E16E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</w:rPr>
              <w:t>17,562,048.50</w:t>
            </w:r>
          </w:p>
        </w:tc>
      </w:tr>
      <w:tr w:rsidR="0070020D" w:rsidRPr="00E50A6D" w14:paraId="17AD4D81" w14:textId="77777777" w:rsidTr="00B175D6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D02D0" w14:textId="77777777" w:rsidR="0070020D" w:rsidRPr="00E50A6D" w:rsidRDefault="0070020D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1C180" w14:textId="77777777" w:rsidR="0070020D" w:rsidRPr="00E50A6D" w:rsidRDefault="0070020D" w:rsidP="0070020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22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530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417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27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92078" w14:textId="77777777" w:rsidR="0070020D" w:rsidRPr="00E50A6D" w:rsidRDefault="0070020D" w:rsidP="00EC0DA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211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902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939.14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F74AE" w14:textId="77777777" w:rsidR="0070020D" w:rsidRPr="00E50A6D" w:rsidRDefault="0070020D" w:rsidP="00EC0DA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1226">
              <w:rPr>
                <w:rFonts w:ascii="Angsana New" w:hAnsi="Angsana New"/>
                <w:sz w:val="30"/>
                <w:szCs w:val="30"/>
              </w:rPr>
              <w:t>(46,179,127.48)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C3649" w14:textId="77777777" w:rsidR="0070020D" w:rsidRPr="00E50A6D" w:rsidRDefault="0070020D" w:rsidP="00EC0DA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45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398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563.28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B911E" w14:textId="77777777" w:rsidR="0070020D" w:rsidRPr="00E50A6D" w:rsidRDefault="0070020D" w:rsidP="00EC0DA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C58">
              <w:rPr>
                <w:rFonts w:ascii="Angsana New" w:hAnsi="Angsana New"/>
                <w:sz w:val="30"/>
                <w:szCs w:val="30"/>
              </w:rPr>
              <w:t>(268,709,544.75)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B1CD0" w14:textId="77777777" w:rsidR="0070020D" w:rsidRPr="00E50A6D" w:rsidRDefault="0070020D" w:rsidP="00EC0DA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257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301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502.42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0020D" w:rsidRPr="00E50A6D" w14:paraId="5021FCCB" w14:textId="77777777" w:rsidTr="0090225B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2FD97" w14:textId="77777777" w:rsidR="0070020D" w:rsidRPr="00E50A6D" w:rsidRDefault="0070020D" w:rsidP="00EC0DAF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กำไรขั้นต้น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77EBF" w14:textId="77777777" w:rsidR="0070020D" w:rsidRPr="00E50A6D" w:rsidRDefault="0070020D" w:rsidP="0070020D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71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141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689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626A5" w14:textId="77777777" w:rsidR="0070020D" w:rsidRPr="00E50A6D" w:rsidRDefault="0070020D" w:rsidP="00EC0DAF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156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901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521.71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59029" w14:textId="77777777" w:rsidR="0070020D" w:rsidRPr="00E50A6D" w:rsidRDefault="0070020D" w:rsidP="00EC0DAF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C58">
              <w:rPr>
                <w:rFonts w:ascii="Angsana New" w:hAnsi="Angsana New"/>
                <w:sz w:val="30"/>
                <w:szCs w:val="30"/>
              </w:rPr>
              <w:t>25,717,047.68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8576D" w14:textId="77777777" w:rsidR="0070020D" w:rsidRPr="00E50A6D" w:rsidRDefault="0070020D" w:rsidP="00EC0DAF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23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344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057.72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EC4F8" w14:textId="77777777" w:rsidR="0070020D" w:rsidRPr="00E50A6D" w:rsidRDefault="0070020D" w:rsidP="00EC0DA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C58">
              <w:rPr>
                <w:rFonts w:ascii="Angsana New" w:hAnsi="Angsana New"/>
                <w:sz w:val="30"/>
                <w:szCs w:val="30"/>
              </w:rPr>
              <w:t>196,858,736.79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725CD" w14:textId="77777777" w:rsidR="0070020D" w:rsidRPr="00E50A6D" w:rsidRDefault="0070020D" w:rsidP="00EC0DA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180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245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579.43</w:t>
            </w:r>
          </w:p>
        </w:tc>
      </w:tr>
      <w:tr w:rsidR="00EC0DAF" w:rsidRPr="00E50A6D" w14:paraId="1C1BF891" w14:textId="77777777" w:rsidTr="0070020D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BD0FC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D3A32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E8A85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501FC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9E913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F7783" w14:textId="77777777" w:rsidR="00EC0DAF" w:rsidRPr="00E50A6D" w:rsidRDefault="00FA58B3" w:rsidP="00EC0DA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58B3">
              <w:rPr>
                <w:rFonts w:ascii="Angsana New" w:hAnsi="Angsana New"/>
                <w:sz w:val="30"/>
                <w:szCs w:val="30"/>
              </w:rPr>
              <w:t>322,714.24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8AEEF" w14:textId="77777777" w:rsidR="00EC0DAF" w:rsidRPr="00E50A6D" w:rsidRDefault="00EC0DAF" w:rsidP="00EC0DA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532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235.96</w:t>
            </w:r>
          </w:p>
        </w:tc>
      </w:tr>
      <w:tr w:rsidR="00EC0DAF" w:rsidRPr="00E50A6D" w14:paraId="2DFED8D9" w14:textId="77777777" w:rsidTr="0070020D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BA22C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96779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35F9A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77E32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1298A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38A1F" w14:textId="77777777" w:rsidR="00EC0DAF" w:rsidRPr="00E50A6D" w:rsidRDefault="00057C58" w:rsidP="00EC0DA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7C58">
              <w:rPr>
                <w:rFonts w:ascii="Angsana New" w:hAnsi="Angsana New"/>
                <w:sz w:val="30"/>
                <w:szCs w:val="30"/>
              </w:rPr>
              <w:t>5,658,412.46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68BD2" w14:textId="77777777" w:rsidR="00EC0DAF" w:rsidRPr="00E50A6D" w:rsidRDefault="00EC0DAF" w:rsidP="00EC0DA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</w:rPr>
              <w:t>4,577,774.11</w:t>
            </w:r>
          </w:p>
        </w:tc>
      </w:tr>
      <w:tr w:rsidR="00EC0DAF" w:rsidRPr="00E50A6D" w14:paraId="5C99975A" w14:textId="77777777" w:rsidTr="0070020D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1C357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FB786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05E22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7F8A6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AB7EB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E9461" w14:textId="77777777" w:rsidR="00EC0DAF" w:rsidRPr="00E50A6D" w:rsidRDefault="00057C58" w:rsidP="00EC0DA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7C58">
              <w:rPr>
                <w:rFonts w:ascii="Angsana New" w:hAnsi="Angsana New"/>
                <w:sz w:val="30"/>
                <w:szCs w:val="30"/>
              </w:rPr>
              <w:t>(27,732,652.95)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F1731" w14:textId="77777777" w:rsidR="00EC0DAF" w:rsidRPr="00E50A6D" w:rsidRDefault="00EC0DAF" w:rsidP="00EC0DA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50A6D">
              <w:rPr>
                <w:rFonts w:ascii="Angsana New" w:hAnsi="Angsana New"/>
                <w:sz w:val="30"/>
                <w:szCs w:val="30"/>
              </w:rPr>
              <w:t>27,547,638.32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EC0DAF" w:rsidRPr="00E50A6D" w14:paraId="04755E8D" w14:textId="77777777" w:rsidTr="0070020D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04EC3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A3402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9E7CD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E6A5A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2F875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25A6C" w14:textId="77777777" w:rsidR="00EC0DAF" w:rsidRPr="00E50A6D" w:rsidRDefault="00A64D77" w:rsidP="00EC0DA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4D77">
              <w:rPr>
                <w:rFonts w:ascii="Angsana New" w:hAnsi="Angsana New"/>
                <w:sz w:val="30"/>
                <w:szCs w:val="30"/>
              </w:rPr>
              <w:t>(104,903,936.91)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3CABB" w14:textId="77777777" w:rsidR="00EC0DAF" w:rsidRPr="00E50A6D" w:rsidRDefault="00EC0DAF" w:rsidP="00EC0DA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98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267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714.31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EC0DAF" w:rsidRPr="00E50A6D" w14:paraId="11C33498" w14:textId="77777777" w:rsidTr="00B175D6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8E8F1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D355A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48254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8B90B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F9D75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86FC3" w14:textId="77777777" w:rsidR="00EC0DAF" w:rsidRPr="00E50A6D" w:rsidRDefault="00FA58B3" w:rsidP="00EC0DA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58B3">
              <w:rPr>
                <w:rFonts w:ascii="Angsana New" w:hAnsi="Angsana New"/>
                <w:sz w:val="30"/>
                <w:szCs w:val="30"/>
              </w:rPr>
              <w:t>(3,875,369.71)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47904" w14:textId="77777777" w:rsidR="00EC0DAF" w:rsidRPr="00E50A6D" w:rsidRDefault="00EC0DAF" w:rsidP="00EC0DA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727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090.51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EC0DAF" w:rsidRPr="00E50A6D" w14:paraId="29EA934B" w14:textId="77777777" w:rsidTr="00B175D6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57028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C6635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9B127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E2453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44112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11CDD" w14:textId="77777777" w:rsidR="00EC0DAF" w:rsidRPr="00E50A6D" w:rsidRDefault="00FA58B3" w:rsidP="00EC0DA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58B3">
              <w:rPr>
                <w:rFonts w:ascii="Angsana New" w:hAnsi="Angsana New"/>
                <w:sz w:val="30"/>
                <w:szCs w:val="30"/>
              </w:rPr>
              <w:t>66,327,903.92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D3581" w14:textId="77777777" w:rsidR="00EC0DAF" w:rsidRPr="00E50A6D" w:rsidRDefault="00EC0DAF" w:rsidP="00EC0DA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54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813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146.36</w:t>
            </w:r>
          </w:p>
        </w:tc>
      </w:tr>
      <w:tr w:rsidR="00EC0DAF" w:rsidRPr="00E50A6D" w14:paraId="7545E700" w14:textId="77777777" w:rsidTr="00B175D6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180A2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09F44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ADA6D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A88ED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3B35B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479EF" w14:textId="77777777" w:rsidR="00EC0DAF" w:rsidRPr="00E50A6D" w:rsidRDefault="00FA58B3" w:rsidP="00EC0DA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58B3">
              <w:rPr>
                <w:rFonts w:ascii="Angsana New" w:hAnsi="Angsana New"/>
                <w:sz w:val="30"/>
                <w:szCs w:val="30"/>
              </w:rPr>
              <w:t>(</w:t>
            </w:r>
            <w:r w:rsidR="006A595E" w:rsidRPr="006A595E">
              <w:rPr>
                <w:rFonts w:ascii="Angsana New" w:hAnsi="Angsana New"/>
                <w:sz w:val="30"/>
                <w:szCs w:val="30"/>
              </w:rPr>
              <w:t>12,348,164.45</w:t>
            </w:r>
            <w:r w:rsidRPr="00FA58B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6916D" w14:textId="77777777" w:rsidR="00EC0DAF" w:rsidRPr="00E50A6D" w:rsidRDefault="00EC0DAF" w:rsidP="00EC0DA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12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016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441.35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EC0DAF" w:rsidRPr="00E50A6D" w14:paraId="3D7488CA" w14:textId="77777777" w:rsidTr="00B175D6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BD421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กำไรสุทธิสำหรับ</w:t>
            </w: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5A378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D163F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B5F0E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A72C7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21C33" w14:textId="77777777" w:rsidR="00EC0DAF" w:rsidRPr="005A1D10" w:rsidRDefault="006A595E" w:rsidP="00EC0DA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595E">
              <w:rPr>
                <w:rFonts w:ascii="Angsana New" w:hAnsi="Angsana New"/>
                <w:b/>
                <w:bCs/>
                <w:sz w:val="30"/>
                <w:szCs w:val="30"/>
              </w:rPr>
              <w:t>53,979,739.47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0BD8C" w14:textId="77777777" w:rsidR="00EC0DAF" w:rsidRPr="005A1D10" w:rsidRDefault="00EC0DAF" w:rsidP="00EC0DA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1D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42</w:t>
            </w:r>
            <w:r w:rsidRPr="005A1D1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A1D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796</w:t>
            </w:r>
            <w:r w:rsidRPr="005A1D1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A1D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705.01</w:t>
            </w:r>
          </w:p>
        </w:tc>
      </w:tr>
      <w:tr w:rsidR="00EC0DAF" w:rsidRPr="00E50A6D" w14:paraId="5799045B" w14:textId="77777777" w:rsidTr="00B175D6">
        <w:trPr>
          <w:trHeight w:val="405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07A8F" w14:textId="77777777" w:rsidR="00EC0DAF" w:rsidRPr="005A1D10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1D10">
              <w:rPr>
                <w:rFonts w:ascii="Angsana New" w:hAnsi="Angsana New"/>
                <w:sz w:val="30"/>
                <w:szCs w:val="30"/>
                <w:cs/>
              </w:rPr>
              <w:t>กำไร(ขาดทุน)เบ็ดเสร็จอื่น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A9D3D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EE61A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E7572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C75F3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5B574" w14:textId="77777777" w:rsidR="00EC0DAF" w:rsidRPr="00E50A6D" w:rsidRDefault="00FA58B3" w:rsidP="00EC0DA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58B3">
              <w:rPr>
                <w:rFonts w:ascii="Angsana New" w:hAnsi="Angsana New"/>
                <w:sz w:val="30"/>
                <w:szCs w:val="30"/>
              </w:rPr>
              <w:t>(1,414,764.80)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F1C9A" w14:textId="77777777" w:rsidR="00EC0DAF" w:rsidRPr="00E50A6D" w:rsidRDefault="00EC0DAF" w:rsidP="00EC0DA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017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127.27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EC0DAF" w:rsidRPr="00E50A6D" w14:paraId="492DD9A8" w14:textId="77777777" w:rsidTr="00B175D6">
        <w:trPr>
          <w:trHeight w:val="288"/>
          <w:jc w:val="center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8EAAE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กำไร(ขาดทุน)เบ็ดเสร็จรวมสำหรับ</w:t>
            </w: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FE3F7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92A89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19F43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7B0D9" w14:textId="77777777" w:rsidR="00EC0DAF" w:rsidRPr="00E50A6D" w:rsidRDefault="00EC0DAF" w:rsidP="00EC0D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830B3" w14:textId="77777777" w:rsidR="00EC0DAF" w:rsidRPr="00E50A6D" w:rsidRDefault="006A595E" w:rsidP="00EC0DAF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595E">
              <w:rPr>
                <w:rFonts w:ascii="Angsana New" w:hAnsi="Angsana New"/>
                <w:b/>
                <w:bCs/>
                <w:sz w:val="30"/>
                <w:szCs w:val="30"/>
              </w:rPr>
              <w:t>52,564,974.67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121E4" w14:textId="77777777" w:rsidR="00EC0DAF" w:rsidRPr="00E50A6D" w:rsidRDefault="00EC0DAF" w:rsidP="00EC0DAF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41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779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577.74</w:t>
            </w:r>
          </w:p>
        </w:tc>
      </w:tr>
    </w:tbl>
    <w:p w14:paraId="7F03D3DA" w14:textId="77777777" w:rsidR="00F6720A" w:rsidRPr="00E50A6D" w:rsidRDefault="00F6720A" w:rsidP="005F24AC">
      <w:pPr>
        <w:spacing w:line="240" w:lineRule="atLeast"/>
        <w:ind w:left="990"/>
        <w:rPr>
          <w:rFonts w:ascii="Angsana New" w:hAnsi="Angsana New"/>
          <w:sz w:val="28"/>
          <w:szCs w:val="28"/>
          <w:cs/>
          <w:lang w:val="en-US"/>
        </w:rPr>
      </w:pPr>
      <w:r w:rsidRPr="00E50A6D">
        <w:rPr>
          <w:rFonts w:ascii="Angsana New" w:hAnsi="Angsana New"/>
          <w:sz w:val="28"/>
          <w:szCs w:val="28"/>
          <w:u w:val="single"/>
          <w:cs/>
        </w:rPr>
        <w:t>ลูกค้ารายใหญ่</w:t>
      </w:r>
      <w:r w:rsidR="0008687E" w:rsidRPr="00E50A6D">
        <w:rPr>
          <w:rFonts w:ascii="Angsana New" w:hAnsi="Angsana New" w:hint="cs"/>
          <w:sz w:val="28"/>
          <w:szCs w:val="28"/>
          <w:cs/>
        </w:rPr>
        <w:t xml:space="preserve"> </w:t>
      </w:r>
      <w:r w:rsidR="0008687E" w:rsidRPr="00E50A6D">
        <w:rPr>
          <w:rFonts w:ascii="Angsana New" w:hAnsi="Angsana New" w:hint="cs"/>
          <w:sz w:val="28"/>
          <w:szCs w:val="28"/>
          <w:cs/>
          <w:lang w:val="en-US"/>
        </w:rPr>
        <w:t>(งบการเงินรวมและงบการเงินเฉพาะกิจการ)</w:t>
      </w:r>
    </w:p>
    <w:p w14:paraId="50E35086" w14:textId="77777777" w:rsidR="005F24AC" w:rsidRPr="00E50A6D" w:rsidRDefault="005F24AC" w:rsidP="005F24AC">
      <w:pPr>
        <w:spacing w:line="240" w:lineRule="atLeast"/>
        <w:ind w:left="990"/>
        <w:rPr>
          <w:rFonts w:ascii="Angsana New" w:hAnsi="Angsana New"/>
          <w:sz w:val="28"/>
          <w:szCs w:val="28"/>
        </w:rPr>
      </w:pPr>
      <w:r w:rsidRPr="00E50A6D">
        <w:rPr>
          <w:rFonts w:ascii="Angsana New" w:hAnsi="Angsana New"/>
          <w:sz w:val="28"/>
          <w:szCs w:val="28"/>
          <w:cs/>
        </w:rPr>
        <w:t xml:space="preserve">ในปี </w:t>
      </w:r>
      <w:r w:rsidR="001F760B" w:rsidRPr="00E50A6D">
        <w:rPr>
          <w:rFonts w:ascii="Angsana New" w:hAnsi="Angsana New"/>
          <w:sz w:val="28"/>
          <w:szCs w:val="28"/>
        </w:rPr>
        <w:t>256</w:t>
      </w:r>
      <w:r w:rsidR="00EC0DAF">
        <w:rPr>
          <w:rFonts w:ascii="Angsana New" w:hAnsi="Angsana New"/>
          <w:sz w:val="28"/>
          <w:szCs w:val="28"/>
          <w:lang w:val="en-US"/>
        </w:rPr>
        <w:t>4</w:t>
      </w:r>
      <w:r w:rsidRPr="00E50A6D">
        <w:rPr>
          <w:rFonts w:ascii="Angsana New" w:hAnsi="Angsana New"/>
          <w:sz w:val="28"/>
          <w:szCs w:val="28"/>
          <w:cs/>
        </w:rPr>
        <w:t xml:space="preserve"> </w:t>
      </w:r>
      <w:r w:rsidR="0070020D">
        <w:rPr>
          <w:rFonts w:ascii="Angsana New" w:hAnsi="Angsana New" w:hint="cs"/>
          <w:sz w:val="28"/>
          <w:szCs w:val="28"/>
          <w:cs/>
        </w:rPr>
        <w:t>กลุ่ม</w:t>
      </w:r>
      <w:r w:rsidRPr="00E50A6D">
        <w:rPr>
          <w:rFonts w:ascii="Angsana New" w:hAnsi="Angsana New"/>
          <w:sz w:val="28"/>
          <w:szCs w:val="28"/>
          <w:cs/>
        </w:rPr>
        <w:t xml:space="preserve">บริษัทฯ มีรายได้จากลูกค้ารายใหญ่รายหนึ่ง เป็นจำนวนเงินประมาณ </w:t>
      </w:r>
      <w:r w:rsidR="00B93F78">
        <w:rPr>
          <w:rFonts w:ascii="Angsana New" w:hAnsi="Angsana New"/>
          <w:sz w:val="28"/>
          <w:szCs w:val="28"/>
        </w:rPr>
        <w:t>81.28</w:t>
      </w:r>
      <w:r w:rsidRPr="00E50A6D">
        <w:rPr>
          <w:rFonts w:ascii="Angsana New" w:hAnsi="Angsana New"/>
          <w:sz w:val="28"/>
          <w:szCs w:val="28"/>
          <w:cs/>
        </w:rPr>
        <w:t xml:space="preserve"> ล้านบาท (ปี </w:t>
      </w:r>
      <w:r w:rsidR="001F760B" w:rsidRPr="00E50A6D">
        <w:rPr>
          <w:rFonts w:ascii="Angsana New" w:hAnsi="Angsana New"/>
          <w:sz w:val="28"/>
          <w:szCs w:val="28"/>
        </w:rPr>
        <w:t>256</w:t>
      </w:r>
      <w:r w:rsidR="00EC0DAF">
        <w:rPr>
          <w:rFonts w:ascii="Angsana New" w:hAnsi="Angsana New"/>
          <w:sz w:val="28"/>
          <w:szCs w:val="28"/>
        </w:rPr>
        <w:t>3</w:t>
      </w:r>
      <w:r w:rsidRPr="00E50A6D">
        <w:rPr>
          <w:rFonts w:ascii="Angsana New" w:hAnsi="Angsana New"/>
          <w:sz w:val="28"/>
          <w:szCs w:val="28"/>
          <w:cs/>
        </w:rPr>
        <w:t xml:space="preserve"> มีรายได้จากลูกค้ารายใหญ่รายหนึ่ง เป็นจำนวนเงินประมาณ </w:t>
      </w:r>
      <w:r w:rsidR="00EC0DAF" w:rsidRPr="00E50A6D">
        <w:rPr>
          <w:rFonts w:ascii="Angsana New" w:hAnsi="Angsana New"/>
          <w:sz w:val="28"/>
          <w:szCs w:val="28"/>
        </w:rPr>
        <w:t>62.80</w:t>
      </w:r>
      <w:r w:rsidRPr="00E50A6D">
        <w:rPr>
          <w:rFonts w:ascii="Angsana New" w:hAnsi="Angsana New"/>
          <w:sz w:val="28"/>
          <w:szCs w:val="28"/>
          <w:cs/>
        </w:rPr>
        <w:t xml:space="preserve"> ล้านบาท)</w:t>
      </w:r>
    </w:p>
    <w:p w14:paraId="3B95081C" w14:textId="77777777" w:rsidR="0084483F" w:rsidRPr="00E50A6D" w:rsidRDefault="005F24AC" w:rsidP="005F24AC">
      <w:pPr>
        <w:spacing w:after="120" w:line="240" w:lineRule="atLeast"/>
        <w:ind w:left="990"/>
        <w:rPr>
          <w:rFonts w:ascii="Angsana New" w:hAnsi="Angsana New"/>
          <w:sz w:val="30"/>
          <w:szCs w:val="30"/>
          <w:cs/>
          <w:lang w:val="en-US"/>
        </w:rPr>
        <w:sectPr w:rsidR="0084483F" w:rsidRPr="00E50A6D" w:rsidSect="009655D5">
          <w:footerReference w:type="default" r:id="rId17"/>
          <w:pgSz w:w="16840" w:h="11907" w:orient="landscape" w:code="9"/>
          <w:pgMar w:top="1151" w:right="567" w:bottom="1151" w:left="284" w:header="720" w:footer="720" w:gutter="0"/>
          <w:paperSrc w:first="15" w:other="15"/>
          <w:pgNumType w:fmt="numberInDash"/>
          <w:cols w:space="737"/>
          <w:docGrid w:linePitch="299"/>
        </w:sectPr>
      </w:pPr>
      <w:r w:rsidRPr="00E50A6D">
        <w:rPr>
          <w:rFonts w:ascii="Angsana New" w:hAnsi="Angsana New"/>
          <w:sz w:val="28"/>
          <w:szCs w:val="28"/>
          <w:cs/>
        </w:rPr>
        <w:t xml:space="preserve"> จากรายได้รวมของ</w:t>
      </w:r>
      <w:r w:rsidR="0070020D">
        <w:rPr>
          <w:rFonts w:ascii="Angsana New" w:hAnsi="Angsana New" w:hint="cs"/>
          <w:sz w:val="28"/>
          <w:szCs w:val="28"/>
          <w:cs/>
        </w:rPr>
        <w:t>กลุ่ม</w:t>
      </w:r>
      <w:r w:rsidRPr="00E50A6D">
        <w:rPr>
          <w:rFonts w:ascii="Angsana New" w:hAnsi="Angsana New"/>
          <w:sz w:val="28"/>
          <w:szCs w:val="28"/>
          <w:cs/>
        </w:rPr>
        <w:t>บริษัท</w:t>
      </w:r>
      <w:r w:rsidRPr="00E50A6D">
        <w:rPr>
          <w:rFonts w:ascii="Angsana New" w:hAnsi="Angsana New"/>
          <w:sz w:val="30"/>
          <w:szCs w:val="30"/>
          <w:cs/>
        </w:rPr>
        <w:t xml:space="preserve"> </w:t>
      </w:r>
      <w:r w:rsidR="00F6720A" w:rsidRPr="00E50A6D">
        <w:rPr>
          <w:rFonts w:ascii="Angsana New" w:hAnsi="Angsana New"/>
          <w:sz w:val="30"/>
          <w:szCs w:val="30"/>
          <w:cs/>
        </w:rPr>
        <w:t xml:space="preserve"> </w:t>
      </w:r>
      <w:r w:rsidR="00F6720A" w:rsidRPr="00E50A6D">
        <w:rPr>
          <w:rFonts w:ascii="Angsana New" w:hAnsi="Angsana New"/>
          <w:sz w:val="30"/>
          <w:szCs w:val="30"/>
        </w:rPr>
        <w:t xml:space="preserve"> </w:t>
      </w:r>
    </w:p>
    <w:p w14:paraId="5F64F56F" w14:textId="77777777" w:rsidR="00A13B10" w:rsidRPr="00E50A6D" w:rsidRDefault="00A13B10" w:rsidP="00E933C8">
      <w:pPr>
        <w:numPr>
          <w:ilvl w:val="0"/>
          <w:numId w:val="33"/>
        </w:num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ค่าใช้จ่ายตามลักษณะ</w:t>
      </w:r>
    </w:p>
    <w:p w14:paraId="3F28864E" w14:textId="77777777" w:rsidR="00C433F9" w:rsidRPr="00E50A6D" w:rsidRDefault="00C433F9" w:rsidP="00D44F8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E50A6D">
        <w:rPr>
          <w:rFonts w:ascii="Angsana New" w:hAnsi="Angsana New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tbl>
      <w:tblPr>
        <w:tblW w:w="1012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42"/>
        <w:gridCol w:w="1559"/>
        <w:gridCol w:w="1526"/>
        <w:gridCol w:w="236"/>
        <w:gridCol w:w="1510"/>
        <w:gridCol w:w="1548"/>
      </w:tblGrid>
      <w:tr w:rsidR="00942D76" w:rsidRPr="00E50A6D" w14:paraId="632EF430" w14:textId="77777777" w:rsidTr="00942D76">
        <w:tc>
          <w:tcPr>
            <w:tcW w:w="3742" w:type="dxa"/>
          </w:tcPr>
          <w:p w14:paraId="10B53628" w14:textId="77777777" w:rsidR="00942D76" w:rsidRPr="00E50A6D" w:rsidRDefault="00942D76" w:rsidP="000A229D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2EB4B84" w14:textId="77777777" w:rsidR="00942D76" w:rsidRPr="00E50A6D" w:rsidRDefault="00942D76" w:rsidP="000A229D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</w:tcPr>
          <w:p w14:paraId="67BCB628" w14:textId="77777777" w:rsidR="00942D76" w:rsidRPr="00E50A6D" w:rsidRDefault="00942D76" w:rsidP="000A229D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A50701" w14:textId="77777777" w:rsidR="00942D76" w:rsidRPr="00E50A6D" w:rsidRDefault="00942D76" w:rsidP="00AC4F7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58" w:type="dxa"/>
            <w:gridSpan w:val="2"/>
          </w:tcPr>
          <w:p w14:paraId="4F0A8F79" w14:textId="77777777" w:rsidR="00942D76" w:rsidRPr="00E50A6D" w:rsidRDefault="00942D76" w:rsidP="000A229D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942D76" w:rsidRPr="00E50A6D" w14:paraId="1E97A921" w14:textId="77777777" w:rsidTr="00942D76">
        <w:tc>
          <w:tcPr>
            <w:tcW w:w="3742" w:type="dxa"/>
          </w:tcPr>
          <w:p w14:paraId="1B5AD079" w14:textId="77777777" w:rsidR="00942D76" w:rsidRPr="00E50A6D" w:rsidRDefault="00942D76" w:rsidP="000A229D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85" w:type="dxa"/>
            <w:gridSpan w:val="2"/>
            <w:vAlign w:val="center"/>
          </w:tcPr>
          <w:p w14:paraId="05FC6F2D" w14:textId="77777777" w:rsidR="00942D76" w:rsidRPr="00E50A6D" w:rsidRDefault="00942D76" w:rsidP="00935B74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041D42F" w14:textId="77777777" w:rsidR="00942D76" w:rsidRPr="00E50A6D" w:rsidRDefault="00942D76" w:rsidP="00AC4F7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58" w:type="dxa"/>
            <w:gridSpan w:val="2"/>
            <w:vAlign w:val="center"/>
          </w:tcPr>
          <w:p w14:paraId="3875E9D0" w14:textId="77777777" w:rsidR="00942D76" w:rsidRPr="00E50A6D" w:rsidRDefault="00942D76" w:rsidP="00935B74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0DAF" w:rsidRPr="00E50A6D" w14:paraId="3CF948F2" w14:textId="77777777" w:rsidTr="00942D76">
        <w:tc>
          <w:tcPr>
            <w:tcW w:w="3742" w:type="dxa"/>
          </w:tcPr>
          <w:p w14:paraId="3B40254A" w14:textId="77777777" w:rsidR="00EC0DAF" w:rsidRPr="00E50A6D" w:rsidRDefault="00EC0DAF" w:rsidP="00EC0DAF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center"/>
          </w:tcPr>
          <w:p w14:paraId="26E35A9B" w14:textId="77777777" w:rsidR="00EC0DAF" w:rsidRPr="00E50A6D" w:rsidRDefault="00EC0DAF" w:rsidP="00EC0DA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526" w:type="dxa"/>
            <w:vAlign w:val="center"/>
          </w:tcPr>
          <w:p w14:paraId="7B17B429" w14:textId="77777777" w:rsidR="00EC0DAF" w:rsidRPr="00E50A6D" w:rsidRDefault="00EC0DAF" w:rsidP="00EC0DA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236" w:type="dxa"/>
          </w:tcPr>
          <w:p w14:paraId="57679083" w14:textId="77777777" w:rsidR="00EC0DAF" w:rsidRPr="00E50A6D" w:rsidRDefault="00EC0DAF" w:rsidP="00EC0D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vAlign w:val="center"/>
          </w:tcPr>
          <w:p w14:paraId="3B1FE91A" w14:textId="77777777" w:rsidR="00EC0DAF" w:rsidRPr="00E50A6D" w:rsidRDefault="00EC0DAF" w:rsidP="00EC0DA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548" w:type="dxa"/>
            <w:vAlign w:val="center"/>
          </w:tcPr>
          <w:p w14:paraId="523E596B" w14:textId="77777777" w:rsidR="00EC0DAF" w:rsidRPr="00E50A6D" w:rsidRDefault="00EC0DAF" w:rsidP="00EC0DA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</w:tr>
      <w:tr w:rsidR="00EC0DAF" w:rsidRPr="00E50A6D" w14:paraId="33A845BA" w14:textId="77777777" w:rsidTr="00942D76">
        <w:trPr>
          <w:trHeight w:val="203"/>
        </w:trPr>
        <w:tc>
          <w:tcPr>
            <w:tcW w:w="3742" w:type="dxa"/>
          </w:tcPr>
          <w:p w14:paraId="4270350B" w14:textId="77777777" w:rsidR="00EC0DAF" w:rsidRPr="00E50A6D" w:rsidRDefault="00EC0DAF" w:rsidP="00EC0DA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1559" w:type="dxa"/>
          </w:tcPr>
          <w:p w14:paraId="65AFCB9F" w14:textId="77777777" w:rsidR="00EC0DAF" w:rsidRPr="00E50A6D" w:rsidRDefault="00EC0DAF" w:rsidP="00EC0DAF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</w:tcPr>
          <w:p w14:paraId="242390CB" w14:textId="77777777" w:rsidR="00EC0DAF" w:rsidRPr="00E50A6D" w:rsidRDefault="00EC0DAF" w:rsidP="00EC0DAF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768328" w14:textId="77777777" w:rsidR="00EC0DAF" w:rsidRPr="00E50A6D" w:rsidRDefault="00EC0DAF" w:rsidP="00EC0DAF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  <w:vAlign w:val="center"/>
          </w:tcPr>
          <w:p w14:paraId="74924CFA" w14:textId="77777777" w:rsidR="00EC0DAF" w:rsidRPr="00E50A6D" w:rsidRDefault="00EC0DAF" w:rsidP="00EC0DAF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vAlign w:val="center"/>
          </w:tcPr>
          <w:p w14:paraId="2B9FFC8C" w14:textId="77777777" w:rsidR="00EC0DAF" w:rsidRPr="00E50A6D" w:rsidRDefault="00EC0DAF" w:rsidP="00EC0DAF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2AD0" w:rsidRPr="00E50A6D" w14:paraId="0311EC85" w14:textId="77777777" w:rsidTr="00860D98">
        <w:trPr>
          <w:trHeight w:val="203"/>
        </w:trPr>
        <w:tc>
          <w:tcPr>
            <w:tcW w:w="3742" w:type="dxa"/>
          </w:tcPr>
          <w:p w14:paraId="5987B341" w14:textId="77777777" w:rsidR="00802AD0" w:rsidRPr="00E50A6D" w:rsidRDefault="00802AD0" w:rsidP="00802AD0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F4B7C7" w14:textId="77777777" w:rsidR="00802AD0" w:rsidRPr="00E50A6D" w:rsidRDefault="00B4256E" w:rsidP="00860D9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256E">
              <w:rPr>
                <w:rFonts w:ascii="Angsana New" w:hAnsi="Angsana New"/>
                <w:sz w:val="30"/>
                <w:szCs w:val="30"/>
                <w:lang w:val="en-US"/>
              </w:rPr>
              <w:t>10,842,790.87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83B2E19" w14:textId="77777777" w:rsidR="00802AD0" w:rsidRPr="00E50A6D" w:rsidRDefault="00802AD0" w:rsidP="00860D9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13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416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448.26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6468FE" w14:textId="77777777" w:rsidR="00802AD0" w:rsidRPr="00E50A6D" w:rsidRDefault="00802AD0" w:rsidP="00860D9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341CD867" w14:textId="77777777" w:rsidR="00802AD0" w:rsidRPr="00E50A6D" w:rsidRDefault="00B4256E" w:rsidP="00860D9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256E">
              <w:rPr>
                <w:rFonts w:ascii="Angsana New" w:hAnsi="Angsana New"/>
                <w:sz w:val="30"/>
                <w:szCs w:val="30"/>
                <w:lang w:val="en-US"/>
              </w:rPr>
              <w:t>11,009,266.57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51A6B245" w14:textId="77777777" w:rsidR="00802AD0" w:rsidRPr="00E50A6D" w:rsidRDefault="00802AD0" w:rsidP="00860D9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13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593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522.69</w:t>
            </w:r>
          </w:p>
        </w:tc>
      </w:tr>
      <w:tr w:rsidR="00802AD0" w:rsidRPr="00E50A6D" w14:paraId="51AE99F4" w14:textId="77777777" w:rsidTr="00BA2E9D">
        <w:trPr>
          <w:trHeight w:val="203"/>
        </w:trPr>
        <w:tc>
          <w:tcPr>
            <w:tcW w:w="3742" w:type="dxa"/>
          </w:tcPr>
          <w:p w14:paraId="61AB498F" w14:textId="77777777" w:rsidR="00802AD0" w:rsidRPr="00E50A6D" w:rsidRDefault="00802AD0" w:rsidP="00802AD0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59" w:type="dxa"/>
            <w:shd w:val="clear" w:color="auto" w:fill="auto"/>
          </w:tcPr>
          <w:p w14:paraId="0331E958" w14:textId="77777777" w:rsidR="00802AD0" w:rsidRPr="00802AD0" w:rsidRDefault="00802AD0" w:rsidP="00802AD0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2AD0">
              <w:rPr>
                <w:rFonts w:ascii="Angsana New" w:hAnsi="Angsana New"/>
                <w:sz w:val="30"/>
                <w:szCs w:val="30"/>
                <w:lang w:val="en-US"/>
              </w:rPr>
              <w:t>146,597,612.54</w:t>
            </w:r>
          </w:p>
        </w:tc>
        <w:tc>
          <w:tcPr>
            <w:tcW w:w="1526" w:type="dxa"/>
            <w:shd w:val="clear" w:color="auto" w:fill="auto"/>
          </w:tcPr>
          <w:p w14:paraId="2CD178C9" w14:textId="77777777" w:rsidR="00802AD0" w:rsidRPr="00E50A6D" w:rsidRDefault="00802AD0" w:rsidP="00802AD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156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853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406.38</w:t>
            </w:r>
          </w:p>
        </w:tc>
        <w:tc>
          <w:tcPr>
            <w:tcW w:w="236" w:type="dxa"/>
            <w:shd w:val="clear" w:color="auto" w:fill="auto"/>
          </w:tcPr>
          <w:p w14:paraId="7B138A1D" w14:textId="77777777" w:rsidR="00802AD0" w:rsidRPr="00E50A6D" w:rsidRDefault="00802AD0" w:rsidP="00802AD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</w:tcPr>
          <w:p w14:paraId="37A67C3D" w14:textId="77777777" w:rsidR="00802AD0" w:rsidRPr="00216E8D" w:rsidRDefault="00802AD0" w:rsidP="00802AD0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6E8D">
              <w:rPr>
                <w:rFonts w:ascii="Angsana New" w:hAnsi="Angsana New"/>
                <w:sz w:val="30"/>
                <w:szCs w:val="30"/>
                <w:lang w:val="en-US"/>
              </w:rPr>
              <w:t>146,597,612.54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8F8F3D3" w14:textId="77777777" w:rsidR="00802AD0" w:rsidRPr="00E50A6D" w:rsidRDefault="00802AD0" w:rsidP="00802AD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150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952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815.94</w:t>
            </w:r>
          </w:p>
        </w:tc>
      </w:tr>
      <w:tr w:rsidR="00802AD0" w:rsidRPr="00E50A6D" w14:paraId="69C5A389" w14:textId="77777777" w:rsidTr="00BA2E9D">
        <w:trPr>
          <w:trHeight w:val="149"/>
        </w:trPr>
        <w:tc>
          <w:tcPr>
            <w:tcW w:w="3742" w:type="dxa"/>
          </w:tcPr>
          <w:p w14:paraId="3254F73D" w14:textId="77777777" w:rsidR="00802AD0" w:rsidRPr="00E50A6D" w:rsidRDefault="00802AD0" w:rsidP="00802AD0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559" w:type="dxa"/>
            <w:shd w:val="clear" w:color="auto" w:fill="auto"/>
          </w:tcPr>
          <w:p w14:paraId="009DB196" w14:textId="77777777" w:rsidR="00802AD0" w:rsidRPr="00E50A6D" w:rsidRDefault="00DC17A7" w:rsidP="00802AD0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17A7">
              <w:rPr>
                <w:rFonts w:ascii="Angsana New" w:hAnsi="Angsana New"/>
                <w:sz w:val="30"/>
                <w:szCs w:val="30"/>
                <w:lang w:val="en-US"/>
              </w:rPr>
              <w:t>38,313,519.33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CB2737A" w14:textId="77777777" w:rsidR="00802AD0" w:rsidRPr="00E50A6D" w:rsidRDefault="00802AD0" w:rsidP="00802AD0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41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290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719.15</w:t>
            </w:r>
          </w:p>
        </w:tc>
        <w:tc>
          <w:tcPr>
            <w:tcW w:w="236" w:type="dxa"/>
            <w:shd w:val="clear" w:color="auto" w:fill="auto"/>
          </w:tcPr>
          <w:p w14:paraId="2504DAB4" w14:textId="77777777" w:rsidR="00802AD0" w:rsidRPr="00E50A6D" w:rsidRDefault="00802AD0" w:rsidP="00802AD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</w:tcPr>
          <w:p w14:paraId="4646DFFD" w14:textId="77777777" w:rsidR="00802AD0" w:rsidRPr="00E50A6D" w:rsidRDefault="00DC17A7" w:rsidP="00802AD0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7A7">
              <w:rPr>
                <w:rFonts w:ascii="Angsana New" w:hAnsi="Angsana New"/>
                <w:sz w:val="30"/>
                <w:szCs w:val="30"/>
                <w:lang w:val="en-US"/>
              </w:rPr>
              <w:t>38,314,319.33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80BDA62" w14:textId="77777777" w:rsidR="00802AD0" w:rsidRPr="00E50A6D" w:rsidRDefault="00802AD0" w:rsidP="00802AD0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39,200,592.60</w:t>
            </w:r>
          </w:p>
        </w:tc>
      </w:tr>
      <w:tr w:rsidR="00802AD0" w:rsidRPr="00E50A6D" w14:paraId="1368EEA4" w14:textId="77777777" w:rsidTr="00BA2E9D">
        <w:trPr>
          <w:trHeight w:val="149"/>
        </w:trPr>
        <w:tc>
          <w:tcPr>
            <w:tcW w:w="3742" w:type="dxa"/>
          </w:tcPr>
          <w:p w14:paraId="5E1FB8FA" w14:textId="77777777" w:rsidR="00802AD0" w:rsidRPr="00E50A6D" w:rsidRDefault="00802AD0" w:rsidP="00802AD0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</w:tcPr>
          <w:p w14:paraId="0208327B" w14:textId="77777777" w:rsidR="00802AD0" w:rsidRPr="00E50A6D" w:rsidRDefault="00802AD0" w:rsidP="00802AD0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2AD0">
              <w:rPr>
                <w:rFonts w:ascii="Angsana New" w:hAnsi="Angsana New"/>
                <w:sz w:val="30"/>
                <w:szCs w:val="30"/>
                <w:lang w:val="en-US"/>
              </w:rPr>
              <w:t>10,182,881.43</w:t>
            </w:r>
          </w:p>
        </w:tc>
        <w:tc>
          <w:tcPr>
            <w:tcW w:w="1526" w:type="dxa"/>
            <w:vAlign w:val="bottom"/>
          </w:tcPr>
          <w:p w14:paraId="0F853C21" w14:textId="77777777" w:rsidR="00802AD0" w:rsidRPr="00E50A6D" w:rsidRDefault="00802AD0" w:rsidP="00802AD0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8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960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295.18</w:t>
            </w:r>
          </w:p>
        </w:tc>
        <w:tc>
          <w:tcPr>
            <w:tcW w:w="236" w:type="dxa"/>
          </w:tcPr>
          <w:p w14:paraId="05606E40" w14:textId="77777777" w:rsidR="00802AD0" w:rsidRPr="00E50A6D" w:rsidRDefault="00802AD0" w:rsidP="00802AD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</w:tcPr>
          <w:p w14:paraId="5F723077" w14:textId="77777777" w:rsidR="00802AD0" w:rsidRPr="00E50A6D" w:rsidRDefault="00802AD0" w:rsidP="00802AD0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6E8D">
              <w:rPr>
                <w:rFonts w:ascii="Angsana New" w:hAnsi="Angsana New"/>
                <w:sz w:val="30"/>
                <w:szCs w:val="30"/>
                <w:lang w:val="en-US"/>
              </w:rPr>
              <w:t>8,884,105.96</w:t>
            </w:r>
          </w:p>
        </w:tc>
        <w:tc>
          <w:tcPr>
            <w:tcW w:w="1548" w:type="dxa"/>
            <w:vAlign w:val="bottom"/>
          </w:tcPr>
          <w:p w14:paraId="3ABA2D4E" w14:textId="77777777" w:rsidR="00802AD0" w:rsidRPr="00E50A6D" w:rsidRDefault="00802AD0" w:rsidP="00802AD0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7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619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551.09</w:t>
            </w:r>
          </w:p>
        </w:tc>
      </w:tr>
      <w:tr w:rsidR="00802AD0" w:rsidRPr="00E50A6D" w14:paraId="77840C7B" w14:textId="77777777" w:rsidTr="00BA2E9D">
        <w:trPr>
          <w:trHeight w:val="149"/>
        </w:trPr>
        <w:tc>
          <w:tcPr>
            <w:tcW w:w="3742" w:type="dxa"/>
            <w:shd w:val="clear" w:color="auto" w:fill="auto"/>
          </w:tcPr>
          <w:p w14:paraId="3B97D33C" w14:textId="77777777" w:rsidR="00802AD0" w:rsidRPr="00E50A6D" w:rsidRDefault="00802AD0" w:rsidP="00802AD0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559" w:type="dxa"/>
          </w:tcPr>
          <w:p w14:paraId="4A8F6D7A" w14:textId="77777777" w:rsidR="00802AD0" w:rsidRPr="00E50A6D" w:rsidRDefault="00802AD0" w:rsidP="00802AD0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02AD0">
              <w:rPr>
                <w:rFonts w:ascii="Angsana New" w:hAnsi="Angsana New"/>
                <w:sz w:val="30"/>
                <w:szCs w:val="30"/>
                <w:lang w:val="en-US"/>
              </w:rPr>
              <w:t>3,414,651.67</w:t>
            </w:r>
          </w:p>
        </w:tc>
        <w:tc>
          <w:tcPr>
            <w:tcW w:w="1526" w:type="dxa"/>
            <w:vAlign w:val="bottom"/>
          </w:tcPr>
          <w:p w14:paraId="7B67C280" w14:textId="77777777" w:rsidR="00802AD0" w:rsidRPr="00E50A6D" w:rsidRDefault="00802AD0" w:rsidP="00802AD0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591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572.74</w:t>
            </w:r>
          </w:p>
        </w:tc>
        <w:tc>
          <w:tcPr>
            <w:tcW w:w="236" w:type="dxa"/>
          </w:tcPr>
          <w:p w14:paraId="569D98E4" w14:textId="77777777" w:rsidR="00802AD0" w:rsidRPr="00E50A6D" w:rsidRDefault="00802AD0" w:rsidP="00802AD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10" w:type="dxa"/>
            <w:shd w:val="clear" w:color="auto" w:fill="auto"/>
          </w:tcPr>
          <w:p w14:paraId="76FF4E59" w14:textId="77777777" w:rsidR="00802AD0" w:rsidRPr="00E50A6D" w:rsidRDefault="00802AD0" w:rsidP="00802AD0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6E8D">
              <w:rPr>
                <w:rFonts w:ascii="Angsana New" w:hAnsi="Angsana New"/>
                <w:sz w:val="30"/>
                <w:szCs w:val="30"/>
                <w:lang w:val="en-US"/>
              </w:rPr>
              <w:t>3,414,651.67</w:t>
            </w:r>
          </w:p>
        </w:tc>
        <w:tc>
          <w:tcPr>
            <w:tcW w:w="1548" w:type="dxa"/>
            <w:vAlign w:val="bottom"/>
          </w:tcPr>
          <w:p w14:paraId="3B6D9F46" w14:textId="77777777" w:rsidR="00802AD0" w:rsidRPr="00E50A6D" w:rsidRDefault="00802AD0" w:rsidP="00802AD0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591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572.74</w:t>
            </w:r>
          </w:p>
        </w:tc>
      </w:tr>
      <w:tr w:rsidR="00EC0DAF" w:rsidRPr="00E50A6D" w14:paraId="38E9DC07" w14:textId="77777777" w:rsidTr="00315AF2">
        <w:trPr>
          <w:trHeight w:val="149"/>
        </w:trPr>
        <w:tc>
          <w:tcPr>
            <w:tcW w:w="3742" w:type="dxa"/>
            <w:shd w:val="clear" w:color="auto" w:fill="auto"/>
          </w:tcPr>
          <w:p w14:paraId="1FDFB289" w14:textId="77777777" w:rsidR="00EC0DAF" w:rsidRPr="00E50A6D" w:rsidRDefault="00EC0DAF" w:rsidP="00EC0DAF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63D10251" w14:textId="77777777" w:rsidR="00EC0DAF" w:rsidRPr="00E50A6D" w:rsidRDefault="00EC0DAF" w:rsidP="00EC0DA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6" w:type="dxa"/>
          </w:tcPr>
          <w:p w14:paraId="6452C161" w14:textId="77777777" w:rsidR="00EC0DAF" w:rsidRPr="00E50A6D" w:rsidRDefault="00EC0DAF" w:rsidP="00EC0DA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55D18BEA" w14:textId="77777777" w:rsidR="00EC0DAF" w:rsidRPr="00E50A6D" w:rsidRDefault="00EC0DAF" w:rsidP="00EC0DAF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62F17C81" w14:textId="77777777" w:rsidR="00EC0DAF" w:rsidRPr="00216E8D" w:rsidRDefault="00EC0DAF" w:rsidP="00216E8D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  <w:vAlign w:val="bottom"/>
          </w:tcPr>
          <w:p w14:paraId="65423B4D" w14:textId="77777777" w:rsidR="00EC0DAF" w:rsidRPr="00E50A6D" w:rsidRDefault="00EC0DAF" w:rsidP="00EC0DAF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EC0DAF" w:rsidRPr="00E50A6D" w14:paraId="79010E36" w14:textId="77777777" w:rsidTr="00315AF2">
        <w:trPr>
          <w:trHeight w:val="149"/>
        </w:trPr>
        <w:tc>
          <w:tcPr>
            <w:tcW w:w="3742" w:type="dxa"/>
            <w:shd w:val="clear" w:color="auto" w:fill="auto"/>
          </w:tcPr>
          <w:p w14:paraId="7EAAD753" w14:textId="77777777" w:rsidR="00EC0DAF" w:rsidRPr="00E50A6D" w:rsidRDefault="00EC0DAF" w:rsidP="00EC0DA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รวมอยู่ในต้นทุนในการจัดจำหน่าย</w:t>
            </w:r>
          </w:p>
        </w:tc>
        <w:tc>
          <w:tcPr>
            <w:tcW w:w="1559" w:type="dxa"/>
          </w:tcPr>
          <w:p w14:paraId="7B1382BC" w14:textId="77777777" w:rsidR="00EC0DAF" w:rsidRPr="00E50A6D" w:rsidRDefault="00EC0DAF" w:rsidP="00EC0DA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6" w:type="dxa"/>
          </w:tcPr>
          <w:p w14:paraId="368B629B" w14:textId="77777777" w:rsidR="00EC0DAF" w:rsidRPr="00E50A6D" w:rsidRDefault="00EC0DAF" w:rsidP="00EC0DA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1C5294F9" w14:textId="77777777" w:rsidR="00EC0DAF" w:rsidRPr="00E50A6D" w:rsidRDefault="00EC0DAF" w:rsidP="00EC0D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2729E4EF" w14:textId="77777777" w:rsidR="00EC0DAF" w:rsidRPr="00216E8D" w:rsidRDefault="00EC0DAF" w:rsidP="00EC0DA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  <w:vAlign w:val="bottom"/>
          </w:tcPr>
          <w:p w14:paraId="0D405B73" w14:textId="77777777" w:rsidR="00EC0DAF" w:rsidRPr="00E50A6D" w:rsidRDefault="00EC0DAF" w:rsidP="00EC0D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802AD0" w:rsidRPr="00E50A6D" w14:paraId="5B6C3B44" w14:textId="77777777" w:rsidTr="00BA2E9D">
        <w:trPr>
          <w:trHeight w:val="149"/>
        </w:trPr>
        <w:tc>
          <w:tcPr>
            <w:tcW w:w="3742" w:type="dxa"/>
            <w:shd w:val="clear" w:color="auto" w:fill="auto"/>
          </w:tcPr>
          <w:p w14:paraId="388B19BD" w14:textId="77777777" w:rsidR="00802AD0" w:rsidRPr="00E50A6D" w:rsidRDefault="00802AD0" w:rsidP="00802AD0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559" w:type="dxa"/>
          </w:tcPr>
          <w:p w14:paraId="4B6745B2" w14:textId="77777777" w:rsidR="00802AD0" w:rsidRPr="00E50A6D" w:rsidRDefault="00802AD0" w:rsidP="00802AD0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2AD0">
              <w:rPr>
                <w:rFonts w:ascii="Angsana New" w:hAnsi="Angsana New"/>
                <w:sz w:val="30"/>
                <w:szCs w:val="30"/>
                <w:lang w:val="en-US"/>
              </w:rPr>
              <w:t>19,973,359.87</w:t>
            </w:r>
          </w:p>
        </w:tc>
        <w:tc>
          <w:tcPr>
            <w:tcW w:w="1526" w:type="dxa"/>
            <w:vAlign w:val="bottom"/>
          </w:tcPr>
          <w:p w14:paraId="53E995EE" w14:textId="77777777" w:rsidR="00802AD0" w:rsidRPr="00E50A6D" w:rsidRDefault="00802AD0" w:rsidP="00802AD0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13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437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035.27</w:t>
            </w:r>
          </w:p>
        </w:tc>
        <w:tc>
          <w:tcPr>
            <w:tcW w:w="236" w:type="dxa"/>
          </w:tcPr>
          <w:p w14:paraId="4329A440" w14:textId="77777777" w:rsidR="00802AD0" w:rsidRPr="00E50A6D" w:rsidRDefault="00802AD0" w:rsidP="00802AD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0" w:type="dxa"/>
            <w:shd w:val="clear" w:color="auto" w:fill="auto"/>
          </w:tcPr>
          <w:p w14:paraId="2F8F0E75" w14:textId="77777777" w:rsidR="00802AD0" w:rsidRPr="00E50A6D" w:rsidRDefault="00802AD0" w:rsidP="00802AD0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6E8D">
              <w:rPr>
                <w:rFonts w:ascii="Angsana New" w:hAnsi="Angsana New"/>
                <w:sz w:val="30"/>
                <w:szCs w:val="30"/>
                <w:lang w:val="en-US"/>
              </w:rPr>
              <w:t>19,973,359.87</w:t>
            </w:r>
          </w:p>
        </w:tc>
        <w:tc>
          <w:tcPr>
            <w:tcW w:w="1548" w:type="dxa"/>
            <w:vAlign w:val="bottom"/>
          </w:tcPr>
          <w:p w14:paraId="1E2A64DD" w14:textId="77777777" w:rsidR="00802AD0" w:rsidRPr="00E50A6D" w:rsidRDefault="00802AD0" w:rsidP="00802AD0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13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437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035.27</w:t>
            </w:r>
          </w:p>
        </w:tc>
      </w:tr>
      <w:tr w:rsidR="00EC0DAF" w:rsidRPr="00E50A6D" w14:paraId="7C895054" w14:textId="77777777" w:rsidTr="00315AF2">
        <w:trPr>
          <w:trHeight w:val="149"/>
        </w:trPr>
        <w:tc>
          <w:tcPr>
            <w:tcW w:w="3742" w:type="dxa"/>
          </w:tcPr>
          <w:p w14:paraId="622A7665" w14:textId="77777777" w:rsidR="00EC0DAF" w:rsidRPr="00E50A6D" w:rsidRDefault="00EC0DAF" w:rsidP="00EC0DAF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120CE09A" w14:textId="77777777" w:rsidR="00EC0DAF" w:rsidRPr="00E50A6D" w:rsidRDefault="00EC0DAF" w:rsidP="00EC0DA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6" w:type="dxa"/>
          </w:tcPr>
          <w:p w14:paraId="13113A9B" w14:textId="77777777" w:rsidR="00EC0DAF" w:rsidRPr="00E50A6D" w:rsidRDefault="00EC0DAF" w:rsidP="00EC0DA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17020ACD" w14:textId="77777777" w:rsidR="00EC0DAF" w:rsidRPr="00E50A6D" w:rsidRDefault="00EC0DAF" w:rsidP="00EC0DAF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446520AE" w14:textId="77777777" w:rsidR="00EC0DAF" w:rsidRPr="00216E8D" w:rsidRDefault="00EC0DAF" w:rsidP="00216E8D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  <w:vAlign w:val="bottom"/>
          </w:tcPr>
          <w:p w14:paraId="76A3949D" w14:textId="77777777" w:rsidR="00EC0DAF" w:rsidRPr="00E50A6D" w:rsidRDefault="00EC0DAF" w:rsidP="00EC0DAF">
            <w:pPr>
              <w:spacing w:line="240" w:lineRule="auto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EC0DAF" w:rsidRPr="00E50A6D" w14:paraId="06901E3F" w14:textId="77777777" w:rsidTr="00315AF2">
        <w:trPr>
          <w:trHeight w:val="149"/>
        </w:trPr>
        <w:tc>
          <w:tcPr>
            <w:tcW w:w="3742" w:type="dxa"/>
          </w:tcPr>
          <w:p w14:paraId="3ADBAC1D" w14:textId="77777777" w:rsidR="00EC0DAF" w:rsidRPr="00E50A6D" w:rsidRDefault="00EC0DAF" w:rsidP="00EC0DA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1559" w:type="dxa"/>
          </w:tcPr>
          <w:p w14:paraId="1866A948" w14:textId="77777777" w:rsidR="00EC0DAF" w:rsidRPr="00E50A6D" w:rsidRDefault="00EC0DAF" w:rsidP="00EC0DA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6" w:type="dxa"/>
          </w:tcPr>
          <w:p w14:paraId="3578F358" w14:textId="77777777" w:rsidR="00EC0DAF" w:rsidRPr="00E50A6D" w:rsidRDefault="00EC0DAF" w:rsidP="00EC0DA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7C1C35AE" w14:textId="77777777" w:rsidR="00EC0DAF" w:rsidRPr="00E50A6D" w:rsidRDefault="00EC0DAF" w:rsidP="00EC0D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614455AF" w14:textId="77777777" w:rsidR="00EC0DAF" w:rsidRPr="00216E8D" w:rsidRDefault="00EC0DAF" w:rsidP="00EC0DA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  <w:vAlign w:val="bottom"/>
          </w:tcPr>
          <w:p w14:paraId="159815FC" w14:textId="77777777" w:rsidR="00EC0DAF" w:rsidRPr="00E50A6D" w:rsidRDefault="00EC0DAF" w:rsidP="00EC0DA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802AD0" w:rsidRPr="00E50A6D" w14:paraId="2A411084" w14:textId="77777777" w:rsidTr="00BA2E9D">
        <w:trPr>
          <w:trHeight w:val="149"/>
        </w:trPr>
        <w:tc>
          <w:tcPr>
            <w:tcW w:w="3742" w:type="dxa"/>
          </w:tcPr>
          <w:p w14:paraId="61E5051E" w14:textId="77777777" w:rsidR="00802AD0" w:rsidRPr="00E50A6D" w:rsidRDefault="00802AD0" w:rsidP="00802AD0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559" w:type="dxa"/>
          </w:tcPr>
          <w:p w14:paraId="2A022C83" w14:textId="77777777" w:rsidR="00802AD0" w:rsidRPr="00E50A6D" w:rsidRDefault="004742E3" w:rsidP="00802AD0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742E3">
              <w:rPr>
                <w:rFonts w:ascii="Angsana New" w:hAnsi="Angsana New"/>
                <w:sz w:val="30"/>
                <w:szCs w:val="30"/>
                <w:lang w:val="en-US"/>
              </w:rPr>
              <w:t>70,804,773.03</w:t>
            </w:r>
          </w:p>
        </w:tc>
        <w:tc>
          <w:tcPr>
            <w:tcW w:w="1526" w:type="dxa"/>
            <w:vAlign w:val="bottom"/>
          </w:tcPr>
          <w:p w14:paraId="3072648C" w14:textId="77777777" w:rsidR="00802AD0" w:rsidRPr="00E50A6D" w:rsidRDefault="00802AD0" w:rsidP="00802AD0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62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287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262.89</w:t>
            </w:r>
          </w:p>
        </w:tc>
        <w:tc>
          <w:tcPr>
            <w:tcW w:w="236" w:type="dxa"/>
          </w:tcPr>
          <w:p w14:paraId="2F882939" w14:textId="77777777" w:rsidR="00802AD0" w:rsidRPr="00E50A6D" w:rsidRDefault="00802AD0" w:rsidP="00802AD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10" w:type="dxa"/>
            <w:shd w:val="clear" w:color="auto" w:fill="auto"/>
          </w:tcPr>
          <w:p w14:paraId="15A24BCC" w14:textId="77777777" w:rsidR="00802AD0" w:rsidRPr="00E50A6D" w:rsidRDefault="004742E3" w:rsidP="00802AD0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42E3">
              <w:rPr>
                <w:rFonts w:ascii="Angsana New" w:hAnsi="Angsana New"/>
                <w:sz w:val="30"/>
                <w:szCs w:val="30"/>
                <w:lang w:val="en-US"/>
              </w:rPr>
              <w:t>70,804,773.03</w:t>
            </w:r>
          </w:p>
        </w:tc>
        <w:tc>
          <w:tcPr>
            <w:tcW w:w="1548" w:type="dxa"/>
            <w:vAlign w:val="bottom"/>
          </w:tcPr>
          <w:p w14:paraId="0E428DA8" w14:textId="77777777" w:rsidR="00802AD0" w:rsidRPr="00E50A6D" w:rsidRDefault="00802AD0" w:rsidP="00802AD0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62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287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262.89</w:t>
            </w:r>
          </w:p>
        </w:tc>
      </w:tr>
      <w:tr w:rsidR="00802AD0" w:rsidRPr="00E50A6D" w14:paraId="4BCD544C" w14:textId="77777777" w:rsidTr="00BA2E9D">
        <w:trPr>
          <w:trHeight w:val="149"/>
        </w:trPr>
        <w:tc>
          <w:tcPr>
            <w:tcW w:w="3742" w:type="dxa"/>
          </w:tcPr>
          <w:p w14:paraId="1D23716C" w14:textId="77777777" w:rsidR="00802AD0" w:rsidRPr="00E50A6D" w:rsidRDefault="00802AD0" w:rsidP="00802AD0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</w:tcPr>
          <w:p w14:paraId="73C2EB10" w14:textId="77777777" w:rsidR="00802AD0" w:rsidRPr="00E50A6D" w:rsidRDefault="00802AD0" w:rsidP="00802AD0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02AD0">
              <w:rPr>
                <w:rFonts w:ascii="Angsana New" w:hAnsi="Angsana New"/>
                <w:sz w:val="30"/>
                <w:szCs w:val="30"/>
                <w:lang w:val="en-US"/>
              </w:rPr>
              <w:t>7,288,927.79</w:t>
            </w:r>
          </w:p>
        </w:tc>
        <w:tc>
          <w:tcPr>
            <w:tcW w:w="1526" w:type="dxa"/>
            <w:vAlign w:val="bottom"/>
          </w:tcPr>
          <w:p w14:paraId="17C0B2CF" w14:textId="77777777" w:rsidR="00802AD0" w:rsidRPr="00E50A6D" w:rsidRDefault="00802AD0" w:rsidP="00802AD0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7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654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271.75</w:t>
            </w:r>
          </w:p>
        </w:tc>
        <w:tc>
          <w:tcPr>
            <w:tcW w:w="236" w:type="dxa"/>
          </w:tcPr>
          <w:p w14:paraId="56987B8D" w14:textId="77777777" w:rsidR="00802AD0" w:rsidRPr="00E50A6D" w:rsidRDefault="00802AD0" w:rsidP="00802AD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10" w:type="dxa"/>
            <w:shd w:val="clear" w:color="auto" w:fill="auto"/>
          </w:tcPr>
          <w:p w14:paraId="32C8AD96" w14:textId="77777777" w:rsidR="00802AD0" w:rsidRPr="00E50A6D" w:rsidRDefault="00802AD0" w:rsidP="00802AD0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6E8D">
              <w:rPr>
                <w:rFonts w:ascii="Angsana New" w:hAnsi="Angsana New"/>
                <w:sz w:val="30"/>
                <w:szCs w:val="30"/>
                <w:lang w:val="en-US"/>
              </w:rPr>
              <w:t>7,253,971.89</w:t>
            </w:r>
          </w:p>
        </w:tc>
        <w:tc>
          <w:tcPr>
            <w:tcW w:w="1548" w:type="dxa"/>
            <w:vAlign w:val="bottom"/>
          </w:tcPr>
          <w:p w14:paraId="57B81368" w14:textId="77777777" w:rsidR="00802AD0" w:rsidRPr="00E50A6D" w:rsidRDefault="00802AD0" w:rsidP="00802AD0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7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588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759.70</w:t>
            </w:r>
          </w:p>
        </w:tc>
      </w:tr>
    </w:tbl>
    <w:p w14:paraId="1F27C772" w14:textId="77777777" w:rsidR="002C11FA" w:rsidRPr="00E50A6D" w:rsidRDefault="002C11FA" w:rsidP="00D44F8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41B201A" w14:textId="77777777" w:rsidR="002C11FA" w:rsidRPr="00E50A6D" w:rsidRDefault="002C11FA" w:rsidP="00D44F8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FAB6E6C" w14:textId="77777777" w:rsidR="002C11FA" w:rsidRPr="00E50A6D" w:rsidRDefault="002C11FA" w:rsidP="00D44F8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EB7EB11" w14:textId="77777777" w:rsidR="002C11FA" w:rsidRPr="00E50A6D" w:rsidRDefault="002C11FA" w:rsidP="00D44F8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0C1D01A" w14:textId="77777777" w:rsidR="002C11FA" w:rsidRPr="00E50A6D" w:rsidRDefault="002C11FA" w:rsidP="00D44F8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65968FC" w14:textId="77777777" w:rsidR="002C11FA" w:rsidRPr="00E50A6D" w:rsidRDefault="002C11FA" w:rsidP="00D44F8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cs/>
        </w:rPr>
      </w:pPr>
    </w:p>
    <w:p w14:paraId="1F1D68D6" w14:textId="77777777" w:rsidR="002C11FA" w:rsidRPr="00E50A6D" w:rsidRDefault="002C11FA" w:rsidP="00D44F8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464B92B0" w14:textId="77777777" w:rsidR="002C11FA" w:rsidRDefault="002C11FA" w:rsidP="00D44F8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C474593" w14:textId="77777777" w:rsidR="00057C58" w:rsidRPr="00E50A6D" w:rsidRDefault="00057C58" w:rsidP="00D44F8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cs/>
        </w:rPr>
      </w:pPr>
    </w:p>
    <w:p w14:paraId="3544F7DD" w14:textId="77777777" w:rsidR="002C11FA" w:rsidRPr="00E50A6D" w:rsidRDefault="002C11FA" w:rsidP="00D44F8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1E59C7F" w14:textId="77777777" w:rsidR="002C11FA" w:rsidRPr="00E50A6D" w:rsidRDefault="002C11FA" w:rsidP="00D44F8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0B18B5A" w14:textId="77777777" w:rsidR="00847976" w:rsidRPr="00E50A6D" w:rsidRDefault="00B33341" w:rsidP="00E933C8">
      <w:pPr>
        <w:numPr>
          <w:ilvl w:val="0"/>
          <w:numId w:val="33"/>
        </w:numPr>
        <w:tabs>
          <w:tab w:val="left" w:pos="513"/>
          <w:tab w:val="decimal" w:pos="7920"/>
        </w:tabs>
        <w:spacing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E50A6D">
        <w:rPr>
          <w:rFonts w:ascii="Angsana New" w:hAnsi="Angsana New" w:hint="cs"/>
          <w:b/>
          <w:bCs/>
          <w:sz w:val="30"/>
          <w:szCs w:val="30"/>
          <w:cs/>
        </w:rPr>
        <w:lastRenderedPageBreak/>
        <w:t>ค่าใช้จ่าย</w:t>
      </w:r>
      <w:r w:rsidR="00847976" w:rsidRPr="00E50A6D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463BE605" w14:textId="77777777" w:rsidR="00985B91" w:rsidRPr="00E50A6D" w:rsidRDefault="00A63FD4" w:rsidP="00D44F84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u w:val="single"/>
        </w:rPr>
      </w:pPr>
      <w:r w:rsidRPr="00E50A6D">
        <w:rPr>
          <w:rFonts w:ascii="Angsana New" w:hAnsi="Angsana New"/>
          <w:sz w:val="30"/>
          <w:szCs w:val="30"/>
          <w:u w:val="single"/>
          <w:cs/>
        </w:rPr>
        <w:t>ภาษีเงินได้</w:t>
      </w:r>
      <w:r w:rsidRPr="00E50A6D">
        <w:rPr>
          <w:rFonts w:ascii="Angsana New" w:hAnsi="Angsana New" w:hint="cs"/>
          <w:sz w:val="30"/>
          <w:szCs w:val="30"/>
          <w:u w:val="single"/>
          <w:cs/>
        </w:rPr>
        <w:t>ที่</w:t>
      </w:r>
      <w:r w:rsidRPr="00E50A6D">
        <w:rPr>
          <w:rFonts w:ascii="Angsana New" w:hAnsi="Angsana New"/>
          <w:sz w:val="30"/>
          <w:szCs w:val="30"/>
          <w:u w:val="single"/>
          <w:cs/>
        </w:rPr>
        <w:t>รับรู้ในกำไรหรือขาดทุน</w:t>
      </w:r>
    </w:p>
    <w:tbl>
      <w:tblPr>
        <w:tblW w:w="10351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4140"/>
        <w:gridCol w:w="1350"/>
        <w:gridCol w:w="237"/>
        <w:gridCol w:w="1294"/>
        <w:gridCol w:w="236"/>
        <w:gridCol w:w="1384"/>
        <w:gridCol w:w="236"/>
        <w:gridCol w:w="1474"/>
      </w:tblGrid>
      <w:tr w:rsidR="00A27FC8" w:rsidRPr="00E50A6D" w14:paraId="3F3AC1FA" w14:textId="77777777" w:rsidTr="008C40C1">
        <w:tc>
          <w:tcPr>
            <w:tcW w:w="4140" w:type="dxa"/>
          </w:tcPr>
          <w:p w14:paraId="02F41DFE" w14:textId="77777777" w:rsidR="00A27FC8" w:rsidRPr="00E50A6D" w:rsidRDefault="00A27FC8" w:rsidP="000A229D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A2F5A62" w14:textId="77777777" w:rsidR="00A27FC8" w:rsidRPr="00E50A6D" w:rsidRDefault="00A27FC8" w:rsidP="000A229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</w:tcPr>
          <w:p w14:paraId="35AB5BE3" w14:textId="77777777" w:rsidR="00A27FC8" w:rsidRPr="00E50A6D" w:rsidRDefault="00A27FC8" w:rsidP="000A229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9F0EEBB" w14:textId="77777777" w:rsidR="00A27FC8" w:rsidRPr="00E50A6D" w:rsidRDefault="00A27FC8" w:rsidP="000A229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03388C" w14:textId="77777777" w:rsidR="00A27FC8" w:rsidRPr="00E50A6D" w:rsidRDefault="00A27FC8" w:rsidP="000A229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94" w:type="dxa"/>
            <w:gridSpan w:val="3"/>
          </w:tcPr>
          <w:p w14:paraId="459D510A" w14:textId="77777777" w:rsidR="00A27FC8" w:rsidRPr="00E50A6D" w:rsidRDefault="00A27FC8" w:rsidP="000A229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E50A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(</w:t>
            </w:r>
            <w:r w:rsidRPr="00E50A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E50A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E50A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E50A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A27FC8" w:rsidRPr="00E50A6D" w14:paraId="37CCE0B7" w14:textId="77777777" w:rsidTr="008C40C1">
        <w:tc>
          <w:tcPr>
            <w:tcW w:w="4140" w:type="dxa"/>
          </w:tcPr>
          <w:p w14:paraId="4C306963" w14:textId="77777777" w:rsidR="00A27FC8" w:rsidRPr="00E50A6D" w:rsidRDefault="00A27FC8" w:rsidP="000A229D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1" w:type="dxa"/>
            <w:gridSpan w:val="3"/>
            <w:tcBorders>
              <w:bottom w:val="single" w:sz="4" w:space="0" w:color="auto"/>
            </w:tcBorders>
          </w:tcPr>
          <w:p w14:paraId="7847E56F" w14:textId="77777777" w:rsidR="00A27FC8" w:rsidRPr="00E50A6D" w:rsidRDefault="00A27FC8" w:rsidP="000A229D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50A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939D7CB" w14:textId="77777777" w:rsidR="00A27FC8" w:rsidRPr="00E50A6D" w:rsidRDefault="00A27FC8" w:rsidP="000A229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94" w:type="dxa"/>
            <w:gridSpan w:val="3"/>
            <w:tcBorders>
              <w:bottom w:val="single" w:sz="4" w:space="0" w:color="auto"/>
            </w:tcBorders>
          </w:tcPr>
          <w:p w14:paraId="3B188C58" w14:textId="77777777" w:rsidR="00A27FC8" w:rsidRPr="00E50A6D" w:rsidRDefault="00A27FC8" w:rsidP="000A229D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50A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0DAF" w:rsidRPr="00E50A6D" w14:paraId="6160226C" w14:textId="77777777" w:rsidTr="008C40C1">
        <w:tc>
          <w:tcPr>
            <w:tcW w:w="4140" w:type="dxa"/>
          </w:tcPr>
          <w:p w14:paraId="49D590AA" w14:textId="77777777" w:rsidR="00EC0DAF" w:rsidRPr="00E50A6D" w:rsidRDefault="00EC0DAF" w:rsidP="00EC0DAF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11BAED7" w14:textId="77777777" w:rsidR="00EC0DAF" w:rsidRPr="00E50A6D" w:rsidRDefault="00EC0DAF" w:rsidP="00EC0DA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0A6D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E2692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3E0F22DB" w14:textId="77777777" w:rsidR="00EC0DAF" w:rsidRPr="00E50A6D" w:rsidRDefault="00EC0DAF" w:rsidP="00EC0DA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65B9009A" w14:textId="77777777" w:rsidR="00EC0DAF" w:rsidRPr="00E50A6D" w:rsidRDefault="00EC0DAF" w:rsidP="00EC0DA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0A6D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E50A6D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236" w:type="dxa"/>
          </w:tcPr>
          <w:p w14:paraId="0558F402" w14:textId="77777777" w:rsidR="00EC0DAF" w:rsidRPr="00E50A6D" w:rsidRDefault="00EC0DAF" w:rsidP="00EC0DA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40959EF5" w14:textId="77777777" w:rsidR="00EC0DAF" w:rsidRPr="00E50A6D" w:rsidRDefault="00EC0DAF" w:rsidP="00EC0DA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50A6D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E2692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6FFF99D" w14:textId="77777777" w:rsidR="00EC0DAF" w:rsidRPr="00E50A6D" w:rsidRDefault="00EC0DAF" w:rsidP="00EC0DA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6517E95B" w14:textId="77777777" w:rsidR="00EC0DAF" w:rsidRPr="00E50A6D" w:rsidRDefault="00EC0DAF" w:rsidP="00EC0DA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50A6D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E50A6D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</w:tr>
      <w:tr w:rsidR="00EC0DAF" w:rsidRPr="00E50A6D" w14:paraId="6094094F" w14:textId="77777777" w:rsidTr="000F674A">
        <w:trPr>
          <w:trHeight w:val="203"/>
        </w:trPr>
        <w:tc>
          <w:tcPr>
            <w:tcW w:w="4140" w:type="dxa"/>
          </w:tcPr>
          <w:p w14:paraId="40156552" w14:textId="77777777" w:rsidR="00EC0DAF" w:rsidRPr="00E50A6D" w:rsidRDefault="00EC0DAF" w:rsidP="00EC0DAF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0A6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FDCDDB3" w14:textId="77777777" w:rsidR="00EC0DAF" w:rsidRPr="00E50A6D" w:rsidRDefault="00EC0DAF" w:rsidP="00EC0DAF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731C683" w14:textId="77777777" w:rsidR="00EC0DAF" w:rsidRPr="00E50A6D" w:rsidRDefault="00EC0DAF" w:rsidP="00EC0DAF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3B99690E" w14:textId="77777777" w:rsidR="00EC0DAF" w:rsidRPr="00E50A6D" w:rsidRDefault="00EC0DAF" w:rsidP="00EC0DAF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601348" w14:textId="77777777" w:rsidR="00EC0DAF" w:rsidRPr="00E50A6D" w:rsidRDefault="00EC0DAF" w:rsidP="00EC0DAF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D078CB" w14:textId="77777777" w:rsidR="00EC0DAF" w:rsidRPr="00E50A6D" w:rsidRDefault="00EC0DAF" w:rsidP="00EC0DAF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7B6A9BC" w14:textId="77777777" w:rsidR="00EC0DAF" w:rsidRPr="00E50A6D" w:rsidRDefault="00EC0DAF" w:rsidP="00EC0DAF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center"/>
          </w:tcPr>
          <w:p w14:paraId="159A6EA9" w14:textId="77777777" w:rsidR="00EC0DAF" w:rsidRPr="00E50A6D" w:rsidRDefault="00EC0DAF" w:rsidP="00EC0DAF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0DAF" w:rsidRPr="00053232" w14:paraId="31AD524B" w14:textId="77777777" w:rsidTr="00053232">
        <w:trPr>
          <w:trHeight w:val="203"/>
        </w:trPr>
        <w:tc>
          <w:tcPr>
            <w:tcW w:w="4140" w:type="dxa"/>
          </w:tcPr>
          <w:p w14:paraId="2A35F338" w14:textId="77777777" w:rsidR="00EC0DAF" w:rsidRPr="00053232" w:rsidRDefault="00EC0DAF" w:rsidP="00053232">
            <w:pPr>
              <w:tabs>
                <w:tab w:val="left" w:pos="8040"/>
              </w:tabs>
              <w:spacing w:line="240" w:lineRule="auto"/>
              <w:ind w:left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3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สำหรับปีปัจจุบัน</w:t>
            </w:r>
          </w:p>
        </w:tc>
        <w:tc>
          <w:tcPr>
            <w:tcW w:w="1350" w:type="dxa"/>
            <w:shd w:val="clear" w:color="auto" w:fill="auto"/>
          </w:tcPr>
          <w:p w14:paraId="72C064D0" w14:textId="77777777" w:rsidR="00EC0DAF" w:rsidRPr="00053232" w:rsidRDefault="002C4949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49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12,232,649.66</w:t>
            </w:r>
          </w:p>
        </w:tc>
        <w:tc>
          <w:tcPr>
            <w:tcW w:w="237" w:type="dxa"/>
            <w:vAlign w:val="center"/>
          </w:tcPr>
          <w:p w14:paraId="59E8659D" w14:textId="77777777" w:rsidR="00EC0DAF" w:rsidRPr="00053232" w:rsidRDefault="00EC0DA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38F2129" w14:textId="77777777" w:rsidR="00EC0DAF" w:rsidRPr="00053232" w:rsidRDefault="00EC0DA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323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12</w:t>
            </w:r>
            <w:r w:rsidRPr="000532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5323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016</w:t>
            </w:r>
            <w:r w:rsidRPr="000532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5323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955.30</w:t>
            </w:r>
          </w:p>
        </w:tc>
        <w:tc>
          <w:tcPr>
            <w:tcW w:w="236" w:type="dxa"/>
            <w:vAlign w:val="center"/>
          </w:tcPr>
          <w:p w14:paraId="64F7F5AA" w14:textId="77777777" w:rsidR="00EC0DAF" w:rsidRPr="00053232" w:rsidRDefault="00EC0DA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17985772" w14:textId="77777777" w:rsidR="00EC0DAF" w:rsidRPr="00053232" w:rsidRDefault="002C4949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49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12,232,649.66</w:t>
            </w:r>
          </w:p>
        </w:tc>
        <w:tc>
          <w:tcPr>
            <w:tcW w:w="236" w:type="dxa"/>
            <w:vAlign w:val="center"/>
          </w:tcPr>
          <w:p w14:paraId="4A5F7E57" w14:textId="77777777" w:rsidR="00EC0DAF" w:rsidRPr="00053232" w:rsidRDefault="00EC0DAF" w:rsidP="00053232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4C7EA5D9" w14:textId="77777777" w:rsidR="00EC0DAF" w:rsidRPr="00053232" w:rsidRDefault="00EC0DA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32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11,777,667.97</w:t>
            </w:r>
          </w:p>
        </w:tc>
      </w:tr>
      <w:tr w:rsidR="00EC0DAF" w:rsidRPr="00053232" w14:paraId="377D504D" w14:textId="77777777" w:rsidTr="000F674A">
        <w:trPr>
          <w:trHeight w:val="203"/>
        </w:trPr>
        <w:tc>
          <w:tcPr>
            <w:tcW w:w="4140" w:type="dxa"/>
          </w:tcPr>
          <w:p w14:paraId="613AE6A1" w14:textId="77777777" w:rsidR="00EC0DAF" w:rsidRPr="00053232" w:rsidRDefault="00EC0DAF" w:rsidP="00053232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5323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</w:tcPr>
          <w:p w14:paraId="2BAE9118" w14:textId="77777777" w:rsidR="00EC0DAF" w:rsidRPr="00053232" w:rsidRDefault="00EC0DA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</w:tcPr>
          <w:p w14:paraId="6301210E" w14:textId="77777777" w:rsidR="00EC0DAF" w:rsidRPr="00053232" w:rsidRDefault="00EC0DA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D5E0009" w14:textId="77777777" w:rsidR="00EC0DAF" w:rsidRPr="00053232" w:rsidRDefault="00EC0DA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342CF7" w14:textId="77777777" w:rsidR="00EC0DAF" w:rsidRPr="00053232" w:rsidRDefault="00EC0DA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1EADD573" w14:textId="77777777" w:rsidR="00EC0DAF" w:rsidRPr="00053232" w:rsidRDefault="00EC0DA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DE26ED4" w14:textId="77777777" w:rsidR="00EC0DAF" w:rsidRPr="00053232" w:rsidRDefault="00EC0DAF" w:rsidP="00053232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42C26A85" w14:textId="77777777" w:rsidR="00EC0DAF" w:rsidRPr="00053232" w:rsidRDefault="00EC0DA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C0DAF" w:rsidRPr="00053232" w14:paraId="4AB93315" w14:textId="77777777" w:rsidTr="000F674A">
        <w:trPr>
          <w:trHeight w:val="149"/>
        </w:trPr>
        <w:tc>
          <w:tcPr>
            <w:tcW w:w="4140" w:type="dxa"/>
          </w:tcPr>
          <w:p w14:paraId="5D7E6799" w14:textId="77777777" w:rsidR="00EC0DAF" w:rsidRPr="00053232" w:rsidRDefault="00EC0DAF" w:rsidP="00053232">
            <w:pPr>
              <w:tabs>
                <w:tab w:val="left" w:pos="8040"/>
              </w:tabs>
              <w:spacing w:line="240" w:lineRule="auto"/>
              <w:ind w:left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32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5593950" w14:textId="77777777" w:rsidR="00EC0DAF" w:rsidRPr="00053232" w:rsidRDefault="005268CD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323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(868,001.54)</w:t>
            </w:r>
          </w:p>
        </w:tc>
        <w:tc>
          <w:tcPr>
            <w:tcW w:w="237" w:type="dxa"/>
          </w:tcPr>
          <w:p w14:paraId="5AF89F02" w14:textId="77777777" w:rsidR="00EC0DAF" w:rsidRPr="00053232" w:rsidRDefault="00EC0DA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EF8ED9D" w14:textId="77777777" w:rsidR="00EC0DAF" w:rsidRPr="00053232" w:rsidRDefault="00EC0DA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323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454</w:t>
            </w:r>
            <w:r w:rsidRPr="00053232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05323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667.01</w:t>
            </w:r>
          </w:p>
        </w:tc>
        <w:tc>
          <w:tcPr>
            <w:tcW w:w="236" w:type="dxa"/>
          </w:tcPr>
          <w:p w14:paraId="7EC06A5C" w14:textId="77777777" w:rsidR="00EC0DAF" w:rsidRPr="00053232" w:rsidRDefault="00EC0DA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36BD52D1" w14:textId="77777777" w:rsidR="00EC0DAF" w:rsidRPr="00053232" w:rsidRDefault="005268CD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532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115,514.79</w:t>
            </w:r>
          </w:p>
        </w:tc>
        <w:tc>
          <w:tcPr>
            <w:tcW w:w="236" w:type="dxa"/>
            <w:vAlign w:val="center"/>
          </w:tcPr>
          <w:p w14:paraId="181EFE76" w14:textId="77777777" w:rsidR="00EC0DAF" w:rsidRPr="00053232" w:rsidRDefault="00EC0DAF" w:rsidP="00053232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7814A2DF" w14:textId="77777777" w:rsidR="00EC0DAF" w:rsidRPr="00053232" w:rsidRDefault="00EC0DA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532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238,773.38</w:t>
            </w:r>
          </w:p>
        </w:tc>
      </w:tr>
      <w:tr w:rsidR="00EC0DAF" w:rsidRPr="00053232" w14:paraId="0D221205" w14:textId="77777777" w:rsidTr="00053232">
        <w:trPr>
          <w:trHeight w:val="149"/>
        </w:trPr>
        <w:tc>
          <w:tcPr>
            <w:tcW w:w="4140" w:type="dxa"/>
          </w:tcPr>
          <w:p w14:paraId="3DE98006" w14:textId="77777777" w:rsidR="00EC0DAF" w:rsidRPr="00053232" w:rsidRDefault="00EC0DAF" w:rsidP="00053232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E14663" w14:textId="77777777" w:rsidR="00EC0DAF" w:rsidRPr="00053232" w:rsidRDefault="002C4949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494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11,364,648.12</w:t>
            </w:r>
          </w:p>
        </w:tc>
        <w:tc>
          <w:tcPr>
            <w:tcW w:w="237" w:type="dxa"/>
            <w:shd w:val="clear" w:color="auto" w:fill="auto"/>
          </w:tcPr>
          <w:p w14:paraId="7A56267E" w14:textId="77777777" w:rsidR="00EC0DAF" w:rsidRPr="00053232" w:rsidRDefault="00EC0DA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0FAA81" w14:textId="77777777" w:rsidR="00EC0DAF" w:rsidRPr="00053232" w:rsidRDefault="00EC0DA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323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12</w:t>
            </w:r>
            <w:r w:rsidRPr="00053232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05323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471</w:t>
            </w:r>
            <w:r w:rsidRPr="00053232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05323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622.31</w:t>
            </w:r>
          </w:p>
        </w:tc>
        <w:tc>
          <w:tcPr>
            <w:tcW w:w="236" w:type="dxa"/>
            <w:shd w:val="clear" w:color="auto" w:fill="auto"/>
          </w:tcPr>
          <w:p w14:paraId="320D0515" w14:textId="77777777" w:rsidR="00EC0DAF" w:rsidRPr="00053232" w:rsidRDefault="00EC0DA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88D7E3" w14:textId="77777777" w:rsidR="00EC0DAF" w:rsidRPr="00053232" w:rsidRDefault="002C4949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49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12,348,164.45</w:t>
            </w:r>
          </w:p>
        </w:tc>
        <w:tc>
          <w:tcPr>
            <w:tcW w:w="236" w:type="dxa"/>
            <w:vAlign w:val="center"/>
          </w:tcPr>
          <w:p w14:paraId="74CEF076" w14:textId="77777777" w:rsidR="00EC0DAF" w:rsidRPr="00053232" w:rsidRDefault="00EC0DAF" w:rsidP="00053232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41EBC645" w14:textId="77777777" w:rsidR="00EC0DAF" w:rsidRPr="00053232" w:rsidRDefault="00EC0DA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32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12,016,441.35</w:t>
            </w:r>
          </w:p>
        </w:tc>
      </w:tr>
    </w:tbl>
    <w:p w14:paraId="6F1A1232" w14:textId="77777777" w:rsidR="00140646" w:rsidRPr="00053232" w:rsidRDefault="00140646" w:rsidP="001530B2">
      <w:pPr>
        <w:spacing w:before="240" w:line="240" w:lineRule="atLeast"/>
        <w:ind w:left="540"/>
        <w:rPr>
          <w:rFonts w:ascii="Angsana New" w:hAnsi="Angsana New"/>
          <w:sz w:val="30"/>
          <w:szCs w:val="30"/>
          <w:u w:val="single"/>
        </w:rPr>
      </w:pPr>
      <w:r w:rsidRPr="00053232">
        <w:rPr>
          <w:rFonts w:ascii="Angsana New" w:hAnsi="Angsana New"/>
          <w:sz w:val="30"/>
          <w:szCs w:val="30"/>
          <w:u w:val="single"/>
          <w:cs/>
        </w:rPr>
        <w:t>การกระทบยอดเพื่อหาอัตราภาษีที่แท้จริง</w:t>
      </w:r>
    </w:p>
    <w:tbl>
      <w:tblPr>
        <w:tblW w:w="10351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4140"/>
        <w:gridCol w:w="1350"/>
        <w:gridCol w:w="237"/>
        <w:gridCol w:w="1294"/>
        <w:gridCol w:w="236"/>
        <w:gridCol w:w="1384"/>
        <w:gridCol w:w="236"/>
        <w:gridCol w:w="1474"/>
      </w:tblGrid>
      <w:tr w:rsidR="008C40C1" w:rsidRPr="00053232" w14:paraId="3B37D216" w14:textId="77777777" w:rsidTr="008C40C1">
        <w:tc>
          <w:tcPr>
            <w:tcW w:w="4140" w:type="dxa"/>
          </w:tcPr>
          <w:p w14:paraId="5638F3D6" w14:textId="77777777" w:rsidR="008C40C1" w:rsidRPr="00053232" w:rsidRDefault="008C40C1" w:rsidP="00053232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1EF3354" w14:textId="77777777" w:rsidR="008C40C1" w:rsidRPr="00053232" w:rsidRDefault="008C40C1" w:rsidP="00053232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</w:tcPr>
          <w:p w14:paraId="30910E82" w14:textId="77777777" w:rsidR="008C40C1" w:rsidRPr="00053232" w:rsidRDefault="008C40C1" w:rsidP="00053232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7E667C5" w14:textId="77777777" w:rsidR="008C40C1" w:rsidRPr="00053232" w:rsidRDefault="008C40C1" w:rsidP="00053232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27C289" w14:textId="77777777" w:rsidR="008C40C1" w:rsidRPr="00053232" w:rsidRDefault="008C40C1" w:rsidP="00053232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94" w:type="dxa"/>
            <w:gridSpan w:val="3"/>
          </w:tcPr>
          <w:p w14:paraId="295EF709" w14:textId="77777777" w:rsidR="008C40C1" w:rsidRPr="00053232" w:rsidRDefault="008C40C1" w:rsidP="00053232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05323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(</w:t>
            </w:r>
            <w:r w:rsidRPr="0005323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05323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05323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05323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8C40C1" w:rsidRPr="00053232" w14:paraId="70A235FD" w14:textId="77777777" w:rsidTr="008C40C1">
        <w:tc>
          <w:tcPr>
            <w:tcW w:w="4140" w:type="dxa"/>
          </w:tcPr>
          <w:p w14:paraId="67836A36" w14:textId="77777777" w:rsidR="008C40C1" w:rsidRPr="00053232" w:rsidRDefault="008C40C1" w:rsidP="00053232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1" w:type="dxa"/>
            <w:gridSpan w:val="3"/>
            <w:tcBorders>
              <w:bottom w:val="single" w:sz="4" w:space="0" w:color="auto"/>
            </w:tcBorders>
          </w:tcPr>
          <w:p w14:paraId="378E79C0" w14:textId="77777777" w:rsidR="008C40C1" w:rsidRPr="00053232" w:rsidRDefault="008C40C1" w:rsidP="00053232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323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FE1964F" w14:textId="77777777" w:rsidR="008C40C1" w:rsidRPr="00053232" w:rsidRDefault="008C40C1" w:rsidP="00053232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94" w:type="dxa"/>
            <w:gridSpan w:val="3"/>
            <w:tcBorders>
              <w:bottom w:val="single" w:sz="4" w:space="0" w:color="auto"/>
            </w:tcBorders>
          </w:tcPr>
          <w:p w14:paraId="3C50538E" w14:textId="77777777" w:rsidR="008C40C1" w:rsidRPr="00053232" w:rsidRDefault="008C40C1" w:rsidP="00053232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323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0DAF" w:rsidRPr="00053232" w14:paraId="50821485" w14:textId="77777777" w:rsidTr="000F674A">
        <w:tc>
          <w:tcPr>
            <w:tcW w:w="4140" w:type="dxa"/>
          </w:tcPr>
          <w:p w14:paraId="19FE2F16" w14:textId="77777777" w:rsidR="00EC0DAF" w:rsidRPr="00053232" w:rsidRDefault="00EC0DAF" w:rsidP="00053232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1225A" w14:textId="77777777" w:rsidR="00EC0DAF" w:rsidRPr="00053232" w:rsidRDefault="00EC0DAF" w:rsidP="0005323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3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E2692E" w:rsidRPr="0005323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746FBBD8" w14:textId="77777777" w:rsidR="00EC0DAF" w:rsidRPr="00053232" w:rsidRDefault="00EC0DAF" w:rsidP="0005323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7D8655E9" w14:textId="77777777" w:rsidR="00EC0DAF" w:rsidRPr="00053232" w:rsidRDefault="00EC0DAF" w:rsidP="0005323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3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053232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236" w:type="dxa"/>
          </w:tcPr>
          <w:p w14:paraId="259AC302" w14:textId="77777777" w:rsidR="00EC0DAF" w:rsidRPr="00053232" w:rsidRDefault="00EC0DAF" w:rsidP="0005323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3D37E4D7" w14:textId="77777777" w:rsidR="00EC0DAF" w:rsidRPr="00053232" w:rsidRDefault="00EC0DAF" w:rsidP="0005323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323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E2692E" w:rsidRPr="0005323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452E007" w14:textId="77777777" w:rsidR="00EC0DAF" w:rsidRPr="00053232" w:rsidRDefault="00EC0DAF" w:rsidP="0005323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1A6930CE" w14:textId="77777777" w:rsidR="00EC0DAF" w:rsidRPr="00053232" w:rsidRDefault="00EC0DAF" w:rsidP="00053232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323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053232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</w:tr>
      <w:tr w:rsidR="00EC0DAF" w:rsidRPr="00053232" w14:paraId="14B8BA10" w14:textId="77777777" w:rsidTr="00954C25">
        <w:trPr>
          <w:trHeight w:val="203"/>
        </w:trPr>
        <w:tc>
          <w:tcPr>
            <w:tcW w:w="4140" w:type="dxa"/>
            <w:vAlign w:val="center"/>
          </w:tcPr>
          <w:p w14:paraId="295A094F" w14:textId="77777777" w:rsidR="00EC0DAF" w:rsidRPr="00053232" w:rsidRDefault="00EC0DAF" w:rsidP="00053232">
            <w:pPr>
              <w:spacing w:line="240" w:lineRule="auto"/>
              <w:ind w:left="254" w:hanging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32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3F11D" w14:textId="77777777" w:rsidR="00EC0DAF" w:rsidRPr="00053232" w:rsidRDefault="00241EB7" w:rsidP="00053232">
            <w:pPr>
              <w:spacing w:line="420" w:lineRule="exact"/>
              <w:ind w:right="-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3232">
              <w:rPr>
                <w:rFonts w:asciiTheme="majorBidi" w:hAnsiTheme="majorBidi" w:cstheme="majorBidi"/>
                <w:sz w:val="28"/>
                <w:szCs w:val="28"/>
              </w:rPr>
              <w:t>69,067,130.05</w:t>
            </w:r>
          </w:p>
        </w:tc>
        <w:tc>
          <w:tcPr>
            <w:tcW w:w="237" w:type="dxa"/>
            <w:vAlign w:val="bottom"/>
          </w:tcPr>
          <w:p w14:paraId="43E5E86F" w14:textId="77777777" w:rsidR="00EC0DAF" w:rsidRPr="00053232" w:rsidRDefault="00EC0DAF" w:rsidP="00053232">
            <w:pPr>
              <w:tabs>
                <w:tab w:val="decimal" w:pos="1168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6612D0C0" w14:textId="77777777" w:rsidR="00EC0DAF" w:rsidRPr="00053232" w:rsidRDefault="00EC0DAF" w:rsidP="00053232">
            <w:pPr>
              <w:spacing w:line="420" w:lineRule="exact"/>
              <w:ind w:right="-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3232">
              <w:rPr>
                <w:rFonts w:asciiTheme="majorBidi" w:hAnsiTheme="majorBidi"/>
                <w:sz w:val="28"/>
                <w:szCs w:val="28"/>
                <w:cs/>
              </w:rPr>
              <w:t>59</w:t>
            </w:r>
            <w:r w:rsidRPr="00053232">
              <w:rPr>
                <w:rFonts w:asciiTheme="majorBidi" w:hAnsiTheme="majorBidi"/>
                <w:sz w:val="28"/>
                <w:szCs w:val="28"/>
              </w:rPr>
              <w:t>,</w:t>
            </w:r>
            <w:r w:rsidRPr="00053232">
              <w:rPr>
                <w:rFonts w:asciiTheme="majorBidi" w:hAnsiTheme="majorBidi"/>
                <w:sz w:val="28"/>
                <w:szCs w:val="28"/>
                <w:cs/>
              </w:rPr>
              <w:t>163</w:t>
            </w:r>
            <w:r w:rsidRPr="00053232">
              <w:rPr>
                <w:rFonts w:asciiTheme="majorBidi" w:hAnsiTheme="majorBidi"/>
                <w:sz w:val="28"/>
                <w:szCs w:val="28"/>
              </w:rPr>
              <w:t>,</w:t>
            </w:r>
            <w:r w:rsidRPr="00053232">
              <w:rPr>
                <w:rFonts w:asciiTheme="majorBidi" w:hAnsiTheme="majorBidi"/>
                <w:sz w:val="28"/>
                <w:szCs w:val="28"/>
                <w:cs/>
              </w:rPr>
              <w:t>156.40</w:t>
            </w:r>
          </w:p>
        </w:tc>
        <w:tc>
          <w:tcPr>
            <w:tcW w:w="236" w:type="dxa"/>
          </w:tcPr>
          <w:p w14:paraId="7ADF3B33" w14:textId="77777777" w:rsidR="00EC0DAF" w:rsidRPr="00053232" w:rsidRDefault="00EC0DAF" w:rsidP="00053232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60EF117B" w14:textId="77777777" w:rsidR="00EC0DAF" w:rsidRPr="00053232" w:rsidRDefault="005268CD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3232">
              <w:rPr>
                <w:rFonts w:asciiTheme="majorBidi" w:hAnsiTheme="majorBidi" w:cstheme="majorBidi"/>
                <w:sz w:val="28"/>
                <w:szCs w:val="28"/>
              </w:rPr>
              <w:t>66,327,903.92</w:t>
            </w:r>
          </w:p>
        </w:tc>
        <w:tc>
          <w:tcPr>
            <w:tcW w:w="236" w:type="dxa"/>
          </w:tcPr>
          <w:p w14:paraId="4E7E828F" w14:textId="77777777" w:rsidR="00EC0DAF" w:rsidRPr="00053232" w:rsidRDefault="00EC0DAF" w:rsidP="00053232">
            <w:pPr>
              <w:tabs>
                <w:tab w:val="decimal" w:pos="1451"/>
              </w:tabs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66390D9" w14:textId="77777777" w:rsidR="00EC0DAF" w:rsidRPr="00053232" w:rsidRDefault="00EC0DA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3232">
              <w:rPr>
                <w:rFonts w:asciiTheme="majorBidi" w:hAnsiTheme="majorBidi" w:cstheme="majorBidi"/>
                <w:sz w:val="28"/>
                <w:szCs w:val="28"/>
              </w:rPr>
              <w:t>54,813,146.36</w:t>
            </w:r>
          </w:p>
        </w:tc>
      </w:tr>
      <w:tr w:rsidR="00EC0DAF" w:rsidRPr="00053232" w14:paraId="016B552E" w14:textId="77777777" w:rsidTr="000F674A">
        <w:trPr>
          <w:trHeight w:val="203"/>
        </w:trPr>
        <w:tc>
          <w:tcPr>
            <w:tcW w:w="4140" w:type="dxa"/>
            <w:vAlign w:val="center"/>
          </w:tcPr>
          <w:p w14:paraId="0DC6BA81" w14:textId="77777777" w:rsidR="00EC0DAF" w:rsidRPr="00053232" w:rsidRDefault="00EC0DAF" w:rsidP="00053232">
            <w:pPr>
              <w:spacing w:line="240" w:lineRule="auto"/>
              <w:ind w:left="254" w:hanging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3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D8D4E" w14:textId="77777777" w:rsidR="00EC0DAF" w:rsidRPr="00053232" w:rsidRDefault="00EC0DA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3232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 20</w:t>
            </w:r>
          </w:p>
        </w:tc>
        <w:tc>
          <w:tcPr>
            <w:tcW w:w="237" w:type="dxa"/>
            <w:vAlign w:val="bottom"/>
          </w:tcPr>
          <w:p w14:paraId="0352A3C9" w14:textId="77777777" w:rsidR="00EC0DAF" w:rsidRPr="00053232" w:rsidRDefault="00EC0DA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1461FD36" w14:textId="77777777" w:rsidR="00EC0DAF" w:rsidRPr="00053232" w:rsidRDefault="00EC0DA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3232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 20</w:t>
            </w:r>
          </w:p>
        </w:tc>
        <w:tc>
          <w:tcPr>
            <w:tcW w:w="236" w:type="dxa"/>
            <w:vAlign w:val="center"/>
          </w:tcPr>
          <w:p w14:paraId="0E3BB406" w14:textId="77777777" w:rsidR="00EC0DAF" w:rsidRPr="00053232" w:rsidRDefault="00EC0DA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60586" w14:textId="77777777" w:rsidR="00EC0DAF" w:rsidRPr="00053232" w:rsidRDefault="00EC0DA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3232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 20</w:t>
            </w:r>
          </w:p>
        </w:tc>
        <w:tc>
          <w:tcPr>
            <w:tcW w:w="236" w:type="dxa"/>
          </w:tcPr>
          <w:p w14:paraId="01BEBA21" w14:textId="77777777" w:rsidR="00EC0DAF" w:rsidRPr="00053232" w:rsidRDefault="00EC0DAF" w:rsidP="00053232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72C4E" w14:textId="77777777" w:rsidR="00EC0DAF" w:rsidRPr="00053232" w:rsidRDefault="00EC0DA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3232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 20</w:t>
            </w:r>
          </w:p>
        </w:tc>
      </w:tr>
      <w:tr w:rsidR="00EC0DAF" w:rsidRPr="00053232" w14:paraId="348BA1CB" w14:textId="77777777" w:rsidTr="00954C25">
        <w:trPr>
          <w:trHeight w:val="203"/>
        </w:trPr>
        <w:tc>
          <w:tcPr>
            <w:tcW w:w="4140" w:type="dxa"/>
            <w:vAlign w:val="center"/>
          </w:tcPr>
          <w:p w14:paraId="0DAF6998" w14:textId="77777777" w:rsidR="00EC0DAF" w:rsidRPr="00053232" w:rsidRDefault="00EC0DAF" w:rsidP="00053232">
            <w:pPr>
              <w:spacing w:line="240" w:lineRule="auto"/>
              <w:ind w:left="254" w:hanging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32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2B707" w14:textId="77777777" w:rsidR="00EC0DAF" w:rsidRPr="00053232" w:rsidRDefault="001C4FE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323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13,813,426.01</w:t>
            </w:r>
          </w:p>
        </w:tc>
        <w:tc>
          <w:tcPr>
            <w:tcW w:w="237" w:type="dxa"/>
            <w:vAlign w:val="bottom"/>
          </w:tcPr>
          <w:p w14:paraId="54E4588F" w14:textId="77777777" w:rsidR="00EC0DAF" w:rsidRPr="00053232" w:rsidRDefault="00EC0DA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5726457B" w14:textId="77777777" w:rsidR="00EC0DAF" w:rsidRPr="00053232" w:rsidRDefault="00EC0DA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323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11</w:t>
            </w:r>
            <w:r w:rsidRPr="00053232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05323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832</w:t>
            </w:r>
            <w:r w:rsidRPr="00053232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05323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631.28</w:t>
            </w:r>
          </w:p>
        </w:tc>
        <w:tc>
          <w:tcPr>
            <w:tcW w:w="236" w:type="dxa"/>
          </w:tcPr>
          <w:p w14:paraId="72447039" w14:textId="77777777" w:rsidR="00EC0DAF" w:rsidRPr="00053232" w:rsidRDefault="00EC0DA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4692342A" w14:textId="77777777" w:rsidR="00EC0DAF" w:rsidRPr="00053232" w:rsidRDefault="00241EB7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3232">
              <w:rPr>
                <w:rFonts w:asciiTheme="majorBidi" w:hAnsiTheme="majorBidi" w:cstheme="majorBidi"/>
                <w:sz w:val="28"/>
                <w:szCs w:val="28"/>
              </w:rPr>
              <w:t>13,265,580.78</w:t>
            </w:r>
          </w:p>
        </w:tc>
        <w:tc>
          <w:tcPr>
            <w:tcW w:w="236" w:type="dxa"/>
          </w:tcPr>
          <w:p w14:paraId="71E81A07" w14:textId="77777777" w:rsidR="00EC0DAF" w:rsidRPr="00053232" w:rsidRDefault="00EC0DAF" w:rsidP="00053232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</w:tcPr>
          <w:p w14:paraId="703B7886" w14:textId="77777777" w:rsidR="00EC0DAF" w:rsidRPr="00053232" w:rsidRDefault="00EC0DA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3232">
              <w:rPr>
                <w:rFonts w:asciiTheme="majorBidi" w:hAnsiTheme="majorBidi" w:cstheme="majorBidi"/>
                <w:sz w:val="28"/>
                <w:szCs w:val="28"/>
              </w:rPr>
              <w:t>10,962,629.27</w:t>
            </w:r>
          </w:p>
        </w:tc>
      </w:tr>
      <w:tr w:rsidR="00EC0DAF" w:rsidRPr="00053232" w14:paraId="0359EAFE" w14:textId="77777777" w:rsidTr="000F674A">
        <w:trPr>
          <w:trHeight w:val="203"/>
        </w:trPr>
        <w:tc>
          <w:tcPr>
            <w:tcW w:w="4140" w:type="dxa"/>
            <w:vAlign w:val="center"/>
          </w:tcPr>
          <w:p w14:paraId="6BCABEFC" w14:textId="77777777" w:rsidR="00EC0DAF" w:rsidRPr="00053232" w:rsidRDefault="00EC0DAF" w:rsidP="00053232">
            <w:pPr>
              <w:spacing w:before="120" w:line="2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5323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ผลกระทบทางภาษีสำหรับ :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0DCC5F" w14:textId="77777777" w:rsidR="00EC0DAF" w:rsidRPr="00053232" w:rsidRDefault="00EC0DA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1866380C" w14:textId="77777777" w:rsidR="00EC0DAF" w:rsidRPr="00053232" w:rsidRDefault="00EC0DA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480EE8A" w14:textId="77777777" w:rsidR="00EC0DAF" w:rsidRPr="00053232" w:rsidRDefault="00EC0DA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4BF73C" w14:textId="77777777" w:rsidR="00EC0DAF" w:rsidRPr="00053232" w:rsidRDefault="00EC0DA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5A5856C4" w14:textId="77777777" w:rsidR="00EC0DAF" w:rsidRPr="00053232" w:rsidRDefault="00EC0DA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A059039" w14:textId="77777777" w:rsidR="00EC0DAF" w:rsidRPr="00053232" w:rsidRDefault="00EC0DAF" w:rsidP="00053232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127A92AE" w14:textId="77777777" w:rsidR="00EC0DAF" w:rsidRPr="00053232" w:rsidRDefault="00EC0DA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0DAF" w:rsidRPr="00053232" w14:paraId="7ACF157B" w14:textId="77777777" w:rsidTr="000F674A">
        <w:trPr>
          <w:trHeight w:val="203"/>
        </w:trPr>
        <w:tc>
          <w:tcPr>
            <w:tcW w:w="4140" w:type="dxa"/>
            <w:vAlign w:val="center"/>
          </w:tcPr>
          <w:p w14:paraId="2B98B438" w14:textId="77777777" w:rsidR="00EC0DAF" w:rsidRPr="00053232" w:rsidRDefault="009663EB" w:rsidP="0005323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32">
              <w:rPr>
                <w:rFonts w:asciiTheme="majorBidi" w:hAnsiTheme="majorBidi"/>
                <w:sz w:val="28"/>
                <w:szCs w:val="28"/>
                <w:cs/>
              </w:rPr>
              <w:t>ผลกระทบจากการลดหย่อนภาษีเงินได้ภายใต้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4686B0" w14:textId="77777777" w:rsidR="00EC0DAF" w:rsidRPr="00053232" w:rsidRDefault="00EC0DA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58A9C635" w14:textId="77777777" w:rsidR="00EC0DAF" w:rsidRPr="00053232" w:rsidRDefault="00EC0DA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425C8E8" w14:textId="77777777" w:rsidR="00EC0DAF" w:rsidRPr="00053232" w:rsidRDefault="00EC0DA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99241B" w14:textId="77777777" w:rsidR="00EC0DAF" w:rsidRPr="00053232" w:rsidRDefault="00EC0DA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660ADFA5" w14:textId="77777777" w:rsidR="00EC0DAF" w:rsidRPr="00053232" w:rsidRDefault="00EC0DA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A32B3DA" w14:textId="77777777" w:rsidR="00EC0DAF" w:rsidRPr="00053232" w:rsidRDefault="00EC0DAF" w:rsidP="00053232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162A9627" w14:textId="77777777" w:rsidR="00EC0DAF" w:rsidRPr="00053232" w:rsidRDefault="00EC0DA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F2116" w:rsidRPr="00053232" w14:paraId="1283F584" w14:textId="77777777" w:rsidTr="00053232">
        <w:trPr>
          <w:trHeight w:val="203"/>
        </w:trPr>
        <w:tc>
          <w:tcPr>
            <w:tcW w:w="4140" w:type="dxa"/>
            <w:vAlign w:val="center"/>
          </w:tcPr>
          <w:p w14:paraId="7577FC2D" w14:textId="77777777" w:rsidR="001F2116" w:rsidRPr="00053232" w:rsidRDefault="00194338" w:rsidP="00053232">
            <w:pPr>
              <w:spacing w:line="240" w:lineRule="auto"/>
              <w:ind w:left="227" w:firstLine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32">
              <w:rPr>
                <w:rFonts w:asciiTheme="majorBidi" w:hAnsiTheme="majorBidi"/>
                <w:sz w:val="28"/>
                <w:szCs w:val="28"/>
                <w:cs/>
              </w:rPr>
              <w:t>สิทธิประโยชน์จากการส่งเสริมการลงทุน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124B27" w14:textId="77777777" w:rsidR="001F2116" w:rsidRPr="00053232" w:rsidRDefault="00F4290B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4290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(1</w:t>
            </w:r>
            <w:r w:rsidRPr="00F4290B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F4290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760</w:t>
            </w:r>
            <w:r w:rsidRPr="00F4290B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F4290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154.58)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3D9D3F0" w14:textId="77777777" w:rsidR="001F2116" w:rsidRPr="00053232" w:rsidRDefault="001F2116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6A45D94" w14:textId="77777777" w:rsidR="001F2116" w:rsidRPr="00053232" w:rsidRDefault="00D046E9" w:rsidP="00053232">
            <w:pPr>
              <w:spacing w:line="400" w:lineRule="exact"/>
              <w:ind w:right="-45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053232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A6C3DE" w14:textId="77777777" w:rsidR="001F2116" w:rsidRPr="00053232" w:rsidRDefault="001F2116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5AB4F1F7" w14:textId="77777777" w:rsidR="001F2116" w:rsidRPr="00053232" w:rsidRDefault="00F4290B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4290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(1</w:t>
            </w:r>
            <w:r w:rsidRPr="00F4290B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F4290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760</w:t>
            </w:r>
            <w:r w:rsidRPr="00F4290B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F4290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154.58)</w:t>
            </w:r>
          </w:p>
        </w:tc>
        <w:tc>
          <w:tcPr>
            <w:tcW w:w="236" w:type="dxa"/>
            <w:vAlign w:val="center"/>
          </w:tcPr>
          <w:p w14:paraId="6AB37428" w14:textId="77777777" w:rsidR="001F2116" w:rsidRPr="00053232" w:rsidRDefault="001F2116" w:rsidP="00053232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017C2429" w14:textId="77777777" w:rsidR="001F2116" w:rsidRPr="00053232" w:rsidRDefault="00D046E9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323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1F2116" w:rsidRPr="00053232" w14:paraId="347AE8FE" w14:textId="77777777" w:rsidTr="00053232">
        <w:trPr>
          <w:trHeight w:val="203"/>
        </w:trPr>
        <w:tc>
          <w:tcPr>
            <w:tcW w:w="4140" w:type="dxa"/>
            <w:vAlign w:val="center"/>
          </w:tcPr>
          <w:p w14:paraId="6B6E7A68" w14:textId="77777777" w:rsidR="001F2116" w:rsidRPr="00053232" w:rsidRDefault="001F2116" w:rsidP="0005323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3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รายได้และค่าใช้จ่ายที่ได้รับยกเว้นภาษี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5AC8A1" w14:textId="77777777" w:rsidR="001F2116" w:rsidRPr="00053232" w:rsidRDefault="001F2116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323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14,322.33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DCF8675" w14:textId="77777777" w:rsidR="001F2116" w:rsidRPr="00053232" w:rsidRDefault="001F2116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D65F24C" w14:textId="77777777" w:rsidR="001F2116" w:rsidRPr="00053232" w:rsidRDefault="001F2116" w:rsidP="00053232">
            <w:pPr>
              <w:spacing w:line="400" w:lineRule="exact"/>
              <w:ind w:right="-45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05323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(74</w:t>
            </w:r>
            <w:r w:rsidRPr="0005323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5323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764.81)</w:t>
            </w:r>
          </w:p>
        </w:tc>
        <w:tc>
          <w:tcPr>
            <w:tcW w:w="236" w:type="dxa"/>
            <w:shd w:val="clear" w:color="auto" w:fill="auto"/>
          </w:tcPr>
          <w:p w14:paraId="0B0D2581" w14:textId="77777777" w:rsidR="001F2116" w:rsidRPr="00053232" w:rsidRDefault="001F2116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12647BD1" w14:textId="77777777" w:rsidR="001F2116" w:rsidRPr="00053232" w:rsidRDefault="001F2116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323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14,322.33</w:t>
            </w:r>
          </w:p>
        </w:tc>
        <w:tc>
          <w:tcPr>
            <w:tcW w:w="236" w:type="dxa"/>
            <w:vAlign w:val="center"/>
          </w:tcPr>
          <w:p w14:paraId="33EEAC03" w14:textId="77777777" w:rsidR="001F2116" w:rsidRPr="00053232" w:rsidRDefault="001F2116" w:rsidP="00053232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6649B393" w14:textId="77777777" w:rsidR="001F2116" w:rsidRPr="00053232" w:rsidRDefault="001F2116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323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(83,564.03)</w:t>
            </w:r>
          </w:p>
        </w:tc>
      </w:tr>
      <w:tr w:rsidR="00EC0DAF" w:rsidRPr="00053232" w14:paraId="25C687B5" w14:textId="77777777" w:rsidTr="00053232">
        <w:trPr>
          <w:trHeight w:val="203"/>
        </w:trPr>
        <w:tc>
          <w:tcPr>
            <w:tcW w:w="4140" w:type="dxa"/>
            <w:vAlign w:val="bottom"/>
          </w:tcPr>
          <w:p w14:paraId="6A4922E6" w14:textId="77777777" w:rsidR="00EC0DAF" w:rsidRPr="00053232" w:rsidRDefault="00EC0DAF" w:rsidP="0005323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CCCE77" w14:textId="77777777" w:rsidR="00EC0DAF" w:rsidRPr="00053232" w:rsidRDefault="001C4FE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5323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1,081,511.04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61956D6" w14:textId="77777777" w:rsidR="00EC0DAF" w:rsidRPr="00053232" w:rsidRDefault="00EC0DA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5254502" w14:textId="77777777" w:rsidR="00EC0DAF" w:rsidRPr="00053232" w:rsidRDefault="00EC0DA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53232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989</w:t>
            </w:r>
            <w:r w:rsidRPr="0005323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53232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996.72</w:t>
            </w:r>
          </w:p>
        </w:tc>
        <w:tc>
          <w:tcPr>
            <w:tcW w:w="236" w:type="dxa"/>
            <w:shd w:val="clear" w:color="auto" w:fill="auto"/>
          </w:tcPr>
          <w:p w14:paraId="21D51B78" w14:textId="77777777" w:rsidR="00EC0DAF" w:rsidRPr="00053232" w:rsidRDefault="00EC0DA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78B97D9" w14:textId="77777777" w:rsidR="00EC0DAF" w:rsidRPr="00053232" w:rsidRDefault="00241EB7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32">
              <w:rPr>
                <w:rFonts w:asciiTheme="majorBidi" w:hAnsiTheme="majorBidi" w:cstheme="majorBidi"/>
                <w:sz w:val="28"/>
                <w:szCs w:val="28"/>
              </w:rPr>
              <w:t>1,081,511.04</w:t>
            </w:r>
          </w:p>
        </w:tc>
        <w:tc>
          <w:tcPr>
            <w:tcW w:w="236" w:type="dxa"/>
          </w:tcPr>
          <w:p w14:paraId="114D1DBA" w14:textId="77777777" w:rsidR="00EC0DAF" w:rsidRPr="00053232" w:rsidRDefault="00EC0DAF" w:rsidP="00053232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567A1D65" w14:textId="77777777" w:rsidR="00EC0DAF" w:rsidRPr="00053232" w:rsidRDefault="00EC0DA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323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943,606.22</w:t>
            </w:r>
          </w:p>
        </w:tc>
      </w:tr>
      <w:tr w:rsidR="00EC0DAF" w:rsidRPr="00053232" w14:paraId="3A1471DF" w14:textId="77777777" w:rsidTr="00053232">
        <w:trPr>
          <w:trHeight w:val="203"/>
        </w:trPr>
        <w:tc>
          <w:tcPr>
            <w:tcW w:w="4140" w:type="dxa"/>
            <w:vAlign w:val="bottom"/>
          </w:tcPr>
          <w:p w14:paraId="4C50E054" w14:textId="77777777" w:rsidR="00EC0DAF" w:rsidRPr="00053232" w:rsidRDefault="00EC0DAF" w:rsidP="0005323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32">
              <w:rPr>
                <w:rFonts w:asciiTheme="majorBidi" w:hAnsiTheme="majorBidi"/>
                <w:sz w:val="28"/>
                <w:szCs w:val="28"/>
                <w:cs/>
              </w:rPr>
              <w:t>ขาดทุนทางภาษีปีปัจจุบันที่ไม่ได้รับรู้เป็นสินทรัพย์ภาษีเงินได้รอตัดบัญชี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BACB7C" w14:textId="77777777" w:rsidR="00EC0DAF" w:rsidRPr="00053232" w:rsidRDefault="001C4FE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5323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A1D2D22" w14:textId="77777777" w:rsidR="00EC0DAF" w:rsidRPr="00053232" w:rsidRDefault="00EC0DA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C59706E" w14:textId="77777777" w:rsidR="00EC0DAF" w:rsidRPr="00053232" w:rsidRDefault="00EC0DA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53232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(111</w:t>
            </w:r>
            <w:r w:rsidRPr="0005323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053232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631.63)</w:t>
            </w:r>
          </w:p>
        </w:tc>
        <w:tc>
          <w:tcPr>
            <w:tcW w:w="236" w:type="dxa"/>
            <w:shd w:val="clear" w:color="auto" w:fill="auto"/>
          </w:tcPr>
          <w:p w14:paraId="1E3B0833" w14:textId="77777777" w:rsidR="00EC0DAF" w:rsidRPr="00053232" w:rsidRDefault="00EC0DA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9B65701" w14:textId="77777777" w:rsidR="00EC0DAF" w:rsidRPr="00053232" w:rsidRDefault="00241EB7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32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334B055" w14:textId="77777777" w:rsidR="00EC0DAF" w:rsidRPr="00053232" w:rsidRDefault="00EC0DAF" w:rsidP="00053232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75D8717" w14:textId="77777777" w:rsidR="00EC0DAF" w:rsidRPr="00053232" w:rsidRDefault="00EC0DA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32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C0DAF" w:rsidRPr="00053232" w14:paraId="4220F156" w14:textId="77777777" w:rsidTr="00053232">
        <w:trPr>
          <w:trHeight w:val="203"/>
        </w:trPr>
        <w:tc>
          <w:tcPr>
            <w:tcW w:w="4140" w:type="dxa"/>
            <w:vAlign w:val="bottom"/>
          </w:tcPr>
          <w:p w14:paraId="3D613CCC" w14:textId="77777777" w:rsidR="00EC0DAF" w:rsidRPr="00053232" w:rsidRDefault="00EC0DAF" w:rsidP="0005323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32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62E35" w14:textId="77777777" w:rsidR="00EC0DAF" w:rsidRPr="00053232" w:rsidRDefault="001C4FE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323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(1,784,456.68)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90787C3" w14:textId="77777777" w:rsidR="00EC0DAF" w:rsidRPr="00053232" w:rsidRDefault="00EC0DA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01BE2" w14:textId="77777777" w:rsidR="00EC0DAF" w:rsidRPr="00053232" w:rsidRDefault="00EC0DA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323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(164</w:t>
            </w:r>
            <w:r w:rsidRPr="00053232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05323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609.25)</w:t>
            </w:r>
          </w:p>
        </w:tc>
        <w:tc>
          <w:tcPr>
            <w:tcW w:w="236" w:type="dxa"/>
            <w:shd w:val="clear" w:color="auto" w:fill="auto"/>
          </w:tcPr>
          <w:p w14:paraId="366A70FD" w14:textId="77777777" w:rsidR="00EC0DAF" w:rsidRPr="00053232" w:rsidRDefault="00EC0DA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2C7D631E" w14:textId="77777777" w:rsidR="00EC0DAF" w:rsidRPr="00053232" w:rsidRDefault="00241EB7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3232">
              <w:rPr>
                <w:rFonts w:asciiTheme="majorBidi" w:hAnsiTheme="majorBidi" w:cstheme="majorBidi"/>
                <w:sz w:val="28"/>
                <w:szCs w:val="28"/>
              </w:rPr>
              <w:t>(253,095.12)</w:t>
            </w:r>
          </w:p>
        </w:tc>
        <w:tc>
          <w:tcPr>
            <w:tcW w:w="236" w:type="dxa"/>
            <w:vAlign w:val="center"/>
          </w:tcPr>
          <w:p w14:paraId="61503B21" w14:textId="77777777" w:rsidR="00EC0DAF" w:rsidRPr="00053232" w:rsidRDefault="00EC0DAF" w:rsidP="00053232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5DF95AE5" w14:textId="77777777" w:rsidR="00EC0DAF" w:rsidRPr="00053232" w:rsidRDefault="00EC0DA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3232">
              <w:rPr>
                <w:rFonts w:asciiTheme="majorBidi" w:hAnsiTheme="majorBidi" w:cstheme="majorBidi"/>
                <w:sz w:val="28"/>
                <w:szCs w:val="28"/>
              </w:rPr>
              <w:t>193,769.89</w:t>
            </w:r>
          </w:p>
        </w:tc>
      </w:tr>
      <w:tr w:rsidR="00EC0DAF" w:rsidRPr="00053232" w14:paraId="7E6C766A" w14:textId="77777777" w:rsidTr="00053232">
        <w:trPr>
          <w:trHeight w:val="203"/>
        </w:trPr>
        <w:tc>
          <w:tcPr>
            <w:tcW w:w="4140" w:type="dxa"/>
            <w:vAlign w:val="center"/>
          </w:tcPr>
          <w:p w14:paraId="04D74A89" w14:textId="77777777" w:rsidR="00EC0DAF" w:rsidRPr="00053232" w:rsidRDefault="00EC0DAF" w:rsidP="00053232">
            <w:pPr>
              <w:spacing w:line="240" w:lineRule="auto"/>
              <w:ind w:left="254" w:hanging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32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รวมรายได้(ค่าใช้จ่าย)ภาษีเงินได้ที่แสดงอยู่ใน</w:t>
            </w:r>
            <w:r w:rsidRPr="0005323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</w:t>
            </w:r>
            <w:r w:rsidRPr="00053232">
              <w:rPr>
                <w:rFonts w:asciiTheme="majorBidi" w:hAnsiTheme="majorBidi" w:cstheme="majorBidi"/>
                <w:sz w:val="28"/>
                <w:szCs w:val="28"/>
                <w:cs/>
              </w:rPr>
              <w:t>งบกำไรขาดทุนเบ็ดเสร็จรวม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531886" w14:textId="77777777" w:rsidR="00EC0DAF" w:rsidRPr="00053232" w:rsidRDefault="00713EF9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13E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11,364,648.12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8E0B3B4" w14:textId="77777777" w:rsidR="00EC0DAF" w:rsidRPr="00053232" w:rsidRDefault="00EC0DA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5AF73A" w14:textId="77777777" w:rsidR="00EC0DAF" w:rsidRPr="00053232" w:rsidRDefault="00EC0DA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323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12</w:t>
            </w:r>
            <w:r w:rsidRPr="00053232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05323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471</w:t>
            </w:r>
            <w:r w:rsidRPr="00053232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05323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622.31</w:t>
            </w:r>
          </w:p>
        </w:tc>
        <w:tc>
          <w:tcPr>
            <w:tcW w:w="236" w:type="dxa"/>
            <w:shd w:val="clear" w:color="auto" w:fill="auto"/>
          </w:tcPr>
          <w:p w14:paraId="1FCB490F" w14:textId="77777777" w:rsidR="00EC0DAF" w:rsidRPr="00053232" w:rsidRDefault="00EC0DA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BE87E2" w14:textId="77777777" w:rsidR="00EC0DAF" w:rsidRPr="00053232" w:rsidRDefault="00713EF9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13E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12,348,164.45</w:t>
            </w:r>
          </w:p>
        </w:tc>
        <w:tc>
          <w:tcPr>
            <w:tcW w:w="236" w:type="dxa"/>
          </w:tcPr>
          <w:p w14:paraId="2C6FD539" w14:textId="77777777" w:rsidR="00EC0DAF" w:rsidRPr="00053232" w:rsidRDefault="00EC0DAF" w:rsidP="00053232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53C9AA" w14:textId="77777777" w:rsidR="00EC0DAF" w:rsidRPr="00053232" w:rsidRDefault="00EC0DA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3232">
              <w:rPr>
                <w:rFonts w:asciiTheme="majorBidi" w:hAnsiTheme="majorBidi" w:cstheme="majorBidi"/>
                <w:sz w:val="28"/>
                <w:szCs w:val="28"/>
              </w:rPr>
              <w:t>12,016,441.35</w:t>
            </w:r>
          </w:p>
        </w:tc>
      </w:tr>
      <w:tr w:rsidR="00EC0DAF" w:rsidRPr="00E50A6D" w14:paraId="4FAB5498" w14:textId="77777777" w:rsidTr="00053232">
        <w:trPr>
          <w:trHeight w:val="149"/>
        </w:trPr>
        <w:tc>
          <w:tcPr>
            <w:tcW w:w="4140" w:type="dxa"/>
            <w:vAlign w:val="center"/>
          </w:tcPr>
          <w:p w14:paraId="2207C3C9" w14:textId="77777777" w:rsidR="00EC0DAF" w:rsidRPr="00053232" w:rsidRDefault="00EC0DAF" w:rsidP="00053232">
            <w:pPr>
              <w:spacing w:before="120" w:line="2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5323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อัตราภาษีเงินได้ที่แท้จริง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EEB27D" w14:textId="77777777" w:rsidR="00EC0DAF" w:rsidRPr="00053232" w:rsidRDefault="001C4FE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323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ร้อยละ </w:t>
            </w:r>
            <w:r w:rsidR="008D6EEF" w:rsidRPr="0005323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</w:t>
            </w:r>
            <w:r w:rsidRPr="0005323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="00713E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8D6EEF" w:rsidRPr="0005323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6422F4A" w14:textId="77777777" w:rsidR="00EC0DAF" w:rsidRPr="00053232" w:rsidRDefault="00EC0DA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1D0777" w14:textId="77777777" w:rsidR="00EC0DAF" w:rsidRPr="00053232" w:rsidRDefault="00EC0DA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323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05323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21.08</w:t>
            </w:r>
          </w:p>
        </w:tc>
        <w:tc>
          <w:tcPr>
            <w:tcW w:w="236" w:type="dxa"/>
            <w:shd w:val="clear" w:color="auto" w:fill="auto"/>
          </w:tcPr>
          <w:p w14:paraId="18B45B6A" w14:textId="77777777" w:rsidR="00EC0DAF" w:rsidRPr="00053232" w:rsidRDefault="00EC0DA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23BCA9" w14:textId="77777777" w:rsidR="00EC0DAF" w:rsidRPr="00053232" w:rsidRDefault="00241EB7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3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ร้อยละ </w:t>
            </w:r>
            <w:r w:rsidR="008D6EEF" w:rsidRPr="0005323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</w:t>
            </w:r>
            <w:r w:rsidRPr="0005323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="00713E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62</w:t>
            </w:r>
          </w:p>
        </w:tc>
        <w:tc>
          <w:tcPr>
            <w:tcW w:w="236" w:type="dxa"/>
          </w:tcPr>
          <w:p w14:paraId="2809805B" w14:textId="77777777" w:rsidR="00EC0DAF" w:rsidRPr="00053232" w:rsidRDefault="00EC0DAF" w:rsidP="00053232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8DD830" w14:textId="77777777" w:rsidR="00EC0DAF" w:rsidRPr="00E50A6D" w:rsidRDefault="00EC0DAF" w:rsidP="000532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323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ร้อยละ</w:t>
            </w:r>
            <w:r w:rsidRPr="00053232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 21.92</w:t>
            </w:r>
          </w:p>
        </w:tc>
      </w:tr>
    </w:tbl>
    <w:p w14:paraId="7AD93D08" w14:textId="77777777" w:rsidR="002B6D10" w:rsidRPr="00E50A6D" w:rsidRDefault="002B6D10" w:rsidP="002B6D10">
      <w:pPr>
        <w:tabs>
          <w:tab w:val="left" w:pos="513"/>
          <w:tab w:val="decimal" w:pos="7920"/>
        </w:tabs>
        <w:spacing w:before="120" w:line="240" w:lineRule="atLeast"/>
        <w:rPr>
          <w:rFonts w:ascii="Angsana New" w:hAnsi="Angsana New"/>
          <w:b/>
          <w:bCs/>
          <w:sz w:val="30"/>
          <w:szCs w:val="30"/>
        </w:rPr>
      </w:pPr>
    </w:p>
    <w:p w14:paraId="7B0758BC" w14:textId="77777777" w:rsidR="002B6D10" w:rsidRPr="00E50A6D" w:rsidRDefault="002B6D10" w:rsidP="002B6D10">
      <w:pPr>
        <w:tabs>
          <w:tab w:val="left" w:pos="513"/>
          <w:tab w:val="decimal" w:pos="7920"/>
        </w:tabs>
        <w:spacing w:before="120" w:line="240" w:lineRule="atLeast"/>
        <w:rPr>
          <w:rFonts w:ascii="Angsana New" w:hAnsi="Angsana New"/>
          <w:b/>
          <w:bCs/>
          <w:sz w:val="30"/>
          <w:szCs w:val="30"/>
        </w:rPr>
      </w:pPr>
    </w:p>
    <w:p w14:paraId="63E415D0" w14:textId="77777777" w:rsidR="002B6D10" w:rsidRPr="00E50A6D" w:rsidRDefault="002B6D10" w:rsidP="002B6D10">
      <w:pPr>
        <w:tabs>
          <w:tab w:val="left" w:pos="513"/>
          <w:tab w:val="decimal" w:pos="7920"/>
        </w:tabs>
        <w:spacing w:before="120" w:line="240" w:lineRule="atLeast"/>
        <w:rPr>
          <w:rFonts w:ascii="Angsana New" w:hAnsi="Angsana New"/>
          <w:b/>
          <w:bCs/>
          <w:sz w:val="30"/>
          <w:szCs w:val="30"/>
        </w:rPr>
      </w:pPr>
    </w:p>
    <w:p w14:paraId="4025AD98" w14:textId="77777777" w:rsidR="002B6D10" w:rsidRPr="00E50A6D" w:rsidRDefault="002B6D10" w:rsidP="002B6D10">
      <w:pPr>
        <w:tabs>
          <w:tab w:val="left" w:pos="513"/>
          <w:tab w:val="decimal" w:pos="7920"/>
        </w:tabs>
        <w:spacing w:before="120" w:line="240" w:lineRule="atLeast"/>
        <w:rPr>
          <w:rFonts w:ascii="Angsana New" w:hAnsi="Angsana New"/>
          <w:b/>
          <w:bCs/>
          <w:sz w:val="30"/>
          <w:szCs w:val="30"/>
        </w:rPr>
      </w:pPr>
    </w:p>
    <w:p w14:paraId="037EF441" w14:textId="77777777" w:rsidR="00847976" w:rsidRPr="00E50A6D" w:rsidRDefault="00847976" w:rsidP="00E933C8">
      <w:pPr>
        <w:numPr>
          <w:ilvl w:val="0"/>
          <w:numId w:val="33"/>
        </w:numPr>
        <w:tabs>
          <w:tab w:val="left" w:pos="567"/>
          <w:tab w:val="decimal" w:pos="7920"/>
        </w:tabs>
        <w:spacing w:before="120" w:line="240" w:lineRule="atLeast"/>
        <w:ind w:hanging="720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lastRenderedPageBreak/>
        <w:t>กำไรต่อหุ้นขั้นพื้นฐาน</w:t>
      </w:r>
    </w:p>
    <w:p w14:paraId="386D0714" w14:textId="77777777" w:rsidR="00847976" w:rsidRPr="00E50A6D" w:rsidRDefault="007C46E6" w:rsidP="00843990">
      <w:pPr>
        <w:spacing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 w:hint="cs"/>
          <w:sz w:val="30"/>
          <w:szCs w:val="30"/>
          <w:cs/>
        </w:rPr>
        <w:t>กำไรต่อหุ้นขั้นพื้นฐานคำนวณโดยหารกำไรสำหรับปีที่เป็นของผู้ถือหุ้นของ</w:t>
      </w:r>
      <w:r w:rsidR="00D40447" w:rsidRPr="00E50A6D">
        <w:rPr>
          <w:rFonts w:ascii="Angsana New" w:hAnsi="Angsana New" w:hint="cs"/>
          <w:sz w:val="30"/>
          <w:szCs w:val="30"/>
          <w:cs/>
        </w:rPr>
        <w:t>กลุ่ม</w:t>
      </w:r>
      <w:r w:rsidR="00D40447" w:rsidRPr="00E50A6D">
        <w:rPr>
          <w:rFonts w:ascii="Angsana New" w:hAnsi="Angsana New"/>
          <w:sz w:val="30"/>
          <w:szCs w:val="30"/>
          <w:cs/>
        </w:rPr>
        <w:t>บริษัท</w:t>
      </w:r>
      <w:r w:rsidRPr="00E50A6D">
        <w:rPr>
          <w:rFonts w:ascii="Angsana New" w:hAnsi="Angsana New" w:hint="cs"/>
          <w:sz w:val="30"/>
          <w:szCs w:val="30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ด้วยจำนวนถัวเฉลี่ยถ่วงน้ำหนักของหุ้นสามัญที่ออกจำหน่ายแล้วในระหว่าง</w:t>
      </w:r>
      <w:r w:rsidR="00A651E7" w:rsidRPr="00E50A6D">
        <w:rPr>
          <w:rFonts w:ascii="Angsana New" w:hAnsi="Angsana New" w:hint="cs"/>
          <w:sz w:val="30"/>
          <w:szCs w:val="30"/>
          <w:cs/>
        </w:rPr>
        <w:t>ปี</w:t>
      </w:r>
    </w:p>
    <w:tbl>
      <w:tblPr>
        <w:tblW w:w="9811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237"/>
        <w:gridCol w:w="1294"/>
        <w:gridCol w:w="236"/>
        <w:gridCol w:w="1384"/>
        <w:gridCol w:w="236"/>
        <w:gridCol w:w="1474"/>
      </w:tblGrid>
      <w:tr w:rsidR="008C40C1" w:rsidRPr="00E50A6D" w14:paraId="56519147" w14:textId="77777777" w:rsidTr="008C40C1">
        <w:tc>
          <w:tcPr>
            <w:tcW w:w="3600" w:type="dxa"/>
          </w:tcPr>
          <w:p w14:paraId="49B568B5" w14:textId="77777777" w:rsidR="008C40C1" w:rsidRPr="00E50A6D" w:rsidRDefault="008C40C1" w:rsidP="000A229D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F7ECB8F" w14:textId="77777777" w:rsidR="008C40C1" w:rsidRPr="00E50A6D" w:rsidRDefault="008C40C1" w:rsidP="000A229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</w:tcPr>
          <w:p w14:paraId="4E5404B1" w14:textId="77777777" w:rsidR="008C40C1" w:rsidRPr="00E50A6D" w:rsidRDefault="008C40C1" w:rsidP="000A229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844C8AE" w14:textId="77777777" w:rsidR="008C40C1" w:rsidRPr="00E50A6D" w:rsidRDefault="008C40C1" w:rsidP="000A229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D36E89" w14:textId="77777777" w:rsidR="008C40C1" w:rsidRPr="00E50A6D" w:rsidRDefault="008C40C1" w:rsidP="000A229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94" w:type="dxa"/>
            <w:gridSpan w:val="3"/>
          </w:tcPr>
          <w:p w14:paraId="374467DE" w14:textId="77777777" w:rsidR="008C40C1" w:rsidRPr="00E50A6D" w:rsidRDefault="008C40C1" w:rsidP="000A229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E50A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(</w:t>
            </w:r>
            <w:r w:rsidRPr="00E50A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E50A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E50A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E50A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8C40C1" w:rsidRPr="00E50A6D" w14:paraId="415137FF" w14:textId="77777777" w:rsidTr="008C40C1">
        <w:tc>
          <w:tcPr>
            <w:tcW w:w="3600" w:type="dxa"/>
          </w:tcPr>
          <w:p w14:paraId="123F44A3" w14:textId="77777777" w:rsidR="008C40C1" w:rsidRPr="00E50A6D" w:rsidRDefault="008C40C1" w:rsidP="000A229D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1" w:type="dxa"/>
            <w:gridSpan w:val="3"/>
            <w:tcBorders>
              <w:bottom w:val="single" w:sz="4" w:space="0" w:color="auto"/>
            </w:tcBorders>
          </w:tcPr>
          <w:p w14:paraId="2038CDA6" w14:textId="77777777" w:rsidR="008C40C1" w:rsidRPr="00E50A6D" w:rsidRDefault="008C40C1" w:rsidP="000A229D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50A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E362821" w14:textId="77777777" w:rsidR="008C40C1" w:rsidRPr="00E50A6D" w:rsidRDefault="008C40C1" w:rsidP="000A229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94" w:type="dxa"/>
            <w:gridSpan w:val="3"/>
            <w:tcBorders>
              <w:bottom w:val="single" w:sz="4" w:space="0" w:color="auto"/>
            </w:tcBorders>
          </w:tcPr>
          <w:p w14:paraId="3EAE5720" w14:textId="77777777" w:rsidR="008C40C1" w:rsidRPr="00E50A6D" w:rsidRDefault="008C40C1" w:rsidP="000A229D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50A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692E" w:rsidRPr="00E50A6D" w14:paraId="1A693536" w14:textId="77777777" w:rsidTr="008C40C1">
        <w:tc>
          <w:tcPr>
            <w:tcW w:w="3600" w:type="dxa"/>
          </w:tcPr>
          <w:p w14:paraId="63DE1584" w14:textId="77777777" w:rsidR="00E2692E" w:rsidRPr="00E50A6D" w:rsidRDefault="00E2692E" w:rsidP="00E2692E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9EC47A9" w14:textId="77777777" w:rsidR="00E2692E" w:rsidRPr="00E50A6D" w:rsidRDefault="00E2692E" w:rsidP="00E2692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0A6D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58860F03" w14:textId="77777777" w:rsidR="00E2692E" w:rsidRPr="00E50A6D" w:rsidRDefault="00E2692E" w:rsidP="00E2692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29FAC028" w14:textId="77777777" w:rsidR="00E2692E" w:rsidRPr="00E50A6D" w:rsidRDefault="00E2692E" w:rsidP="00E2692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0A6D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E50A6D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236" w:type="dxa"/>
          </w:tcPr>
          <w:p w14:paraId="13AA7EBF" w14:textId="77777777" w:rsidR="00E2692E" w:rsidRPr="00E50A6D" w:rsidRDefault="00E2692E" w:rsidP="00E2692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0ECD326B" w14:textId="77777777" w:rsidR="00E2692E" w:rsidRPr="00E50A6D" w:rsidRDefault="00E2692E" w:rsidP="00E2692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50A6D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113DBDB" w14:textId="77777777" w:rsidR="00E2692E" w:rsidRPr="00E50A6D" w:rsidRDefault="00E2692E" w:rsidP="00E2692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21E6481D" w14:textId="77777777" w:rsidR="00E2692E" w:rsidRPr="00E50A6D" w:rsidRDefault="00E2692E" w:rsidP="00E2692E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50A6D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E50A6D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</w:tr>
      <w:tr w:rsidR="001A5C8C" w:rsidRPr="00E50A6D" w14:paraId="317C49C0" w14:textId="77777777" w:rsidTr="007B237F">
        <w:trPr>
          <w:trHeight w:val="203"/>
        </w:trPr>
        <w:tc>
          <w:tcPr>
            <w:tcW w:w="3600" w:type="dxa"/>
          </w:tcPr>
          <w:p w14:paraId="512B26B1" w14:textId="77777777" w:rsidR="001A5C8C" w:rsidRPr="00E50A6D" w:rsidRDefault="001A5C8C" w:rsidP="001A5C8C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>กำไ</w:t>
            </w: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รสำหรับปี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F78387A" w14:textId="77777777" w:rsidR="001A5C8C" w:rsidRPr="00E50A6D" w:rsidRDefault="00AE3F21" w:rsidP="001A5C8C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3F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57,702,481.93</w:t>
            </w:r>
          </w:p>
        </w:tc>
        <w:tc>
          <w:tcPr>
            <w:tcW w:w="237" w:type="dxa"/>
          </w:tcPr>
          <w:p w14:paraId="421B9AE7" w14:textId="77777777" w:rsidR="001A5C8C" w:rsidRPr="00E50A6D" w:rsidRDefault="001A5C8C" w:rsidP="001A5C8C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812700D" w14:textId="77777777" w:rsidR="001A5C8C" w:rsidRPr="00E50A6D" w:rsidRDefault="001A5C8C" w:rsidP="001A5C8C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0A6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46,691,534.09</w:t>
            </w:r>
          </w:p>
        </w:tc>
        <w:tc>
          <w:tcPr>
            <w:tcW w:w="236" w:type="dxa"/>
          </w:tcPr>
          <w:p w14:paraId="36617E49" w14:textId="77777777" w:rsidR="001A5C8C" w:rsidRPr="00E50A6D" w:rsidRDefault="001A5C8C" w:rsidP="001A5C8C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368F02" w14:textId="77777777" w:rsidR="001A5C8C" w:rsidRPr="00E50A6D" w:rsidRDefault="00DC5948" w:rsidP="001A5C8C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59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53,979,739.47</w:t>
            </w:r>
          </w:p>
        </w:tc>
        <w:tc>
          <w:tcPr>
            <w:tcW w:w="236" w:type="dxa"/>
            <w:vAlign w:val="center"/>
          </w:tcPr>
          <w:p w14:paraId="29192D6C" w14:textId="77777777" w:rsidR="001A5C8C" w:rsidRPr="00E50A6D" w:rsidRDefault="001A5C8C" w:rsidP="001A5C8C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  <w:vAlign w:val="center"/>
          </w:tcPr>
          <w:p w14:paraId="45F05F14" w14:textId="77777777" w:rsidR="001A5C8C" w:rsidRPr="00E50A6D" w:rsidRDefault="001A5C8C" w:rsidP="001A5C8C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0A6D">
              <w:rPr>
                <w:rFonts w:asciiTheme="majorBidi" w:hAnsiTheme="majorBidi"/>
                <w:sz w:val="28"/>
                <w:szCs w:val="28"/>
                <w:cs/>
              </w:rPr>
              <w:t>42</w:t>
            </w:r>
            <w:r w:rsidRPr="00E50A6D">
              <w:rPr>
                <w:rFonts w:asciiTheme="majorBidi" w:hAnsiTheme="majorBidi"/>
                <w:sz w:val="28"/>
                <w:szCs w:val="28"/>
              </w:rPr>
              <w:t>,</w:t>
            </w:r>
            <w:r w:rsidRPr="00E50A6D">
              <w:rPr>
                <w:rFonts w:asciiTheme="majorBidi" w:hAnsiTheme="majorBidi"/>
                <w:sz w:val="28"/>
                <w:szCs w:val="28"/>
                <w:cs/>
              </w:rPr>
              <w:t>796</w:t>
            </w:r>
            <w:r w:rsidRPr="00E50A6D">
              <w:rPr>
                <w:rFonts w:asciiTheme="majorBidi" w:hAnsiTheme="majorBidi"/>
                <w:sz w:val="28"/>
                <w:szCs w:val="28"/>
              </w:rPr>
              <w:t>,</w:t>
            </w:r>
            <w:r w:rsidRPr="00E50A6D">
              <w:rPr>
                <w:rFonts w:asciiTheme="majorBidi" w:hAnsiTheme="majorBidi"/>
                <w:sz w:val="28"/>
                <w:szCs w:val="28"/>
                <w:cs/>
              </w:rPr>
              <w:t>705.01</w:t>
            </w:r>
          </w:p>
        </w:tc>
      </w:tr>
      <w:tr w:rsidR="001A5C8C" w:rsidRPr="00E50A6D" w14:paraId="76D7541E" w14:textId="77777777" w:rsidTr="00C47986">
        <w:trPr>
          <w:trHeight w:val="203"/>
        </w:trPr>
        <w:tc>
          <w:tcPr>
            <w:tcW w:w="3600" w:type="dxa"/>
          </w:tcPr>
          <w:p w14:paraId="0826092B" w14:textId="77777777" w:rsidR="001A5C8C" w:rsidRPr="00E50A6D" w:rsidRDefault="001A5C8C" w:rsidP="001A5C8C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363A75DD" w14:textId="77777777" w:rsidR="001A5C8C" w:rsidRPr="00E50A6D" w:rsidRDefault="001A5C8C" w:rsidP="001A5C8C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</w:rPr>
              <w:t>430,000,000</w:t>
            </w:r>
          </w:p>
        </w:tc>
        <w:tc>
          <w:tcPr>
            <w:tcW w:w="237" w:type="dxa"/>
            <w:vAlign w:val="center"/>
          </w:tcPr>
          <w:p w14:paraId="7BC85E72" w14:textId="77777777" w:rsidR="001A5C8C" w:rsidRPr="00E50A6D" w:rsidRDefault="001A5C8C" w:rsidP="001A5C8C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</w:tcPr>
          <w:p w14:paraId="50DC4056" w14:textId="77777777" w:rsidR="001A5C8C" w:rsidRPr="00E50A6D" w:rsidRDefault="001A5C8C" w:rsidP="001A5C8C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</w:rPr>
              <w:t>430,000,000</w:t>
            </w:r>
          </w:p>
        </w:tc>
        <w:tc>
          <w:tcPr>
            <w:tcW w:w="236" w:type="dxa"/>
            <w:vAlign w:val="center"/>
          </w:tcPr>
          <w:p w14:paraId="2C9D0613" w14:textId="77777777" w:rsidR="001A5C8C" w:rsidRPr="00E50A6D" w:rsidRDefault="001A5C8C" w:rsidP="001A5C8C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EFED0C9" w14:textId="77777777" w:rsidR="001A5C8C" w:rsidRPr="00E50A6D" w:rsidRDefault="001A5C8C" w:rsidP="001A5C8C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</w:rPr>
              <w:t>430,000,000</w:t>
            </w:r>
          </w:p>
        </w:tc>
        <w:tc>
          <w:tcPr>
            <w:tcW w:w="236" w:type="dxa"/>
            <w:vAlign w:val="center"/>
          </w:tcPr>
          <w:p w14:paraId="309C663E" w14:textId="77777777" w:rsidR="001A5C8C" w:rsidRPr="00E50A6D" w:rsidRDefault="001A5C8C" w:rsidP="001A5C8C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B0B2D57" w14:textId="77777777" w:rsidR="001A5C8C" w:rsidRPr="00E50A6D" w:rsidRDefault="001A5C8C" w:rsidP="001A5C8C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</w:rPr>
              <w:t>430,000,000</w:t>
            </w:r>
          </w:p>
        </w:tc>
      </w:tr>
      <w:tr w:rsidR="001A5C8C" w:rsidRPr="00E50A6D" w14:paraId="0FAAECDD" w14:textId="77777777" w:rsidTr="00C47986">
        <w:trPr>
          <w:trHeight w:val="203"/>
        </w:trPr>
        <w:tc>
          <w:tcPr>
            <w:tcW w:w="3600" w:type="dxa"/>
          </w:tcPr>
          <w:p w14:paraId="3DC30A4B" w14:textId="77777777" w:rsidR="001A5C8C" w:rsidRPr="00E50A6D" w:rsidRDefault="001A5C8C" w:rsidP="001A5C8C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กำไรต่อหุ้นขั้นพื้นฐาน  (บาท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/</w:t>
            </w:r>
            <w:r w:rsidRPr="00E50A6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หุ้น</w:t>
            </w: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E6EC1C6" w14:textId="77777777" w:rsidR="001A5C8C" w:rsidRPr="00E50A6D" w:rsidRDefault="001A5C8C" w:rsidP="001A5C8C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0.1</w:t>
            </w:r>
            <w:r w:rsidR="00D553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37" w:type="dxa"/>
          </w:tcPr>
          <w:p w14:paraId="7A0CC3A9" w14:textId="77777777" w:rsidR="001A5C8C" w:rsidRPr="00E50A6D" w:rsidRDefault="001A5C8C" w:rsidP="001A5C8C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56BB189D" w14:textId="77777777" w:rsidR="001A5C8C" w:rsidRPr="00E50A6D" w:rsidRDefault="001A5C8C" w:rsidP="001A5C8C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0A6D">
              <w:rPr>
                <w:rFonts w:asciiTheme="majorBidi" w:hAnsiTheme="majorBidi" w:cstheme="majorBidi" w:hint="cs"/>
                <w:sz w:val="28"/>
                <w:szCs w:val="28"/>
                <w:cs/>
              </w:rPr>
              <w:t>0.1</w:t>
            </w:r>
            <w:r w:rsidRPr="00E50A6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62AC205D" w14:textId="77777777" w:rsidR="001A5C8C" w:rsidRPr="00E50A6D" w:rsidRDefault="001A5C8C" w:rsidP="001A5C8C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00628E1E" w14:textId="77777777" w:rsidR="001A5C8C" w:rsidRPr="00E50A6D" w:rsidRDefault="001A5C8C" w:rsidP="001A5C8C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0.1</w:t>
            </w:r>
            <w:r w:rsidR="009876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  <w:vAlign w:val="center"/>
          </w:tcPr>
          <w:p w14:paraId="5FF2D1D0" w14:textId="77777777" w:rsidR="001A5C8C" w:rsidRPr="00E50A6D" w:rsidRDefault="001A5C8C" w:rsidP="001A5C8C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</w:tcPr>
          <w:p w14:paraId="01680C42" w14:textId="77777777" w:rsidR="001A5C8C" w:rsidRPr="00E50A6D" w:rsidRDefault="001A5C8C" w:rsidP="001A5C8C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0A6D">
              <w:rPr>
                <w:rFonts w:asciiTheme="majorBidi" w:hAnsiTheme="majorBidi" w:cstheme="majorBidi" w:hint="cs"/>
                <w:sz w:val="28"/>
                <w:szCs w:val="28"/>
                <w:cs/>
              </w:rPr>
              <w:t>0.10</w:t>
            </w:r>
          </w:p>
        </w:tc>
      </w:tr>
    </w:tbl>
    <w:p w14:paraId="2B4D8632" w14:textId="77777777" w:rsidR="002F78E2" w:rsidRPr="00E50A6D" w:rsidRDefault="002F78E2" w:rsidP="00E2692E">
      <w:pPr>
        <w:tabs>
          <w:tab w:val="left" w:pos="513"/>
          <w:tab w:val="decimal" w:pos="7920"/>
        </w:tabs>
        <w:spacing w:before="120" w:line="240" w:lineRule="atLeast"/>
        <w:rPr>
          <w:rFonts w:ascii="Angsana New" w:hAnsi="Angsana New"/>
          <w:b/>
          <w:bCs/>
          <w:sz w:val="18"/>
          <w:szCs w:val="18"/>
        </w:rPr>
      </w:pPr>
    </w:p>
    <w:p w14:paraId="5821FC13" w14:textId="77777777" w:rsidR="00507117" w:rsidRPr="00E50A6D" w:rsidRDefault="00507117" w:rsidP="00E933C8">
      <w:pPr>
        <w:numPr>
          <w:ilvl w:val="0"/>
          <w:numId w:val="33"/>
        </w:numPr>
        <w:tabs>
          <w:tab w:val="left" w:pos="567"/>
          <w:tab w:val="decimal" w:pos="7920"/>
        </w:tabs>
        <w:spacing w:before="120" w:line="240" w:lineRule="atLeast"/>
        <w:ind w:hanging="720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  <w:r w:rsidR="00D40447" w:rsidRPr="00E50A6D">
        <w:rPr>
          <w:rFonts w:ascii="Angsana New" w:hAnsi="Angsana New" w:hint="cs"/>
          <w:b/>
          <w:bCs/>
          <w:sz w:val="30"/>
          <w:szCs w:val="30"/>
          <w:cs/>
        </w:rPr>
        <w:t>จ่าย</w:t>
      </w:r>
    </w:p>
    <w:p w14:paraId="2AD0472C" w14:textId="77777777" w:rsidR="00E2692E" w:rsidRDefault="00E2692E" w:rsidP="00BD0D69">
      <w:pPr>
        <w:pStyle w:val="ListParagraph"/>
        <w:spacing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0453B7">
        <w:rPr>
          <w:rFonts w:ascii="Angsana New" w:hAnsi="Angsana New"/>
          <w:sz w:val="30"/>
          <w:szCs w:val="30"/>
          <w:cs/>
        </w:rPr>
        <w:t xml:space="preserve">มติที่ประชุมสามัญผู้ถือหุ้นประจำปี </w:t>
      </w:r>
      <w:r>
        <w:rPr>
          <w:rFonts w:ascii="Angsana New" w:hAnsi="Angsana New"/>
          <w:sz w:val="30"/>
          <w:szCs w:val="30"/>
        </w:rPr>
        <w:t>2564</w:t>
      </w:r>
      <w:r w:rsidRPr="000453B7">
        <w:rPr>
          <w:rFonts w:ascii="Angsana New" w:hAnsi="Angsana New"/>
          <w:sz w:val="30"/>
          <w:szCs w:val="30"/>
          <w:cs/>
        </w:rPr>
        <w:t xml:space="preserve"> เมื่อวันที่ </w:t>
      </w:r>
      <w:r>
        <w:rPr>
          <w:rFonts w:ascii="Angsana New" w:hAnsi="Angsana New"/>
          <w:sz w:val="30"/>
          <w:szCs w:val="30"/>
        </w:rPr>
        <w:t>23</w:t>
      </w:r>
      <w:r w:rsidRPr="000453B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เมษายน</w:t>
      </w:r>
      <w:r w:rsidRPr="000453B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2564</w:t>
      </w:r>
      <w:r w:rsidRPr="000453B7">
        <w:rPr>
          <w:rFonts w:ascii="Angsana New" w:hAnsi="Angsana New"/>
          <w:sz w:val="30"/>
          <w:szCs w:val="30"/>
          <w:cs/>
        </w:rPr>
        <w:t xml:space="preserve"> อนุมัติให้จ่ายเงินปันผล จากผลการดำเนินงานปี </w:t>
      </w:r>
      <w:r>
        <w:rPr>
          <w:rFonts w:ascii="Angsana New" w:hAnsi="Angsana New"/>
          <w:sz w:val="30"/>
          <w:szCs w:val="30"/>
        </w:rPr>
        <w:t>2563</w:t>
      </w:r>
      <w:r w:rsidRPr="000453B7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>
        <w:rPr>
          <w:rFonts w:ascii="Angsana New" w:hAnsi="Angsana New"/>
          <w:sz w:val="30"/>
          <w:szCs w:val="30"/>
        </w:rPr>
        <w:t>0.09</w:t>
      </w:r>
      <w:r w:rsidRPr="000453B7">
        <w:rPr>
          <w:rFonts w:ascii="Angsana New" w:hAnsi="Angsana New"/>
          <w:sz w:val="30"/>
          <w:szCs w:val="30"/>
          <w:cs/>
        </w:rPr>
        <w:t xml:space="preserve"> บาท จากจำนวนหุ้น </w:t>
      </w:r>
      <w:r>
        <w:rPr>
          <w:rFonts w:ascii="Angsana New" w:hAnsi="Angsana New"/>
          <w:sz w:val="30"/>
          <w:szCs w:val="30"/>
        </w:rPr>
        <w:t>430</w:t>
      </w:r>
      <w:r w:rsidRPr="000453B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</w:t>
      </w:r>
      <w:r w:rsidRPr="000453B7">
        <w:rPr>
          <w:rFonts w:ascii="Angsana New" w:hAnsi="Angsana New"/>
          <w:sz w:val="30"/>
          <w:szCs w:val="30"/>
          <w:cs/>
        </w:rPr>
        <w:t xml:space="preserve">หุ้น รวมเป็นเงิน </w:t>
      </w:r>
      <w:r>
        <w:rPr>
          <w:rFonts w:ascii="Angsana New" w:hAnsi="Angsana New"/>
          <w:sz w:val="30"/>
          <w:szCs w:val="30"/>
        </w:rPr>
        <w:t>38.70</w:t>
      </w:r>
      <w:r w:rsidRPr="000453B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</w:t>
      </w:r>
      <w:r w:rsidRPr="000453B7">
        <w:rPr>
          <w:rFonts w:ascii="Angsana New" w:hAnsi="Angsana New"/>
          <w:sz w:val="30"/>
          <w:szCs w:val="30"/>
          <w:cs/>
        </w:rPr>
        <w:t xml:space="preserve">บาท </w:t>
      </w:r>
      <w:r>
        <w:rPr>
          <w:rFonts w:ascii="Angsana New" w:hAnsi="Angsana New" w:hint="cs"/>
          <w:sz w:val="30"/>
          <w:szCs w:val="30"/>
          <w:cs/>
        </w:rPr>
        <w:t>โดย</w:t>
      </w:r>
      <w:r w:rsidRPr="000453B7">
        <w:rPr>
          <w:rFonts w:ascii="Angsana New" w:hAnsi="Angsana New"/>
          <w:sz w:val="30"/>
          <w:szCs w:val="30"/>
          <w:cs/>
        </w:rPr>
        <w:t>เงินปันผลดังกล่าวได้จ่ายในวันที่</w:t>
      </w:r>
      <w:r>
        <w:rPr>
          <w:rFonts w:ascii="Angsana New" w:hAnsi="Angsana New"/>
          <w:sz w:val="30"/>
          <w:szCs w:val="30"/>
        </w:rPr>
        <w:t xml:space="preserve"> 21</w:t>
      </w:r>
      <w:r w:rsidRPr="000453B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</w:rPr>
        <w:t>2564</w:t>
      </w:r>
    </w:p>
    <w:p w14:paraId="1347321D" w14:textId="77777777" w:rsidR="00843990" w:rsidRDefault="00BD0D69" w:rsidP="00E2692E">
      <w:pPr>
        <w:tabs>
          <w:tab w:val="left" w:pos="180"/>
        </w:tabs>
        <w:spacing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E2692E">
        <w:rPr>
          <w:rFonts w:ascii="Angsana New" w:hAnsi="Angsana New"/>
          <w:sz w:val="30"/>
          <w:szCs w:val="30"/>
          <w:cs/>
        </w:rPr>
        <w:t xml:space="preserve">มติที่ประชุมคณะกรรมการบริษัทครั้งที่ </w:t>
      </w:r>
      <w:r w:rsidR="00D551AE" w:rsidRPr="00E2692E">
        <w:rPr>
          <w:rFonts w:ascii="Angsana New" w:hAnsi="Angsana New"/>
          <w:sz w:val="30"/>
          <w:szCs w:val="30"/>
        </w:rPr>
        <w:t>3</w:t>
      </w:r>
      <w:r w:rsidRPr="00E2692E">
        <w:rPr>
          <w:rFonts w:ascii="Angsana New" w:hAnsi="Angsana New"/>
          <w:sz w:val="30"/>
          <w:szCs w:val="30"/>
          <w:cs/>
        </w:rPr>
        <w:t>/</w:t>
      </w:r>
      <w:r w:rsidR="00D551AE" w:rsidRPr="00E2692E">
        <w:rPr>
          <w:rFonts w:ascii="Angsana New" w:hAnsi="Angsana New"/>
          <w:sz w:val="30"/>
          <w:szCs w:val="30"/>
        </w:rPr>
        <w:t>2563</w:t>
      </w:r>
      <w:r w:rsidRPr="00E2692E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D551AE" w:rsidRPr="00E2692E">
        <w:rPr>
          <w:rFonts w:ascii="Angsana New" w:hAnsi="Angsana New"/>
          <w:sz w:val="30"/>
          <w:szCs w:val="30"/>
        </w:rPr>
        <w:t>10</w:t>
      </w:r>
      <w:r w:rsidRPr="00E2692E">
        <w:rPr>
          <w:rFonts w:ascii="Angsana New" w:hAnsi="Angsana New"/>
          <w:sz w:val="30"/>
          <w:szCs w:val="30"/>
          <w:cs/>
        </w:rPr>
        <w:t xml:space="preserve"> เมษายน </w:t>
      </w:r>
      <w:r w:rsidR="00D551AE" w:rsidRPr="00E2692E">
        <w:rPr>
          <w:rFonts w:ascii="Angsana New" w:hAnsi="Angsana New"/>
          <w:sz w:val="30"/>
          <w:szCs w:val="30"/>
        </w:rPr>
        <w:t>2563</w:t>
      </w:r>
      <w:r w:rsidRPr="00E2692E">
        <w:rPr>
          <w:rFonts w:ascii="Angsana New" w:hAnsi="Angsana New"/>
          <w:sz w:val="30"/>
          <w:szCs w:val="30"/>
          <w:cs/>
        </w:rPr>
        <w:t xml:space="preserve"> อนุมัติจ่ายเงินปันผลระหว่างกาล จากผลการดำเนินงานของบริษัทฯ ประจำปี </w:t>
      </w:r>
      <w:r w:rsidR="00D551AE" w:rsidRPr="00E2692E">
        <w:rPr>
          <w:rFonts w:ascii="Angsana New" w:hAnsi="Angsana New"/>
          <w:sz w:val="30"/>
          <w:szCs w:val="30"/>
        </w:rPr>
        <w:t>2562</w:t>
      </w:r>
      <w:r w:rsidRPr="00E2692E">
        <w:rPr>
          <w:rFonts w:ascii="Angsana New" w:hAnsi="Angsana New"/>
          <w:sz w:val="30"/>
          <w:szCs w:val="30"/>
          <w:cs/>
        </w:rPr>
        <w:t xml:space="preserve"> และกำไรสะสม ในอัตราหุ้นละ </w:t>
      </w:r>
      <w:r w:rsidR="00D551AE" w:rsidRPr="00E2692E">
        <w:rPr>
          <w:rFonts w:ascii="Angsana New" w:hAnsi="Angsana New"/>
          <w:sz w:val="30"/>
          <w:szCs w:val="30"/>
        </w:rPr>
        <w:t>0</w:t>
      </w:r>
      <w:r w:rsidRPr="00E2692E">
        <w:rPr>
          <w:rFonts w:ascii="Angsana New" w:hAnsi="Angsana New"/>
          <w:sz w:val="30"/>
          <w:szCs w:val="30"/>
          <w:cs/>
        </w:rPr>
        <w:t>.</w:t>
      </w:r>
      <w:r w:rsidR="00D551AE" w:rsidRPr="00E2692E">
        <w:rPr>
          <w:rFonts w:ascii="Angsana New" w:hAnsi="Angsana New"/>
          <w:sz w:val="30"/>
          <w:szCs w:val="30"/>
        </w:rPr>
        <w:t>07</w:t>
      </w:r>
      <w:r w:rsidRPr="00E2692E">
        <w:rPr>
          <w:rFonts w:ascii="Angsana New" w:hAnsi="Angsana New"/>
          <w:sz w:val="30"/>
          <w:szCs w:val="30"/>
          <w:cs/>
        </w:rPr>
        <w:t xml:space="preserve"> บาท รวมเป็นเงิน </w:t>
      </w:r>
      <w:r w:rsidR="00D551AE" w:rsidRPr="00E2692E">
        <w:rPr>
          <w:rFonts w:ascii="Angsana New" w:hAnsi="Angsana New"/>
          <w:sz w:val="30"/>
          <w:szCs w:val="30"/>
        </w:rPr>
        <w:t>30</w:t>
      </w:r>
      <w:r w:rsidRPr="00E2692E">
        <w:rPr>
          <w:rFonts w:ascii="Angsana New" w:hAnsi="Angsana New"/>
          <w:sz w:val="30"/>
          <w:szCs w:val="30"/>
          <w:cs/>
        </w:rPr>
        <w:t>.</w:t>
      </w:r>
      <w:r w:rsidR="00D551AE" w:rsidRPr="00E2692E">
        <w:rPr>
          <w:rFonts w:ascii="Angsana New" w:hAnsi="Angsana New"/>
          <w:sz w:val="30"/>
          <w:szCs w:val="30"/>
        </w:rPr>
        <w:t>10</w:t>
      </w:r>
      <w:r w:rsidRPr="00E2692E">
        <w:rPr>
          <w:rFonts w:ascii="Angsana New" w:hAnsi="Angsana New"/>
          <w:sz w:val="30"/>
          <w:szCs w:val="30"/>
          <w:cs/>
        </w:rPr>
        <w:t xml:space="preserve"> ล้านบาท เงินปันผลระหว่างกาลดังกล่าวได้จ่ายครบถ้วนแล้วในวันที่ </w:t>
      </w:r>
      <w:r w:rsidR="00D551AE" w:rsidRPr="00E2692E">
        <w:rPr>
          <w:rFonts w:ascii="Angsana New" w:hAnsi="Angsana New"/>
          <w:sz w:val="30"/>
          <w:szCs w:val="30"/>
        </w:rPr>
        <w:t>8</w:t>
      </w:r>
      <w:r w:rsidRPr="00E2692E">
        <w:rPr>
          <w:rFonts w:ascii="Angsana New" w:hAnsi="Angsana New"/>
          <w:sz w:val="30"/>
          <w:szCs w:val="30"/>
          <w:cs/>
        </w:rPr>
        <w:t xml:space="preserve"> พฤษภาคม </w:t>
      </w:r>
      <w:r w:rsidR="00D551AE" w:rsidRPr="00E2692E">
        <w:rPr>
          <w:rFonts w:ascii="Angsana New" w:hAnsi="Angsana New"/>
          <w:sz w:val="30"/>
          <w:szCs w:val="30"/>
        </w:rPr>
        <w:t>2563</w:t>
      </w:r>
      <w:r w:rsidRPr="00E2692E">
        <w:rPr>
          <w:rFonts w:ascii="Angsana New" w:hAnsi="Angsana New"/>
          <w:sz w:val="30"/>
          <w:szCs w:val="30"/>
          <w:cs/>
        </w:rPr>
        <w:t xml:space="preserve"> และการจ่ายเงินปันผลระหว่างกาล ดังกล่าวได้ผ่านมติที่ประชุมผู้ถือหุ้น ประจำปี </w:t>
      </w:r>
      <w:r w:rsidR="00D551AE" w:rsidRPr="00E2692E">
        <w:rPr>
          <w:rFonts w:ascii="Angsana New" w:hAnsi="Angsana New"/>
          <w:sz w:val="30"/>
          <w:szCs w:val="30"/>
        </w:rPr>
        <w:t>2563</w:t>
      </w:r>
      <w:r w:rsidRPr="00E2692E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D551AE" w:rsidRPr="00E2692E">
        <w:rPr>
          <w:rFonts w:ascii="Angsana New" w:hAnsi="Angsana New"/>
          <w:sz w:val="30"/>
          <w:szCs w:val="30"/>
        </w:rPr>
        <w:t>4</w:t>
      </w:r>
      <w:r w:rsidRPr="00E2692E">
        <w:rPr>
          <w:rFonts w:ascii="Angsana New" w:hAnsi="Angsana New"/>
          <w:sz w:val="30"/>
          <w:szCs w:val="30"/>
          <w:cs/>
        </w:rPr>
        <w:t xml:space="preserve"> สิงหาคม </w:t>
      </w:r>
      <w:r w:rsidR="00D551AE" w:rsidRPr="00E2692E">
        <w:rPr>
          <w:rFonts w:ascii="Angsana New" w:hAnsi="Angsana New"/>
          <w:sz w:val="30"/>
          <w:szCs w:val="30"/>
        </w:rPr>
        <w:t>2563</w:t>
      </w:r>
    </w:p>
    <w:p w14:paraId="2D5A2ED2" w14:textId="77777777" w:rsidR="00E2692E" w:rsidRPr="00E2692E" w:rsidRDefault="00E2692E" w:rsidP="00E2692E">
      <w:pPr>
        <w:tabs>
          <w:tab w:val="left" w:pos="18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77C2EF2D" w14:textId="77777777" w:rsidR="00E04DD7" w:rsidRPr="00E50A6D" w:rsidRDefault="00E04DD7" w:rsidP="00E933C8">
      <w:pPr>
        <w:numPr>
          <w:ilvl w:val="0"/>
          <w:numId w:val="33"/>
        </w:numPr>
        <w:tabs>
          <w:tab w:val="left" w:pos="513"/>
          <w:tab w:val="decimal" w:pos="7920"/>
        </w:tabs>
        <w:spacing w:before="120" w:line="240" w:lineRule="atLeast"/>
        <w:ind w:hanging="720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>รายการ</w:t>
      </w:r>
      <w:r w:rsidR="00E95BBC">
        <w:rPr>
          <w:rFonts w:ascii="Angsana New" w:hAnsi="Angsana New" w:hint="cs"/>
          <w:b/>
          <w:bCs/>
          <w:sz w:val="30"/>
          <w:szCs w:val="30"/>
          <w:cs/>
        </w:rPr>
        <w:t>บัญชี</w:t>
      </w:r>
      <w:r w:rsidRPr="00E50A6D">
        <w:rPr>
          <w:rFonts w:ascii="Angsana New" w:hAnsi="Angsana New"/>
          <w:b/>
          <w:bCs/>
          <w:sz w:val="30"/>
          <w:szCs w:val="30"/>
          <w:cs/>
        </w:rPr>
        <w:t>กับบุคคลและกิจการที่เกี่ยวข้องกัน</w:t>
      </w:r>
    </w:p>
    <w:p w14:paraId="0C5E76BB" w14:textId="77777777" w:rsidR="00BD0D69" w:rsidRPr="00E50A6D" w:rsidRDefault="00BD0D69" w:rsidP="00BD0D69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บุคคลหรือกิจการที่มีอำนาจควบคุมบริษัทถูกควบคุมโดยบริษัทไม่ว่าจะเป็นโดยทางตรงหรือทางอ้อม หรืออยู่ภายใต้การควบคุมเดียวกันกับบริษัท นอกจากนี้ บุคคลหรือกิจการที่เกี่ยวข้องกันยังหมายรวมถึง บริษัทร่วมและบุคคลซึ่งถือหุ้นที่มีสิทธิออกเสียงไม่ว่าทางตรงหรือทางอ้อม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</w:t>
      </w:r>
    </w:p>
    <w:p w14:paraId="1EFD8E45" w14:textId="77777777" w:rsidR="00E04DD7" w:rsidRDefault="00BD0D69" w:rsidP="00E87023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ส่วนหนึ่งในทรัพย์สิน หนี้สิน รายได้และค่าใช้จ่ายของกลุ่มบริษัทฯ เกิดขึ้นจากรายการบัญชีกับบุคคลและกิจการ    ที่เกี่ยวข้องกัน รายการที่เกี่ยวข้องกันดังกล่าวเป็นไปตามเงื่อนไขทางการค้า และเกณฑ์ตามที่ตกลงระหว่างกัน</w:t>
      </w:r>
      <w:r w:rsidR="00E87023" w:rsidRPr="00E50A6D">
        <w:rPr>
          <w:rFonts w:ascii="Angsana New" w:hAnsi="Angsana New"/>
          <w:sz w:val="30"/>
          <w:szCs w:val="30"/>
        </w:rPr>
        <w:br/>
      </w:r>
      <w:r w:rsidRPr="00E50A6D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p w14:paraId="0047B899" w14:textId="77777777" w:rsidR="00E2692E" w:rsidRDefault="00E2692E" w:rsidP="00E87023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A817CA7" w14:textId="77777777" w:rsidR="00E2692E" w:rsidRDefault="00E2692E" w:rsidP="00E87023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497FFEA" w14:textId="77777777" w:rsidR="00E2692E" w:rsidRDefault="00E2692E" w:rsidP="00E87023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464195CA" w14:textId="77777777" w:rsidR="00E2692E" w:rsidRDefault="00E2692E" w:rsidP="00E87023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D1C41CB" w14:textId="77777777" w:rsidR="00E2692E" w:rsidRPr="00E50A6D" w:rsidRDefault="00E2692E" w:rsidP="00E87023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014F9AA" w14:textId="77777777" w:rsidR="00D551AE" w:rsidRPr="00E2692E" w:rsidRDefault="00D551AE" w:rsidP="00BD0D69">
      <w:pPr>
        <w:spacing w:after="120" w:line="240" w:lineRule="atLeast"/>
        <w:ind w:left="518"/>
        <w:jc w:val="thaiDistribute"/>
        <w:rPr>
          <w:rFonts w:ascii="Angsana New" w:hAnsi="Angsana New"/>
          <w:sz w:val="24"/>
          <w:szCs w:val="24"/>
        </w:rPr>
      </w:pPr>
    </w:p>
    <w:p w14:paraId="5FBABE54" w14:textId="77777777" w:rsidR="00BD0D69" w:rsidRPr="00E50A6D" w:rsidRDefault="00BD0D69" w:rsidP="00E933C8">
      <w:pPr>
        <w:numPr>
          <w:ilvl w:val="0"/>
          <w:numId w:val="74"/>
        </w:numPr>
        <w:spacing w:after="120" w:line="240" w:lineRule="atLeast"/>
        <w:ind w:left="426" w:hanging="426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รายการบัญชีกับบุคคลและกิจการที่เกี่ยวข้องกัน</w:t>
      </w:r>
      <w:r w:rsidRPr="00E50A6D">
        <w:rPr>
          <w:rFonts w:ascii="Angsana New" w:hAnsi="Angsana New"/>
          <w:b/>
          <w:bCs/>
          <w:sz w:val="30"/>
          <w:szCs w:val="30"/>
        </w:rPr>
        <w:t xml:space="preserve"> 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tbl>
      <w:tblPr>
        <w:tblW w:w="10179" w:type="dxa"/>
        <w:jc w:val="center"/>
        <w:tblLook w:val="04A0" w:firstRow="1" w:lastRow="0" w:firstColumn="1" w:lastColumn="0" w:noHBand="0" w:noVBand="1"/>
      </w:tblPr>
      <w:tblGrid>
        <w:gridCol w:w="3151"/>
        <w:gridCol w:w="2348"/>
        <w:gridCol w:w="2241"/>
        <w:gridCol w:w="2439"/>
      </w:tblGrid>
      <w:tr w:rsidR="00BD0D69" w:rsidRPr="00E50A6D" w14:paraId="1ADC3878" w14:textId="77777777" w:rsidTr="00B175D6">
        <w:trPr>
          <w:jc w:val="center"/>
        </w:trPr>
        <w:tc>
          <w:tcPr>
            <w:tcW w:w="3151" w:type="dxa"/>
            <w:shd w:val="clear" w:color="auto" w:fill="auto"/>
            <w:vAlign w:val="center"/>
          </w:tcPr>
          <w:p w14:paraId="1A2498F9" w14:textId="77777777" w:rsidR="00BD0D69" w:rsidRPr="00E50A6D" w:rsidRDefault="00BD0D69" w:rsidP="00B175D6">
            <w:pPr>
              <w:spacing w:before="120"/>
              <w:ind w:right="-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2" w:name="_Hlk47948139"/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กิจการและบุคคลที่เกี่ยวข้องกัน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90D56FC" w14:textId="77777777" w:rsidR="00BD0D69" w:rsidRPr="00E50A6D" w:rsidRDefault="00BD0D69" w:rsidP="00B175D6">
            <w:pPr>
              <w:spacing w:before="120"/>
              <w:ind w:right="-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ความสัมพันธ์</w:t>
            </w:r>
          </w:p>
        </w:tc>
        <w:tc>
          <w:tcPr>
            <w:tcW w:w="2241" w:type="dxa"/>
          </w:tcPr>
          <w:p w14:paraId="5FCEC2CF" w14:textId="77777777" w:rsidR="00BD0D69" w:rsidRPr="00E50A6D" w:rsidRDefault="00BD0D69" w:rsidP="00B175D6">
            <w:pPr>
              <w:spacing w:before="120"/>
              <w:ind w:right="-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ลักษณะรายการ</w:t>
            </w:r>
          </w:p>
        </w:tc>
        <w:tc>
          <w:tcPr>
            <w:tcW w:w="2439" w:type="dxa"/>
          </w:tcPr>
          <w:p w14:paraId="1A14610F" w14:textId="77777777" w:rsidR="00BD0D69" w:rsidRPr="00E50A6D" w:rsidRDefault="00BD0D69" w:rsidP="00B175D6">
            <w:pPr>
              <w:spacing w:before="120"/>
              <w:ind w:right="-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นโยบายราคา</w:t>
            </w:r>
          </w:p>
        </w:tc>
      </w:tr>
      <w:bookmarkEnd w:id="2"/>
      <w:tr w:rsidR="00BD0D69" w:rsidRPr="00E50A6D" w14:paraId="7C2EF05C" w14:textId="77777777" w:rsidTr="00B175D6">
        <w:trPr>
          <w:jc w:val="center"/>
        </w:trPr>
        <w:tc>
          <w:tcPr>
            <w:tcW w:w="3151" w:type="dxa"/>
            <w:shd w:val="clear" w:color="auto" w:fill="auto"/>
          </w:tcPr>
          <w:p w14:paraId="0D6F1A08" w14:textId="77777777" w:rsidR="002303C1" w:rsidRPr="00E50A6D" w:rsidRDefault="00BD0D69" w:rsidP="002303C1">
            <w:pPr>
              <w:ind w:left="349" w:right="-34" w:hanging="349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บริษัท คัมเวล จำกัด</w:t>
            </w:r>
            <w:r w:rsidR="002303C1" w:rsidRPr="00E50A6D">
              <w:rPr>
                <w:rFonts w:ascii="Angsana New" w:hAnsi="Angsana New" w:hint="cs"/>
                <w:sz w:val="30"/>
                <w:szCs w:val="30"/>
                <w:cs/>
              </w:rPr>
              <w:t xml:space="preserve"> (จดทะเบียนเลิกกิจการ วันที่ 30 กันยายน 2563 โดยโอนกิจการให้บริษัท คัมเวล คอร์ปอเรชั่น จำกัด (มหาชน) )</w:t>
            </w:r>
          </w:p>
        </w:tc>
        <w:tc>
          <w:tcPr>
            <w:tcW w:w="2348" w:type="dxa"/>
            <w:shd w:val="clear" w:color="auto" w:fill="auto"/>
          </w:tcPr>
          <w:p w14:paraId="7A464E7D" w14:textId="77777777" w:rsidR="00BD0D69" w:rsidRPr="00E50A6D" w:rsidRDefault="00BD0D69" w:rsidP="00B175D6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และมีผู้ถือหุ้น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  <w:tc>
          <w:tcPr>
            <w:tcW w:w="2241" w:type="dxa"/>
          </w:tcPr>
          <w:p w14:paraId="763E0A57" w14:textId="77777777" w:rsidR="00BD0D69" w:rsidRPr="00E50A6D" w:rsidRDefault="00BD0D69" w:rsidP="00B175D6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ขาย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สินค้า</w:t>
            </w:r>
          </w:p>
          <w:p w14:paraId="451FB267" w14:textId="77777777" w:rsidR="00BD0D69" w:rsidRPr="00E50A6D" w:rsidRDefault="00BD0D69" w:rsidP="00B175D6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  <w:p w14:paraId="6C0BEA90" w14:textId="77777777" w:rsidR="00BD0D69" w:rsidRPr="00E50A6D" w:rsidRDefault="00BD0D69" w:rsidP="00B175D6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</w:p>
          <w:p w14:paraId="20328BA7" w14:textId="77777777" w:rsidR="00BD0D69" w:rsidRPr="00E50A6D" w:rsidRDefault="00BD0D69" w:rsidP="00B175D6">
            <w:pPr>
              <w:ind w:right="-34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รายได้ค่าไฟฟ้า</w:t>
            </w:r>
          </w:p>
        </w:tc>
        <w:tc>
          <w:tcPr>
            <w:tcW w:w="2439" w:type="dxa"/>
          </w:tcPr>
          <w:p w14:paraId="4E244A87" w14:textId="77777777" w:rsidR="00BD0D69" w:rsidRPr="00E50A6D" w:rsidRDefault="00BD0D69" w:rsidP="00B175D6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ราคาทุนบวกกำไรส่วนเพิ่ม</w:t>
            </w:r>
          </w:p>
          <w:p w14:paraId="614BF41C" w14:textId="77777777" w:rsidR="00BD0D69" w:rsidRPr="00E50A6D" w:rsidRDefault="00BD0D69" w:rsidP="00B175D6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ราคาตามที่กำหนดในสัญญาเช่า เดือนละ </w:t>
            </w:r>
            <w:r w:rsidRPr="00E50A6D">
              <w:rPr>
                <w:rFonts w:ascii="Angsana New" w:hAnsi="Angsana New"/>
                <w:sz w:val="30"/>
                <w:szCs w:val="30"/>
              </w:rPr>
              <w:t xml:space="preserve">72,000 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  <w:p w14:paraId="39E0B28F" w14:textId="77777777" w:rsidR="00BD0D69" w:rsidRPr="00E50A6D" w:rsidRDefault="00BD0D69" w:rsidP="00B175D6">
            <w:pPr>
              <w:ind w:right="-34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</w:tr>
      <w:tr w:rsidR="00BD0D69" w:rsidRPr="00E50A6D" w14:paraId="256F6825" w14:textId="77777777" w:rsidTr="00B175D6">
        <w:trPr>
          <w:jc w:val="center"/>
        </w:trPr>
        <w:tc>
          <w:tcPr>
            <w:tcW w:w="3151" w:type="dxa"/>
            <w:shd w:val="clear" w:color="auto" w:fill="auto"/>
          </w:tcPr>
          <w:p w14:paraId="2FC80683" w14:textId="77777777" w:rsidR="00BD0D69" w:rsidRPr="00E50A6D" w:rsidRDefault="00BD0D69" w:rsidP="00B175D6">
            <w:pPr>
              <w:ind w:left="349" w:right="-34" w:hanging="349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บริษัท คัมเวล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นาวแคสท์ จำกัด</w:t>
            </w:r>
          </w:p>
        </w:tc>
        <w:tc>
          <w:tcPr>
            <w:tcW w:w="2348" w:type="dxa"/>
            <w:shd w:val="clear" w:color="auto" w:fill="auto"/>
          </w:tcPr>
          <w:p w14:paraId="27AEAAA1" w14:textId="77777777" w:rsidR="00BD0D69" w:rsidRPr="00E50A6D" w:rsidRDefault="00BD0D69" w:rsidP="00B175D6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และมีผู้ถือหุ้น</w:t>
            </w:r>
            <w:r w:rsidRPr="00E50A6D">
              <w:rPr>
                <w:rFonts w:ascii="Angsana New" w:hAnsi="Angsana New"/>
                <w:sz w:val="30"/>
                <w:szCs w:val="30"/>
              </w:rPr>
              <w:t>/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  <w:tc>
          <w:tcPr>
            <w:tcW w:w="2241" w:type="dxa"/>
          </w:tcPr>
          <w:p w14:paraId="72D4B090" w14:textId="77777777" w:rsidR="00BD0D69" w:rsidRPr="00E50A6D" w:rsidRDefault="00BD0D69" w:rsidP="00B175D6">
            <w:pPr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ค่าใช้จ่ายค่าเช่า</w:t>
            </w:r>
          </w:p>
          <w:p w14:paraId="6486687D" w14:textId="77777777" w:rsidR="00BD0D69" w:rsidRPr="00E50A6D" w:rsidRDefault="00BD0D69" w:rsidP="00B175D6">
            <w:pPr>
              <w:rPr>
                <w:rFonts w:ascii="Angsana New" w:hAnsi="Angsana New"/>
                <w:sz w:val="30"/>
                <w:szCs w:val="30"/>
              </w:rPr>
            </w:pPr>
          </w:p>
          <w:p w14:paraId="13637E12" w14:textId="77777777" w:rsidR="00BD0D69" w:rsidRPr="00E50A6D" w:rsidRDefault="00BD0D69" w:rsidP="00B175D6">
            <w:pPr>
              <w:rPr>
                <w:rFonts w:ascii="Angsana New" w:hAnsi="Angsana New"/>
                <w:sz w:val="30"/>
                <w:szCs w:val="30"/>
              </w:rPr>
            </w:pPr>
          </w:p>
          <w:p w14:paraId="6AE83946" w14:textId="77777777" w:rsidR="00BD0D69" w:rsidRPr="00E50A6D" w:rsidRDefault="00BD0D69" w:rsidP="00B175D6">
            <w:pPr>
              <w:rPr>
                <w:rFonts w:ascii="Angsana New" w:hAnsi="Angsana New"/>
                <w:sz w:val="30"/>
                <w:szCs w:val="30"/>
              </w:rPr>
            </w:pPr>
          </w:p>
          <w:p w14:paraId="69EA303B" w14:textId="77777777" w:rsidR="00BD0D69" w:rsidRPr="00E50A6D" w:rsidRDefault="00BD0D69" w:rsidP="00B175D6">
            <w:pPr>
              <w:rPr>
                <w:rFonts w:ascii="Angsana New" w:hAnsi="Angsana New"/>
                <w:sz w:val="30"/>
                <w:szCs w:val="30"/>
              </w:rPr>
            </w:pPr>
          </w:p>
          <w:p w14:paraId="584946BC" w14:textId="77777777" w:rsidR="00BD0D69" w:rsidRPr="00E50A6D" w:rsidRDefault="00BD0D69" w:rsidP="00B175D6">
            <w:pPr>
              <w:ind w:left="188" w:right="-34" w:hanging="1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ค่าเสื่อมราคา - สิทธิในการใช้สินทรัพย์</w:t>
            </w:r>
          </w:p>
          <w:p w14:paraId="0E2B8B71" w14:textId="77777777" w:rsidR="00BD0D69" w:rsidRPr="00E50A6D" w:rsidRDefault="00BD0D69" w:rsidP="00B175D6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รายได้ค่าบริการอื่นๆ</w:t>
            </w:r>
          </w:p>
          <w:p w14:paraId="37912C2B" w14:textId="77777777" w:rsidR="00BD0D69" w:rsidRPr="00E50A6D" w:rsidRDefault="00BD0D69" w:rsidP="00B175D6">
            <w:pPr>
              <w:ind w:right="-34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เงินให้กู้ยืม/ดอกเบี้ยรับ</w:t>
            </w:r>
          </w:p>
        </w:tc>
        <w:tc>
          <w:tcPr>
            <w:tcW w:w="2439" w:type="dxa"/>
          </w:tcPr>
          <w:p w14:paraId="57583759" w14:textId="77777777" w:rsidR="00BD0D69" w:rsidRPr="00E50A6D" w:rsidRDefault="00BD0D69" w:rsidP="00B175D6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ราคาตามที่กำหนดในสัญญาเช่า เดือนละ </w:t>
            </w:r>
            <w:r w:rsidRPr="00E50A6D">
              <w:rPr>
                <w:rFonts w:ascii="Angsana New" w:hAnsi="Angsana New"/>
                <w:sz w:val="30"/>
                <w:szCs w:val="30"/>
              </w:rPr>
              <w:t>180,000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  <w:r w:rsidRPr="00E50A6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 xml:space="preserve">และเพิ่มเป็นเดือนละ 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 xml:space="preserve">300,000 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บาท</w:t>
            </w:r>
            <w:r w:rsidR="00AE10D8"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ตั้งแต่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เดือนตุลาคม 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  <w:p w14:paraId="6E504757" w14:textId="77777777" w:rsidR="00BD0D69" w:rsidRPr="00E50A6D" w:rsidRDefault="00BD0D69" w:rsidP="00B175D6">
            <w:pPr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ตามวิธีเส้นตรง</w:t>
            </w:r>
          </w:p>
          <w:p w14:paraId="18CDD808" w14:textId="77777777" w:rsidR="00BD0D69" w:rsidRPr="00E50A6D" w:rsidRDefault="00BD0D69" w:rsidP="00B175D6">
            <w:pPr>
              <w:rPr>
                <w:rFonts w:ascii="Angsana New" w:hAnsi="Angsana New"/>
                <w:sz w:val="30"/>
                <w:szCs w:val="30"/>
              </w:rPr>
            </w:pPr>
          </w:p>
          <w:p w14:paraId="2BE57576" w14:textId="77777777" w:rsidR="00BD0D69" w:rsidRPr="00E50A6D" w:rsidRDefault="00BD0D69" w:rsidP="00B175D6">
            <w:pPr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ราคาทุนบวกกำไรส่วนเพิ่ม</w:t>
            </w:r>
          </w:p>
          <w:p w14:paraId="1CD7FF72" w14:textId="77777777" w:rsidR="00BD0D69" w:rsidRPr="00E50A6D" w:rsidRDefault="00BD0D69" w:rsidP="00B175D6">
            <w:pPr>
              <w:ind w:right="-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 xml:space="preserve">ตามที่ระบุในสัญญา จำนวน </w:t>
            </w:r>
            <w:r w:rsidRPr="00E50A6D"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 xml:space="preserve">ล้านบาท พร้อมดอกเบี้ยร้อยละ </w:t>
            </w:r>
            <w:r w:rsidR="00E2692E" w:rsidRPr="00D767AA">
              <w:rPr>
                <w:rFonts w:ascii="Angsana New" w:hAnsi="Angsana New"/>
                <w:sz w:val="30"/>
                <w:szCs w:val="30"/>
                <w:lang w:val="en-US"/>
              </w:rPr>
              <w:t>3.25-</w:t>
            </w:r>
            <w:r w:rsidR="00E2692E" w:rsidRPr="00D767AA">
              <w:rPr>
                <w:rFonts w:ascii="Angsana New" w:hAnsi="Angsana New"/>
                <w:sz w:val="30"/>
                <w:szCs w:val="30"/>
              </w:rPr>
              <w:t>4.25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ต่อปี</w:t>
            </w:r>
          </w:p>
        </w:tc>
      </w:tr>
      <w:tr w:rsidR="00BD0D69" w:rsidRPr="00E50A6D" w14:paraId="5847FCCB" w14:textId="77777777" w:rsidTr="00B175D6">
        <w:trPr>
          <w:jc w:val="center"/>
        </w:trPr>
        <w:tc>
          <w:tcPr>
            <w:tcW w:w="3151" w:type="dxa"/>
            <w:shd w:val="clear" w:color="auto" w:fill="auto"/>
          </w:tcPr>
          <w:p w14:paraId="3DFB21F7" w14:textId="77777777" w:rsidR="00BD0D69" w:rsidRPr="00E50A6D" w:rsidRDefault="00BD0D69" w:rsidP="00B175D6">
            <w:pPr>
              <w:ind w:left="349" w:right="-34" w:hanging="349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2348" w:type="dxa"/>
            <w:shd w:val="clear" w:color="auto" w:fill="auto"/>
          </w:tcPr>
          <w:p w14:paraId="6652E85B" w14:textId="77777777" w:rsidR="00BD0D69" w:rsidRPr="00E50A6D" w:rsidRDefault="00BD0D69" w:rsidP="00B175D6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</w:t>
            </w:r>
            <w:r w:rsidRPr="00E50A6D">
              <w:rPr>
                <w:rFonts w:ascii="Angsana New" w:hAnsi="Angsana New"/>
                <w:sz w:val="30"/>
                <w:szCs w:val="30"/>
              </w:rPr>
              <w:t>/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  <w:tc>
          <w:tcPr>
            <w:tcW w:w="2241" w:type="dxa"/>
          </w:tcPr>
          <w:p w14:paraId="15A8CCEB" w14:textId="77777777" w:rsidR="00BD0D69" w:rsidRPr="00E50A6D" w:rsidRDefault="00BD0D69" w:rsidP="00B175D6">
            <w:pPr>
              <w:ind w:left="188" w:right="-34" w:hanging="1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ค่าใช้จ่ายค่าเช่า</w:t>
            </w:r>
          </w:p>
          <w:p w14:paraId="07CA0F64" w14:textId="77777777" w:rsidR="00BD0D69" w:rsidRPr="00E50A6D" w:rsidRDefault="00BD0D69" w:rsidP="00B175D6">
            <w:pPr>
              <w:ind w:left="188" w:right="-34" w:hanging="18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6DBD35C2" w14:textId="77777777" w:rsidR="00BD0D69" w:rsidRPr="00E50A6D" w:rsidRDefault="00BD0D69" w:rsidP="00B175D6">
            <w:pPr>
              <w:ind w:left="188" w:right="-34" w:hanging="1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ค่าเสื่อมราคา - สิทธิในการใช้สินทรัพย์</w:t>
            </w:r>
          </w:p>
        </w:tc>
        <w:tc>
          <w:tcPr>
            <w:tcW w:w="2439" w:type="dxa"/>
          </w:tcPr>
          <w:p w14:paraId="0EC449CB" w14:textId="77777777" w:rsidR="00BD0D69" w:rsidRPr="00E50A6D" w:rsidRDefault="00BD0D69" w:rsidP="00B175D6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ราคาตามที่กำหนดในสัญญาเช่า เดือนละ </w:t>
            </w:r>
            <w:r w:rsidRPr="00E50A6D">
              <w:rPr>
                <w:rFonts w:ascii="Angsana New" w:hAnsi="Angsana New"/>
                <w:sz w:val="30"/>
                <w:szCs w:val="30"/>
              </w:rPr>
              <w:t xml:space="preserve">215,000 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  <w:p w14:paraId="1B4F9D08" w14:textId="77777777" w:rsidR="00BD0D69" w:rsidRPr="00E50A6D" w:rsidRDefault="00BD0D69" w:rsidP="00B175D6">
            <w:pPr>
              <w:ind w:right="-34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ตามวิธีเส้นตรง</w:t>
            </w:r>
          </w:p>
        </w:tc>
      </w:tr>
      <w:tr w:rsidR="00BD0D69" w:rsidRPr="00E50A6D" w14:paraId="7CE8AE9C" w14:textId="77777777" w:rsidTr="00B175D6">
        <w:trPr>
          <w:jc w:val="center"/>
        </w:trPr>
        <w:tc>
          <w:tcPr>
            <w:tcW w:w="3151" w:type="dxa"/>
            <w:shd w:val="clear" w:color="auto" w:fill="auto"/>
          </w:tcPr>
          <w:p w14:paraId="5CB9DD1F" w14:textId="77777777" w:rsidR="00BD0D69" w:rsidRPr="00E50A6D" w:rsidRDefault="00BD0D69" w:rsidP="00B175D6">
            <w:pPr>
              <w:ind w:left="349" w:right="-34" w:hanging="349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E50A6D">
              <w:rPr>
                <w:rFonts w:ascii="Angsana New" w:hAnsi="Angsana New"/>
                <w:sz w:val="30"/>
                <w:szCs w:val="30"/>
              </w:rPr>
              <w:t xml:space="preserve">149 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เอ็นจิเนียริ่ง จำกัด</w:t>
            </w:r>
          </w:p>
        </w:tc>
        <w:tc>
          <w:tcPr>
            <w:tcW w:w="2348" w:type="dxa"/>
            <w:shd w:val="clear" w:color="auto" w:fill="auto"/>
          </w:tcPr>
          <w:p w14:paraId="6164E53F" w14:textId="77777777" w:rsidR="00BD0D69" w:rsidRPr="00E50A6D" w:rsidRDefault="00BD0D69" w:rsidP="00B175D6">
            <w:pPr>
              <w:ind w:right="-34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กรรมการเป็นญาติสนิท</w:t>
            </w:r>
          </w:p>
        </w:tc>
        <w:tc>
          <w:tcPr>
            <w:tcW w:w="2241" w:type="dxa"/>
          </w:tcPr>
          <w:p w14:paraId="76BB8CCE" w14:textId="77777777" w:rsidR="00BD0D69" w:rsidRPr="00E50A6D" w:rsidRDefault="00BD0D69" w:rsidP="00B175D6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ซื้อ/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  <w:p w14:paraId="1415C2C2" w14:textId="77777777" w:rsidR="00BD0D69" w:rsidRPr="00E50A6D" w:rsidRDefault="00BD0D69" w:rsidP="00B175D6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  <w:p w14:paraId="21DD5323" w14:textId="77777777" w:rsidR="00BD0D69" w:rsidRPr="00E50A6D" w:rsidRDefault="00BD0D69" w:rsidP="00B175D6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  <w:p w14:paraId="42CB2435" w14:textId="77777777" w:rsidR="00BD0D69" w:rsidRPr="00E50A6D" w:rsidRDefault="00BD0D69" w:rsidP="008E316C">
            <w:pPr>
              <w:ind w:right="-34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</w:t>
            </w:r>
            <w:r w:rsidR="008E316C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าร</w:t>
            </w:r>
          </w:p>
        </w:tc>
        <w:tc>
          <w:tcPr>
            <w:tcW w:w="2439" w:type="dxa"/>
          </w:tcPr>
          <w:p w14:paraId="0638CB77" w14:textId="77777777" w:rsidR="00BD0D69" w:rsidRPr="00E50A6D" w:rsidRDefault="00BD0D69" w:rsidP="00B175D6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ราคาทุนบวกกำไรส่วนเพิ่ม</w:t>
            </w:r>
          </w:p>
          <w:p w14:paraId="4BE24F46" w14:textId="77777777" w:rsidR="00BD0D69" w:rsidRPr="00E50A6D" w:rsidRDefault="00BD0D69" w:rsidP="00B175D6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ราคาทุนบวกกำไรส่วนเพิ่ม</w:t>
            </w:r>
          </w:p>
          <w:p w14:paraId="44080F5D" w14:textId="77777777" w:rsidR="00BD0D69" w:rsidRPr="00E50A6D" w:rsidRDefault="00BD0D69" w:rsidP="00B175D6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ราคาทุนบวกกำไรส่วนเพิ่ม</w:t>
            </w:r>
          </w:p>
          <w:p w14:paraId="044241F3" w14:textId="77777777" w:rsidR="00BD0D69" w:rsidRPr="00E50A6D" w:rsidRDefault="00BD0D69" w:rsidP="00B175D6">
            <w:pPr>
              <w:ind w:right="-34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BD0D69" w:rsidRPr="00E50A6D" w14:paraId="3E96F4C2" w14:textId="77777777" w:rsidTr="00B175D6">
        <w:trPr>
          <w:jc w:val="center"/>
        </w:trPr>
        <w:tc>
          <w:tcPr>
            <w:tcW w:w="3151" w:type="dxa"/>
            <w:shd w:val="clear" w:color="auto" w:fill="auto"/>
          </w:tcPr>
          <w:p w14:paraId="057FA4BD" w14:textId="77777777" w:rsidR="00BD0D69" w:rsidRPr="00E50A6D" w:rsidRDefault="00BD0D69" w:rsidP="00B175D6">
            <w:pPr>
              <w:ind w:left="349" w:right="-34" w:hanging="3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2348" w:type="dxa"/>
            <w:shd w:val="clear" w:color="auto" w:fill="auto"/>
          </w:tcPr>
          <w:p w14:paraId="0CDFA920" w14:textId="77777777" w:rsidR="00BD0D69" w:rsidRPr="00E50A6D" w:rsidRDefault="00BD0D69" w:rsidP="00B175D6">
            <w:pPr>
              <w:ind w:left="188" w:right="-34" w:hanging="18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41" w:type="dxa"/>
            <w:shd w:val="clear" w:color="auto" w:fill="auto"/>
          </w:tcPr>
          <w:p w14:paraId="7B67E885" w14:textId="77777777" w:rsidR="00BD0D69" w:rsidRPr="00E50A6D" w:rsidRDefault="00BD0D69" w:rsidP="00B175D6">
            <w:pPr>
              <w:ind w:left="188" w:right="-34" w:hanging="1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ค่าใช้จ่ายค่าเช่า</w:t>
            </w:r>
          </w:p>
          <w:p w14:paraId="5C50237C" w14:textId="77777777" w:rsidR="00BD0D69" w:rsidRPr="00E50A6D" w:rsidRDefault="00BD0D69" w:rsidP="00B175D6">
            <w:pPr>
              <w:ind w:left="188" w:right="-34" w:hanging="18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096E3EEA" w14:textId="77777777" w:rsidR="00BD0D69" w:rsidRPr="00E50A6D" w:rsidRDefault="00BD0D69" w:rsidP="00B175D6">
            <w:pPr>
              <w:ind w:left="188" w:right="-34" w:hanging="1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ค่าเสื่อมราคา - สิทธิในการใช้สินทรัพย์</w:t>
            </w:r>
          </w:p>
        </w:tc>
        <w:tc>
          <w:tcPr>
            <w:tcW w:w="2439" w:type="dxa"/>
            <w:shd w:val="clear" w:color="auto" w:fill="auto"/>
          </w:tcPr>
          <w:p w14:paraId="65705BF1" w14:textId="77777777" w:rsidR="00BD0D69" w:rsidRPr="00E50A6D" w:rsidRDefault="00BD0D69" w:rsidP="00B175D6">
            <w:pPr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ราคาตามที่กำหนดในสัญญาเช่า เดือนละ </w:t>
            </w:r>
            <w:r w:rsidRPr="00E50A6D">
              <w:rPr>
                <w:rFonts w:ascii="Angsana New" w:hAnsi="Angsana New"/>
                <w:sz w:val="30"/>
                <w:szCs w:val="30"/>
              </w:rPr>
              <w:t xml:space="preserve">12,500 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  <w:p w14:paraId="22840A97" w14:textId="77777777" w:rsidR="00BD0D69" w:rsidRPr="00E50A6D" w:rsidRDefault="00BD0D69" w:rsidP="00B175D6">
            <w:pPr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ตามวิธีเส้นตรง</w:t>
            </w:r>
          </w:p>
        </w:tc>
      </w:tr>
    </w:tbl>
    <w:p w14:paraId="40388F44" w14:textId="77777777" w:rsidR="00115401" w:rsidRPr="00E50A6D" w:rsidRDefault="00115401" w:rsidP="00D44F84">
      <w:pPr>
        <w:spacing w:before="12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4DD06E8" w14:textId="77777777" w:rsidR="000D64BB" w:rsidRPr="00E50A6D" w:rsidRDefault="000D64BB" w:rsidP="00D44F84">
      <w:pPr>
        <w:spacing w:before="12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E5EDF01" w14:textId="77777777" w:rsidR="000D64BB" w:rsidRDefault="000D64BB" w:rsidP="00DC5948">
      <w:pPr>
        <w:spacing w:after="120"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589DF258" w14:textId="77777777" w:rsidR="00C8740D" w:rsidRPr="00E50A6D" w:rsidRDefault="00C8740D" w:rsidP="00DC5948">
      <w:pPr>
        <w:spacing w:after="120"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3E66F0A9" w14:textId="77777777" w:rsidR="003331A9" w:rsidRPr="00E50A6D" w:rsidRDefault="003331A9" w:rsidP="00352FE1">
      <w:pPr>
        <w:numPr>
          <w:ilvl w:val="0"/>
          <w:numId w:val="23"/>
        </w:numPr>
        <w:tabs>
          <w:tab w:val="left" w:pos="513"/>
          <w:tab w:val="left" w:pos="540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</w:t>
      </w:r>
      <w:r w:rsidR="00E87023" w:rsidRPr="00E50A6D">
        <w:rPr>
          <w:rFonts w:ascii="Angsana New" w:hAnsi="Angsana New"/>
          <w:b/>
          <w:bCs/>
          <w:sz w:val="30"/>
          <w:szCs w:val="30"/>
          <w:cs/>
        </w:rPr>
        <w:t>บัญชี</w:t>
      </w:r>
      <w:r w:rsidRPr="00E50A6D">
        <w:rPr>
          <w:rFonts w:ascii="Angsana New" w:hAnsi="Angsana New"/>
          <w:b/>
          <w:bCs/>
          <w:sz w:val="30"/>
          <w:szCs w:val="30"/>
          <w:cs/>
        </w:rPr>
        <w:t>กับบุคคลและกิจการที่เกี่ยวข้องกัน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0E2B634E" w14:textId="77777777" w:rsidR="00E04DD7" w:rsidRPr="00E50A6D" w:rsidRDefault="00E04DD7" w:rsidP="000F674A">
      <w:pPr>
        <w:spacing w:before="120"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E50A6D">
        <w:rPr>
          <w:rFonts w:ascii="Angsana New" w:hAnsi="Angsana New"/>
          <w:sz w:val="30"/>
          <w:szCs w:val="30"/>
          <w:cs/>
        </w:rPr>
        <w:t>ยอดคงเหลือกับบุคคลหรือกิจการที่เก</w:t>
      </w:r>
      <w:r w:rsidR="00225DC8" w:rsidRPr="00E50A6D">
        <w:rPr>
          <w:rFonts w:ascii="Angsana New" w:hAnsi="Angsana New"/>
          <w:sz w:val="30"/>
          <w:szCs w:val="30"/>
          <w:cs/>
        </w:rPr>
        <w:t xml:space="preserve">ี่ยวข้องกัน ณ วันที่ </w:t>
      </w:r>
      <w:r w:rsidR="00225DC8" w:rsidRPr="00E50A6D">
        <w:rPr>
          <w:rFonts w:ascii="Angsana New" w:hAnsi="Angsana New"/>
          <w:sz w:val="30"/>
          <w:szCs w:val="30"/>
          <w:lang w:val="en-US"/>
        </w:rPr>
        <w:t>31</w:t>
      </w:r>
      <w:r w:rsidR="0022209E" w:rsidRPr="00E50A6D">
        <w:rPr>
          <w:rFonts w:ascii="Angsana New" w:hAnsi="Angsana New"/>
          <w:sz w:val="30"/>
          <w:szCs w:val="30"/>
          <w:cs/>
        </w:rPr>
        <w:t xml:space="preserve"> </w:t>
      </w:r>
      <w:r w:rsidR="00601DA3" w:rsidRPr="00E50A6D">
        <w:rPr>
          <w:rFonts w:ascii="Angsana New" w:hAnsi="Angsana New"/>
          <w:sz w:val="30"/>
          <w:szCs w:val="30"/>
          <w:cs/>
        </w:rPr>
        <w:t>ธันวาคม</w:t>
      </w:r>
      <w:r w:rsidR="00225DC8" w:rsidRPr="00E50A6D">
        <w:rPr>
          <w:rFonts w:ascii="Angsana New" w:hAnsi="Angsana New"/>
          <w:sz w:val="30"/>
          <w:szCs w:val="30"/>
        </w:rPr>
        <w:t xml:space="preserve"> 25</w:t>
      </w:r>
      <w:r w:rsidR="004E67A9" w:rsidRPr="00E50A6D">
        <w:rPr>
          <w:rFonts w:ascii="Angsana New" w:hAnsi="Angsana New" w:hint="cs"/>
          <w:sz w:val="30"/>
          <w:szCs w:val="30"/>
          <w:cs/>
        </w:rPr>
        <w:t>6</w:t>
      </w:r>
      <w:r w:rsidR="00E2692E">
        <w:rPr>
          <w:rFonts w:ascii="Angsana New" w:hAnsi="Angsana New"/>
          <w:sz w:val="30"/>
          <w:szCs w:val="30"/>
        </w:rPr>
        <w:t>4</w:t>
      </w:r>
      <w:r w:rsidR="00225DC8" w:rsidRPr="00E50A6D">
        <w:rPr>
          <w:rFonts w:ascii="Angsana New" w:hAnsi="Angsana New"/>
          <w:sz w:val="30"/>
          <w:szCs w:val="30"/>
        </w:rPr>
        <w:t xml:space="preserve"> </w:t>
      </w:r>
      <w:r w:rsidR="00225DC8" w:rsidRPr="00E50A6D">
        <w:rPr>
          <w:rFonts w:ascii="Angsana New" w:hAnsi="Angsana New" w:hint="cs"/>
          <w:sz w:val="30"/>
          <w:szCs w:val="30"/>
          <w:cs/>
        </w:rPr>
        <w:t xml:space="preserve">และ </w:t>
      </w:r>
      <w:r w:rsidR="004E67A9" w:rsidRPr="00E50A6D">
        <w:rPr>
          <w:rFonts w:ascii="Angsana New" w:hAnsi="Angsana New"/>
          <w:sz w:val="30"/>
          <w:szCs w:val="30"/>
          <w:lang w:val="en-US"/>
        </w:rPr>
        <w:t>256</w:t>
      </w:r>
      <w:r w:rsidR="00E2692E">
        <w:rPr>
          <w:rFonts w:ascii="Angsana New" w:hAnsi="Angsana New"/>
          <w:sz w:val="30"/>
          <w:szCs w:val="30"/>
          <w:lang w:val="en-US"/>
        </w:rPr>
        <w:t>3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10260" w:type="dxa"/>
        <w:jc w:val="center"/>
        <w:tblLayout w:type="fixed"/>
        <w:tblLook w:val="04A0" w:firstRow="1" w:lastRow="0" w:firstColumn="1" w:lastColumn="0" w:noHBand="0" w:noVBand="1"/>
      </w:tblPr>
      <w:tblGrid>
        <w:gridCol w:w="3690"/>
        <w:gridCol w:w="1473"/>
        <w:gridCol w:w="236"/>
        <w:gridCol w:w="1433"/>
        <w:gridCol w:w="236"/>
        <w:gridCol w:w="1474"/>
        <w:gridCol w:w="236"/>
        <w:gridCol w:w="1482"/>
      </w:tblGrid>
      <w:tr w:rsidR="000D64BB" w:rsidRPr="00E50A6D" w14:paraId="7BC90D59" w14:textId="77777777" w:rsidTr="007A6B03">
        <w:trPr>
          <w:jc w:val="center"/>
        </w:trPr>
        <w:tc>
          <w:tcPr>
            <w:tcW w:w="3690" w:type="dxa"/>
            <w:shd w:val="clear" w:color="auto" w:fill="auto"/>
          </w:tcPr>
          <w:p w14:paraId="318D6DFF" w14:textId="77777777" w:rsidR="000D64BB" w:rsidRPr="00E50A6D" w:rsidRDefault="000D64BB" w:rsidP="00B175D6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</w:tcPr>
          <w:p w14:paraId="19C18E21" w14:textId="77777777" w:rsidR="000D64BB" w:rsidRPr="00E50A6D" w:rsidRDefault="000D64BB" w:rsidP="00B175D6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764E33" w14:textId="77777777" w:rsidR="000D64BB" w:rsidRPr="00E50A6D" w:rsidRDefault="000D64BB" w:rsidP="00B175D6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</w:tcPr>
          <w:p w14:paraId="22A2B593" w14:textId="77777777" w:rsidR="000D64BB" w:rsidRPr="00E50A6D" w:rsidRDefault="000D64BB" w:rsidP="00B175D6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1C80F9" w14:textId="77777777" w:rsidR="000D64BB" w:rsidRPr="00E50A6D" w:rsidRDefault="000D64BB" w:rsidP="00B175D6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7B8CAF9D" w14:textId="77777777" w:rsidR="000D64BB" w:rsidRPr="00E50A6D" w:rsidRDefault="000D64BB" w:rsidP="00B175D6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F3A0E19" w14:textId="77777777" w:rsidR="000D64BB" w:rsidRPr="00E50A6D" w:rsidRDefault="000D64BB" w:rsidP="00B175D6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center"/>
          </w:tcPr>
          <w:p w14:paraId="513BBCDB" w14:textId="77777777" w:rsidR="000D64BB" w:rsidRPr="00E50A6D" w:rsidRDefault="000D64BB" w:rsidP="00B175D6">
            <w:pPr>
              <w:spacing w:line="400" w:lineRule="exact"/>
              <w:ind w:right="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</w:rPr>
              <w:t>(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50A6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E50A6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D64BB" w:rsidRPr="00E50A6D" w14:paraId="6809341D" w14:textId="77777777" w:rsidTr="007A6B03">
        <w:trPr>
          <w:jc w:val="center"/>
        </w:trPr>
        <w:tc>
          <w:tcPr>
            <w:tcW w:w="3690" w:type="dxa"/>
            <w:shd w:val="clear" w:color="auto" w:fill="auto"/>
          </w:tcPr>
          <w:p w14:paraId="6B120FD5" w14:textId="77777777" w:rsidR="000D64BB" w:rsidRPr="00E50A6D" w:rsidRDefault="000D64BB" w:rsidP="00B175D6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42" w:type="dxa"/>
            <w:gridSpan w:val="3"/>
            <w:tcBorders>
              <w:bottom w:val="single" w:sz="4" w:space="0" w:color="auto"/>
            </w:tcBorders>
          </w:tcPr>
          <w:p w14:paraId="2EF64C00" w14:textId="77777777" w:rsidR="000D64BB" w:rsidRPr="00E50A6D" w:rsidRDefault="000D64BB" w:rsidP="00B175D6">
            <w:pPr>
              <w:spacing w:line="40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9CE6BF3" w14:textId="77777777" w:rsidR="000D64BB" w:rsidRPr="00E50A6D" w:rsidRDefault="000D64BB" w:rsidP="00B175D6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101BD9" w14:textId="77777777" w:rsidR="000D64BB" w:rsidRPr="00E50A6D" w:rsidRDefault="000D64BB" w:rsidP="00B175D6">
            <w:pPr>
              <w:spacing w:line="400" w:lineRule="exact"/>
              <w:ind w:righ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64BB" w:rsidRPr="00E50A6D" w14:paraId="6B3BBC4E" w14:textId="77777777" w:rsidTr="007A6B03">
        <w:trPr>
          <w:jc w:val="center"/>
        </w:trPr>
        <w:tc>
          <w:tcPr>
            <w:tcW w:w="3690" w:type="dxa"/>
            <w:shd w:val="clear" w:color="auto" w:fill="auto"/>
          </w:tcPr>
          <w:p w14:paraId="44212609" w14:textId="77777777" w:rsidR="000D64BB" w:rsidRPr="00E50A6D" w:rsidRDefault="000D64BB" w:rsidP="00B175D6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CF785" w14:textId="77777777" w:rsidR="000D64BB" w:rsidRPr="00E50A6D" w:rsidRDefault="00E87023" w:rsidP="007A6B03">
            <w:pPr>
              <w:spacing w:line="280" w:lineRule="exact"/>
              <w:ind w:left="-110"/>
              <w:jc w:val="center"/>
              <w:rPr>
                <w:rFonts w:ascii="Angsana New" w:eastAsia="SimSun" w:hAnsi="Angsana New"/>
                <w:sz w:val="28"/>
                <w:szCs w:val="28"/>
                <w:lang w:val="en-US" w:eastAsia="zh-CN"/>
              </w:rPr>
            </w:pPr>
            <w:r w:rsidRPr="00E50A6D">
              <w:rPr>
                <w:rFonts w:ascii="Angsana New" w:eastAsia="SimSun" w:hAnsi="Angsana New"/>
                <w:sz w:val="28"/>
                <w:szCs w:val="28"/>
                <w:lang w:val="en-US" w:eastAsia="zh-CN"/>
              </w:rPr>
              <w:t>2</w:t>
            </w:r>
            <w:r w:rsidR="000D64BB" w:rsidRPr="00E50A6D">
              <w:rPr>
                <w:rFonts w:ascii="Angsana New" w:eastAsia="SimSun" w:hAnsi="Angsana New"/>
                <w:sz w:val="28"/>
                <w:szCs w:val="28"/>
                <w:lang w:val="en-US" w:eastAsia="zh-CN"/>
              </w:rPr>
              <w:t>56</w:t>
            </w:r>
            <w:r w:rsidR="00E2692E">
              <w:rPr>
                <w:rFonts w:ascii="Angsana New" w:eastAsia="SimSun" w:hAnsi="Angsana New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5A707165" w14:textId="77777777" w:rsidR="000D64BB" w:rsidRPr="00E50A6D" w:rsidRDefault="000D64BB" w:rsidP="00B175D6">
            <w:pPr>
              <w:spacing w:line="280" w:lineRule="exact"/>
              <w:jc w:val="center"/>
              <w:rPr>
                <w:rFonts w:ascii="Angsana New" w:eastAsia="SimSun" w:hAnsi="Angsana New"/>
                <w:sz w:val="28"/>
                <w:szCs w:val="28"/>
                <w:lang w:val="en-US" w:eastAsia="zh-CN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B25DB" w14:textId="77777777" w:rsidR="000D64BB" w:rsidRPr="00E50A6D" w:rsidRDefault="00E2692E" w:rsidP="007A6B03">
            <w:pPr>
              <w:spacing w:line="280" w:lineRule="exact"/>
              <w:ind w:left="-110"/>
              <w:jc w:val="center"/>
              <w:rPr>
                <w:rFonts w:ascii="Angsana New" w:eastAsia="SimSun" w:hAnsi="Angsana New"/>
                <w:sz w:val="28"/>
                <w:szCs w:val="28"/>
                <w:lang w:val="en-US" w:eastAsia="zh-CN"/>
              </w:rPr>
            </w:pPr>
            <w:r w:rsidRPr="00E50A6D">
              <w:rPr>
                <w:rFonts w:ascii="Angsana New" w:eastAsia="SimSun" w:hAnsi="Angsana New"/>
                <w:sz w:val="28"/>
                <w:szCs w:val="28"/>
                <w:lang w:val="en-US" w:eastAsia="zh-CN"/>
              </w:rPr>
              <w:t>2563</w:t>
            </w:r>
          </w:p>
        </w:tc>
        <w:tc>
          <w:tcPr>
            <w:tcW w:w="236" w:type="dxa"/>
          </w:tcPr>
          <w:p w14:paraId="74A80731" w14:textId="77777777" w:rsidR="000D64BB" w:rsidRPr="00E50A6D" w:rsidRDefault="000D64BB" w:rsidP="00B175D6">
            <w:pPr>
              <w:spacing w:line="280" w:lineRule="exact"/>
              <w:jc w:val="center"/>
              <w:rPr>
                <w:rFonts w:ascii="Angsana New" w:eastAsia="SimSun" w:hAnsi="Angsana New"/>
                <w:sz w:val="28"/>
                <w:szCs w:val="28"/>
                <w:lang w:val="en-US"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28CB53" w14:textId="77777777" w:rsidR="000D64BB" w:rsidRPr="00E50A6D" w:rsidRDefault="00E87023" w:rsidP="007A6B03">
            <w:pPr>
              <w:spacing w:line="280" w:lineRule="exact"/>
              <w:ind w:left="-70"/>
              <w:jc w:val="center"/>
              <w:rPr>
                <w:rFonts w:ascii="Angsana New" w:eastAsia="SimSun" w:hAnsi="Angsana New"/>
                <w:sz w:val="28"/>
                <w:szCs w:val="28"/>
                <w:lang w:val="en-US" w:eastAsia="zh-CN"/>
              </w:rPr>
            </w:pPr>
            <w:r w:rsidRPr="00E50A6D">
              <w:rPr>
                <w:rFonts w:ascii="Angsana New" w:eastAsia="SimSun" w:hAnsi="Angsana New"/>
                <w:sz w:val="28"/>
                <w:szCs w:val="28"/>
                <w:lang w:val="en-US" w:eastAsia="zh-CN"/>
              </w:rPr>
              <w:t>2</w:t>
            </w:r>
            <w:r w:rsidR="000D64BB" w:rsidRPr="00E50A6D">
              <w:rPr>
                <w:rFonts w:ascii="Angsana New" w:eastAsia="SimSun" w:hAnsi="Angsana New"/>
                <w:sz w:val="28"/>
                <w:szCs w:val="28"/>
                <w:lang w:val="en-US" w:eastAsia="zh-CN"/>
              </w:rPr>
              <w:t>56</w:t>
            </w:r>
            <w:r w:rsidR="00E2692E">
              <w:rPr>
                <w:rFonts w:ascii="Angsana New" w:eastAsia="SimSun" w:hAnsi="Angsana New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0D17FA" w14:textId="77777777" w:rsidR="000D64BB" w:rsidRPr="00E50A6D" w:rsidRDefault="000D64BB" w:rsidP="00B175D6">
            <w:pPr>
              <w:spacing w:line="280" w:lineRule="exact"/>
              <w:jc w:val="center"/>
              <w:rPr>
                <w:rFonts w:ascii="Angsana New" w:eastAsia="SimSun" w:hAnsi="Angsana New"/>
                <w:sz w:val="28"/>
                <w:szCs w:val="28"/>
                <w:lang w:val="en-US" w:eastAsia="zh-CN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5DB027" w14:textId="77777777" w:rsidR="000D64BB" w:rsidRPr="00E50A6D" w:rsidRDefault="00E2692E" w:rsidP="007A6B03">
            <w:pPr>
              <w:spacing w:line="280" w:lineRule="exact"/>
              <w:ind w:left="-70"/>
              <w:jc w:val="center"/>
              <w:rPr>
                <w:rFonts w:ascii="Angsana New" w:eastAsia="SimSun" w:hAnsi="Angsana New"/>
                <w:sz w:val="28"/>
                <w:szCs w:val="28"/>
                <w:lang w:val="en-US" w:eastAsia="zh-CN"/>
              </w:rPr>
            </w:pPr>
            <w:r w:rsidRPr="00E50A6D">
              <w:rPr>
                <w:rFonts w:ascii="Angsana New" w:eastAsia="SimSun" w:hAnsi="Angsana New"/>
                <w:sz w:val="28"/>
                <w:szCs w:val="28"/>
                <w:lang w:val="en-US" w:eastAsia="zh-CN"/>
              </w:rPr>
              <w:t>2563</w:t>
            </w:r>
          </w:p>
        </w:tc>
      </w:tr>
      <w:tr w:rsidR="000D64BB" w:rsidRPr="00E50A6D" w14:paraId="7D3F3331" w14:textId="77777777" w:rsidTr="007A6B03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6DB3EB27" w14:textId="77777777" w:rsidR="000D64BB" w:rsidRPr="00E50A6D" w:rsidRDefault="000D64BB" w:rsidP="00B175D6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3" w:type="dxa"/>
            <w:tcBorders>
              <w:top w:val="single" w:sz="4" w:space="0" w:color="auto"/>
            </w:tcBorders>
          </w:tcPr>
          <w:p w14:paraId="2A5129E3" w14:textId="77777777" w:rsidR="000D64BB" w:rsidRPr="00E50A6D" w:rsidRDefault="000D64BB" w:rsidP="00B175D6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C0A08A" w14:textId="77777777" w:rsidR="000D64BB" w:rsidRPr="00E50A6D" w:rsidRDefault="000D64BB" w:rsidP="00B175D6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</w:tcPr>
          <w:p w14:paraId="26DB9504" w14:textId="77777777" w:rsidR="000D64BB" w:rsidRPr="00E50A6D" w:rsidRDefault="000D64BB" w:rsidP="00B175D6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F08DD9" w14:textId="77777777" w:rsidR="000D64BB" w:rsidRPr="00E50A6D" w:rsidRDefault="000D64BB" w:rsidP="00B175D6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</w:tcPr>
          <w:p w14:paraId="377E9E0A" w14:textId="77777777" w:rsidR="000D64BB" w:rsidRPr="00E50A6D" w:rsidRDefault="000D64BB" w:rsidP="00B175D6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F81C82B" w14:textId="77777777" w:rsidR="000D64BB" w:rsidRPr="00E50A6D" w:rsidRDefault="000D64BB" w:rsidP="00B175D6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auto" w:fill="auto"/>
          </w:tcPr>
          <w:p w14:paraId="00E8C7A2" w14:textId="77777777" w:rsidR="000D64BB" w:rsidRPr="00E50A6D" w:rsidRDefault="000D64BB" w:rsidP="00B175D6">
            <w:pPr>
              <w:spacing w:line="400" w:lineRule="exact"/>
              <w:ind w:right="65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0D64BB" w:rsidRPr="00E50A6D" w14:paraId="4466D03C" w14:textId="77777777" w:rsidTr="007A6B03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C9BD87B" w14:textId="77777777" w:rsidR="000D64BB" w:rsidRPr="00E50A6D" w:rsidRDefault="000D64BB" w:rsidP="00B175D6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73" w:type="dxa"/>
          </w:tcPr>
          <w:p w14:paraId="01CCF1D4" w14:textId="77777777" w:rsidR="000D64BB" w:rsidRPr="00E50A6D" w:rsidRDefault="000D64BB" w:rsidP="00B175D6">
            <w:pPr>
              <w:spacing w:line="400" w:lineRule="exact"/>
              <w:ind w:right="6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661155" w14:textId="77777777" w:rsidR="000D64BB" w:rsidRPr="00E50A6D" w:rsidRDefault="000D64BB" w:rsidP="00B175D6">
            <w:pPr>
              <w:spacing w:line="400" w:lineRule="exact"/>
              <w:ind w:right="6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</w:tcPr>
          <w:p w14:paraId="1CB3B004" w14:textId="77777777" w:rsidR="000D64BB" w:rsidRPr="00E50A6D" w:rsidRDefault="000D64BB" w:rsidP="00B175D6">
            <w:pPr>
              <w:spacing w:line="400" w:lineRule="exact"/>
              <w:ind w:right="6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745488" w14:textId="77777777" w:rsidR="000D64BB" w:rsidRPr="00E50A6D" w:rsidRDefault="000D64BB" w:rsidP="00B175D6">
            <w:pPr>
              <w:spacing w:line="400" w:lineRule="exact"/>
              <w:ind w:right="6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6DDBBF65" w14:textId="77777777" w:rsidR="000D64BB" w:rsidRPr="00E50A6D" w:rsidRDefault="000D64BB" w:rsidP="00B175D6">
            <w:pPr>
              <w:spacing w:line="400" w:lineRule="exact"/>
              <w:ind w:right="6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24A654D" w14:textId="77777777" w:rsidR="000D64BB" w:rsidRPr="00E50A6D" w:rsidRDefault="000D64BB" w:rsidP="00B175D6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1B1D0C1F" w14:textId="77777777" w:rsidR="000D64BB" w:rsidRPr="00E50A6D" w:rsidRDefault="000D64BB" w:rsidP="00B175D6">
            <w:pPr>
              <w:spacing w:line="400" w:lineRule="exact"/>
              <w:ind w:right="65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692E" w:rsidRPr="00E50A6D" w14:paraId="30E159EB" w14:textId="77777777" w:rsidTr="00315AF2">
        <w:trPr>
          <w:jc w:val="center"/>
        </w:trPr>
        <w:tc>
          <w:tcPr>
            <w:tcW w:w="3690" w:type="dxa"/>
            <w:shd w:val="clear" w:color="auto" w:fill="auto"/>
          </w:tcPr>
          <w:p w14:paraId="374F78DF" w14:textId="77777777" w:rsidR="00E2692E" w:rsidRPr="00E50A6D" w:rsidRDefault="00E2692E" w:rsidP="00E2692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50A6D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473" w:type="dxa"/>
          </w:tcPr>
          <w:p w14:paraId="7EDCCC23" w14:textId="77777777" w:rsidR="00E2692E" w:rsidRPr="00E50A6D" w:rsidRDefault="00E2692E" w:rsidP="00E2692E">
            <w:pPr>
              <w:spacing w:line="400" w:lineRule="exact"/>
              <w:ind w:right="6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9065B4" w14:textId="77777777" w:rsidR="00E2692E" w:rsidRPr="00E50A6D" w:rsidRDefault="00E2692E" w:rsidP="00E2692E">
            <w:pPr>
              <w:spacing w:line="400" w:lineRule="exact"/>
              <w:ind w:right="6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</w:tcPr>
          <w:p w14:paraId="799AA87E" w14:textId="77777777" w:rsidR="00E2692E" w:rsidRPr="00E50A6D" w:rsidRDefault="00E2692E" w:rsidP="00E2692E">
            <w:pPr>
              <w:spacing w:line="400" w:lineRule="exact"/>
              <w:ind w:right="6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3EDE96" w14:textId="77777777" w:rsidR="00E2692E" w:rsidRPr="00E50A6D" w:rsidRDefault="00E2692E" w:rsidP="00E2692E">
            <w:pPr>
              <w:spacing w:line="400" w:lineRule="exact"/>
              <w:ind w:right="6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2FEE013A" w14:textId="77777777" w:rsidR="00E2692E" w:rsidRPr="00E50A6D" w:rsidRDefault="00E2692E" w:rsidP="00E2692E">
            <w:pPr>
              <w:spacing w:line="400" w:lineRule="exact"/>
              <w:ind w:right="6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8B1D4A7" w14:textId="77777777" w:rsidR="00E2692E" w:rsidRPr="00E50A6D" w:rsidRDefault="00E2692E" w:rsidP="00E2692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center"/>
          </w:tcPr>
          <w:p w14:paraId="3937E88E" w14:textId="77777777" w:rsidR="00E2692E" w:rsidRPr="00E50A6D" w:rsidRDefault="00E2692E" w:rsidP="00E2692E">
            <w:pPr>
              <w:spacing w:line="400" w:lineRule="exact"/>
              <w:ind w:right="65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692E" w:rsidRPr="00E50A6D" w14:paraId="340EEA95" w14:textId="77777777" w:rsidTr="007A6B03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5043470A" w14:textId="77777777" w:rsidR="00E2692E" w:rsidRPr="00E50A6D" w:rsidRDefault="00DF345F" w:rsidP="00E2692E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E50A6D">
              <w:rPr>
                <w:rFonts w:ascii="Angsana New" w:hAnsi="Angsana New"/>
                <w:sz w:val="28"/>
                <w:szCs w:val="28"/>
              </w:rPr>
              <w:t xml:space="preserve">149 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เอ็นจิเนียริ่ง จำกัด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auto"/>
          </w:tcPr>
          <w:p w14:paraId="40092D17" w14:textId="77777777" w:rsidR="00E2692E" w:rsidRPr="00E50A6D" w:rsidRDefault="00112325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12325">
              <w:rPr>
                <w:rFonts w:ascii="Angsana New" w:hAnsi="Angsana New"/>
                <w:sz w:val="28"/>
                <w:szCs w:val="28"/>
                <w:lang w:val="en-US"/>
              </w:rPr>
              <w:t>5,179,829.98</w:t>
            </w:r>
          </w:p>
        </w:tc>
        <w:tc>
          <w:tcPr>
            <w:tcW w:w="236" w:type="dxa"/>
            <w:shd w:val="clear" w:color="auto" w:fill="auto"/>
          </w:tcPr>
          <w:p w14:paraId="3B1398C2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79D8164D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DC8147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5883FE" w14:textId="77777777" w:rsidR="00E2692E" w:rsidRPr="00E50A6D" w:rsidRDefault="00112325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12325">
              <w:rPr>
                <w:rFonts w:ascii="Angsana New" w:hAnsi="Angsana New"/>
                <w:sz w:val="28"/>
                <w:szCs w:val="28"/>
                <w:lang w:val="en-US"/>
              </w:rPr>
              <w:t>5,179,829.98</w:t>
            </w:r>
          </w:p>
        </w:tc>
        <w:tc>
          <w:tcPr>
            <w:tcW w:w="236" w:type="dxa"/>
            <w:shd w:val="clear" w:color="auto" w:fill="auto"/>
          </w:tcPr>
          <w:p w14:paraId="65CC8335" w14:textId="77777777" w:rsidR="00E2692E" w:rsidRPr="00E50A6D" w:rsidRDefault="00E2692E" w:rsidP="00E2692E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28395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2692E" w:rsidRPr="00E50A6D" w14:paraId="339BEE6D" w14:textId="77777777" w:rsidTr="007A6B03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3B4A2EEB" w14:textId="77777777" w:rsidR="00E2692E" w:rsidRPr="00E50A6D" w:rsidRDefault="00E2692E" w:rsidP="00E2692E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F6D094" w14:textId="77777777" w:rsidR="00E2692E" w:rsidRPr="00E50A6D" w:rsidRDefault="00112325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123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5,179,829.98</w:t>
            </w:r>
          </w:p>
        </w:tc>
        <w:tc>
          <w:tcPr>
            <w:tcW w:w="236" w:type="dxa"/>
            <w:shd w:val="clear" w:color="auto" w:fill="auto"/>
          </w:tcPr>
          <w:p w14:paraId="42AC8420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55889A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667900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3CD4FB" w14:textId="77777777" w:rsidR="00E2692E" w:rsidRPr="00E50A6D" w:rsidRDefault="00112325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123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5,179,829.98</w:t>
            </w:r>
          </w:p>
        </w:tc>
        <w:tc>
          <w:tcPr>
            <w:tcW w:w="236" w:type="dxa"/>
            <w:shd w:val="clear" w:color="auto" w:fill="auto"/>
          </w:tcPr>
          <w:p w14:paraId="0DC3952D" w14:textId="77777777" w:rsidR="00E2692E" w:rsidRPr="00E50A6D" w:rsidRDefault="00E2692E" w:rsidP="00E2692E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3E99B8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</w:tr>
      <w:tr w:rsidR="00E2692E" w:rsidRPr="00E50A6D" w14:paraId="0C429E73" w14:textId="77777777" w:rsidTr="007A6B03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0016A97D" w14:textId="77777777" w:rsidR="00E2692E" w:rsidRPr="00E50A6D" w:rsidRDefault="00E2692E" w:rsidP="00E2692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</w:t>
            </w:r>
            <w:r w:rsidRPr="00E50A6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หมุนเวียนอื่น</w:t>
            </w:r>
          </w:p>
        </w:tc>
        <w:tc>
          <w:tcPr>
            <w:tcW w:w="1473" w:type="dxa"/>
            <w:tcBorders>
              <w:top w:val="double" w:sz="4" w:space="0" w:color="auto"/>
            </w:tcBorders>
            <w:shd w:val="clear" w:color="auto" w:fill="auto"/>
          </w:tcPr>
          <w:p w14:paraId="0070C461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12A77EA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33" w:type="dxa"/>
            <w:tcBorders>
              <w:top w:val="double" w:sz="4" w:space="0" w:color="auto"/>
            </w:tcBorders>
            <w:shd w:val="clear" w:color="auto" w:fill="auto"/>
          </w:tcPr>
          <w:p w14:paraId="5546EF64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D5AB7BF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47E1A5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CA846D1" w14:textId="77777777" w:rsidR="00E2692E" w:rsidRPr="00E50A6D" w:rsidRDefault="00E2692E" w:rsidP="00E2692E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B18B87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2692E" w:rsidRPr="00E50A6D" w14:paraId="7EDDD984" w14:textId="77777777" w:rsidTr="007A6B03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2C56489" w14:textId="77777777" w:rsidR="00E2692E" w:rsidRPr="00E50A6D" w:rsidRDefault="00E2692E" w:rsidP="00E2692E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E50A6D">
              <w:rPr>
                <w:rFonts w:ascii="Angsana New" w:hAnsi="Angsana New"/>
                <w:sz w:val="28"/>
                <w:szCs w:val="28"/>
              </w:rPr>
              <w:t xml:space="preserve">149 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เอ็นจิเนียริ่ง จำกัด</w:t>
            </w:r>
          </w:p>
        </w:tc>
        <w:tc>
          <w:tcPr>
            <w:tcW w:w="1473" w:type="dxa"/>
            <w:shd w:val="clear" w:color="auto" w:fill="auto"/>
          </w:tcPr>
          <w:p w14:paraId="19AED5E8" w14:textId="77777777" w:rsidR="00E2692E" w:rsidRPr="00E50A6D" w:rsidRDefault="00DF345F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50DBC1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33" w:type="dxa"/>
            <w:shd w:val="clear" w:color="auto" w:fill="auto"/>
          </w:tcPr>
          <w:p w14:paraId="300B56FA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491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870.00</w:t>
            </w:r>
          </w:p>
        </w:tc>
        <w:tc>
          <w:tcPr>
            <w:tcW w:w="236" w:type="dxa"/>
            <w:shd w:val="clear" w:color="auto" w:fill="auto"/>
          </w:tcPr>
          <w:p w14:paraId="3E1482D2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3EB8F80" w14:textId="77777777" w:rsidR="00E2692E" w:rsidRPr="00E50A6D" w:rsidRDefault="00DF345F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ECF9D7" w14:textId="77777777" w:rsidR="00E2692E" w:rsidRPr="00E50A6D" w:rsidRDefault="00E2692E" w:rsidP="00E2692E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14398CDE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491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870.00</w:t>
            </w:r>
          </w:p>
        </w:tc>
      </w:tr>
      <w:tr w:rsidR="00E2692E" w:rsidRPr="00E50A6D" w14:paraId="57B2C460" w14:textId="77777777" w:rsidTr="007A6B03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1FEE97FD" w14:textId="77777777" w:rsidR="00E2692E" w:rsidRPr="00E50A6D" w:rsidRDefault="00E2692E" w:rsidP="00E2692E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498247" w14:textId="77777777" w:rsidR="00E2692E" w:rsidRPr="00E50A6D" w:rsidRDefault="00DF345F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217AE90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90C32C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491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870.00</w:t>
            </w:r>
          </w:p>
        </w:tc>
        <w:tc>
          <w:tcPr>
            <w:tcW w:w="236" w:type="dxa"/>
            <w:shd w:val="clear" w:color="auto" w:fill="auto"/>
          </w:tcPr>
          <w:p w14:paraId="699C484C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B8E793B" w14:textId="77777777" w:rsidR="00E2692E" w:rsidRPr="00E50A6D" w:rsidRDefault="00DF345F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CD9C4F" w14:textId="77777777" w:rsidR="00E2692E" w:rsidRPr="00E50A6D" w:rsidRDefault="00E2692E" w:rsidP="00E2692E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1F24E4D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1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491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870.00</w:t>
            </w:r>
          </w:p>
        </w:tc>
      </w:tr>
      <w:tr w:rsidR="00E2692E" w:rsidRPr="00E50A6D" w14:paraId="42F7016C" w14:textId="77777777" w:rsidTr="00315AF2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00248001" w14:textId="77777777" w:rsidR="00E2692E" w:rsidRPr="00E50A6D" w:rsidRDefault="00E2692E" w:rsidP="00E2692E">
            <w:pPr>
              <w:spacing w:line="40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7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34F53C6" w14:textId="77777777" w:rsidR="00E2692E" w:rsidRPr="00E50A6D" w:rsidRDefault="00E2692E" w:rsidP="00E2692E">
            <w:pPr>
              <w:spacing w:line="40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654D8941" w14:textId="77777777" w:rsidR="00E2692E" w:rsidRPr="00E50A6D" w:rsidRDefault="00E2692E" w:rsidP="00E2692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vAlign w:val="center"/>
          </w:tcPr>
          <w:p w14:paraId="6A975EE7" w14:textId="77777777" w:rsidR="00E2692E" w:rsidRPr="00E50A6D" w:rsidRDefault="00E2692E" w:rsidP="00E2692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20C398" w14:textId="77777777" w:rsidR="00E2692E" w:rsidRPr="00E50A6D" w:rsidRDefault="00E2692E" w:rsidP="00E2692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1FFC8BD7" w14:textId="77777777" w:rsidR="00E2692E" w:rsidRPr="00E50A6D" w:rsidRDefault="00E2692E" w:rsidP="00E2692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68D86FB" w14:textId="77777777" w:rsidR="00E2692E" w:rsidRPr="00E50A6D" w:rsidRDefault="00E2692E" w:rsidP="00E2692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6E8016C9" w14:textId="77777777" w:rsidR="00E2692E" w:rsidRPr="00E50A6D" w:rsidRDefault="00E2692E" w:rsidP="00E2692E">
            <w:pPr>
              <w:spacing w:line="400" w:lineRule="exact"/>
              <w:ind w:right="65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0D6DF6" w:rsidRPr="00E50A6D" w14:paraId="48316009" w14:textId="77777777" w:rsidTr="007A6B03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18FE755D" w14:textId="77777777" w:rsidR="000D6DF6" w:rsidRPr="00E50A6D" w:rsidRDefault="000D6DF6" w:rsidP="000D6DF6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บริษัท คัมเวล</w:t>
            </w:r>
            <w:r w:rsidRPr="00E50A6D">
              <w:rPr>
                <w:rFonts w:ascii="Angsana New" w:hAnsi="Angsana New"/>
                <w:sz w:val="28"/>
                <w:szCs w:val="28"/>
              </w:rPr>
              <w:t>-</w:t>
            </w: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นาวแคสท์ จำกัด</w:t>
            </w:r>
          </w:p>
        </w:tc>
        <w:tc>
          <w:tcPr>
            <w:tcW w:w="1473" w:type="dxa"/>
            <w:shd w:val="clear" w:color="auto" w:fill="auto"/>
          </w:tcPr>
          <w:p w14:paraId="74E91E30" w14:textId="77777777" w:rsidR="000D6DF6" w:rsidRPr="00E50A6D" w:rsidRDefault="000D6DF6" w:rsidP="000D6DF6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E381A7D" w14:textId="77777777" w:rsidR="000D6DF6" w:rsidRPr="00E50A6D" w:rsidRDefault="000D6DF6" w:rsidP="000D6DF6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shd w:val="clear" w:color="auto" w:fill="auto"/>
          </w:tcPr>
          <w:p w14:paraId="395CFB69" w14:textId="77777777" w:rsidR="000D6DF6" w:rsidRPr="00E50A6D" w:rsidRDefault="000D6DF6" w:rsidP="000D6DF6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25C85B" w14:textId="77777777" w:rsidR="000D6DF6" w:rsidRPr="00E50A6D" w:rsidRDefault="000D6DF6" w:rsidP="000D6DF6">
            <w:pPr>
              <w:spacing w:line="400" w:lineRule="exact"/>
              <w:ind w:right="6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27842367" w14:textId="77777777" w:rsidR="000D6DF6" w:rsidRPr="00E50A6D" w:rsidRDefault="000D6DF6" w:rsidP="000D6DF6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6DF6">
              <w:rPr>
                <w:rFonts w:ascii="Angsana New" w:hAnsi="Angsana New"/>
                <w:sz w:val="28"/>
                <w:szCs w:val="28"/>
                <w:cs/>
                <w:lang w:val="en-US"/>
              </w:rPr>
              <w:t>5</w:t>
            </w:r>
            <w:r w:rsidRPr="000D6DF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D6DF6">
              <w:rPr>
                <w:rFonts w:ascii="Angsana New" w:hAnsi="Angsana New"/>
                <w:sz w:val="28"/>
                <w:szCs w:val="28"/>
                <w:cs/>
                <w:lang w:val="en-US"/>
              </w:rPr>
              <w:t>350</w:t>
            </w:r>
            <w:r w:rsidRPr="000D6DF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D6DF6">
              <w:rPr>
                <w:rFonts w:ascii="Angsana New" w:hAnsi="Angsana New"/>
                <w:sz w:val="28"/>
                <w:szCs w:val="28"/>
                <w:cs/>
                <w:lang w:val="en-US"/>
              </w:rPr>
              <w:t>185.38</w:t>
            </w:r>
          </w:p>
        </w:tc>
        <w:tc>
          <w:tcPr>
            <w:tcW w:w="236" w:type="dxa"/>
            <w:shd w:val="clear" w:color="auto" w:fill="auto"/>
          </w:tcPr>
          <w:p w14:paraId="134EDFD1" w14:textId="77777777" w:rsidR="000D6DF6" w:rsidRPr="00E50A6D" w:rsidRDefault="000D6DF6" w:rsidP="000D6DF6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53ED0DA5" w14:textId="77777777" w:rsidR="000D6DF6" w:rsidRPr="00E50A6D" w:rsidRDefault="000D6DF6" w:rsidP="000D6DF6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7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800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000.00</w:t>
            </w:r>
          </w:p>
        </w:tc>
      </w:tr>
      <w:tr w:rsidR="000D6DF6" w:rsidRPr="00E50A6D" w14:paraId="1E07D884" w14:textId="77777777" w:rsidTr="007A6B03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93E2518" w14:textId="77777777" w:rsidR="000D6DF6" w:rsidRPr="00E50A6D" w:rsidRDefault="000D6DF6" w:rsidP="000D6DF6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21CBCE" w14:textId="77777777" w:rsidR="000D6DF6" w:rsidRPr="00E50A6D" w:rsidRDefault="000D6DF6" w:rsidP="000D6DF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947F9E" w14:textId="77777777" w:rsidR="000D6DF6" w:rsidRPr="00E50A6D" w:rsidRDefault="000D6DF6" w:rsidP="000D6DF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F0ABD0" w14:textId="77777777" w:rsidR="000D6DF6" w:rsidRPr="00E50A6D" w:rsidRDefault="000D6DF6" w:rsidP="000D6DF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DFC151F" w14:textId="77777777" w:rsidR="000D6DF6" w:rsidRPr="00E50A6D" w:rsidRDefault="000D6DF6" w:rsidP="000D6DF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AC2EF7A" w14:textId="77777777" w:rsidR="000D6DF6" w:rsidRPr="00E50A6D" w:rsidRDefault="000D6DF6" w:rsidP="000D6DF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D6DF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5</w:t>
            </w:r>
            <w:r w:rsidRPr="000D6DF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D6DF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350</w:t>
            </w:r>
            <w:r w:rsidRPr="000D6DF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D6DF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185.38</w:t>
            </w:r>
          </w:p>
        </w:tc>
        <w:tc>
          <w:tcPr>
            <w:tcW w:w="236" w:type="dxa"/>
            <w:shd w:val="clear" w:color="auto" w:fill="auto"/>
          </w:tcPr>
          <w:p w14:paraId="4369CB0D" w14:textId="77777777" w:rsidR="000D6DF6" w:rsidRPr="00E50A6D" w:rsidRDefault="000D6DF6" w:rsidP="000D6DF6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C9F803F" w14:textId="77777777" w:rsidR="000D6DF6" w:rsidRPr="00E50A6D" w:rsidRDefault="000D6DF6" w:rsidP="000D6DF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7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800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000.00</w:t>
            </w:r>
          </w:p>
        </w:tc>
      </w:tr>
      <w:tr w:rsidR="00E2692E" w:rsidRPr="00E50A6D" w14:paraId="580D02BB" w14:textId="77777777" w:rsidTr="007A6B03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E09FB73" w14:textId="77777777" w:rsidR="00E2692E" w:rsidRPr="00E50A6D" w:rsidRDefault="00E2692E" w:rsidP="00E2692E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3" w:type="dxa"/>
          </w:tcPr>
          <w:p w14:paraId="500026CB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0DD268B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3" w:type="dxa"/>
          </w:tcPr>
          <w:p w14:paraId="2F1C7272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15F51FB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0D910D4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2677E97" w14:textId="77777777" w:rsidR="00E2692E" w:rsidRPr="00E50A6D" w:rsidRDefault="00E2692E" w:rsidP="00E2692E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67703E25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2692E" w:rsidRPr="00E50A6D" w14:paraId="49F4F7A3" w14:textId="77777777" w:rsidTr="00315AF2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062EB25A" w14:textId="77777777" w:rsidR="00E2692E" w:rsidRPr="00E50A6D" w:rsidRDefault="00E2692E" w:rsidP="00E2692E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บริษัท คัมเวล</w:t>
            </w:r>
            <w:r w:rsidRPr="00E50A6D">
              <w:rPr>
                <w:rFonts w:ascii="Angsana New" w:hAnsi="Angsana New"/>
                <w:sz w:val="28"/>
                <w:szCs w:val="28"/>
              </w:rPr>
              <w:t>-</w:t>
            </w: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นาวแคสท์ จำกัด</w:t>
            </w:r>
          </w:p>
        </w:tc>
        <w:tc>
          <w:tcPr>
            <w:tcW w:w="1473" w:type="dxa"/>
            <w:shd w:val="clear" w:color="auto" w:fill="auto"/>
          </w:tcPr>
          <w:p w14:paraId="487CE82F" w14:textId="77777777" w:rsidR="00E2692E" w:rsidRPr="00E50A6D" w:rsidRDefault="00383DCD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7AE42378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</w:tcPr>
          <w:p w14:paraId="1D31AEFA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6127461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D07729F" w14:textId="77777777" w:rsidR="00E2692E" w:rsidRPr="00E50A6D" w:rsidRDefault="000D6DF6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6DF6">
              <w:rPr>
                <w:rFonts w:ascii="Angsana New" w:hAnsi="Angsana New"/>
                <w:sz w:val="28"/>
                <w:szCs w:val="28"/>
                <w:cs/>
                <w:lang w:val="en-US"/>
              </w:rPr>
              <w:t>7</w:t>
            </w:r>
            <w:r w:rsidRPr="000D6DF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D6DF6">
              <w:rPr>
                <w:rFonts w:ascii="Angsana New" w:hAnsi="Angsana New"/>
                <w:sz w:val="28"/>
                <w:szCs w:val="28"/>
                <w:cs/>
                <w:lang w:val="en-US"/>
              </w:rPr>
              <w:t>060</w:t>
            </w:r>
            <w:r w:rsidRPr="000D6DF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D6DF6">
              <w:rPr>
                <w:rFonts w:ascii="Angsana New" w:hAnsi="Angsana New"/>
                <w:sz w:val="28"/>
                <w:szCs w:val="28"/>
                <w:cs/>
                <w:lang w:val="en-US"/>
              </w:rPr>
              <w:t>842.50</w:t>
            </w:r>
          </w:p>
        </w:tc>
        <w:tc>
          <w:tcPr>
            <w:tcW w:w="236" w:type="dxa"/>
            <w:shd w:val="clear" w:color="auto" w:fill="auto"/>
          </w:tcPr>
          <w:p w14:paraId="01C51F3F" w14:textId="77777777" w:rsidR="00E2692E" w:rsidRPr="00E50A6D" w:rsidRDefault="00E2692E" w:rsidP="00E2692E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024C736E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10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319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692.68</w:t>
            </w:r>
          </w:p>
        </w:tc>
      </w:tr>
      <w:tr w:rsidR="00E2692E" w:rsidRPr="00E50A6D" w14:paraId="08B51653" w14:textId="77777777" w:rsidTr="00315AF2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55CD0D4A" w14:textId="77777777" w:rsidR="00E2692E" w:rsidRPr="00E50A6D" w:rsidRDefault="00E2692E" w:rsidP="00E2692E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>บริษัท เค.เอ็ม.แอล. อินเตอร์เนชั่นแนล จำกัด</w:t>
            </w:r>
          </w:p>
        </w:tc>
        <w:tc>
          <w:tcPr>
            <w:tcW w:w="1473" w:type="dxa"/>
            <w:shd w:val="clear" w:color="auto" w:fill="auto"/>
          </w:tcPr>
          <w:p w14:paraId="3683A35B" w14:textId="77777777" w:rsidR="00E2692E" w:rsidRPr="00E50A6D" w:rsidRDefault="00383DCD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6DF6">
              <w:rPr>
                <w:rFonts w:ascii="Angsana New" w:hAnsi="Angsana New"/>
                <w:sz w:val="28"/>
                <w:szCs w:val="28"/>
                <w:cs/>
                <w:lang w:val="en-US"/>
              </w:rPr>
              <w:t>6</w:t>
            </w:r>
            <w:r w:rsidRPr="000D6DF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D6DF6">
              <w:rPr>
                <w:rFonts w:ascii="Angsana New" w:hAnsi="Angsana New"/>
                <w:sz w:val="28"/>
                <w:szCs w:val="28"/>
                <w:cs/>
                <w:lang w:val="en-US"/>
              </w:rPr>
              <w:t>517</w:t>
            </w:r>
            <w:r w:rsidRPr="000D6DF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D6DF6">
              <w:rPr>
                <w:rFonts w:ascii="Angsana New" w:hAnsi="Angsana New"/>
                <w:sz w:val="28"/>
                <w:szCs w:val="28"/>
                <w:cs/>
                <w:lang w:val="en-US"/>
              </w:rPr>
              <w:t>015.64</w:t>
            </w:r>
          </w:p>
        </w:tc>
        <w:tc>
          <w:tcPr>
            <w:tcW w:w="236" w:type="dxa"/>
          </w:tcPr>
          <w:p w14:paraId="731E9ADE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</w:tcPr>
          <w:p w14:paraId="78283B6B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/>
                <w:sz w:val="28"/>
                <w:szCs w:val="28"/>
              </w:rPr>
              <w:t>8,689,354.08</w:t>
            </w:r>
          </w:p>
        </w:tc>
        <w:tc>
          <w:tcPr>
            <w:tcW w:w="236" w:type="dxa"/>
          </w:tcPr>
          <w:p w14:paraId="3A7C72FB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353CB71" w14:textId="77777777" w:rsidR="00E2692E" w:rsidRPr="00E50A6D" w:rsidRDefault="000D6DF6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6DF6">
              <w:rPr>
                <w:rFonts w:ascii="Angsana New" w:hAnsi="Angsana New"/>
                <w:sz w:val="28"/>
                <w:szCs w:val="28"/>
                <w:cs/>
                <w:lang w:val="en-US"/>
              </w:rPr>
              <w:t>6</w:t>
            </w:r>
            <w:r w:rsidRPr="000D6DF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D6DF6">
              <w:rPr>
                <w:rFonts w:ascii="Angsana New" w:hAnsi="Angsana New"/>
                <w:sz w:val="28"/>
                <w:szCs w:val="28"/>
                <w:cs/>
                <w:lang w:val="en-US"/>
              </w:rPr>
              <w:t>517</w:t>
            </w:r>
            <w:r w:rsidRPr="000D6DF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D6DF6">
              <w:rPr>
                <w:rFonts w:ascii="Angsana New" w:hAnsi="Angsana New"/>
                <w:sz w:val="28"/>
                <w:szCs w:val="28"/>
                <w:cs/>
                <w:lang w:val="en-US"/>
              </w:rPr>
              <w:t>015.64</w:t>
            </w:r>
          </w:p>
        </w:tc>
        <w:tc>
          <w:tcPr>
            <w:tcW w:w="236" w:type="dxa"/>
            <w:shd w:val="clear" w:color="auto" w:fill="auto"/>
          </w:tcPr>
          <w:p w14:paraId="50B09A19" w14:textId="77777777" w:rsidR="00E2692E" w:rsidRPr="00E50A6D" w:rsidRDefault="00E2692E" w:rsidP="00E2692E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22148813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8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689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354.08</w:t>
            </w:r>
          </w:p>
        </w:tc>
      </w:tr>
      <w:tr w:rsidR="00E2692E" w:rsidRPr="00E50A6D" w14:paraId="356F1367" w14:textId="77777777" w:rsidTr="00315AF2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6262454" w14:textId="77777777" w:rsidR="00E2692E" w:rsidRPr="00E50A6D" w:rsidRDefault="00E2692E" w:rsidP="00E2692E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C6A82" w14:textId="77777777" w:rsidR="00E2692E" w:rsidRPr="00E50A6D" w:rsidRDefault="00383DCD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2E9EB559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199FF30C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/>
                <w:sz w:val="28"/>
                <w:szCs w:val="28"/>
              </w:rPr>
              <w:t>137,627.40</w:t>
            </w:r>
          </w:p>
        </w:tc>
        <w:tc>
          <w:tcPr>
            <w:tcW w:w="236" w:type="dxa"/>
          </w:tcPr>
          <w:p w14:paraId="283BD36D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ABBB1" w14:textId="77777777" w:rsidR="00E2692E" w:rsidRPr="00E50A6D" w:rsidRDefault="000D6DF6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6F2687" w14:textId="77777777" w:rsidR="00E2692E" w:rsidRPr="00E50A6D" w:rsidRDefault="00E2692E" w:rsidP="00E2692E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5EFD8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137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627.40</w:t>
            </w:r>
          </w:p>
        </w:tc>
      </w:tr>
      <w:tr w:rsidR="00E2692E" w:rsidRPr="00E50A6D" w14:paraId="288B0248" w14:textId="77777777" w:rsidTr="00315AF2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01481968" w14:textId="77777777" w:rsidR="00E2692E" w:rsidRPr="00E50A6D" w:rsidRDefault="00E2692E" w:rsidP="00E2692E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036D18" w14:textId="77777777" w:rsidR="00E2692E" w:rsidRPr="00E50A6D" w:rsidRDefault="00383DCD" w:rsidP="00E2692E">
            <w:pPr>
              <w:tabs>
                <w:tab w:val="left" w:pos="1185"/>
              </w:tabs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83DC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</w:t>
            </w:r>
            <w:r w:rsidRPr="00383DC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83DC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517</w:t>
            </w:r>
            <w:r w:rsidRPr="00383DC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83DC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015.64</w:t>
            </w:r>
          </w:p>
        </w:tc>
        <w:tc>
          <w:tcPr>
            <w:tcW w:w="236" w:type="dxa"/>
          </w:tcPr>
          <w:p w14:paraId="0C7D020C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double" w:sz="4" w:space="0" w:color="auto"/>
            </w:tcBorders>
          </w:tcPr>
          <w:p w14:paraId="32C43A83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0A6D">
              <w:rPr>
                <w:rFonts w:ascii="Angsana New" w:hAnsi="Angsana New"/>
                <w:b/>
                <w:bCs/>
                <w:sz w:val="28"/>
                <w:szCs w:val="28"/>
              </w:rPr>
              <w:t>8,826,981.48</w:t>
            </w:r>
          </w:p>
        </w:tc>
        <w:tc>
          <w:tcPr>
            <w:tcW w:w="236" w:type="dxa"/>
          </w:tcPr>
          <w:p w14:paraId="2D057740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BCACEA" w14:textId="77777777" w:rsidR="00E2692E" w:rsidRPr="00E50A6D" w:rsidRDefault="000D6DF6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D6DF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13</w:t>
            </w:r>
            <w:r w:rsidRPr="000D6DF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D6DF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577</w:t>
            </w:r>
            <w:r w:rsidRPr="000D6DF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D6DF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858.14</w:t>
            </w:r>
          </w:p>
        </w:tc>
        <w:tc>
          <w:tcPr>
            <w:tcW w:w="236" w:type="dxa"/>
            <w:shd w:val="clear" w:color="auto" w:fill="auto"/>
          </w:tcPr>
          <w:p w14:paraId="72425E9A" w14:textId="77777777" w:rsidR="00E2692E" w:rsidRPr="00E50A6D" w:rsidRDefault="00E2692E" w:rsidP="00E2692E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3432BA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19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146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674.16</w:t>
            </w:r>
          </w:p>
        </w:tc>
      </w:tr>
      <w:tr w:rsidR="00E2692E" w:rsidRPr="00E50A6D" w14:paraId="6A7C30EB" w14:textId="77777777" w:rsidTr="007A6B03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7E34F9B" w14:textId="77777777" w:rsidR="00E2692E" w:rsidRPr="00E50A6D" w:rsidRDefault="00E74B57" w:rsidP="00E2692E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73" w:type="dxa"/>
          </w:tcPr>
          <w:p w14:paraId="6671EA23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B30323B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3" w:type="dxa"/>
          </w:tcPr>
          <w:p w14:paraId="4303E264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710F1D2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019B073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492F73A" w14:textId="77777777" w:rsidR="00E2692E" w:rsidRPr="00E50A6D" w:rsidRDefault="00E2692E" w:rsidP="00E2692E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752368E6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C4E79" w:rsidRPr="00E50A6D" w14:paraId="045B9452" w14:textId="77777777" w:rsidTr="00E74B57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396DA0D5" w14:textId="77777777" w:rsidR="006C4E79" w:rsidRPr="00E50A6D" w:rsidRDefault="006C4E79" w:rsidP="00C654A7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0A6D">
              <w:rPr>
                <w:rFonts w:ascii="Angsana New" w:hAnsi="Angsana New"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1473" w:type="dxa"/>
            <w:shd w:val="clear" w:color="auto" w:fill="auto"/>
          </w:tcPr>
          <w:p w14:paraId="3DBFCFB7" w14:textId="77777777" w:rsidR="006C4E79" w:rsidRPr="00E50A6D" w:rsidRDefault="006C4E79" w:rsidP="006C4E79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2906C23" w14:textId="77777777" w:rsidR="006C4E79" w:rsidRPr="00E50A6D" w:rsidRDefault="006C4E79" w:rsidP="006C4E79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shd w:val="clear" w:color="auto" w:fill="auto"/>
          </w:tcPr>
          <w:p w14:paraId="79912738" w14:textId="77777777" w:rsidR="006C4E79" w:rsidRPr="00E50A6D" w:rsidRDefault="006C4E79" w:rsidP="006C4E79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09A8B80" w14:textId="77777777" w:rsidR="006C4E79" w:rsidRPr="00E50A6D" w:rsidRDefault="006C4E79" w:rsidP="006C4E79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3E69D84" w14:textId="77777777" w:rsidR="006C4E79" w:rsidRPr="00E50A6D" w:rsidRDefault="006C4E79" w:rsidP="006C4E79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135BFFF" w14:textId="77777777" w:rsidR="006C4E79" w:rsidRPr="00E50A6D" w:rsidRDefault="006C4E79" w:rsidP="006C4E79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16137AD2" w14:textId="77777777" w:rsidR="006C4E79" w:rsidRPr="00E50A6D" w:rsidRDefault="006C4E79" w:rsidP="006C4E79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4E20" w:rsidRPr="00E50A6D" w14:paraId="05DF5C6A" w14:textId="77777777" w:rsidTr="007B237F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4855D2F3" w14:textId="77777777" w:rsidR="008D4E20" w:rsidRPr="00E50A6D" w:rsidRDefault="008D4E20" w:rsidP="008D4E20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บริษัท คัมเวล</w:t>
            </w:r>
            <w:r w:rsidRPr="00E50A6D">
              <w:rPr>
                <w:rFonts w:ascii="Angsana New" w:hAnsi="Angsana New"/>
                <w:sz w:val="28"/>
                <w:szCs w:val="28"/>
              </w:rPr>
              <w:t>-</w:t>
            </w: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นาวแคสท์ จำกัด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1F8A80DB" w14:textId="77777777" w:rsidR="008D4E20" w:rsidRPr="00E50A6D" w:rsidRDefault="00B74153" w:rsidP="008D4E20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7E1D77" w14:textId="77777777" w:rsidR="008D4E20" w:rsidRPr="00E50A6D" w:rsidRDefault="008D4E20" w:rsidP="008D4E20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443D11C8" w14:textId="77777777" w:rsidR="008D4E20" w:rsidRPr="00E50A6D" w:rsidRDefault="008D4E20" w:rsidP="008D4E20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DFFE4B" w14:textId="77777777" w:rsidR="008D4E20" w:rsidRPr="00E50A6D" w:rsidRDefault="008D4E20" w:rsidP="008D4E20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D2B7EE1" w14:textId="77777777" w:rsidR="008D4E20" w:rsidRPr="00E50A6D" w:rsidRDefault="003B7DE3" w:rsidP="008D4E20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B7DE3">
              <w:rPr>
                <w:rFonts w:ascii="Angsana New" w:hAnsi="Angsana New"/>
                <w:sz w:val="28"/>
                <w:szCs w:val="28"/>
                <w:cs/>
                <w:lang w:val="en-US"/>
              </w:rPr>
              <w:t>321</w:t>
            </w:r>
            <w:r w:rsidRPr="003B7DE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B7DE3">
              <w:rPr>
                <w:rFonts w:ascii="Angsana New" w:hAnsi="Angsana New"/>
                <w:sz w:val="28"/>
                <w:szCs w:val="28"/>
                <w:cs/>
                <w:lang w:val="en-US"/>
              </w:rPr>
              <w:t>000.00</w:t>
            </w:r>
          </w:p>
        </w:tc>
        <w:tc>
          <w:tcPr>
            <w:tcW w:w="236" w:type="dxa"/>
            <w:shd w:val="clear" w:color="auto" w:fill="auto"/>
          </w:tcPr>
          <w:p w14:paraId="78AF4C7C" w14:textId="77777777" w:rsidR="008D4E20" w:rsidRPr="00E50A6D" w:rsidRDefault="008D4E20" w:rsidP="008D4E20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78162D93" w14:textId="77777777" w:rsidR="008D4E20" w:rsidRPr="00E50A6D" w:rsidRDefault="008D4E20" w:rsidP="008D4E20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321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000.00</w:t>
            </w:r>
          </w:p>
        </w:tc>
      </w:tr>
      <w:tr w:rsidR="00B74153" w:rsidRPr="00E50A6D" w14:paraId="0BBDB38A" w14:textId="77777777" w:rsidTr="007B237F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64E8F34C" w14:textId="77777777" w:rsidR="00B74153" w:rsidRPr="00E50A6D" w:rsidRDefault="00B74153" w:rsidP="00B74153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1473" w:type="dxa"/>
            <w:shd w:val="clear" w:color="auto" w:fill="auto"/>
          </w:tcPr>
          <w:p w14:paraId="57CA8B91" w14:textId="77777777" w:rsidR="00B74153" w:rsidRPr="00B74153" w:rsidRDefault="00B74153" w:rsidP="00B74153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74153">
              <w:rPr>
                <w:rFonts w:ascii="Angsana New" w:hAnsi="Angsana New"/>
                <w:sz w:val="28"/>
                <w:szCs w:val="28"/>
                <w:lang w:val="en-US"/>
              </w:rPr>
              <w:t>502</w:t>
            </w:r>
            <w:r w:rsidR="00964C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74153">
              <w:rPr>
                <w:rFonts w:ascii="Angsana New" w:hAnsi="Angsana New"/>
                <w:sz w:val="28"/>
                <w:szCs w:val="28"/>
                <w:lang w:val="en-US"/>
              </w:rPr>
              <w:t>245.06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59152B" w14:textId="77777777" w:rsidR="00B74153" w:rsidRPr="00E50A6D" w:rsidRDefault="00B74153" w:rsidP="00B74153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448DBDC8" w14:textId="77777777" w:rsidR="00B74153" w:rsidRPr="00E50A6D" w:rsidRDefault="00B74153" w:rsidP="00B74153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505,095.29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B66D1D" w14:textId="77777777" w:rsidR="00B74153" w:rsidRPr="00E50A6D" w:rsidRDefault="00B74153" w:rsidP="00B74153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D84A1A3" w14:textId="77777777" w:rsidR="00B74153" w:rsidRPr="00E50A6D" w:rsidRDefault="00B74153" w:rsidP="00B74153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93B07">
              <w:rPr>
                <w:rFonts w:ascii="Angsana New" w:hAnsi="Angsana New"/>
                <w:sz w:val="28"/>
                <w:szCs w:val="28"/>
                <w:lang w:val="en-US"/>
              </w:rPr>
              <w:t>502,245.06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39DB94" w14:textId="77777777" w:rsidR="00B74153" w:rsidRPr="00E50A6D" w:rsidRDefault="00B74153" w:rsidP="00B74153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6AA9B626" w14:textId="77777777" w:rsidR="00B74153" w:rsidRPr="00E50A6D" w:rsidRDefault="00B74153" w:rsidP="00B74153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505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095.29</w:t>
            </w:r>
          </w:p>
        </w:tc>
      </w:tr>
      <w:tr w:rsidR="00B74153" w:rsidRPr="00E50A6D" w14:paraId="508DC408" w14:textId="77777777" w:rsidTr="007B237F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079D5F8C" w14:textId="77777777" w:rsidR="00B74153" w:rsidRPr="00E50A6D" w:rsidRDefault="00B74153" w:rsidP="00B74153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E50A6D">
              <w:rPr>
                <w:rFonts w:ascii="Angsana New" w:hAnsi="Angsana New"/>
                <w:sz w:val="28"/>
                <w:szCs w:val="28"/>
              </w:rPr>
              <w:t xml:space="preserve">149 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เอ็นจิเนียริ่ง จำกัด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auto"/>
          </w:tcPr>
          <w:p w14:paraId="3B6729FE" w14:textId="77777777" w:rsidR="00B74153" w:rsidRPr="00B74153" w:rsidRDefault="00B74153" w:rsidP="00B74153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74153">
              <w:rPr>
                <w:rFonts w:ascii="Angsana New" w:hAnsi="Angsana New"/>
                <w:sz w:val="28"/>
                <w:szCs w:val="28"/>
                <w:lang w:val="en-US"/>
              </w:rPr>
              <w:t xml:space="preserve"> 7,490.00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C2CE96" w14:textId="77777777" w:rsidR="00B74153" w:rsidRPr="00E50A6D" w:rsidRDefault="00B74153" w:rsidP="00B74153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7C3E1C" w14:textId="77777777" w:rsidR="00B74153" w:rsidRPr="00E50A6D" w:rsidRDefault="00B74153" w:rsidP="00B74153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35,834.30</w:t>
            </w:r>
          </w:p>
        </w:tc>
        <w:tc>
          <w:tcPr>
            <w:tcW w:w="236" w:type="dxa"/>
            <w:shd w:val="clear" w:color="auto" w:fill="auto"/>
          </w:tcPr>
          <w:p w14:paraId="0C67AE7D" w14:textId="77777777" w:rsidR="00B74153" w:rsidRPr="00E50A6D" w:rsidRDefault="00B74153" w:rsidP="00B74153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9D9DB2" w14:textId="77777777" w:rsidR="00B74153" w:rsidRPr="00E50A6D" w:rsidRDefault="00B74153" w:rsidP="00B74153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93B07">
              <w:rPr>
                <w:rFonts w:ascii="Angsana New" w:hAnsi="Angsana New"/>
                <w:sz w:val="28"/>
                <w:szCs w:val="28"/>
                <w:lang w:val="en-US"/>
              </w:rPr>
              <w:t>7,490.00</w:t>
            </w:r>
          </w:p>
        </w:tc>
        <w:tc>
          <w:tcPr>
            <w:tcW w:w="236" w:type="dxa"/>
            <w:shd w:val="clear" w:color="auto" w:fill="auto"/>
          </w:tcPr>
          <w:p w14:paraId="39B7768D" w14:textId="77777777" w:rsidR="00B74153" w:rsidRPr="00E50A6D" w:rsidRDefault="00B74153" w:rsidP="00B74153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BE49A" w14:textId="77777777" w:rsidR="00B74153" w:rsidRPr="00E50A6D" w:rsidRDefault="00B74153" w:rsidP="00B74153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35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834.30</w:t>
            </w:r>
          </w:p>
        </w:tc>
      </w:tr>
      <w:tr w:rsidR="008D4E20" w:rsidRPr="00E50A6D" w14:paraId="4D9001D3" w14:textId="77777777" w:rsidTr="00E90D1E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69A649CF" w14:textId="77777777" w:rsidR="008D4E20" w:rsidRPr="00E50A6D" w:rsidRDefault="008D4E20" w:rsidP="008D4E20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6A8169" w14:textId="77777777" w:rsidR="008D4E20" w:rsidRPr="00E50A6D" w:rsidRDefault="00B74153" w:rsidP="008D4E2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741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509</w:t>
            </w:r>
            <w:r w:rsidRPr="00B7415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741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735.06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F3729C" w14:textId="77777777" w:rsidR="008D4E20" w:rsidRPr="00E50A6D" w:rsidRDefault="008D4E20" w:rsidP="008D4E2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809FDE" w14:textId="77777777" w:rsidR="008D4E20" w:rsidRPr="00E50A6D" w:rsidRDefault="008D4E20" w:rsidP="008D4E2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0A6D">
              <w:rPr>
                <w:rFonts w:ascii="Angsana New" w:hAnsi="Angsana New"/>
                <w:b/>
                <w:bCs/>
                <w:sz w:val="28"/>
                <w:szCs w:val="28"/>
              </w:rPr>
              <w:t>540,929.59</w:t>
            </w:r>
          </w:p>
        </w:tc>
        <w:tc>
          <w:tcPr>
            <w:tcW w:w="236" w:type="dxa"/>
            <w:shd w:val="clear" w:color="auto" w:fill="auto"/>
          </w:tcPr>
          <w:p w14:paraId="4681CF48" w14:textId="77777777" w:rsidR="008D4E20" w:rsidRPr="00E50A6D" w:rsidRDefault="008D4E20" w:rsidP="008D4E2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CF9C981" w14:textId="77777777" w:rsidR="008D4E20" w:rsidRPr="00E50A6D" w:rsidRDefault="00B74153" w:rsidP="008D4E2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74153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830</w:t>
            </w:r>
            <w:r w:rsidRPr="00B7415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B74153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735.06</w:t>
            </w:r>
          </w:p>
        </w:tc>
        <w:tc>
          <w:tcPr>
            <w:tcW w:w="236" w:type="dxa"/>
            <w:shd w:val="clear" w:color="auto" w:fill="auto"/>
          </w:tcPr>
          <w:p w14:paraId="15B45D97" w14:textId="77777777" w:rsidR="008D4E20" w:rsidRPr="00E50A6D" w:rsidRDefault="008D4E20" w:rsidP="008D4E20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37729EB" w14:textId="77777777" w:rsidR="008D4E20" w:rsidRPr="00E50A6D" w:rsidRDefault="008D4E20" w:rsidP="008D4E2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861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929.59</w:t>
            </w:r>
          </w:p>
        </w:tc>
      </w:tr>
      <w:tr w:rsidR="00E90D1E" w:rsidRPr="00E90D1E" w14:paraId="00806ABC" w14:textId="77777777" w:rsidTr="00E90D1E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8A2D33F" w14:textId="77777777" w:rsidR="00E90D1E" w:rsidRPr="00E90D1E" w:rsidRDefault="00C654A7" w:rsidP="00C654A7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เจ้า</w:t>
            </w:r>
            <w:r w:rsidR="00E90D1E" w:rsidRPr="00E50A6D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</w:t>
            </w:r>
            <w:r w:rsidR="00E90D1E" w:rsidRPr="00E50A6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หมุนเวียนอื่น</w:t>
            </w:r>
          </w:p>
        </w:tc>
        <w:tc>
          <w:tcPr>
            <w:tcW w:w="147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8ED854" w14:textId="77777777" w:rsidR="00E90D1E" w:rsidRPr="00E90D1E" w:rsidRDefault="00E90D1E" w:rsidP="008D4E2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80DCA15" w14:textId="77777777" w:rsidR="00E90D1E" w:rsidRPr="00E90D1E" w:rsidRDefault="00E90D1E" w:rsidP="008D4E2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0E70FA" w14:textId="77777777" w:rsidR="00E90D1E" w:rsidRPr="00E90D1E" w:rsidRDefault="00E90D1E" w:rsidP="008D4E2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49110F7F" w14:textId="77777777" w:rsidR="00E90D1E" w:rsidRPr="00E90D1E" w:rsidRDefault="00E90D1E" w:rsidP="008D4E2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E8C4B76" w14:textId="77777777" w:rsidR="00E90D1E" w:rsidRPr="00E90D1E" w:rsidRDefault="00E90D1E" w:rsidP="008D4E2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737BCEA" w14:textId="77777777" w:rsidR="00E90D1E" w:rsidRPr="00E90D1E" w:rsidRDefault="00E90D1E" w:rsidP="008D4E20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8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0574F0D" w14:textId="77777777" w:rsidR="00E90D1E" w:rsidRPr="00E90D1E" w:rsidRDefault="00E90D1E" w:rsidP="008D4E2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</w:tr>
      <w:tr w:rsidR="00DC141C" w:rsidRPr="00E50A6D" w14:paraId="0E83C955" w14:textId="77777777" w:rsidTr="00E90D1E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598B6CF0" w14:textId="77777777" w:rsidR="00DC141C" w:rsidRPr="00E90D1E" w:rsidRDefault="00C654A7" w:rsidP="00E90D1E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บริษัท คัมเวล</w:t>
            </w:r>
            <w:r w:rsidRPr="00E50A6D">
              <w:rPr>
                <w:rFonts w:ascii="Angsana New" w:hAnsi="Angsana New"/>
                <w:sz w:val="28"/>
                <w:szCs w:val="28"/>
              </w:rPr>
              <w:t>-</w:t>
            </w: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นาวแคสท์ จำกัด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54DF0755" w14:textId="77777777" w:rsidR="00DC141C" w:rsidRPr="00293B07" w:rsidRDefault="00964CB6" w:rsidP="008D4E20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292C83" w14:textId="77777777" w:rsidR="00DC141C" w:rsidRPr="00293B07" w:rsidRDefault="00DC141C" w:rsidP="008D4E20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459D4EE5" w14:textId="77777777" w:rsidR="00DC141C" w:rsidRPr="00293B07" w:rsidRDefault="00964CB6" w:rsidP="008D4E20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EE86E99" w14:textId="77777777" w:rsidR="00DC141C" w:rsidRPr="00293B07" w:rsidRDefault="00DC141C" w:rsidP="008D4E20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75E7C164" w14:textId="77777777" w:rsidR="00DC141C" w:rsidRPr="00293B07" w:rsidRDefault="00293B07" w:rsidP="008D4E20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93B07">
              <w:rPr>
                <w:rFonts w:ascii="Angsana New" w:hAnsi="Angsana New"/>
                <w:sz w:val="28"/>
                <w:szCs w:val="28"/>
                <w:lang w:val="en-US"/>
              </w:rPr>
              <w:t>11,958.33</w:t>
            </w:r>
          </w:p>
        </w:tc>
        <w:tc>
          <w:tcPr>
            <w:tcW w:w="236" w:type="dxa"/>
            <w:shd w:val="clear" w:color="auto" w:fill="auto"/>
          </w:tcPr>
          <w:p w14:paraId="56F3030D" w14:textId="77777777" w:rsidR="00DC141C" w:rsidRPr="00293B07" w:rsidRDefault="00DC141C" w:rsidP="008D4E20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center"/>
          </w:tcPr>
          <w:p w14:paraId="43C8EEF3" w14:textId="77777777" w:rsidR="00DC141C" w:rsidRPr="00293B07" w:rsidRDefault="00293B07" w:rsidP="008D4E20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90D1E" w:rsidRPr="00E50A6D" w14:paraId="3B48D892" w14:textId="77777777" w:rsidTr="00C654A7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0CF6851" w14:textId="77777777" w:rsidR="00E90D1E" w:rsidRPr="00E90D1E" w:rsidRDefault="00C654A7" w:rsidP="00E90D1E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1CC3B" w14:textId="77777777" w:rsidR="00E90D1E" w:rsidRPr="00293B07" w:rsidRDefault="00964CB6" w:rsidP="008D4E20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64CB6">
              <w:rPr>
                <w:rFonts w:ascii="Angsana New" w:hAnsi="Angsana New"/>
                <w:sz w:val="28"/>
                <w:szCs w:val="28"/>
              </w:rPr>
              <w:t>2,091,512.90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64E758" w14:textId="77777777" w:rsidR="00E90D1E" w:rsidRPr="00293B07" w:rsidRDefault="00E90D1E" w:rsidP="008D4E20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C1B18" w14:textId="77777777" w:rsidR="00E90D1E" w:rsidRPr="00293B07" w:rsidRDefault="00964CB6" w:rsidP="008D4E20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7858F0" w14:textId="77777777" w:rsidR="00E90D1E" w:rsidRPr="00293B07" w:rsidRDefault="00E90D1E" w:rsidP="008D4E20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F8B445" w14:textId="77777777" w:rsidR="00E90D1E" w:rsidRPr="00293B07" w:rsidRDefault="00293B07" w:rsidP="008D4E20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93B07">
              <w:rPr>
                <w:rFonts w:ascii="Angsana New" w:hAnsi="Angsana New"/>
                <w:sz w:val="28"/>
                <w:szCs w:val="28"/>
                <w:lang w:val="en-US"/>
              </w:rPr>
              <w:t>2,091,512.90</w:t>
            </w:r>
          </w:p>
        </w:tc>
        <w:tc>
          <w:tcPr>
            <w:tcW w:w="236" w:type="dxa"/>
            <w:shd w:val="clear" w:color="auto" w:fill="auto"/>
          </w:tcPr>
          <w:p w14:paraId="7028A709" w14:textId="77777777" w:rsidR="00E90D1E" w:rsidRPr="00293B07" w:rsidRDefault="00E90D1E" w:rsidP="008D4E20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9CFAA8" w14:textId="77777777" w:rsidR="00E90D1E" w:rsidRPr="00293B07" w:rsidRDefault="00293B07" w:rsidP="008D4E20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654A7" w:rsidRPr="00E50A6D" w14:paraId="6CEF2FD0" w14:textId="77777777" w:rsidTr="00C654A7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4A93533" w14:textId="77777777" w:rsidR="00C654A7" w:rsidRPr="00E90D1E" w:rsidRDefault="00C654A7" w:rsidP="00C654A7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6ACF67" w14:textId="77777777" w:rsidR="00C654A7" w:rsidRPr="00E50A6D" w:rsidRDefault="00964CB6" w:rsidP="00C654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64CB6">
              <w:rPr>
                <w:rFonts w:ascii="Angsana New" w:hAnsi="Angsana New"/>
                <w:b/>
                <w:bCs/>
                <w:sz w:val="28"/>
                <w:szCs w:val="28"/>
              </w:rPr>
              <w:t>2,091,512.90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A36F39" w14:textId="77777777" w:rsidR="00C654A7" w:rsidRPr="00E50A6D" w:rsidRDefault="00C654A7" w:rsidP="00C654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EE9827" w14:textId="77777777" w:rsidR="00C654A7" w:rsidRPr="00E50A6D" w:rsidRDefault="00964CB6" w:rsidP="00C654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24FDDB9" w14:textId="77777777" w:rsidR="00C654A7" w:rsidRPr="00E50A6D" w:rsidRDefault="00C654A7" w:rsidP="00C654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CF9B59C" w14:textId="77777777" w:rsidR="00C654A7" w:rsidRPr="00E50A6D" w:rsidRDefault="00B74153" w:rsidP="00C654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74153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2</w:t>
            </w:r>
            <w:r w:rsidRPr="00B7415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B74153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103</w:t>
            </w:r>
            <w:r w:rsidRPr="00B7415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B74153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471.23</w:t>
            </w:r>
          </w:p>
        </w:tc>
        <w:tc>
          <w:tcPr>
            <w:tcW w:w="236" w:type="dxa"/>
            <w:shd w:val="clear" w:color="auto" w:fill="auto"/>
          </w:tcPr>
          <w:p w14:paraId="32B8EC60" w14:textId="77777777" w:rsidR="00C654A7" w:rsidRPr="00E50A6D" w:rsidRDefault="00C654A7" w:rsidP="00C654A7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B50FC62" w14:textId="77777777" w:rsidR="00C654A7" w:rsidRPr="00E50A6D" w:rsidRDefault="00293B07" w:rsidP="00C654A7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14:paraId="2F0A3447" w14:textId="77777777" w:rsidR="003331A9" w:rsidRPr="00E50A6D" w:rsidRDefault="003331A9" w:rsidP="003331A9">
      <w:pPr>
        <w:tabs>
          <w:tab w:val="left" w:pos="540"/>
          <w:tab w:val="left" w:pos="810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3584490E" w14:textId="77777777" w:rsidR="003331A9" w:rsidRPr="00E50A6D" w:rsidRDefault="003331A9" w:rsidP="000D64BB">
      <w:pPr>
        <w:spacing w:line="240" w:lineRule="atLeast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2EF37FF2" w14:textId="77777777" w:rsidR="00170EBF" w:rsidRPr="00E50A6D" w:rsidRDefault="00170EBF" w:rsidP="000F674A">
      <w:pPr>
        <w:numPr>
          <w:ilvl w:val="0"/>
          <w:numId w:val="24"/>
        </w:numPr>
        <w:tabs>
          <w:tab w:val="left" w:pos="540"/>
          <w:tab w:val="left" w:pos="810"/>
          <w:tab w:val="decimal" w:pos="7920"/>
        </w:tabs>
        <w:spacing w:after="12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</w:t>
      </w:r>
      <w:r w:rsidR="00E87023" w:rsidRPr="00E50A6D">
        <w:rPr>
          <w:rFonts w:ascii="Angsana New" w:hAnsi="Angsana New"/>
          <w:b/>
          <w:bCs/>
          <w:sz w:val="30"/>
          <w:szCs w:val="30"/>
          <w:cs/>
        </w:rPr>
        <w:t>บัญชี</w:t>
      </w:r>
      <w:r w:rsidRPr="00E50A6D">
        <w:rPr>
          <w:rFonts w:ascii="Angsana New" w:hAnsi="Angsana New"/>
          <w:b/>
          <w:bCs/>
          <w:sz w:val="30"/>
          <w:szCs w:val="30"/>
          <w:cs/>
        </w:rPr>
        <w:t>กับบุคคลและกิจการที่เกี่ยวข้องกัน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tbl>
      <w:tblPr>
        <w:tblW w:w="10638" w:type="dxa"/>
        <w:jc w:val="center"/>
        <w:tblLook w:val="04A0" w:firstRow="1" w:lastRow="0" w:firstColumn="1" w:lastColumn="0" w:noHBand="0" w:noVBand="1"/>
      </w:tblPr>
      <w:tblGrid>
        <w:gridCol w:w="3690"/>
        <w:gridCol w:w="1623"/>
        <w:gridCol w:w="222"/>
        <w:gridCol w:w="1575"/>
        <w:gridCol w:w="222"/>
        <w:gridCol w:w="1546"/>
        <w:gridCol w:w="240"/>
        <w:gridCol w:w="1520"/>
      </w:tblGrid>
      <w:tr w:rsidR="000D64BB" w:rsidRPr="00E50A6D" w14:paraId="05021245" w14:textId="77777777" w:rsidTr="00B175D6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4E8022EE" w14:textId="77777777" w:rsidR="000D64BB" w:rsidRPr="00E50A6D" w:rsidRDefault="000D64BB" w:rsidP="00B175D6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3" w:type="dxa"/>
          </w:tcPr>
          <w:p w14:paraId="24C8F142" w14:textId="77777777" w:rsidR="000D64BB" w:rsidRPr="00E50A6D" w:rsidRDefault="000D64BB" w:rsidP="00B175D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</w:tcPr>
          <w:p w14:paraId="4BDC40ED" w14:textId="77777777" w:rsidR="000D64BB" w:rsidRPr="00E50A6D" w:rsidRDefault="000D64BB" w:rsidP="00B175D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5" w:type="dxa"/>
          </w:tcPr>
          <w:p w14:paraId="5BB396AB" w14:textId="77777777" w:rsidR="000D64BB" w:rsidRPr="00E50A6D" w:rsidRDefault="000D64BB" w:rsidP="00B175D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</w:tcPr>
          <w:p w14:paraId="13A7FE68" w14:textId="77777777" w:rsidR="000D64BB" w:rsidRPr="00E50A6D" w:rsidRDefault="000D64BB" w:rsidP="00B175D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2ED79EEB" w14:textId="77777777" w:rsidR="000D64BB" w:rsidRPr="00E50A6D" w:rsidRDefault="000D64BB" w:rsidP="00B175D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20F86D9F" w14:textId="77777777" w:rsidR="000D64BB" w:rsidRPr="00E50A6D" w:rsidRDefault="000D64BB" w:rsidP="00B175D6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 w14:paraId="759234D7" w14:textId="77777777" w:rsidR="000D64BB" w:rsidRPr="00E95BBC" w:rsidRDefault="000D64BB" w:rsidP="00E95BBC">
            <w:pPr>
              <w:spacing w:line="40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5BBC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E95BB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="00E95BBC" w:rsidRPr="00E95BB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95BBC">
              <w:rPr>
                <w:rFonts w:ascii="Angsana New" w:hAnsi="Angsana New"/>
                <w:sz w:val="28"/>
                <w:szCs w:val="28"/>
              </w:rPr>
              <w:t>:</w:t>
            </w:r>
            <w:proofErr w:type="gramEnd"/>
            <w:r w:rsidRPr="00E95BB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95BB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E95BB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D64BB" w:rsidRPr="00E50A6D" w14:paraId="7AE6000B" w14:textId="77777777" w:rsidTr="00B175D6">
        <w:trPr>
          <w:jc w:val="center"/>
        </w:trPr>
        <w:tc>
          <w:tcPr>
            <w:tcW w:w="3690" w:type="dxa"/>
            <w:shd w:val="clear" w:color="auto" w:fill="auto"/>
          </w:tcPr>
          <w:p w14:paraId="3B83A5C7" w14:textId="77777777" w:rsidR="000D64BB" w:rsidRPr="00E50A6D" w:rsidRDefault="000D64BB" w:rsidP="00B175D6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</w:tcPr>
          <w:p w14:paraId="447B8C6C" w14:textId="77777777" w:rsidR="000D64BB" w:rsidRPr="00E50A6D" w:rsidRDefault="000D64BB" w:rsidP="00B175D6">
            <w:pPr>
              <w:spacing w:line="40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</w:tcPr>
          <w:p w14:paraId="52C6EFDD" w14:textId="77777777" w:rsidR="000D64BB" w:rsidRPr="00E50A6D" w:rsidRDefault="000D64BB" w:rsidP="00B175D6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ECC8F4" w14:textId="77777777" w:rsidR="000D64BB" w:rsidRPr="00E50A6D" w:rsidRDefault="000D64BB" w:rsidP="00B175D6">
            <w:pPr>
              <w:spacing w:line="400" w:lineRule="exact"/>
              <w:ind w:righ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692E" w:rsidRPr="00E50A6D" w14:paraId="60C6A586" w14:textId="77777777" w:rsidTr="005B610E">
        <w:trPr>
          <w:jc w:val="center"/>
        </w:trPr>
        <w:tc>
          <w:tcPr>
            <w:tcW w:w="3690" w:type="dxa"/>
            <w:shd w:val="clear" w:color="auto" w:fill="auto"/>
          </w:tcPr>
          <w:p w14:paraId="649CAA2B" w14:textId="77777777" w:rsidR="00E2692E" w:rsidRPr="00E50A6D" w:rsidRDefault="00E2692E" w:rsidP="00E2692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391D58" w14:textId="77777777" w:rsidR="00E2692E" w:rsidRPr="00E50A6D" w:rsidRDefault="00E2692E" w:rsidP="00E2692E">
            <w:pPr>
              <w:spacing w:line="280" w:lineRule="exact"/>
              <w:jc w:val="center"/>
              <w:rPr>
                <w:rFonts w:ascii="Angsana New" w:eastAsia="SimSun" w:hAnsi="Angsana New"/>
                <w:sz w:val="28"/>
                <w:szCs w:val="28"/>
                <w:lang w:val="en-US" w:eastAsia="zh-CN"/>
              </w:rPr>
            </w:pPr>
            <w:r w:rsidRPr="00E50A6D">
              <w:rPr>
                <w:rFonts w:ascii="Angsana New" w:eastAsia="SimSun" w:hAnsi="Angsana New" w:hint="cs"/>
                <w:sz w:val="28"/>
                <w:szCs w:val="28"/>
                <w:cs/>
                <w:lang w:val="en-US" w:eastAsia="zh-CN"/>
              </w:rPr>
              <w:t>2</w:t>
            </w:r>
            <w:r w:rsidRPr="00E50A6D">
              <w:rPr>
                <w:rFonts w:ascii="Angsana New" w:eastAsia="SimSun" w:hAnsi="Angsana New"/>
                <w:sz w:val="28"/>
                <w:szCs w:val="28"/>
                <w:lang w:val="en-US" w:eastAsia="zh-CN"/>
              </w:rPr>
              <w:t>56</w:t>
            </w:r>
            <w:r>
              <w:rPr>
                <w:rFonts w:ascii="Angsana New" w:eastAsia="SimSun" w:hAnsi="Angsana New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2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279E1F" w14:textId="77777777" w:rsidR="00E2692E" w:rsidRPr="00E50A6D" w:rsidRDefault="00E2692E" w:rsidP="00E2692E">
            <w:pPr>
              <w:spacing w:line="280" w:lineRule="exact"/>
              <w:jc w:val="center"/>
              <w:rPr>
                <w:rFonts w:ascii="Angsana New" w:eastAsia="SimSun" w:hAnsi="Angsana New"/>
                <w:sz w:val="28"/>
                <w:szCs w:val="28"/>
                <w:lang w:val="en-US"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E9ED58" w14:textId="77777777" w:rsidR="00E2692E" w:rsidRPr="00E50A6D" w:rsidRDefault="00E2692E" w:rsidP="00E2692E">
            <w:pPr>
              <w:spacing w:line="280" w:lineRule="exact"/>
              <w:jc w:val="center"/>
              <w:rPr>
                <w:rFonts w:ascii="Angsana New" w:eastAsia="SimSun" w:hAnsi="Angsana New"/>
                <w:sz w:val="28"/>
                <w:szCs w:val="28"/>
                <w:lang w:val="en-US" w:eastAsia="zh-CN"/>
              </w:rPr>
            </w:pPr>
            <w:r w:rsidRPr="00E50A6D">
              <w:rPr>
                <w:rFonts w:ascii="Angsana New" w:eastAsia="SimSun" w:hAnsi="Angsana New" w:hint="cs"/>
                <w:sz w:val="28"/>
                <w:szCs w:val="28"/>
                <w:cs/>
                <w:lang w:val="en-US" w:eastAsia="zh-CN"/>
              </w:rPr>
              <w:t>2</w:t>
            </w:r>
            <w:r w:rsidRPr="00E50A6D">
              <w:rPr>
                <w:rFonts w:ascii="Angsana New" w:eastAsia="SimSun" w:hAnsi="Angsana New"/>
                <w:sz w:val="28"/>
                <w:szCs w:val="28"/>
                <w:lang w:val="en-US" w:eastAsia="zh-CN"/>
              </w:rPr>
              <w:t>563</w:t>
            </w:r>
          </w:p>
        </w:tc>
        <w:tc>
          <w:tcPr>
            <w:tcW w:w="222" w:type="dxa"/>
            <w:shd w:val="clear" w:color="auto" w:fill="auto"/>
          </w:tcPr>
          <w:p w14:paraId="524319E4" w14:textId="77777777" w:rsidR="00E2692E" w:rsidRPr="00E50A6D" w:rsidRDefault="00E2692E" w:rsidP="00E2692E">
            <w:pPr>
              <w:spacing w:line="280" w:lineRule="exact"/>
              <w:jc w:val="center"/>
              <w:rPr>
                <w:rFonts w:ascii="Angsana New" w:eastAsia="SimSun" w:hAnsi="Angsana New"/>
                <w:sz w:val="28"/>
                <w:szCs w:val="28"/>
                <w:lang w:val="en-US" w:eastAsia="zh-CN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452042" w14:textId="77777777" w:rsidR="00E2692E" w:rsidRPr="00E50A6D" w:rsidRDefault="00E2692E" w:rsidP="00E2692E">
            <w:pPr>
              <w:spacing w:line="280" w:lineRule="exact"/>
              <w:jc w:val="center"/>
              <w:rPr>
                <w:rFonts w:ascii="Angsana New" w:eastAsia="SimSun" w:hAnsi="Angsana New"/>
                <w:sz w:val="28"/>
                <w:szCs w:val="28"/>
                <w:lang w:val="en-US" w:eastAsia="zh-CN"/>
              </w:rPr>
            </w:pPr>
            <w:r w:rsidRPr="00E50A6D">
              <w:rPr>
                <w:rFonts w:ascii="Angsana New" w:eastAsia="SimSun" w:hAnsi="Angsana New"/>
                <w:sz w:val="28"/>
                <w:szCs w:val="28"/>
                <w:lang w:val="en-US" w:eastAsia="zh-CN"/>
              </w:rPr>
              <w:t>256</w:t>
            </w:r>
            <w:r>
              <w:rPr>
                <w:rFonts w:ascii="Angsana New" w:eastAsia="SimSun" w:hAnsi="Angsana New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F37B6A" w14:textId="77777777" w:rsidR="00E2692E" w:rsidRPr="00E50A6D" w:rsidRDefault="00E2692E" w:rsidP="00E2692E">
            <w:pPr>
              <w:spacing w:line="280" w:lineRule="exact"/>
              <w:jc w:val="center"/>
              <w:rPr>
                <w:rFonts w:ascii="Angsana New" w:eastAsia="SimSun" w:hAnsi="Angsana New"/>
                <w:sz w:val="28"/>
                <w:szCs w:val="28"/>
                <w:lang w:val="en-US" w:eastAsia="zh-CN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D259AA" w14:textId="77777777" w:rsidR="00E2692E" w:rsidRPr="00E50A6D" w:rsidRDefault="00E2692E" w:rsidP="00E2692E">
            <w:pPr>
              <w:spacing w:line="280" w:lineRule="exact"/>
              <w:jc w:val="center"/>
              <w:rPr>
                <w:rFonts w:ascii="Angsana New" w:eastAsia="SimSun" w:hAnsi="Angsana New"/>
                <w:sz w:val="28"/>
                <w:szCs w:val="28"/>
                <w:lang w:val="en-US" w:eastAsia="zh-CN"/>
              </w:rPr>
            </w:pPr>
            <w:r w:rsidRPr="00E50A6D">
              <w:rPr>
                <w:rFonts w:ascii="Angsana New" w:eastAsia="SimSun" w:hAnsi="Angsana New"/>
                <w:sz w:val="28"/>
                <w:szCs w:val="28"/>
                <w:lang w:val="en-US" w:eastAsia="zh-CN"/>
              </w:rPr>
              <w:t>2563</w:t>
            </w:r>
          </w:p>
        </w:tc>
      </w:tr>
      <w:tr w:rsidR="00E2692E" w:rsidRPr="00E50A6D" w14:paraId="6758BFE4" w14:textId="77777777" w:rsidTr="008D4E20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3FC8EC8E" w14:textId="77777777" w:rsidR="00E2692E" w:rsidRPr="00E50A6D" w:rsidRDefault="00E2692E" w:rsidP="00E2692E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623" w:type="dxa"/>
          </w:tcPr>
          <w:p w14:paraId="1A27EC7D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</w:tcPr>
          <w:p w14:paraId="08A83647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5" w:type="dxa"/>
          </w:tcPr>
          <w:p w14:paraId="3837047B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</w:tcPr>
          <w:p w14:paraId="31B3AF7C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556008DA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6040871C" w14:textId="77777777" w:rsidR="00E2692E" w:rsidRPr="00E50A6D" w:rsidRDefault="00E2692E" w:rsidP="00E2692E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 w14:paraId="268C16F0" w14:textId="77777777" w:rsidR="00E2692E" w:rsidRPr="00E50A6D" w:rsidRDefault="00E2692E" w:rsidP="00E2692E">
            <w:pPr>
              <w:spacing w:line="40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2692E" w:rsidRPr="00E50A6D" w14:paraId="4D8AFACD" w14:textId="77777777" w:rsidTr="008D4E20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52C66B56" w14:textId="77777777" w:rsidR="00E2692E" w:rsidRPr="00E50A6D" w:rsidRDefault="00E2692E" w:rsidP="00E2692E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623" w:type="dxa"/>
          </w:tcPr>
          <w:p w14:paraId="2110B675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</w:tcPr>
          <w:p w14:paraId="193475C8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5" w:type="dxa"/>
          </w:tcPr>
          <w:p w14:paraId="0C9733E1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2" w:type="dxa"/>
          </w:tcPr>
          <w:p w14:paraId="1FADF763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6FF850BA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243DDF84" w14:textId="77777777" w:rsidR="00E2692E" w:rsidRPr="00E50A6D" w:rsidRDefault="00E2692E" w:rsidP="00E2692E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 w14:paraId="74B48CD0" w14:textId="77777777" w:rsidR="00E2692E" w:rsidRPr="00E50A6D" w:rsidRDefault="00E2692E" w:rsidP="00E2692E">
            <w:pPr>
              <w:spacing w:line="40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2692E" w:rsidRPr="00E50A6D" w14:paraId="0FE6C987" w14:textId="77777777" w:rsidTr="00315AF2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67C47265" w14:textId="77777777" w:rsidR="00E2692E" w:rsidRPr="00E50A6D" w:rsidRDefault="00E2692E" w:rsidP="00E2692E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บริษัท คัมเวล</w:t>
            </w:r>
            <w:r w:rsidRPr="00E50A6D">
              <w:rPr>
                <w:rFonts w:ascii="Angsana New" w:hAnsi="Angsana New"/>
                <w:sz w:val="28"/>
                <w:szCs w:val="28"/>
              </w:rPr>
              <w:t>-</w:t>
            </w: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นาวแคสท์ จำกัด</w:t>
            </w:r>
          </w:p>
        </w:tc>
        <w:tc>
          <w:tcPr>
            <w:tcW w:w="1623" w:type="dxa"/>
            <w:shd w:val="clear" w:color="auto" w:fill="auto"/>
          </w:tcPr>
          <w:p w14:paraId="76658A6B" w14:textId="77777777" w:rsidR="00E2692E" w:rsidRPr="00E50A6D" w:rsidRDefault="00170958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22" w:type="dxa"/>
          </w:tcPr>
          <w:p w14:paraId="307C2322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</w:tcPr>
          <w:p w14:paraId="255C975C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22" w:type="dxa"/>
          </w:tcPr>
          <w:p w14:paraId="6C276D40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3F971F5E" w14:textId="77777777" w:rsidR="00E2692E" w:rsidRPr="00E50A6D" w:rsidRDefault="00F27E20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27E20">
              <w:rPr>
                <w:rFonts w:ascii="Angsana New" w:hAnsi="Angsana New"/>
                <w:sz w:val="28"/>
                <w:szCs w:val="28"/>
                <w:lang w:val="en-US"/>
              </w:rPr>
              <w:t>7,439,080.22</w:t>
            </w:r>
          </w:p>
        </w:tc>
        <w:tc>
          <w:tcPr>
            <w:tcW w:w="240" w:type="dxa"/>
            <w:shd w:val="clear" w:color="auto" w:fill="auto"/>
          </w:tcPr>
          <w:p w14:paraId="239B4160" w14:textId="77777777" w:rsidR="00E2692E" w:rsidRPr="00E50A6D" w:rsidRDefault="00E2692E" w:rsidP="00E2692E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1627CCC1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10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648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555.64</w:t>
            </w:r>
          </w:p>
        </w:tc>
      </w:tr>
      <w:tr w:rsidR="00E2692E" w:rsidRPr="00E50A6D" w14:paraId="6539FD33" w14:textId="77777777" w:rsidTr="00B175D6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3CE097A" w14:textId="77777777" w:rsidR="00E2692E" w:rsidRPr="00E50A6D" w:rsidRDefault="00E2692E" w:rsidP="00E2692E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324E4119" w14:textId="77777777" w:rsidR="00E2692E" w:rsidRPr="00E50A6D" w:rsidRDefault="00170958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70958">
              <w:rPr>
                <w:rFonts w:ascii="Angsana New" w:hAnsi="Angsana New"/>
                <w:sz w:val="28"/>
                <w:szCs w:val="28"/>
                <w:lang w:val="en-US"/>
              </w:rPr>
              <w:t>7,067,268.48</w:t>
            </w:r>
          </w:p>
        </w:tc>
        <w:tc>
          <w:tcPr>
            <w:tcW w:w="222" w:type="dxa"/>
            <w:vAlign w:val="bottom"/>
          </w:tcPr>
          <w:p w14:paraId="7F242343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  <w:vAlign w:val="bottom"/>
          </w:tcPr>
          <w:p w14:paraId="2869B09C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9,154,768.32</w:t>
            </w:r>
          </w:p>
        </w:tc>
        <w:tc>
          <w:tcPr>
            <w:tcW w:w="222" w:type="dxa"/>
            <w:vAlign w:val="bottom"/>
          </w:tcPr>
          <w:p w14:paraId="79A92078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684F8697" w14:textId="77777777" w:rsidR="00E2692E" w:rsidRPr="00E50A6D" w:rsidRDefault="00170958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0958">
              <w:rPr>
                <w:rFonts w:ascii="Angsana New" w:hAnsi="Angsana New"/>
                <w:sz w:val="28"/>
                <w:szCs w:val="28"/>
                <w:lang w:val="en-US"/>
              </w:rPr>
              <w:t>7,067,268.48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DEB3761" w14:textId="77777777" w:rsidR="00E2692E" w:rsidRPr="00E50A6D" w:rsidRDefault="00E2692E" w:rsidP="00E2692E">
            <w:pPr>
              <w:tabs>
                <w:tab w:val="decimal" w:pos="124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53B86CFD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9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154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768.32</w:t>
            </w:r>
          </w:p>
        </w:tc>
      </w:tr>
      <w:tr w:rsidR="00E2692E" w:rsidRPr="00E50A6D" w14:paraId="5DAF7C27" w14:textId="77777777" w:rsidTr="00B175D6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CB37ED1" w14:textId="77777777" w:rsidR="00E2692E" w:rsidRPr="00E50A6D" w:rsidRDefault="00E2692E" w:rsidP="00E2692E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50A58" w14:textId="77777777" w:rsidR="00E2692E" w:rsidRPr="00E50A6D" w:rsidRDefault="00170958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22" w:type="dxa"/>
            <w:vAlign w:val="bottom"/>
          </w:tcPr>
          <w:p w14:paraId="7B3A9387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14:paraId="113A9FC7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145,236.65</w:t>
            </w:r>
          </w:p>
        </w:tc>
        <w:tc>
          <w:tcPr>
            <w:tcW w:w="222" w:type="dxa"/>
          </w:tcPr>
          <w:p w14:paraId="111040FB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98CB0" w14:textId="77777777" w:rsidR="00E2692E" w:rsidRPr="00E50A6D" w:rsidRDefault="00170958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8B71BEC" w14:textId="77777777" w:rsidR="00E2692E" w:rsidRPr="00E50A6D" w:rsidRDefault="00E2692E" w:rsidP="00E2692E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6FA5C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145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236.65</w:t>
            </w:r>
          </w:p>
        </w:tc>
      </w:tr>
      <w:tr w:rsidR="00E2692E" w:rsidRPr="00E50A6D" w14:paraId="6488DA20" w14:textId="77777777" w:rsidTr="00B175D6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303AD11D" w14:textId="77777777" w:rsidR="00E2692E" w:rsidRPr="00E50A6D" w:rsidRDefault="00E2692E" w:rsidP="00E2692E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0A6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75236B" w14:textId="77777777" w:rsidR="00E2692E" w:rsidRPr="00E50A6D" w:rsidRDefault="00170958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70958">
              <w:rPr>
                <w:rFonts w:ascii="Angsana New" w:hAnsi="Angsana New"/>
                <w:b/>
                <w:bCs/>
                <w:sz w:val="28"/>
                <w:szCs w:val="28"/>
              </w:rPr>
              <w:t>7,067,268.48</w:t>
            </w:r>
          </w:p>
        </w:tc>
        <w:tc>
          <w:tcPr>
            <w:tcW w:w="222" w:type="dxa"/>
            <w:vAlign w:val="bottom"/>
          </w:tcPr>
          <w:p w14:paraId="37DCB090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6E6559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0A6D">
              <w:rPr>
                <w:rFonts w:ascii="Angsana New" w:hAnsi="Angsana New"/>
                <w:b/>
                <w:bCs/>
                <w:sz w:val="28"/>
                <w:szCs w:val="28"/>
              </w:rPr>
              <w:t>9,300,004.97</w:t>
            </w:r>
          </w:p>
        </w:tc>
        <w:tc>
          <w:tcPr>
            <w:tcW w:w="222" w:type="dxa"/>
          </w:tcPr>
          <w:p w14:paraId="2E32C36D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C7FF9FF" w14:textId="77777777" w:rsidR="00E2692E" w:rsidRPr="00E50A6D" w:rsidRDefault="00170958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70958">
              <w:rPr>
                <w:rFonts w:ascii="Angsana New" w:hAnsi="Angsana New"/>
                <w:b/>
                <w:bCs/>
                <w:sz w:val="28"/>
                <w:szCs w:val="28"/>
              </w:rPr>
              <w:t>14,506,348.70</w:t>
            </w:r>
          </w:p>
        </w:tc>
        <w:tc>
          <w:tcPr>
            <w:tcW w:w="240" w:type="dxa"/>
            <w:shd w:val="clear" w:color="auto" w:fill="auto"/>
          </w:tcPr>
          <w:p w14:paraId="04A69DD5" w14:textId="77777777" w:rsidR="00E2692E" w:rsidRPr="00E50A6D" w:rsidRDefault="00E2692E" w:rsidP="00E2692E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701A0F7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19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948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560.61</w:t>
            </w:r>
          </w:p>
        </w:tc>
      </w:tr>
    </w:tbl>
    <w:p w14:paraId="7124F8E1" w14:textId="77777777" w:rsidR="004435E5" w:rsidRPr="00E50A6D" w:rsidRDefault="004435E5" w:rsidP="004435E5">
      <w:pPr>
        <w:spacing w:after="12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26CC839" w14:textId="77777777" w:rsidR="000D64BB" w:rsidRPr="00E50A6D" w:rsidRDefault="000D64BB" w:rsidP="000D64BB">
      <w:pPr>
        <w:spacing w:line="240" w:lineRule="atLeast"/>
        <w:ind w:left="540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 w:hint="cs"/>
          <w:b/>
          <w:bCs/>
          <w:sz w:val="30"/>
          <w:szCs w:val="30"/>
          <w:cs/>
        </w:rPr>
        <w:t>เงินให้กู้ยืมระยะสั้นแก่กิจการที่เกี่ยวข้องกัน</w:t>
      </w:r>
    </w:p>
    <w:p w14:paraId="124A0F8C" w14:textId="77777777" w:rsidR="00E04DD7" w:rsidRPr="00E50A6D" w:rsidRDefault="000D64BB" w:rsidP="00D83531">
      <w:pPr>
        <w:spacing w:after="12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 w:hint="cs"/>
          <w:sz w:val="30"/>
          <w:szCs w:val="30"/>
          <w:cs/>
        </w:rPr>
        <w:t xml:space="preserve">การเพิ่มขึ้นและลดลงของเงินให้กู้ยืมระยะสั้นแก่กิจการที่เกี่ยวข้องกัน ณ วันที่ </w:t>
      </w:r>
      <w:r w:rsidRPr="00E50A6D">
        <w:rPr>
          <w:rFonts w:ascii="Angsana New" w:hAnsi="Angsana New"/>
          <w:sz w:val="30"/>
          <w:szCs w:val="30"/>
        </w:rPr>
        <w:t>3</w:t>
      </w:r>
      <w:r w:rsidR="00D83531" w:rsidRPr="00E50A6D">
        <w:rPr>
          <w:rFonts w:ascii="Angsana New" w:hAnsi="Angsana New" w:hint="cs"/>
          <w:sz w:val="30"/>
          <w:szCs w:val="30"/>
          <w:cs/>
        </w:rPr>
        <w:t>1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="00D83531" w:rsidRPr="00E50A6D">
        <w:rPr>
          <w:rFonts w:ascii="Angsana New" w:hAnsi="Angsana New" w:hint="cs"/>
          <w:sz w:val="30"/>
          <w:szCs w:val="30"/>
          <w:cs/>
        </w:rPr>
        <w:t>ธันวาคม</w:t>
      </w:r>
      <w:r w:rsidRPr="00E50A6D">
        <w:rPr>
          <w:rFonts w:ascii="Angsana New" w:hAnsi="Angsana New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</w:rPr>
        <w:t>256</w:t>
      </w:r>
      <w:r w:rsidR="00E2692E">
        <w:rPr>
          <w:rFonts w:ascii="Angsana New" w:hAnsi="Angsana New"/>
          <w:sz w:val="30"/>
          <w:szCs w:val="30"/>
        </w:rPr>
        <w:t>4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="00805431">
        <w:rPr>
          <w:rFonts w:ascii="Angsana New" w:hAnsi="Angsana New" w:hint="cs"/>
          <w:sz w:val="30"/>
          <w:szCs w:val="30"/>
          <w:cs/>
        </w:rPr>
        <w:t>และ</w:t>
      </w:r>
      <w:r w:rsidRPr="00E50A6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E50A6D">
        <w:rPr>
          <w:rFonts w:ascii="Angsana New" w:hAnsi="Angsana New"/>
          <w:sz w:val="30"/>
          <w:szCs w:val="30"/>
        </w:rPr>
        <w:t>256</w:t>
      </w:r>
      <w:r w:rsidR="00E2692E">
        <w:rPr>
          <w:rFonts w:ascii="Angsana New" w:hAnsi="Angsana New"/>
          <w:sz w:val="30"/>
          <w:szCs w:val="30"/>
          <w:lang w:val="en-US"/>
        </w:rPr>
        <w:t>3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517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5177"/>
        <w:gridCol w:w="610"/>
        <w:gridCol w:w="1728"/>
        <w:gridCol w:w="270"/>
        <w:gridCol w:w="1732"/>
      </w:tblGrid>
      <w:tr w:rsidR="00D83531" w:rsidRPr="00E50A6D" w14:paraId="6F3CE7F7" w14:textId="77777777" w:rsidTr="00B175D6">
        <w:trPr>
          <w:cantSplit/>
          <w:trHeight w:val="331"/>
          <w:tblHeader/>
        </w:trPr>
        <w:tc>
          <w:tcPr>
            <w:tcW w:w="5177" w:type="dxa"/>
            <w:shd w:val="clear" w:color="auto" w:fill="auto"/>
          </w:tcPr>
          <w:p w14:paraId="3E43235C" w14:textId="77777777" w:rsidR="00D83531" w:rsidRPr="00E50A6D" w:rsidRDefault="00D83531" w:rsidP="00B175D6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0" w:type="dxa"/>
            <w:shd w:val="clear" w:color="auto" w:fill="auto"/>
          </w:tcPr>
          <w:p w14:paraId="30B04E6C" w14:textId="77777777" w:rsidR="00D83531" w:rsidRPr="00E50A6D" w:rsidRDefault="00D83531" w:rsidP="00B175D6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76BD6271" w14:textId="77777777" w:rsidR="00D83531" w:rsidRPr="00E50A6D" w:rsidRDefault="00D83531" w:rsidP="00B175D6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A7687C1" w14:textId="77777777" w:rsidR="00D83531" w:rsidRPr="00E50A6D" w:rsidRDefault="00D83531" w:rsidP="00B175D6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2" w:type="dxa"/>
            <w:shd w:val="clear" w:color="auto" w:fill="auto"/>
          </w:tcPr>
          <w:p w14:paraId="1042D6F3" w14:textId="77777777" w:rsidR="00D83531" w:rsidRPr="00E50A6D" w:rsidRDefault="00D83531" w:rsidP="00B175D6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 xml:space="preserve">: 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D83531" w:rsidRPr="00E50A6D" w14:paraId="04BDE94E" w14:textId="77777777" w:rsidTr="00B175D6">
        <w:trPr>
          <w:cantSplit/>
          <w:trHeight w:val="331"/>
          <w:tblHeader/>
        </w:trPr>
        <w:tc>
          <w:tcPr>
            <w:tcW w:w="5177" w:type="dxa"/>
            <w:shd w:val="clear" w:color="auto" w:fill="auto"/>
          </w:tcPr>
          <w:p w14:paraId="0E9BD7B5" w14:textId="77777777" w:rsidR="00D83531" w:rsidRPr="00E50A6D" w:rsidRDefault="00D83531" w:rsidP="00B175D6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0" w:type="dxa"/>
            <w:shd w:val="clear" w:color="auto" w:fill="auto"/>
          </w:tcPr>
          <w:p w14:paraId="0BAF00AA" w14:textId="77777777" w:rsidR="00D83531" w:rsidRPr="00E50A6D" w:rsidRDefault="00D83531" w:rsidP="00B175D6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7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B93F4A" w14:textId="77777777" w:rsidR="00D83531" w:rsidRPr="00E50A6D" w:rsidRDefault="00D83531" w:rsidP="00B175D6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692E" w:rsidRPr="00E50A6D" w14:paraId="40D831CC" w14:textId="77777777" w:rsidTr="00B175D6">
        <w:trPr>
          <w:cantSplit/>
          <w:trHeight w:val="331"/>
          <w:tblHeader/>
        </w:trPr>
        <w:tc>
          <w:tcPr>
            <w:tcW w:w="5177" w:type="dxa"/>
            <w:shd w:val="clear" w:color="auto" w:fill="auto"/>
          </w:tcPr>
          <w:p w14:paraId="04AC0CA3" w14:textId="77777777" w:rsidR="00E2692E" w:rsidRPr="00E50A6D" w:rsidRDefault="00E2692E" w:rsidP="00E2692E">
            <w:pPr>
              <w:pStyle w:val="1"/>
              <w:pBdr>
                <w:bottom w:val="none" w:sz="0" w:space="0" w:color="auto"/>
              </w:pBdr>
              <w:jc w:val="center"/>
              <w:rPr>
                <w:sz w:val="30"/>
                <w:szCs w:val="30"/>
              </w:rPr>
            </w:pPr>
          </w:p>
        </w:tc>
        <w:tc>
          <w:tcPr>
            <w:tcW w:w="610" w:type="dxa"/>
            <w:shd w:val="clear" w:color="auto" w:fill="auto"/>
          </w:tcPr>
          <w:p w14:paraId="576D7EA3" w14:textId="77777777" w:rsidR="00E2692E" w:rsidRPr="00E50A6D" w:rsidRDefault="00E2692E" w:rsidP="00E2692E">
            <w:pPr>
              <w:pStyle w:val="1"/>
              <w:pBdr>
                <w:bottom w:val="none" w:sz="0" w:space="0" w:color="auto"/>
              </w:pBdr>
              <w:jc w:val="center"/>
              <w:rPr>
                <w:sz w:val="30"/>
                <w:szCs w:val="30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A0209D" w14:textId="77777777" w:rsidR="00E2692E" w:rsidRPr="00E50A6D" w:rsidRDefault="00E2692E" w:rsidP="00E2692E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</w:t>
            </w:r>
            <w:r w:rsidRPr="00E50A6D">
              <w:rPr>
                <w:sz w:val="30"/>
                <w:szCs w:val="30"/>
              </w:rPr>
              <w:t>56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00FE202" w14:textId="77777777" w:rsidR="00E2692E" w:rsidRPr="00E50A6D" w:rsidRDefault="00E2692E" w:rsidP="00E2692E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5E1853" w14:textId="77777777" w:rsidR="00E2692E" w:rsidRPr="00E50A6D" w:rsidRDefault="00E2692E" w:rsidP="00E2692E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</w:t>
            </w:r>
            <w:r w:rsidRPr="00E50A6D">
              <w:rPr>
                <w:sz w:val="30"/>
                <w:szCs w:val="30"/>
              </w:rPr>
              <w:t>563</w:t>
            </w:r>
          </w:p>
        </w:tc>
      </w:tr>
      <w:tr w:rsidR="00E2692E" w:rsidRPr="00E50A6D" w14:paraId="740AFC8E" w14:textId="77777777" w:rsidTr="00B175D6">
        <w:trPr>
          <w:cantSplit/>
          <w:trHeight w:val="331"/>
        </w:trPr>
        <w:tc>
          <w:tcPr>
            <w:tcW w:w="5177" w:type="dxa"/>
            <w:shd w:val="clear" w:color="auto" w:fill="auto"/>
          </w:tcPr>
          <w:p w14:paraId="40FB3A26" w14:textId="77777777" w:rsidR="00E2692E" w:rsidRPr="00E50A6D" w:rsidRDefault="00E2692E" w:rsidP="00E2692E">
            <w:pPr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50A6D">
              <w:rPr>
                <w:rFonts w:ascii="Angsana New" w:hAnsi="Angsana New" w:hint="cs"/>
                <w:sz w:val="32"/>
                <w:szCs w:val="32"/>
                <w:cs/>
              </w:rPr>
              <w:t>ยอดยกมา</w:t>
            </w:r>
          </w:p>
        </w:tc>
        <w:tc>
          <w:tcPr>
            <w:tcW w:w="610" w:type="dxa"/>
            <w:shd w:val="clear" w:color="auto" w:fill="auto"/>
          </w:tcPr>
          <w:p w14:paraId="00F291E2" w14:textId="77777777" w:rsidR="00E2692E" w:rsidRPr="00E50A6D" w:rsidRDefault="00E2692E" w:rsidP="00E2692E">
            <w:pPr>
              <w:tabs>
                <w:tab w:val="decimal" w:pos="972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348EA" w14:textId="77777777" w:rsidR="00E2692E" w:rsidRPr="00E50A6D" w:rsidRDefault="00E2692E" w:rsidP="00E2692E">
            <w:pPr>
              <w:tabs>
                <w:tab w:val="decimal" w:pos="97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7,8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00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000.00</w:t>
            </w:r>
          </w:p>
        </w:tc>
        <w:tc>
          <w:tcPr>
            <w:tcW w:w="270" w:type="dxa"/>
            <w:shd w:val="clear" w:color="auto" w:fill="auto"/>
          </w:tcPr>
          <w:p w14:paraId="68A13397" w14:textId="77777777" w:rsidR="00E2692E" w:rsidRPr="00E50A6D" w:rsidRDefault="00E2692E" w:rsidP="00E2692E">
            <w:pPr>
              <w:tabs>
                <w:tab w:val="decimal" w:pos="972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32" w:type="dxa"/>
            <w:shd w:val="clear" w:color="auto" w:fill="auto"/>
            <w:vAlign w:val="bottom"/>
          </w:tcPr>
          <w:p w14:paraId="0B451388" w14:textId="77777777" w:rsidR="00E2692E" w:rsidRPr="00E50A6D" w:rsidRDefault="00E2692E" w:rsidP="00E2692E">
            <w:pPr>
              <w:tabs>
                <w:tab w:val="decimal" w:pos="97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E2692E" w:rsidRPr="00E50A6D" w14:paraId="3C52E871" w14:textId="77777777" w:rsidTr="00B175D6">
        <w:trPr>
          <w:cantSplit/>
          <w:trHeight w:val="331"/>
        </w:trPr>
        <w:tc>
          <w:tcPr>
            <w:tcW w:w="5177" w:type="dxa"/>
            <w:shd w:val="clear" w:color="auto" w:fill="auto"/>
          </w:tcPr>
          <w:p w14:paraId="6487BD9C" w14:textId="77777777" w:rsidR="00E2692E" w:rsidRPr="00E50A6D" w:rsidRDefault="00E2692E" w:rsidP="00E2692E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610" w:type="dxa"/>
            <w:shd w:val="clear" w:color="auto" w:fill="auto"/>
          </w:tcPr>
          <w:p w14:paraId="4681E469" w14:textId="77777777" w:rsidR="00E2692E" w:rsidRPr="00E50A6D" w:rsidRDefault="00E2692E" w:rsidP="00E2692E">
            <w:pPr>
              <w:spacing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02468B7" w14:textId="77777777" w:rsidR="00E2692E" w:rsidRPr="00E50A6D" w:rsidRDefault="00E2692E" w:rsidP="00E2692E">
            <w:pPr>
              <w:spacing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D1DC6C" w14:textId="77777777" w:rsidR="00E2692E" w:rsidRPr="00E50A6D" w:rsidRDefault="00E2692E" w:rsidP="00E2692E">
            <w:pPr>
              <w:tabs>
                <w:tab w:val="decimal" w:pos="963"/>
              </w:tabs>
              <w:spacing w:line="240" w:lineRule="auto"/>
              <w:ind w:left="-90"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32" w:type="dxa"/>
            <w:shd w:val="clear" w:color="auto" w:fill="auto"/>
            <w:vAlign w:val="bottom"/>
          </w:tcPr>
          <w:p w14:paraId="0101C799" w14:textId="77777777" w:rsidR="00E2692E" w:rsidRPr="00E50A6D" w:rsidRDefault="00E2692E" w:rsidP="00E2692E">
            <w:pPr>
              <w:spacing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2692E" w:rsidRPr="00E50A6D" w14:paraId="0CA2FB8F" w14:textId="77777777" w:rsidTr="00B175D6">
        <w:trPr>
          <w:cantSplit/>
          <w:trHeight w:val="331"/>
        </w:trPr>
        <w:tc>
          <w:tcPr>
            <w:tcW w:w="5177" w:type="dxa"/>
            <w:shd w:val="clear" w:color="auto" w:fill="auto"/>
          </w:tcPr>
          <w:p w14:paraId="53AC1B5C" w14:textId="77777777" w:rsidR="00E2692E" w:rsidRPr="00E50A6D" w:rsidRDefault="00E2692E" w:rsidP="00E2692E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610" w:type="dxa"/>
            <w:shd w:val="clear" w:color="auto" w:fill="auto"/>
          </w:tcPr>
          <w:p w14:paraId="0CA28DEA" w14:textId="77777777" w:rsidR="00E2692E" w:rsidRPr="00E50A6D" w:rsidRDefault="00E2692E" w:rsidP="00E2692E">
            <w:pPr>
              <w:spacing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AF64A" w14:textId="77777777" w:rsidR="00E2692E" w:rsidRPr="00E50A6D" w:rsidRDefault="001B1B3B" w:rsidP="00E2692E">
            <w:pPr>
              <w:spacing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1B1B3B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1B1B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B1B3B">
              <w:rPr>
                <w:rFonts w:ascii="Angsana New" w:hAnsi="Angsana New"/>
                <w:sz w:val="30"/>
                <w:szCs w:val="30"/>
                <w:cs/>
                <w:lang w:val="en-US"/>
              </w:rPr>
              <w:t>449</w:t>
            </w:r>
            <w:r w:rsidRPr="001B1B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B1B3B">
              <w:rPr>
                <w:rFonts w:ascii="Angsana New" w:hAnsi="Angsana New"/>
                <w:sz w:val="30"/>
                <w:szCs w:val="30"/>
                <w:cs/>
                <w:lang w:val="en-US"/>
              </w:rPr>
              <w:t>814.62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375C23" w14:textId="77777777" w:rsidR="00E2692E" w:rsidRPr="00E50A6D" w:rsidRDefault="00E2692E" w:rsidP="00E2692E">
            <w:pPr>
              <w:tabs>
                <w:tab w:val="decimal" w:pos="963"/>
              </w:tabs>
              <w:spacing w:line="240" w:lineRule="auto"/>
              <w:ind w:left="-90"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669BC" w14:textId="77777777" w:rsidR="00E2692E" w:rsidRPr="00E50A6D" w:rsidRDefault="001B1B3B" w:rsidP="00E2692E">
            <w:pPr>
              <w:spacing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E2692E" w:rsidRPr="00E50A6D">
              <w:rPr>
                <w:rFonts w:ascii="Angsana New" w:hAnsi="Angsana New"/>
                <w:sz w:val="30"/>
                <w:szCs w:val="30"/>
                <w:lang w:val="en-US"/>
              </w:rPr>
              <w:t>200,000.00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E2692E" w:rsidRPr="00E50A6D" w14:paraId="7B850C94" w14:textId="77777777" w:rsidTr="00B175D6">
        <w:trPr>
          <w:cantSplit/>
          <w:trHeight w:val="331"/>
        </w:trPr>
        <w:tc>
          <w:tcPr>
            <w:tcW w:w="5177" w:type="dxa"/>
            <w:shd w:val="clear" w:color="auto" w:fill="auto"/>
          </w:tcPr>
          <w:p w14:paraId="63996182" w14:textId="77777777" w:rsidR="00E2692E" w:rsidRPr="00E50A6D" w:rsidRDefault="00E2692E" w:rsidP="00E2692E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</w:p>
        </w:tc>
        <w:tc>
          <w:tcPr>
            <w:tcW w:w="610" w:type="dxa"/>
            <w:shd w:val="clear" w:color="auto" w:fill="auto"/>
          </w:tcPr>
          <w:p w14:paraId="0E3E99C9" w14:textId="77777777" w:rsidR="00E2692E" w:rsidRPr="00E50A6D" w:rsidRDefault="00E2692E" w:rsidP="00E2692E">
            <w:pPr>
              <w:spacing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9E7A88" w14:textId="77777777" w:rsidR="00E2692E" w:rsidRPr="00E50A6D" w:rsidRDefault="002C1F43" w:rsidP="00E2692E">
            <w:pPr>
              <w:spacing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C1F43">
              <w:rPr>
                <w:rFonts w:ascii="Angsana New" w:hAnsi="Angsana New"/>
                <w:sz w:val="30"/>
                <w:szCs w:val="30"/>
                <w:cs/>
                <w:lang w:val="en-US"/>
              </w:rPr>
              <w:t>5</w:t>
            </w:r>
            <w:r w:rsidRPr="002C1F4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C1F43">
              <w:rPr>
                <w:rFonts w:ascii="Angsana New" w:hAnsi="Angsana New"/>
                <w:sz w:val="30"/>
                <w:szCs w:val="30"/>
                <w:cs/>
                <w:lang w:val="en-US"/>
              </w:rPr>
              <w:t>350</w:t>
            </w:r>
            <w:r w:rsidRPr="002C1F4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C1F43">
              <w:rPr>
                <w:rFonts w:ascii="Angsana New" w:hAnsi="Angsana New"/>
                <w:sz w:val="30"/>
                <w:szCs w:val="30"/>
                <w:cs/>
                <w:lang w:val="en-US"/>
              </w:rPr>
              <w:t>185.38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CF63F5" w14:textId="77777777" w:rsidR="00E2692E" w:rsidRPr="00E50A6D" w:rsidRDefault="00E2692E" w:rsidP="00E2692E">
            <w:pPr>
              <w:tabs>
                <w:tab w:val="decimal" w:pos="963"/>
              </w:tabs>
              <w:spacing w:line="240" w:lineRule="auto"/>
              <w:ind w:left="-90"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3AA2D2" w14:textId="77777777" w:rsidR="00E2692E" w:rsidRPr="00E50A6D" w:rsidRDefault="00E2692E" w:rsidP="00E2692E">
            <w:pPr>
              <w:spacing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7,8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00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000.00</w:t>
            </w:r>
          </w:p>
        </w:tc>
      </w:tr>
    </w:tbl>
    <w:p w14:paraId="3A40961C" w14:textId="77777777" w:rsidR="00D83531" w:rsidRPr="00E50A6D" w:rsidRDefault="00D83531" w:rsidP="00D83531">
      <w:pPr>
        <w:spacing w:before="240" w:line="240" w:lineRule="atLeast"/>
        <w:ind w:left="518"/>
        <w:jc w:val="thaiDistribute"/>
        <w:rPr>
          <w:rFonts w:ascii="Angsana New" w:eastAsia="Arial Unicode MS" w:hAnsi="Angsana New"/>
          <w:sz w:val="32"/>
          <w:szCs w:val="32"/>
        </w:rPr>
      </w:pPr>
      <w:r w:rsidRPr="00E50A6D">
        <w:rPr>
          <w:rFonts w:ascii="Angsana New" w:eastAsia="Arial Unicode MS" w:hAnsi="Angsana New" w:hint="cs"/>
          <w:sz w:val="32"/>
          <w:szCs w:val="32"/>
          <w:cs/>
        </w:rPr>
        <w:t>บริษัทฯ มีเงินให้กู้ยืมระยะสั้นแก่กิจการที่เกี่ยวข้องกันโดยการออกเป็นตั๋วสัญญาใช้เงิน ประเภทจ่ายคืนเมื่อทวงถาม อ้างอิงอัตราดอกเบี้ยร้อยละ</w:t>
      </w:r>
      <w:r w:rsidR="005B610E" w:rsidRPr="00E50A6D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E2692E" w:rsidRPr="00D767AA">
        <w:rPr>
          <w:rFonts w:ascii="Angsana New" w:eastAsia="Arial Unicode MS" w:hAnsi="Angsana New"/>
          <w:sz w:val="32"/>
          <w:szCs w:val="32"/>
          <w:lang w:val="en-US"/>
        </w:rPr>
        <w:t xml:space="preserve">3.25 - 4.25 </w:t>
      </w:r>
      <w:r w:rsidR="00E2692E" w:rsidRPr="00D767AA">
        <w:rPr>
          <w:rFonts w:ascii="Angsana New" w:eastAsia="Arial Unicode MS" w:hAnsi="Angsana New" w:hint="cs"/>
          <w:sz w:val="32"/>
          <w:szCs w:val="32"/>
          <w:cs/>
        </w:rPr>
        <w:t>ต่อปี</w:t>
      </w:r>
      <w:r w:rsidR="00E2692E">
        <w:rPr>
          <w:rFonts w:ascii="Angsana New" w:eastAsia="Arial Unicode MS" w:hAnsi="Angsana New"/>
          <w:sz w:val="32"/>
          <w:szCs w:val="32"/>
        </w:rPr>
        <w:t xml:space="preserve"> </w:t>
      </w:r>
      <w:r w:rsidRPr="00E50A6D">
        <w:rPr>
          <w:rFonts w:ascii="Angsana New" w:eastAsia="Arial Unicode MS" w:hAnsi="Angsana New" w:hint="cs"/>
          <w:sz w:val="32"/>
          <w:szCs w:val="32"/>
          <w:cs/>
        </w:rPr>
        <w:t>และไม่มีหลักประกัน</w:t>
      </w:r>
    </w:p>
    <w:p w14:paraId="5ACB82D1" w14:textId="77777777" w:rsidR="00D83531" w:rsidRDefault="00D83531" w:rsidP="000F674A">
      <w:pPr>
        <w:spacing w:before="240" w:after="240" w:line="240" w:lineRule="atLeast"/>
        <w:ind w:left="518"/>
        <w:jc w:val="thaiDistribute"/>
        <w:rPr>
          <w:rFonts w:ascii="Angsana New" w:eastAsia="Arial Unicode MS" w:hAnsi="Angsana New"/>
          <w:sz w:val="32"/>
          <w:szCs w:val="32"/>
        </w:rPr>
      </w:pPr>
    </w:p>
    <w:p w14:paraId="4C66732D" w14:textId="77777777" w:rsidR="008D4E20" w:rsidRDefault="008D4E20" w:rsidP="000F674A">
      <w:pPr>
        <w:spacing w:before="240" w:after="240" w:line="240" w:lineRule="atLeast"/>
        <w:ind w:left="518"/>
        <w:jc w:val="thaiDistribute"/>
        <w:rPr>
          <w:rFonts w:ascii="Angsana New" w:eastAsia="Arial Unicode MS" w:hAnsi="Angsana New"/>
          <w:sz w:val="32"/>
          <w:szCs w:val="32"/>
        </w:rPr>
      </w:pPr>
    </w:p>
    <w:p w14:paraId="115D6ABB" w14:textId="77777777" w:rsidR="008D4E20" w:rsidRDefault="008D4E20" w:rsidP="000F674A">
      <w:pPr>
        <w:spacing w:before="240" w:after="240" w:line="240" w:lineRule="atLeast"/>
        <w:ind w:left="518"/>
        <w:jc w:val="thaiDistribute"/>
        <w:rPr>
          <w:rFonts w:ascii="Angsana New" w:eastAsia="Arial Unicode MS" w:hAnsi="Angsana New"/>
          <w:sz w:val="32"/>
          <w:szCs w:val="32"/>
        </w:rPr>
      </w:pPr>
    </w:p>
    <w:p w14:paraId="47D43231" w14:textId="77777777" w:rsidR="008D4E20" w:rsidRDefault="008D4E20" w:rsidP="000F674A">
      <w:pPr>
        <w:spacing w:before="240" w:after="240" w:line="240" w:lineRule="atLeast"/>
        <w:ind w:left="518"/>
        <w:jc w:val="thaiDistribute"/>
        <w:rPr>
          <w:rFonts w:ascii="Angsana New" w:eastAsia="Arial Unicode MS" w:hAnsi="Angsana New"/>
          <w:sz w:val="32"/>
          <w:szCs w:val="32"/>
        </w:rPr>
      </w:pPr>
    </w:p>
    <w:p w14:paraId="32966CB9" w14:textId="77777777" w:rsidR="008D4E20" w:rsidRDefault="008D4E20" w:rsidP="000F674A">
      <w:pPr>
        <w:spacing w:before="240" w:after="240" w:line="240" w:lineRule="atLeast"/>
        <w:ind w:left="518"/>
        <w:jc w:val="thaiDistribute"/>
        <w:rPr>
          <w:rFonts w:ascii="Angsana New" w:eastAsia="Arial Unicode MS" w:hAnsi="Angsana New"/>
          <w:sz w:val="32"/>
          <w:szCs w:val="32"/>
        </w:rPr>
      </w:pPr>
    </w:p>
    <w:p w14:paraId="4FD5D6C3" w14:textId="77777777" w:rsidR="00805431" w:rsidRPr="00E50A6D" w:rsidRDefault="00805431" w:rsidP="000F674A">
      <w:pPr>
        <w:spacing w:before="240" w:after="240" w:line="240" w:lineRule="atLeast"/>
        <w:ind w:left="518"/>
        <w:jc w:val="thaiDistribute"/>
        <w:rPr>
          <w:rFonts w:ascii="Angsana New" w:eastAsia="Arial Unicode MS" w:hAnsi="Angsana New"/>
          <w:sz w:val="32"/>
          <w:szCs w:val="32"/>
        </w:rPr>
      </w:pPr>
    </w:p>
    <w:p w14:paraId="599CE3B6" w14:textId="77777777" w:rsidR="00D83531" w:rsidRPr="00E50A6D" w:rsidRDefault="00D83531" w:rsidP="00E933C8">
      <w:pPr>
        <w:numPr>
          <w:ilvl w:val="0"/>
          <w:numId w:val="75"/>
        </w:numPr>
        <w:tabs>
          <w:tab w:val="left" w:pos="513"/>
          <w:tab w:val="decimal" w:pos="7920"/>
        </w:tabs>
        <w:spacing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รายการบัญชีกับบุคคลและกิจการที่เกี่ยวข้องกัน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72D89408" w14:textId="77777777" w:rsidR="00D83531" w:rsidRPr="00E50A6D" w:rsidRDefault="00D83531" w:rsidP="00FA3493">
      <w:pPr>
        <w:spacing w:line="240" w:lineRule="atLeast"/>
        <w:ind w:left="518"/>
        <w:jc w:val="thaiDistribute"/>
        <w:rPr>
          <w:rFonts w:ascii="Angsana New" w:eastAsia="Arial Unicode MS" w:hAnsi="Angsana New"/>
          <w:sz w:val="32"/>
          <w:szCs w:val="32"/>
        </w:rPr>
      </w:pPr>
      <w:r w:rsidRPr="00E50A6D">
        <w:rPr>
          <w:rFonts w:ascii="Angsana New" w:hAnsi="Angsana New"/>
          <w:sz w:val="30"/>
          <w:szCs w:val="30"/>
          <w:cs/>
        </w:rPr>
        <w:t>รายการระหว่าง</w:t>
      </w:r>
      <w:r w:rsidRPr="00E50A6D">
        <w:rPr>
          <w:rFonts w:ascii="Angsana New" w:hAnsi="Angsana New" w:hint="cs"/>
          <w:sz w:val="30"/>
          <w:szCs w:val="30"/>
          <w:cs/>
        </w:rPr>
        <w:t>บุคคลและ</w:t>
      </w:r>
      <w:r w:rsidRPr="00E50A6D">
        <w:rPr>
          <w:rFonts w:ascii="Angsana New" w:hAnsi="Angsana New"/>
          <w:sz w:val="30"/>
          <w:szCs w:val="30"/>
          <w:cs/>
        </w:rPr>
        <w:t>กิจการ</w:t>
      </w:r>
      <w:r w:rsidRPr="00E50A6D">
        <w:rPr>
          <w:rFonts w:ascii="Angsana New" w:hAnsi="Angsana New" w:hint="cs"/>
          <w:sz w:val="30"/>
          <w:szCs w:val="30"/>
          <w:cs/>
        </w:rPr>
        <w:t>ที่เกี่ยวข้องกันใน</w:t>
      </w:r>
      <w:r w:rsidRPr="00E50A6D">
        <w:rPr>
          <w:rFonts w:ascii="Angsana New" w:hAnsi="Angsana New"/>
          <w:sz w:val="30"/>
          <w:szCs w:val="30"/>
          <w:cs/>
        </w:rPr>
        <w:t xml:space="preserve">งบกำไรขาดทุนเบ็ดเสร็จที่มีสาระสำคัญ สำหรับปีสิ้นสุดวันที่ </w:t>
      </w:r>
      <w:r w:rsidRPr="00E50A6D">
        <w:rPr>
          <w:rFonts w:ascii="Angsana New" w:hAnsi="Angsana New"/>
          <w:sz w:val="30"/>
          <w:szCs w:val="30"/>
        </w:rPr>
        <w:br/>
        <w:t>31</w:t>
      </w:r>
      <w:r w:rsidRPr="00E50A6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F674A" w:rsidRPr="00E50A6D">
        <w:rPr>
          <w:rFonts w:ascii="Angsana New" w:hAnsi="Angsana New"/>
          <w:sz w:val="30"/>
          <w:szCs w:val="30"/>
        </w:rPr>
        <w:t>256</w:t>
      </w:r>
      <w:r w:rsidR="00E2692E">
        <w:rPr>
          <w:rFonts w:ascii="Angsana New" w:hAnsi="Angsana New"/>
          <w:sz w:val="30"/>
          <w:szCs w:val="30"/>
        </w:rPr>
        <w:t>4</w:t>
      </w:r>
      <w:r w:rsidRPr="00E50A6D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E50A6D">
        <w:rPr>
          <w:rFonts w:ascii="Angsana New" w:hAnsi="Angsana New"/>
          <w:sz w:val="30"/>
          <w:szCs w:val="30"/>
          <w:lang w:val="en-US"/>
        </w:rPr>
        <w:t>256</w:t>
      </w:r>
      <w:r w:rsidR="00E2692E">
        <w:rPr>
          <w:rFonts w:ascii="Angsana New" w:hAnsi="Angsana New"/>
          <w:sz w:val="30"/>
          <w:szCs w:val="30"/>
          <w:lang w:val="en-US"/>
        </w:rPr>
        <w:t>3</w:t>
      </w:r>
      <w:r w:rsidRPr="00E50A6D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1068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901"/>
        <w:gridCol w:w="1620"/>
        <w:gridCol w:w="236"/>
        <w:gridCol w:w="1519"/>
        <w:gridCol w:w="236"/>
        <w:gridCol w:w="1400"/>
        <w:gridCol w:w="240"/>
        <w:gridCol w:w="1535"/>
      </w:tblGrid>
      <w:tr w:rsidR="008B418A" w:rsidRPr="00E50A6D" w14:paraId="6C70C8D7" w14:textId="77777777" w:rsidTr="00805DA2">
        <w:tc>
          <w:tcPr>
            <w:tcW w:w="3901" w:type="dxa"/>
            <w:shd w:val="clear" w:color="auto" w:fill="auto"/>
          </w:tcPr>
          <w:p w14:paraId="79B3EBB7" w14:textId="77777777" w:rsidR="008B418A" w:rsidRPr="00E50A6D" w:rsidRDefault="008B418A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666D294" w14:textId="77777777" w:rsidR="008B418A" w:rsidRPr="00E50A6D" w:rsidRDefault="008B418A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A93E6D" w14:textId="77777777" w:rsidR="008B418A" w:rsidRPr="00E50A6D" w:rsidRDefault="008B418A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9" w:type="dxa"/>
          </w:tcPr>
          <w:p w14:paraId="44CC9A16" w14:textId="77777777" w:rsidR="008B418A" w:rsidRPr="00E50A6D" w:rsidRDefault="008B418A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402A8F" w14:textId="77777777" w:rsidR="008B418A" w:rsidRPr="00E50A6D" w:rsidRDefault="008B418A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00" w:type="dxa"/>
            <w:shd w:val="clear" w:color="auto" w:fill="auto"/>
          </w:tcPr>
          <w:p w14:paraId="50ADB7B8" w14:textId="77777777" w:rsidR="008B418A" w:rsidRPr="00E50A6D" w:rsidRDefault="008B418A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36DECC7" w14:textId="77777777" w:rsidR="008B418A" w:rsidRPr="00E50A6D" w:rsidRDefault="008B418A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1B216D74" w14:textId="77777777" w:rsidR="008B418A" w:rsidRPr="00E50A6D" w:rsidRDefault="008B418A" w:rsidP="00D44F84">
            <w:pPr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</w:rPr>
              <w:t>(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50A6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E50A6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B418A" w:rsidRPr="00E50A6D" w14:paraId="4B1D1E88" w14:textId="77777777" w:rsidTr="00805DA2">
        <w:tc>
          <w:tcPr>
            <w:tcW w:w="3901" w:type="dxa"/>
            <w:shd w:val="clear" w:color="auto" w:fill="auto"/>
          </w:tcPr>
          <w:p w14:paraId="3DD5C7CF" w14:textId="77777777" w:rsidR="008B418A" w:rsidRPr="00E50A6D" w:rsidRDefault="008B418A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75" w:type="dxa"/>
            <w:gridSpan w:val="3"/>
            <w:tcBorders>
              <w:bottom w:val="single" w:sz="4" w:space="0" w:color="auto"/>
            </w:tcBorders>
          </w:tcPr>
          <w:p w14:paraId="4D5F12A9" w14:textId="77777777" w:rsidR="008B418A" w:rsidRPr="00E50A6D" w:rsidRDefault="008B418A" w:rsidP="00D44F84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35BBBA7" w14:textId="77777777" w:rsidR="008B418A" w:rsidRPr="00E50A6D" w:rsidRDefault="008B418A" w:rsidP="00D44F8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7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3AE2D8" w14:textId="77777777" w:rsidR="008B418A" w:rsidRPr="00E50A6D" w:rsidRDefault="008B418A" w:rsidP="00D44F84">
            <w:pPr>
              <w:spacing w:line="400" w:lineRule="exact"/>
              <w:ind w:right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692E" w:rsidRPr="00E50A6D" w14:paraId="204F43DE" w14:textId="77777777" w:rsidTr="00805DA2">
        <w:tc>
          <w:tcPr>
            <w:tcW w:w="3901" w:type="dxa"/>
            <w:shd w:val="clear" w:color="auto" w:fill="auto"/>
          </w:tcPr>
          <w:p w14:paraId="37292BBD" w14:textId="77777777" w:rsidR="00E2692E" w:rsidRPr="00E50A6D" w:rsidRDefault="00E2692E" w:rsidP="00E2692E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FB8EB" w14:textId="77777777" w:rsidR="00E2692E" w:rsidRPr="00E50A6D" w:rsidRDefault="00E2692E" w:rsidP="00E2692E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5BE5DF3E" w14:textId="77777777" w:rsidR="00E2692E" w:rsidRPr="00E50A6D" w:rsidRDefault="00E2692E" w:rsidP="00E2692E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23F7E" w14:textId="77777777" w:rsidR="00E2692E" w:rsidRPr="00E50A6D" w:rsidRDefault="00E2692E" w:rsidP="00E2692E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2563</w:t>
            </w:r>
          </w:p>
        </w:tc>
        <w:tc>
          <w:tcPr>
            <w:tcW w:w="236" w:type="dxa"/>
          </w:tcPr>
          <w:p w14:paraId="7D3A82D0" w14:textId="77777777" w:rsidR="00E2692E" w:rsidRPr="00E50A6D" w:rsidRDefault="00E2692E" w:rsidP="00E2692E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B94EB0" w14:textId="77777777" w:rsidR="00E2692E" w:rsidRPr="00E50A6D" w:rsidRDefault="00E2692E" w:rsidP="00E2692E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0C89C9" w14:textId="77777777" w:rsidR="00E2692E" w:rsidRPr="00E50A6D" w:rsidRDefault="00E2692E" w:rsidP="00E2692E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0EA14F" w14:textId="77777777" w:rsidR="00E2692E" w:rsidRPr="00E50A6D" w:rsidRDefault="00E2692E" w:rsidP="00E2692E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2563</w:t>
            </w:r>
          </w:p>
        </w:tc>
      </w:tr>
      <w:tr w:rsidR="00E2692E" w:rsidRPr="00E50A6D" w14:paraId="0C1B86BC" w14:textId="77777777" w:rsidTr="00805DA2">
        <w:tc>
          <w:tcPr>
            <w:tcW w:w="3901" w:type="dxa"/>
            <w:shd w:val="clear" w:color="auto" w:fill="auto"/>
            <w:vAlign w:val="center"/>
          </w:tcPr>
          <w:p w14:paraId="1BEB7245" w14:textId="77777777" w:rsidR="00E2692E" w:rsidRPr="00E50A6D" w:rsidRDefault="00E2692E" w:rsidP="00E2692E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28B73A5" w14:textId="77777777" w:rsidR="00E2692E" w:rsidRPr="00E50A6D" w:rsidRDefault="00E2692E" w:rsidP="00E2692E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E04BB9" w14:textId="77777777" w:rsidR="00E2692E" w:rsidRPr="00E50A6D" w:rsidRDefault="00E2692E" w:rsidP="00E2692E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9" w:type="dxa"/>
          </w:tcPr>
          <w:p w14:paraId="79C5B652" w14:textId="77777777" w:rsidR="00E2692E" w:rsidRPr="00E50A6D" w:rsidRDefault="00E2692E" w:rsidP="00E2692E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F057E2" w14:textId="77777777" w:rsidR="00E2692E" w:rsidRPr="00E50A6D" w:rsidRDefault="00E2692E" w:rsidP="00E2692E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</w:tcPr>
          <w:p w14:paraId="0F6848C1" w14:textId="77777777" w:rsidR="00E2692E" w:rsidRPr="00E50A6D" w:rsidRDefault="00E2692E" w:rsidP="00E2692E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EBBCAD0" w14:textId="77777777" w:rsidR="00E2692E" w:rsidRPr="00E50A6D" w:rsidRDefault="00E2692E" w:rsidP="00E2692E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auto"/>
          </w:tcPr>
          <w:p w14:paraId="756057F7" w14:textId="77777777" w:rsidR="00E2692E" w:rsidRPr="00E50A6D" w:rsidRDefault="00E2692E" w:rsidP="00E2692E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2692E" w:rsidRPr="00E50A6D" w14:paraId="32FA44D3" w14:textId="77777777" w:rsidTr="00805DA2">
        <w:tc>
          <w:tcPr>
            <w:tcW w:w="3901" w:type="dxa"/>
            <w:shd w:val="clear" w:color="auto" w:fill="auto"/>
            <w:vAlign w:val="center"/>
          </w:tcPr>
          <w:p w14:paraId="170C9245" w14:textId="77777777" w:rsidR="00E2692E" w:rsidRPr="00E50A6D" w:rsidRDefault="00E2692E" w:rsidP="00E2692E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620" w:type="dxa"/>
          </w:tcPr>
          <w:p w14:paraId="58542ED7" w14:textId="77777777" w:rsidR="00E2692E" w:rsidRPr="00E50A6D" w:rsidRDefault="00E2692E" w:rsidP="00E2692E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95DCC7" w14:textId="77777777" w:rsidR="00E2692E" w:rsidRPr="00E50A6D" w:rsidRDefault="00E2692E" w:rsidP="00E2692E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9" w:type="dxa"/>
          </w:tcPr>
          <w:p w14:paraId="00437CA3" w14:textId="77777777" w:rsidR="00E2692E" w:rsidRPr="00E50A6D" w:rsidRDefault="00E2692E" w:rsidP="00E2692E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11317D" w14:textId="77777777" w:rsidR="00E2692E" w:rsidRPr="00E50A6D" w:rsidRDefault="00E2692E" w:rsidP="00E2692E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06A44BB3" w14:textId="77777777" w:rsidR="00E2692E" w:rsidRPr="00E50A6D" w:rsidRDefault="00E2692E" w:rsidP="00E2692E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67F8D83C" w14:textId="77777777" w:rsidR="00E2692E" w:rsidRPr="00E50A6D" w:rsidRDefault="00E2692E" w:rsidP="00E2692E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508C5734" w14:textId="77777777" w:rsidR="00E2692E" w:rsidRPr="00E50A6D" w:rsidRDefault="00E2692E" w:rsidP="00E2692E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E2692E" w:rsidRPr="00E50A6D" w14:paraId="4F55F990" w14:textId="77777777" w:rsidTr="00805DA2">
        <w:tc>
          <w:tcPr>
            <w:tcW w:w="3901" w:type="dxa"/>
            <w:shd w:val="clear" w:color="auto" w:fill="auto"/>
          </w:tcPr>
          <w:p w14:paraId="462F31D0" w14:textId="77777777" w:rsidR="00E2692E" w:rsidRPr="00E50A6D" w:rsidRDefault="00E2692E" w:rsidP="00E2692E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คัมเวล จำกัด</w:t>
            </w:r>
          </w:p>
        </w:tc>
        <w:tc>
          <w:tcPr>
            <w:tcW w:w="1620" w:type="dxa"/>
          </w:tcPr>
          <w:p w14:paraId="1B96C644" w14:textId="77777777" w:rsidR="00E2692E" w:rsidRPr="00E50A6D" w:rsidRDefault="00911C8A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240E00B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</w:tcPr>
          <w:p w14:paraId="0DDFC876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D1A0EC4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4BB55303" w14:textId="77777777" w:rsidR="00E2692E" w:rsidRPr="00E50A6D" w:rsidRDefault="00911C8A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63E83D1" w14:textId="77777777" w:rsidR="00E2692E" w:rsidRPr="00E50A6D" w:rsidRDefault="00E2692E" w:rsidP="00E2692E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2753A7B8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40,565.40</w:t>
            </w:r>
          </w:p>
        </w:tc>
      </w:tr>
      <w:tr w:rsidR="00E2692E" w:rsidRPr="00E50A6D" w14:paraId="78D5B615" w14:textId="77777777" w:rsidTr="00805DA2">
        <w:tc>
          <w:tcPr>
            <w:tcW w:w="3901" w:type="dxa"/>
            <w:shd w:val="clear" w:color="auto" w:fill="auto"/>
            <w:vAlign w:val="center"/>
          </w:tcPr>
          <w:p w14:paraId="3053DA3D" w14:textId="77777777" w:rsidR="00E2692E" w:rsidRPr="00E50A6D" w:rsidRDefault="00E2692E" w:rsidP="00E2692E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149 เอ็นจิเนียริ่ง จำกัด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BE8103B" w14:textId="77777777" w:rsidR="00E2692E" w:rsidRPr="00E50A6D" w:rsidRDefault="004102EA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102E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</w:t>
            </w:r>
            <w:r w:rsidRPr="004102E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4102E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852</w:t>
            </w:r>
            <w:r w:rsidRPr="004102E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4102E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341.23</w:t>
            </w:r>
          </w:p>
        </w:tc>
        <w:tc>
          <w:tcPr>
            <w:tcW w:w="236" w:type="dxa"/>
          </w:tcPr>
          <w:p w14:paraId="30C37882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55F2DB3B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97,143.53</w:t>
            </w:r>
          </w:p>
        </w:tc>
        <w:tc>
          <w:tcPr>
            <w:tcW w:w="236" w:type="dxa"/>
          </w:tcPr>
          <w:p w14:paraId="60D155A0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ECA3E" w14:textId="77777777" w:rsidR="00E2692E" w:rsidRPr="00E50A6D" w:rsidRDefault="004102EA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102E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</w:t>
            </w:r>
            <w:r w:rsidRPr="004102E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4102E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852</w:t>
            </w:r>
            <w:r w:rsidRPr="004102E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4102E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341.23</w:t>
            </w:r>
          </w:p>
        </w:tc>
        <w:tc>
          <w:tcPr>
            <w:tcW w:w="240" w:type="dxa"/>
            <w:shd w:val="clear" w:color="auto" w:fill="auto"/>
          </w:tcPr>
          <w:p w14:paraId="6D3194AC" w14:textId="77777777" w:rsidR="00E2692E" w:rsidRPr="00E50A6D" w:rsidRDefault="00E2692E" w:rsidP="00E2692E">
            <w:pPr>
              <w:tabs>
                <w:tab w:val="decimal" w:pos="13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176C2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97,143.53</w:t>
            </w:r>
          </w:p>
        </w:tc>
      </w:tr>
      <w:tr w:rsidR="00E2692E" w:rsidRPr="00E50A6D" w14:paraId="3251F7C2" w14:textId="77777777" w:rsidTr="00805DA2">
        <w:tc>
          <w:tcPr>
            <w:tcW w:w="3901" w:type="dxa"/>
            <w:shd w:val="clear" w:color="auto" w:fill="auto"/>
            <w:vAlign w:val="center"/>
          </w:tcPr>
          <w:p w14:paraId="39B73A04" w14:textId="77777777" w:rsidR="00E2692E" w:rsidRPr="00E50A6D" w:rsidRDefault="00E2692E" w:rsidP="00E2692E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53984FE" w14:textId="77777777" w:rsidR="00E2692E" w:rsidRPr="00E50A6D" w:rsidRDefault="00911C8A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11C8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4</w:t>
            </w:r>
            <w:r w:rsidRPr="00911C8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11C8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852</w:t>
            </w:r>
            <w:r w:rsidRPr="00911C8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11C8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341.23</w:t>
            </w:r>
          </w:p>
        </w:tc>
        <w:tc>
          <w:tcPr>
            <w:tcW w:w="236" w:type="dxa"/>
          </w:tcPr>
          <w:p w14:paraId="4AAFE06F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</w:tcPr>
          <w:p w14:paraId="5841EC32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97,143.53</w:t>
            </w:r>
          </w:p>
        </w:tc>
        <w:tc>
          <w:tcPr>
            <w:tcW w:w="236" w:type="dxa"/>
          </w:tcPr>
          <w:p w14:paraId="740F2D40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47F075" w14:textId="77777777" w:rsidR="00E2692E" w:rsidRPr="00E50A6D" w:rsidRDefault="00911C8A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11C8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4</w:t>
            </w:r>
            <w:r w:rsidRPr="00911C8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11C8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852</w:t>
            </w:r>
            <w:r w:rsidRPr="00911C8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11C8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341.23</w:t>
            </w:r>
          </w:p>
        </w:tc>
        <w:tc>
          <w:tcPr>
            <w:tcW w:w="240" w:type="dxa"/>
            <w:shd w:val="clear" w:color="auto" w:fill="auto"/>
          </w:tcPr>
          <w:p w14:paraId="33E063E3" w14:textId="77777777" w:rsidR="00E2692E" w:rsidRPr="00E50A6D" w:rsidRDefault="00E2692E" w:rsidP="00E2692E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64DBD3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137,708.93</w:t>
            </w:r>
          </w:p>
        </w:tc>
      </w:tr>
      <w:tr w:rsidR="00E2692E" w:rsidRPr="00E50A6D" w14:paraId="1A07972E" w14:textId="77777777" w:rsidTr="00805DA2">
        <w:tc>
          <w:tcPr>
            <w:tcW w:w="3901" w:type="dxa"/>
            <w:shd w:val="clear" w:color="auto" w:fill="auto"/>
          </w:tcPr>
          <w:p w14:paraId="0D9A999B" w14:textId="77777777" w:rsidR="00E2692E" w:rsidRPr="00E50A6D" w:rsidRDefault="00E2692E" w:rsidP="00E2692E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รายได้บริการอื่นๆ</w:t>
            </w: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7F0397C3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7E2067B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tcBorders>
              <w:top w:val="double" w:sz="4" w:space="0" w:color="auto"/>
            </w:tcBorders>
          </w:tcPr>
          <w:p w14:paraId="451F733A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2944A0A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E956E5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2BB7734C" w14:textId="77777777" w:rsidR="00E2692E" w:rsidRPr="00E50A6D" w:rsidRDefault="00E2692E" w:rsidP="00E2692E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CEF7DC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2692E" w:rsidRPr="00E50A6D" w14:paraId="63141A1F" w14:textId="77777777" w:rsidTr="00805DA2">
        <w:tc>
          <w:tcPr>
            <w:tcW w:w="3901" w:type="dxa"/>
            <w:shd w:val="clear" w:color="auto" w:fill="auto"/>
            <w:vAlign w:val="center"/>
          </w:tcPr>
          <w:p w14:paraId="303F7489" w14:textId="77777777" w:rsidR="00E2692E" w:rsidRPr="00E50A6D" w:rsidRDefault="00E2692E" w:rsidP="00E2692E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D6687C9" w14:textId="77777777" w:rsidR="00E2692E" w:rsidRPr="00E50A6D" w:rsidRDefault="00FF4E18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3173DF98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45559F30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0C8CD88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818CC2" w14:textId="77777777" w:rsidR="00E2692E" w:rsidRPr="00E50A6D" w:rsidRDefault="00FF4E18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7,400.00</w:t>
            </w:r>
          </w:p>
        </w:tc>
        <w:tc>
          <w:tcPr>
            <w:tcW w:w="240" w:type="dxa"/>
            <w:shd w:val="clear" w:color="auto" w:fill="auto"/>
          </w:tcPr>
          <w:p w14:paraId="2F01CAB7" w14:textId="77777777" w:rsidR="00E2692E" w:rsidRPr="00E50A6D" w:rsidRDefault="00E2692E" w:rsidP="00E2692E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AA475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257,843.52</w:t>
            </w:r>
          </w:p>
        </w:tc>
      </w:tr>
      <w:tr w:rsidR="00E2692E" w:rsidRPr="00E50A6D" w14:paraId="1FEF1B5A" w14:textId="77777777" w:rsidTr="00805DA2">
        <w:tc>
          <w:tcPr>
            <w:tcW w:w="3901" w:type="dxa"/>
            <w:shd w:val="clear" w:color="auto" w:fill="auto"/>
            <w:vAlign w:val="center"/>
          </w:tcPr>
          <w:p w14:paraId="153AF201" w14:textId="77777777" w:rsidR="00E2692E" w:rsidRPr="00E50A6D" w:rsidRDefault="00E2692E" w:rsidP="00E2692E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162C292" w14:textId="77777777" w:rsidR="00E2692E" w:rsidRPr="00E50A6D" w:rsidRDefault="00FF4E18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14CF02FB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</w:tcPr>
          <w:p w14:paraId="64B2038A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C3EB35B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7364F4" w14:textId="77777777" w:rsidR="00E2692E" w:rsidRPr="00FF4E18" w:rsidRDefault="00FF4E18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FF4E1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7,400.00</w:t>
            </w:r>
          </w:p>
        </w:tc>
        <w:tc>
          <w:tcPr>
            <w:tcW w:w="240" w:type="dxa"/>
            <w:shd w:val="clear" w:color="auto" w:fill="auto"/>
          </w:tcPr>
          <w:p w14:paraId="61F4B5A3" w14:textId="77777777" w:rsidR="00E2692E" w:rsidRPr="00E50A6D" w:rsidRDefault="00E2692E" w:rsidP="00E2692E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E9159F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257,843.52</w:t>
            </w:r>
          </w:p>
        </w:tc>
      </w:tr>
      <w:tr w:rsidR="00E2692E" w:rsidRPr="00E50A6D" w14:paraId="2B7AD0B1" w14:textId="77777777" w:rsidTr="00805DA2">
        <w:tc>
          <w:tcPr>
            <w:tcW w:w="3901" w:type="dxa"/>
            <w:shd w:val="clear" w:color="auto" w:fill="auto"/>
            <w:vAlign w:val="center"/>
          </w:tcPr>
          <w:p w14:paraId="32F91414" w14:textId="77777777" w:rsidR="00E2692E" w:rsidRPr="00E50A6D" w:rsidRDefault="00E2692E" w:rsidP="00E2692E">
            <w:pPr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18840894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C49C9EB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tcBorders>
              <w:top w:val="double" w:sz="4" w:space="0" w:color="auto"/>
            </w:tcBorders>
          </w:tcPr>
          <w:p w14:paraId="55D40008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1120D92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9F6BA2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3AF11EA3" w14:textId="77777777" w:rsidR="00E2692E" w:rsidRPr="00E50A6D" w:rsidRDefault="00E2692E" w:rsidP="00E2692E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31258F" w14:textId="77777777" w:rsidR="00E2692E" w:rsidRPr="00E50A6D" w:rsidRDefault="00E2692E" w:rsidP="00E2692E">
            <w:pPr>
              <w:tabs>
                <w:tab w:val="decimal" w:pos="12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692E" w:rsidRPr="00E50A6D" w14:paraId="0518D9A7" w14:textId="77777777" w:rsidTr="00805DA2">
        <w:tc>
          <w:tcPr>
            <w:tcW w:w="3901" w:type="dxa"/>
            <w:shd w:val="clear" w:color="auto" w:fill="auto"/>
          </w:tcPr>
          <w:p w14:paraId="21A4E5CD" w14:textId="77777777" w:rsidR="00E2692E" w:rsidRPr="00E50A6D" w:rsidRDefault="00E2692E" w:rsidP="00E2692E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บริษัท คัมเวล จำกัด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E10B899" w14:textId="77777777" w:rsidR="00E2692E" w:rsidRPr="00E50A6D" w:rsidRDefault="00DE13D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7286983A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308AD053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866BF51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664FB" w14:textId="77777777" w:rsidR="00E2692E" w:rsidRPr="00E50A6D" w:rsidRDefault="00DE13D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E1CFA3A" w14:textId="77777777" w:rsidR="00E2692E" w:rsidRPr="00E50A6D" w:rsidRDefault="00E2692E" w:rsidP="00E2692E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86573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731,621.89</w:t>
            </w:r>
          </w:p>
        </w:tc>
      </w:tr>
      <w:tr w:rsidR="00E2692E" w:rsidRPr="00E50A6D" w14:paraId="22841794" w14:textId="77777777" w:rsidTr="00805DA2">
        <w:tc>
          <w:tcPr>
            <w:tcW w:w="3901" w:type="dxa"/>
            <w:shd w:val="clear" w:color="auto" w:fill="auto"/>
            <w:vAlign w:val="center"/>
          </w:tcPr>
          <w:p w14:paraId="25628C39" w14:textId="77777777" w:rsidR="00E2692E" w:rsidRPr="00E50A6D" w:rsidRDefault="00E2692E" w:rsidP="00E2692E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0AA3528" w14:textId="77777777" w:rsidR="00E2692E" w:rsidRPr="00E50A6D" w:rsidRDefault="00DE13D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CC62031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</w:tcPr>
          <w:p w14:paraId="47CDB76A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A023F84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4B74E9" w14:textId="77777777" w:rsidR="00E2692E" w:rsidRPr="00E50A6D" w:rsidRDefault="00DE13D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0D0CCD7" w14:textId="77777777" w:rsidR="00E2692E" w:rsidRPr="00E50A6D" w:rsidRDefault="00E2692E" w:rsidP="00E2692E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4EFE71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731,621.89</w:t>
            </w:r>
          </w:p>
        </w:tc>
      </w:tr>
      <w:tr w:rsidR="00E2692E" w:rsidRPr="00E50A6D" w14:paraId="0DE76520" w14:textId="77777777" w:rsidTr="00805DA2">
        <w:tc>
          <w:tcPr>
            <w:tcW w:w="3901" w:type="dxa"/>
            <w:shd w:val="clear" w:color="auto" w:fill="auto"/>
          </w:tcPr>
          <w:p w14:paraId="40894A07" w14:textId="77777777" w:rsidR="00E2692E" w:rsidRPr="00E50A6D" w:rsidRDefault="00E2692E" w:rsidP="00E2692E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6DE9D066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DECBB70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tcBorders>
              <w:top w:val="double" w:sz="4" w:space="0" w:color="auto"/>
            </w:tcBorders>
          </w:tcPr>
          <w:p w14:paraId="3DDF7E32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1F91B15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90C315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2898B6ED" w14:textId="77777777" w:rsidR="00E2692E" w:rsidRPr="00E50A6D" w:rsidRDefault="00E2692E" w:rsidP="00E2692E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AE61B7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11C8A" w:rsidRPr="00E50A6D" w14:paraId="4BBE92FC" w14:textId="77777777" w:rsidTr="00805DA2">
        <w:tc>
          <w:tcPr>
            <w:tcW w:w="3901" w:type="dxa"/>
            <w:shd w:val="clear" w:color="auto" w:fill="auto"/>
            <w:vAlign w:val="center"/>
          </w:tcPr>
          <w:p w14:paraId="011F4695" w14:textId="77777777" w:rsidR="00911C8A" w:rsidRPr="00E50A6D" w:rsidRDefault="00911C8A" w:rsidP="00911C8A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7E38052" w14:textId="77777777" w:rsidR="00911C8A" w:rsidRPr="00E50A6D" w:rsidRDefault="00911C8A" w:rsidP="00911C8A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DBE9A7D" w14:textId="77777777" w:rsidR="00911C8A" w:rsidRPr="00E50A6D" w:rsidRDefault="00911C8A" w:rsidP="00911C8A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74398470" w14:textId="77777777" w:rsidR="00911C8A" w:rsidRPr="00E50A6D" w:rsidRDefault="00911C8A" w:rsidP="00911C8A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D9AA8BC" w14:textId="77777777" w:rsidR="00911C8A" w:rsidRPr="00E50A6D" w:rsidRDefault="00911C8A" w:rsidP="00911C8A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80B71" w14:textId="77777777" w:rsidR="00911C8A" w:rsidRPr="00E50A6D" w:rsidRDefault="00FF4E18" w:rsidP="00911C8A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4E18">
              <w:rPr>
                <w:rFonts w:ascii="Angsana New" w:hAnsi="Angsana New"/>
                <w:sz w:val="30"/>
                <w:szCs w:val="30"/>
                <w:cs/>
                <w:lang w:val="en-US"/>
              </w:rPr>
              <w:t>250</w:t>
            </w:r>
            <w:r w:rsidRPr="00FF4E1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F4E18">
              <w:rPr>
                <w:rFonts w:ascii="Angsana New" w:hAnsi="Angsana New"/>
                <w:sz w:val="30"/>
                <w:szCs w:val="30"/>
                <w:cs/>
                <w:lang w:val="en-US"/>
              </w:rPr>
              <w:t>185.38</w:t>
            </w:r>
          </w:p>
        </w:tc>
        <w:tc>
          <w:tcPr>
            <w:tcW w:w="240" w:type="dxa"/>
            <w:shd w:val="clear" w:color="auto" w:fill="auto"/>
          </w:tcPr>
          <w:p w14:paraId="13EBAB0C" w14:textId="77777777" w:rsidR="00911C8A" w:rsidRPr="00E50A6D" w:rsidRDefault="00911C8A" w:rsidP="00911C8A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D994A" w14:textId="77777777" w:rsidR="00911C8A" w:rsidRPr="00E50A6D" w:rsidRDefault="00911C8A" w:rsidP="00911C8A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444,879.88</w:t>
            </w:r>
          </w:p>
        </w:tc>
      </w:tr>
      <w:tr w:rsidR="00911C8A" w:rsidRPr="00E50A6D" w14:paraId="4F36D828" w14:textId="77777777" w:rsidTr="00805DA2">
        <w:tc>
          <w:tcPr>
            <w:tcW w:w="3901" w:type="dxa"/>
            <w:shd w:val="clear" w:color="auto" w:fill="auto"/>
            <w:vAlign w:val="center"/>
          </w:tcPr>
          <w:p w14:paraId="6919A4FC" w14:textId="77777777" w:rsidR="00911C8A" w:rsidRPr="00E50A6D" w:rsidRDefault="00911C8A" w:rsidP="00911C8A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7DB56C7" w14:textId="77777777" w:rsidR="00911C8A" w:rsidRPr="00E50A6D" w:rsidRDefault="00911C8A" w:rsidP="00911C8A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49CD41A" w14:textId="77777777" w:rsidR="00911C8A" w:rsidRPr="00E50A6D" w:rsidRDefault="00911C8A" w:rsidP="00911C8A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</w:tcPr>
          <w:p w14:paraId="1F81D20C" w14:textId="77777777" w:rsidR="00911C8A" w:rsidRPr="00E50A6D" w:rsidRDefault="00911C8A" w:rsidP="00911C8A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263DFB7" w14:textId="77777777" w:rsidR="00911C8A" w:rsidRPr="00E50A6D" w:rsidRDefault="00911C8A" w:rsidP="00911C8A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8A42A6" w14:textId="77777777" w:rsidR="00911C8A" w:rsidRPr="00E50A6D" w:rsidRDefault="00FF4E18" w:rsidP="00911C8A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4E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250</w:t>
            </w:r>
            <w:r w:rsidRPr="00FF4E1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F4E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185.38</w:t>
            </w:r>
          </w:p>
        </w:tc>
        <w:tc>
          <w:tcPr>
            <w:tcW w:w="240" w:type="dxa"/>
            <w:shd w:val="clear" w:color="auto" w:fill="auto"/>
          </w:tcPr>
          <w:p w14:paraId="3F2BCBF9" w14:textId="77777777" w:rsidR="00911C8A" w:rsidRPr="00E50A6D" w:rsidRDefault="00911C8A" w:rsidP="00911C8A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3CD7FE" w14:textId="77777777" w:rsidR="00911C8A" w:rsidRPr="00E50A6D" w:rsidRDefault="00911C8A" w:rsidP="00911C8A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</w:rPr>
              <w:t>444,879.88</w:t>
            </w:r>
          </w:p>
        </w:tc>
      </w:tr>
      <w:tr w:rsidR="00E2692E" w:rsidRPr="00E50A6D" w14:paraId="7EDCCE96" w14:textId="77777777" w:rsidTr="00805DA2">
        <w:tc>
          <w:tcPr>
            <w:tcW w:w="3901" w:type="dxa"/>
            <w:shd w:val="clear" w:color="auto" w:fill="auto"/>
            <w:vAlign w:val="center"/>
          </w:tcPr>
          <w:p w14:paraId="060F48CE" w14:textId="77777777" w:rsidR="00E2692E" w:rsidRPr="00E50A6D" w:rsidRDefault="00E2692E" w:rsidP="00E2692E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1368CB40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64A0382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9" w:type="dxa"/>
            <w:tcBorders>
              <w:top w:val="double" w:sz="4" w:space="0" w:color="auto"/>
            </w:tcBorders>
          </w:tcPr>
          <w:p w14:paraId="507560FA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2162CFD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7C8BB67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ACA41ED" w14:textId="77777777" w:rsidR="00E2692E" w:rsidRPr="00E50A6D" w:rsidRDefault="00E2692E" w:rsidP="00E2692E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C4FDCF7" w14:textId="77777777" w:rsidR="00E2692E" w:rsidRPr="00E50A6D" w:rsidRDefault="00E2692E" w:rsidP="00E2692E">
            <w:pPr>
              <w:spacing w:line="40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2692E" w:rsidRPr="00E50A6D" w14:paraId="159935AE" w14:textId="77777777" w:rsidTr="00805DA2">
        <w:tc>
          <w:tcPr>
            <w:tcW w:w="3901" w:type="dxa"/>
            <w:shd w:val="clear" w:color="auto" w:fill="auto"/>
            <w:vAlign w:val="center"/>
          </w:tcPr>
          <w:p w14:paraId="77EE4F0B" w14:textId="77777777" w:rsidR="00E2692E" w:rsidRPr="00E50A6D" w:rsidRDefault="00E2692E" w:rsidP="00E2692E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บริษัท คัมเวล จำกัด</w:t>
            </w:r>
          </w:p>
        </w:tc>
        <w:tc>
          <w:tcPr>
            <w:tcW w:w="1620" w:type="dxa"/>
          </w:tcPr>
          <w:p w14:paraId="0C5B5142" w14:textId="77777777" w:rsidR="00E2692E" w:rsidRPr="00E50A6D" w:rsidRDefault="007D3CB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64918FC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</w:tcPr>
          <w:p w14:paraId="5D504460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B5C05FE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445EC96D" w14:textId="77777777" w:rsidR="00E2692E" w:rsidRPr="00E50A6D" w:rsidRDefault="007D3CB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36220A9" w14:textId="77777777" w:rsidR="00E2692E" w:rsidRPr="00E50A6D" w:rsidRDefault="00E2692E" w:rsidP="00E2692E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668BA080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12,466,356.08</w:t>
            </w:r>
          </w:p>
        </w:tc>
      </w:tr>
      <w:tr w:rsidR="00E2692E" w:rsidRPr="00E50A6D" w14:paraId="74ABDBC7" w14:textId="77777777" w:rsidTr="00805DA2">
        <w:tc>
          <w:tcPr>
            <w:tcW w:w="3901" w:type="dxa"/>
            <w:shd w:val="clear" w:color="auto" w:fill="auto"/>
            <w:vAlign w:val="center"/>
          </w:tcPr>
          <w:p w14:paraId="31AD0C42" w14:textId="77777777" w:rsidR="00E2692E" w:rsidRPr="00E50A6D" w:rsidRDefault="00E2692E" w:rsidP="00E2692E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E50A6D">
              <w:rPr>
                <w:rFonts w:ascii="Angsana New" w:hAnsi="Angsana New"/>
                <w:sz w:val="30"/>
                <w:szCs w:val="30"/>
              </w:rPr>
              <w:t>149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 เอ็นจิเนียริ่ง จำกัด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6BC14B8" w14:textId="77777777" w:rsidR="00E2692E" w:rsidRPr="00E50A6D" w:rsidRDefault="004E4BB0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4BB0">
              <w:rPr>
                <w:rFonts w:ascii="Angsana New" w:hAnsi="Angsana New"/>
                <w:sz w:val="30"/>
                <w:szCs w:val="30"/>
                <w:cs/>
                <w:lang w:val="en-US"/>
              </w:rPr>
              <w:t>9</w:t>
            </w:r>
            <w:r w:rsidRPr="004E4BB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E4BB0">
              <w:rPr>
                <w:rFonts w:ascii="Angsana New" w:hAnsi="Angsana New"/>
                <w:sz w:val="30"/>
                <w:szCs w:val="30"/>
                <w:cs/>
                <w:lang w:val="en-US"/>
              </w:rPr>
              <w:t>152</w:t>
            </w:r>
            <w:r w:rsidRPr="004E4BB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E4BB0">
              <w:rPr>
                <w:rFonts w:ascii="Angsana New" w:hAnsi="Angsana New"/>
                <w:sz w:val="30"/>
                <w:szCs w:val="30"/>
                <w:cs/>
                <w:lang w:val="en-US"/>
              </w:rPr>
              <w:t>064.26</w:t>
            </w:r>
          </w:p>
        </w:tc>
        <w:tc>
          <w:tcPr>
            <w:tcW w:w="236" w:type="dxa"/>
          </w:tcPr>
          <w:p w14:paraId="0873C165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5BCEFE68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948,657.50</w:t>
            </w:r>
          </w:p>
        </w:tc>
        <w:tc>
          <w:tcPr>
            <w:tcW w:w="236" w:type="dxa"/>
          </w:tcPr>
          <w:p w14:paraId="2F02B6E5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2F443D" w14:textId="77777777" w:rsidR="00E2692E" w:rsidRPr="00E50A6D" w:rsidRDefault="004E4BB0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E4BB0">
              <w:rPr>
                <w:rFonts w:ascii="Angsana New" w:hAnsi="Angsana New"/>
                <w:sz w:val="30"/>
                <w:szCs w:val="30"/>
                <w:cs/>
                <w:lang w:val="en-US"/>
              </w:rPr>
              <w:t>9</w:t>
            </w:r>
            <w:r w:rsidRPr="004E4BB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E4BB0">
              <w:rPr>
                <w:rFonts w:ascii="Angsana New" w:hAnsi="Angsana New"/>
                <w:sz w:val="30"/>
                <w:szCs w:val="30"/>
                <w:cs/>
                <w:lang w:val="en-US"/>
              </w:rPr>
              <w:t>152</w:t>
            </w:r>
            <w:r w:rsidRPr="004E4BB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E4BB0">
              <w:rPr>
                <w:rFonts w:ascii="Angsana New" w:hAnsi="Angsana New"/>
                <w:sz w:val="30"/>
                <w:szCs w:val="30"/>
                <w:cs/>
                <w:lang w:val="en-US"/>
              </w:rPr>
              <w:t>064.26</w:t>
            </w:r>
          </w:p>
        </w:tc>
        <w:tc>
          <w:tcPr>
            <w:tcW w:w="240" w:type="dxa"/>
            <w:shd w:val="clear" w:color="auto" w:fill="auto"/>
          </w:tcPr>
          <w:p w14:paraId="2E5991DB" w14:textId="77777777" w:rsidR="00E2692E" w:rsidRPr="00E50A6D" w:rsidRDefault="00E2692E" w:rsidP="00E2692E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D5327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948,657.50</w:t>
            </w:r>
          </w:p>
        </w:tc>
      </w:tr>
      <w:tr w:rsidR="00E2692E" w:rsidRPr="00E50A6D" w14:paraId="7BFCE333" w14:textId="77777777" w:rsidTr="00315AF2">
        <w:tc>
          <w:tcPr>
            <w:tcW w:w="3901" w:type="dxa"/>
            <w:shd w:val="clear" w:color="auto" w:fill="auto"/>
            <w:vAlign w:val="center"/>
          </w:tcPr>
          <w:p w14:paraId="001B4E9E" w14:textId="77777777" w:rsidR="00E2692E" w:rsidRPr="00E50A6D" w:rsidRDefault="00E2692E" w:rsidP="00E2692E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2A3B77A" w14:textId="77777777" w:rsidR="00E2692E" w:rsidRPr="00E50A6D" w:rsidRDefault="004E4BB0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4BB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9</w:t>
            </w:r>
            <w:r w:rsidRPr="004E4B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E4BB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152</w:t>
            </w:r>
            <w:r w:rsidRPr="004E4B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E4BB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064.26</w:t>
            </w:r>
          </w:p>
        </w:tc>
        <w:tc>
          <w:tcPr>
            <w:tcW w:w="236" w:type="dxa"/>
            <w:vAlign w:val="bottom"/>
          </w:tcPr>
          <w:p w14:paraId="4DC28003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</w:tcPr>
          <w:p w14:paraId="39B5E043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948,657.50</w:t>
            </w:r>
          </w:p>
        </w:tc>
        <w:tc>
          <w:tcPr>
            <w:tcW w:w="236" w:type="dxa"/>
          </w:tcPr>
          <w:p w14:paraId="116936C5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C66E189" w14:textId="77777777" w:rsidR="00E2692E" w:rsidRPr="00E50A6D" w:rsidRDefault="007D3CB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D3CB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9</w:t>
            </w:r>
            <w:r w:rsidRPr="007D3C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D3CB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152</w:t>
            </w:r>
            <w:r w:rsidRPr="007D3C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D3CB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064.26</w:t>
            </w:r>
          </w:p>
        </w:tc>
        <w:tc>
          <w:tcPr>
            <w:tcW w:w="240" w:type="dxa"/>
            <w:shd w:val="clear" w:color="auto" w:fill="auto"/>
          </w:tcPr>
          <w:p w14:paraId="61E70090" w14:textId="77777777" w:rsidR="00E2692E" w:rsidRPr="00E50A6D" w:rsidRDefault="00E2692E" w:rsidP="00E2692E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60D6C33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13,415,013.58</w:t>
            </w:r>
          </w:p>
        </w:tc>
      </w:tr>
      <w:tr w:rsidR="00E2692E" w:rsidRPr="00E50A6D" w14:paraId="1EC8104D" w14:textId="77777777" w:rsidTr="00805DA2">
        <w:tc>
          <w:tcPr>
            <w:tcW w:w="3901" w:type="dxa"/>
            <w:shd w:val="clear" w:color="auto" w:fill="auto"/>
            <w:vAlign w:val="center"/>
          </w:tcPr>
          <w:p w14:paraId="2FA51357" w14:textId="77777777" w:rsidR="00E2692E" w:rsidRPr="00E50A6D" w:rsidRDefault="00E2692E" w:rsidP="00E2692E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ค่าใช้จ่ายค่าเช่า</w:t>
            </w: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6AE3B52A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CA9EDD1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9" w:type="dxa"/>
            <w:tcBorders>
              <w:top w:val="double" w:sz="4" w:space="0" w:color="auto"/>
            </w:tcBorders>
          </w:tcPr>
          <w:p w14:paraId="5E153195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E1C05FB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41E5AC1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B8C7F98" w14:textId="77777777" w:rsidR="00E2692E" w:rsidRPr="00E50A6D" w:rsidRDefault="00E2692E" w:rsidP="00E2692E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807D01F" w14:textId="77777777" w:rsidR="00E2692E" w:rsidRPr="00E50A6D" w:rsidRDefault="00E2692E" w:rsidP="00E2692E">
            <w:pPr>
              <w:spacing w:line="40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2692E" w:rsidRPr="00E50A6D" w14:paraId="7B378C00" w14:textId="77777777" w:rsidTr="00805DA2">
        <w:tc>
          <w:tcPr>
            <w:tcW w:w="3901" w:type="dxa"/>
            <w:shd w:val="clear" w:color="auto" w:fill="auto"/>
            <w:vAlign w:val="center"/>
          </w:tcPr>
          <w:p w14:paraId="7C26280B" w14:textId="77777777" w:rsidR="00E2692E" w:rsidRPr="00E50A6D" w:rsidRDefault="00E2692E" w:rsidP="00E2692E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620" w:type="dxa"/>
          </w:tcPr>
          <w:p w14:paraId="5EDB3889" w14:textId="77777777" w:rsidR="00E2692E" w:rsidRPr="00E50A6D" w:rsidRDefault="007D3CB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1B14DA6E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</w:tcPr>
          <w:p w14:paraId="0A0C6EB4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9FFA079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7EBBF475" w14:textId="77777777" w:rsidR="00E2692E" w:rsidRPr="00E50A6D" w:rsidRDefault="007D3CB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3CBE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7D3C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D3CBE">
              <w:rPr>
                <w:rFonts w:ascii="Angsana New" w:hAnsi="Angsana New"/>
                <w:sz w:val="30"/>
                <w:szCs w:val="30"/>
                <w:cs/>
                <w:lang w:val="en-US"/>
              </w:rPr>
              <w:t>258</w:t>
            </w:r>
            <w:r w:rsidRPr="007D3C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D3CBE">
              <w:rPr>
                <w:rFonts w:ascii="Angsana New" w:hAnsi="Angsana New"/>
                <w:sz w:val="30"/>
                <w:szCs w:val="30"/>
                <w:cs/>
                <w:lang w:val="en-US"/>
              </w:rPr>
              <w:t>850.32</w:t>
            </w:r>
          </w:p>
        </w:tc>
        <w:tc>
          <w:tcPr>
            <w:tcW w:w="240" w:type="dxa"/>
            <w:shd w:val="clear" w:color="auto" w:fill="auto"/>
          </w:tcPr>
          <w:p w14:paraId="0B9E16AE" w14:textId="77777777" w:rsidR="00E2692E" w:rsidRPr="00E50A6D" w:rsidRDefault="00E2692E" w:rsidP="00E2692E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4AD8D386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2,211,302.70</w:t>
            </w:r>
          </w:p>
        </w:tc>
      </w:tr>
      <w:tr w:rsidR="00E2692E" w:rsidRPr="00E50A6D" w14:paraId="78F096F9" w14:textId="77777777" w:rsidTr="00315AF2">
        <w:tc>
          <w:tcPr>
            <w:tcW w:w="3901" w:type="dxa"/>
            <w:shd w:val="clear" w:color="auto" w:fill="auto"/>
            <w:vAlign w:val="center"/>
          </w:tcPr>
          <w:p w14:paraId="1D02D16A" w14:textId="77777777" w:rsidR="00E2692E" w:rsidRPr="00E50A6D" w:rsidRDefault="00E2692E" w:rsidP="00E2692E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1620" w:type="dxa"/>
            <w:vAlign w:val="center"/>
          </w:tcPr>
          <w:p w14:paraId="10289B43" w14:textId="77777777" w:rsidR="00E2692E" w:rsidRPr="00E50A6D" w:rsidRDefault="001F6080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6080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1F608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F6080">
              <w:rPr>
                <w:rFonts w:ascii="Angsana New" w:hAnsi="Angsana New"/>
                <w:sz w:val="30"/>
                <w:szCs w:val="30"/>
                <w:cs/>
                <w:lang w:val="en-US"/>
              </w:rPr>
              <w:t>636</w:t>
            </w:r>
            <w:r w:rsidRPr="001F608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F6080">
              <w:rPr>
                <w:rFonts w:ascii="Angsana New" w:hAnsi="Angsana New"/>
                <w:sz w:val="30"/>
                <w:szCs w:val="30"/>
                <w:cs/>
                <w:lang w:val="en-US"/>
              </w:rPr>
              <w:t>603.47</w:t>
            </w:r>
          </w:p>
        </w:tc>
        <w:tc>
          <w:tcPr>
            <w:tcW w:w="236" w:type="dxa"/>
            <w:vAlign w:val="center"/>
          </w:tcPr>
          <w:p w14:paraId="00D92552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vAlign w:val="center"/>
          </w:tcPr>
          <w:p w14:paraId="2579754F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2,674,309.02</w:t>
            </w:r>
          </w:p>
        </w:tc>
        <w:tc>
          <w:tcPr>
            <w:tcW w:w="236" w:type="dxa"/>
          </w:tcPr>
          <w:p w14:paraId="3F962C38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7F2B417C" w14:textId="77777777" w:rsidR="00E2692E" w:rsidRPr="00E50A6D" w:rsidRDefault="001F6080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6080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1F608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F6080">
              <w:rPr>
                <w:rFonts w:ascii="Angsana New" w:hAnsi="Angsana New"/>
                <w:sz w:val="30"/>
                <w:szCs w:val="30"/>
                <w:cs/>
                <w:lang w:val="en-US"/>
              </w:rPr>
              <w:t>636</w:t>
            </w:r>
            <w:r w:rsidRPr="001F608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F6080">
              <w:rPr>
                <w:rFonts w:ascii="Angsana New" w:hAnsi="Angsana New"/>
                <w:sz w:val="30"/>
                <w:szCs w:val="30"/>
                <w:cs/>
                <w:lang w:val="en-US"/>
              </w:rPr>
              <w:t>603.47</w:t>
            </w:r>
          </w:p>
        </w:tc>
        <w:tc>
          <w:tcPr>
            <w:tcW w:w="240" w:type="dxa"/>
            <w:shd w:val="clear" w:color="auto" w:fill="auto"/>
          </w:tcPr>
          <w:p w14:paraId="397C322D" w14:textId="77777777" w:rsidR="00E2692E" w:rsidRPr="00E50A6D" w:rsidRDefault="00E2692E" w:rsidP="00E2692E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6C9DB333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2,674,309.02</w:t>
            </w:r>
          </w:p>
        </w:tc>
      </w:tr>
      <w:tr w:rsidR="00E2692E" w:rsidRPr="00E50A6D" w14:paraId="33CB80C9" w14:textId="77777777" w:rsidTr="00315AF2">
        <w:tc>
          <w:tcPr>
            <w:tcW w:w="3901" w:type="dxa"/>
            <w:shd w:val="clear" w:color="auto" w:fill="auto"/>
            <w:vAlign w:val="center"/>
          </w:tcPr>
          <w:p w14:paraId="40DCBA94" w14:textId="77777777" w:rsidR="00E2692E" w:rsidRPr="00E50A6D" w:rsidRDefault="00E2692E" w:rsidP="00E2692E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EEE9DCC" w14:textId="77777777" w:rsidR="00E2692E" w:rsidRPr="00E50A6D" w:rsidRDefault="001F6080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6080">
              <w:rPr>
                <w:rFonts w:ascii="Angsana New" w:hAnsi="Angsana New"/>
                <w:sz w:val="30"/>
                <w:szCs w:val="30"/>
                <w:cs/>
                <w:lang w:val="en-US"/>
              </w:rPr>
              <w:t>137</w:t>
            </w:r>
            <w:r w:rsidRPr="001F608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F6080">
              <w:rPr>
                <w:rFonts w:ascii="Angsana New" w:hAnsi="Angsana New"/>
                <w:sz w:val="30"/>
                <w:szCs w:val="30"/>
                <w:cs/>
                <w:lang w:val="en-US"/>
              </w:rPr>
              <w:t>627.40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32899BD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shd w:val="clear" w:color="auto" w:fill="auto"/>
            <w:vAlign w:val="center"/>
          </w:tcPr>
          <w:p w14:paraId="579EC099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137,627.40</w:t>
            </w:r>
          </w:p>
        </w:tc>
        <w:tc>
          <w:tcPr>
            <w:tcW w:w="236" w:type="dxa"/>
            <w:shd w:val="clear" w:color="auto" w:fill="auto"/>
          </w:tcPr>
          <w:p w14:paraId="004F9EBA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098903B1" w14:textId="77777777" w:rsidR="00E2692E" w:rsidRPr="00E50A6D" w:rsidRDefault="001F6080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F6080">
              <w:rPr>
                <w:rFonts w:ascii="Angsana New" w:hAnsi="Angsana New"/>
                <w:sz w:val="30"/>
                <w:szCs w:val="30"/>
                <w:cs/>
                <w:lang w:val="en-US"/>
              </w:rPr>
              <w:t>137</w:t>
            </w:r>
            <w:r w:rsidRPr="001F608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F6080">
              <w:rPr>
                <w:rFonts w:ascii="Angsana New" w:hAnsi="Angsana New"/>
                <w:sz w:val="30"/>
                <w:szCs w:val="30"/>
                <w:cs/>
                <w:lang w:val="en-US"/>
              </w:rPr>
              <w:t>627.40</w:t>
            </w:r>
          </w:p>
        </w:tc>
        <w:tc>
          <w:tcPr>
            <w:tcW w:w="240" w:type="dxa"/>
            <w:shd w:val="clear" w:color="auto" w:fill="auto"/>
          </w:tcPr>
          <w:p w14:paraId="685F40AB" w14:textId="77777777" w:rsidR="00E2692E" w:rsidRPr="00E50A6D" w:rsidRDefault="00E2692E" w:rsidP="00E2692E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2940BE26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137,627.40</w:t>
            </w:r>
          </w:p>
        </w:tc>
      </w:tr>
      <w:tr w:rsidR="00E2692E" w:rsidRPr="00E50A6D" w14:paraId="10F3037B" w14:textId="77777777" w:rsidTr="00315AF2">
        <w:tc>
          <w:tcPr>
            <w:tcW w:w="3901" w:type="dxa"/>
            <w:shd w:val="clear" w:color="auto" w:fill="auto"/>
            <w:vAlign w:val="center"/>
          </w:tcPr>
          <w:p w14:paraId="211875B7" w14:textId="77777777" w:rsidR="00E2692E" w:rsidRPr="00E50A6D" w:rsidRDefault="00E2692E" w:rsidP="00E2692E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268A707" w14:textId="77777777" w:rsidR="00E2692E" w:rsidRPr="00E50A6D" w:rsidRDefault="00157F5D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7F5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Pr="00157F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57F5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774</w:t>
            </w:r>
            <w:r w:rsidRPr="00157F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57F5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230.87</w:t>
            </w:r>
          </w:p>
        </w:tc>
        <w:tc>
          <w:tcPr>
            <w:tcW w:w="236" w:type="dxa"/>
            <w:vAlign w:val="bottom"/>
          </w:tcPr>
          <w:p w14:paraId="43DC7E33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E24F61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2,811,936.42</w:t>
            </w:r>
          </w:p>
        </w:tc>
        <w:tc>
          <w:tcPr>
            <w:tcW w:w="236" w:type="dxa"/>
          </w:tcPr>
          <w:p w14:paraId="110C28D0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866EAF" w14:textId="77777777" w:rsidR="00E2692E" w:rsidRPr="00E50A6D" w:rsidRDefault="00157F5D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7F5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6</w:t>
            </w:r>
            <w:r w:rsidRPr="00157F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57F5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033</w:t>
            </w:r>
            <w:r w:rsidRPr="00157F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57F5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081.19</w:t>
            </w:r>
          </w:p>
        </w:tc>
        <w:tc>
          <w:tcPr>
            <w:tcW w:w="240" w:type="dxa"/>
            <w:shd w:val="clear" w:color="auto" w:fill="auto"/>
          </w:tcPr>
          <w:p w14:paraId="3250EF1D" w14:textId="77777777" w:rsidR="00E2692E" w:rsidRPr="00E50A6D" w:rsidRDefault="00E2692E" w:rsidP="00E2692E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5F20692" w14:textId="77777777" w:rsidR="00E2692E" w:rsidRPr="00E50A6D" w:rsidRDefault="00E2692E" w:rsidP="00E2692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5,023,239.12</w:t>
            </w:r>
          </w:p>
        </w:tc>
      </w:tr>
    </w:tbl>
    <w:p w14:paraId="55D94380" w14:textId="77777777" w:rsidR="00AC2E53" w:rsidRPr="00E50A6D" w:rsidRDefault="00AC2E53"/>
    <w:p w14:paraId="0AFF59B9" w14:textId="77777777" w:rsidR="00AC2E53" w:rsidRPr="00E50A6D" w:rsidRDefault="00AC2E53"/>
    <w:p w14:paraId="0121C7FB" w14:textId="77777777" w:rsidR="00AC2E53" w:rsidRDefault="00AC2E53"/>
    <w:p w14:paraId="08019D63" w14:textId="77777777" w:rsidR="00FF4E18" w:rsidRPr="00E50A6D" w:rsidRDefault="00FF4E18"/>
    <w:p w14:paraId="40FF9118" w14:textId="77777777" w:rsidR="00AC2E53" w:rsidRPr="00E50A6D" w:rsidRDefault="00AC2E53"/>
    <w:p w14:paraId="276E188E" w14:textId="77777777" w:rsidR="00FA3493" w:rsidRPr="00E50A6D" w:rsidRDefault="00FA3493"/>
    <w:p w14:paraId="45B0BEAD" w14:textId="77777777" w:rsidR="00AC2E53" w:rsidRPr="00E50A6D" w:rsidRDefault="00AC2E53"/>
    <w:p w14:paraId="288FCA71" w14:textId="77777777" w:rsidR="00AC2E53" w:rsidRPr="00E50A6D" w:rsidRDefault="00AC2E53" w:rsidP="00352FE1">
      <w:pPr>
        <w:numPr>
          <w:ilvl w:val="0"/>
          <w:numId w:val="25"/>
        </w:numPr>
        <w:tabs>
          <w:tab w:val="left" w:pos="540"/>
          <w:tab w:val="left" w:pos="810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</w:t>
      </w:r>
      <w:r w:rsidR="00E87023" w:rsidRPr="00E50A6D">
        <w:rPr>
          <w:rFonts w:ascii="Angsana New" w:hAnsi="Angsana New"/>
          <w:b/>
          <w:bCs/>
          <w:sz w:val="30"/>
          <w:szCs w:val="30"/>
          <w:cs/>
        </w:rPr>
        <w:t>บัญชี</w:t>
      </w:r>
      <w:r w:rsidRPr="00E50A6D">
        <w:rPr>
          <w:rFonts w:ascii="Angsana New" w:hAnsi="Angsana New"/>
          <w:b/>
          <w:bCs/>
          <w:sz w:val="30"/>
          <w:szCs w:val="30"/>
          <w:cs/>
        </w:rPr>
        <w:t>กับบุคคลและกิจการที่เกี่ยวข้องกัน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tbl>
      <w:tblPr>
        <w:tblW w:w="10687" w:type="dxa"/>
        <w:tblInd w:w="-318" w:type="dxa"/>
        <w:tblLook w:val="04A0" w:firstRow="1" w:lastRow="0" w:firstColumn="1" w:lastColumn="0" w:noHBand="0" w:noVBand="1"/>
      </w:tblPr>
      <w:tblGrid>
        <w:gridCol w:w="3907"/>
        <w:gridCol w:w="1622"/>
        <w:gridCol w:w="236"/>
        <w:gridCol w:w="1507"/>
        <w:gridCol w:w="222"/>
        <w:gridCol w:w="1416"/>
        <w:gridCol w:w="240"/>
        <w:gridCol w:w="1537"/>
      </w:tblGrid>
      <w:tr w:rsidR="005A78F2" w:rsidRPr="00E50A6D" w14:paraId="29ABD05A" w14:textId="77777777" w:rsidTr="004516E9">
        <w:tc>
          <w:tcPr>
            <w:tcW w:w="3907" w:type="dxa"/>
            <w:shd w:val="clear" w:color="auto" w:fill="auto"/>
            <w:vAlign w:val="center"/>
          </w:tcPr>
          <w:p w14:paraId="2F56117E" w14:textId="77777777" w:rsidR="005A78F2" w:rsidRPr="00E50A6D" w:rsidRDefault="005A78F2" w:rsidP="00951D10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22" w:type="dxa"/>
          </w:tcPr>
          <w:p w14:paraId="13E9CA58" w14:textId="77777777" w:rsidR="005A78F2" w:rsidRPr="00E50A6D" w:rsidRDefault="005A78F2" w:rsidP="005A78F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0454F5" w14:textId="77777777" w:rsidR="005A78F2" w:rsidRPr="00E50A6D" w:rsidRDefault="005A78F2" w:rsidP="005A78F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07" w:type="dxa"/>
            <w:shd w:val="clear" w:color="auto" w:fill="auto"/>
          </w:tcPr>
          <w:p w14:paraId="403BFD51" w14:textId="77777777" w:rsidR="005A78F2" w:rsidRPr="00E50A6D" w:rsidRDefault="005A78F2" w:rsidP="005A78F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5871DCBF" w14:textId="77777777" w:rsidR="005A78F2" w:rsidRPr="00E50A6D" w:rsidRDefault="005A78F2" w:rsidP="005A78F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232E80CD" w14:textId="77777777" w:rsidR="005A78F2" w:rsidRPr="00E50A6D" w:rsidRDefault="005A78F2" w:rsidP="005A78F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A100426" w14:textId="77777777" w:rsidR="005A78F2" w:rsidRPr="00E50A6D" w:rsidRDefault="005A78F2" w:rsidP="00951D10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14:paraId="637C112D" w14:textId="77777777" w:rsidR="005A78F2" w:rsidRPr="00E95BBC" w:rsidRDefault="005A78F2" w:rsidP="00E95BBC">
            <w:pPr>
              <w:spacing w:line="400" w:lineRule="exact"/>
              <w:ind w:right="8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95BBC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E95BB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E95BBC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E95BB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E95BBC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5A78F2" w:rsidRPr="00E50A6D" w14:paraId="7055B380" w14:textId="77777777" w:rsidTr="00DC137C">
        <w:tc>
          <w:tcPr>
            <w:tcW w:w="3907" w:type="dxa"/>
            <w:shd w:val="clear" w:color="auto" w:fill="auto"/>
          </w:tcPr>
          <w:p w14:paraId="3F64E0D7" w14:textId="77777777" w:rsidR="005A78F2" w:rsidRPr="00E50A6D" w:rsidRDefault="005A78F2" w:rsidP="00951D1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65" w:type="dxa"/>
            <w:gridSpan w:val="3"/>
            <w:tcBorders>
              <w:bottom w:val="single" w:sz="4" w:space="0" w:color="auto"/>
            </w:tcBorders>
          </w:tcPr>
          <w:p w14:paraId="1C127146" w14:textId="77777777" w:rsidR="005A78F2" w:rsidRPr="00E50A6D" w:rsidRDefault="005A78F2" w:rsidP="00951D10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2" w:type="dxa"/>
          </w:tcPr>
          <w:p w14:paraId="0A9043C1" w14:textId="77777777" w:rsidR="005A78F2" w:rsidRPr="00E50A6D" w:rsidRDefault="005A78F2" w:rsidP="00951D1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83F4DD" w14:textId="77777777" w:rsidR="005A78F2" w:rsidRPr="00E50A6D" w:rsidRDefault="005A78F2" w:rsidP="00951D10">
            <w:pPr>
              <w:spacing w:line="400" w:lineRule="exact"/>
              <w:ind w:right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5AF2" w:rsidRPr="00E50A6D" w14:paraId="13FF1E7A" w14:textId="77777777" w:rsidTr="004516E9">
        <w:tc>
          <w:tcPr>
            <w:tcW w:w="3907" w:type="dxa"/>
            <w:shd w:val="clear" w:color="auto" w:fill="auto"/>
          </w:tcPr>
          <w:p w14:paraId="22D420F3" w14:textId="77777777" w:rsidR="00315AF2" w:rsidRPr="00E50A6D" w:rsidRDefault="00315AF2" w:rsidP="00315AF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0D009" w14:textId="77777777" w:rsidR="00315AF2" w:rsidRPr="00E50A6D" w:rsidRDefault="00315AF2" w:rsidP="00315AF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9C73B" w14:textId="77777777" w:rsidR="00315AF2" w:rsidRPr="00E50A6D" w:rsidRDefault="00315AF2" w:rsidP="00315AF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CF3BB" w14:textId="77777777" w:rsidR="00315AF2" w:rsidRPr="00E50A6D" w:rsidRDefault="00315AF2" w:rsidP="00315AF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2563</w:t>
            </w:r>
          </w:p>
        </w:tc>
        <w:tc>
          <w:tcPr>
            <w:tcW w:w="222" w:type="dxa"/>
          </w:tcPr>
          <w:p w14:paraId="3C3F29D8" w14:textId="77777777" w:rsidR="00315AF2" w:rsidRPr="00E50A6D" w:rsidRDefault="00315AF2" w:rsidP="00315AF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35264C" w14:textId="77777777" w:rsidR="00315AF2" w:rsidRPr="00E50A6D" w:rsidRDefault="00315AF2" w:rsidP="00315AF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0B21DA" w14:textId="77777777" w:rsidR="00315AF2" w:rsidRPr="00E50A6D" w:rsidRDefault="00315AF2" w:rsidP="00315AF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1E85C8" w14:textId="77777777" w:rsidR="00315AF2" w:rsidRPr="00E50A6D" w:rsidRDefault="00315AF2" w:rsidP="00315AF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E50A6D">
              <w:rPr>
                <w:rFonts w:hint="cs"/>
                <w:sz w:val="30"/>
                <w:szCs w:val="30"/>
                <w:cs/>
              </w:rPr>
              <w:t>2563</w:t>
            </w:r>
          </w:p>
        </w:tc>
      </w:tr>
      <w:tr w:rsidR="00315AF2" w:rsidRPr="00E50A6D" w14:paraId="6F15454A" w14:textId="77777777" w:rsidTr="004516E9">
        <w:tc>
          <w:tcPr>
            <w:tcW w:w="3907" w:type="dxa"/>
            <w:shd w:val="clear" w:color="auto" w:fill="auto"/>
          </w:tcPr>
          <w:p w14:paraId="3D40F979" w14:textId="77777777" w:rsidR="00315AF2" w:rsidRPr="00E50A6D" w:rsidRDefault="00315AF2" w:rsidP="00315AF2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center"/>
          </w:tcPr>
          <w:p w14:paraId="00AF77EB" w14:textId="77777777" w:rsidR="00315AF2" w:rsidRPr="00E50A6D" w:rsidRDefault="00315AF2" w:rsidP="00315AF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6698277E" w14:textId="77777777" w:rsidR="00315AF2" w:rsidRPr="00E50A6D" w:rsidRDefault="00315AF2" w:rsidP="00315AF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vAlign w:val="center"/>
          </w:tcPr>
          <w:p w14:paraId="763004A8" w14:textId="77777777" w:rsidR="00315AF2" w:rsidRPr="00E50A6D" w:rsidRDefault="00315AF2" w:rsidP="00315AF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22" w:type="dxa"/>
            <w:tcBorders>
              <w:top w:val="single" w:sz="4" w:space="0" w:color="auto"/>
            </w:tcBorders>
          </w:tcPr>
          <w:p w14:paraId="2B2F9E50" w14:textId="77777777" w:rsidR="00315AF2" w:rsidRPr="00E50A6D" w:rsidRDefault="00315AF2" w:rsidP="00315AF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D93183" w14:textId="77777777" w:rsidR="00315AF2" w:rsidRPr="00E50A6D" w:rsidRDefault="00315AF2" w:rsidP="00315AF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4D4F40" w14:textId="77777777" w:rsidR="00315AF2" w:rsidRPr="00E50A6D" w:rsidRDefault="00315AF2" w:rsidP="00315AF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E609DE" w14:textId="77777777" w:rsidR="00315AF2" w:rsidRPr="00E50A6D" w:rsidRDefault="00315AF2" w:rsidP="00315AF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  <w:cs/>
              </w:rPr>
            </w:pPr>
          </w:p>
        </w:tc>
      </w:tr>
      <w:tr w:rsidR="00315AF2" w:rsidRPr="00E50A6D" w14:paraId="2FD3A9DC" w14:textId="77777777" w:rsidTr="004516E9">
        <w:tc>
          <w:tcPr>
            <w:tcW w:w="3907" w:type="dxa"/>
            <w:shd w:val="clear" w:color="auto" w:fill="auto"/>
            <w:vAlign w:val="center"/>
          </w:tcPr>
          <w:p w14:paraId="1E101834" w14:textId="77777777" w:rsidR="00315AF2" w:rsidRPr="00E50A6D" w:rsidRDefault="00315AF2" w:rsidP="00315AF2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622" w:type="dxa"/>
            <w:vAlign w:val="bottom"/>
          </w:tcPr>
          <w:p w14:paraId="6A7D4127" w14:textId="77777777" w:rsidR="00315AF2" w:rsidRPr="00E50A6D" w:rsidRDefault="00315AF2" w:rsidP="00315AF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2397332" w14:textId="77777777" w:rsidR="00315AF2" w:rsidRPr="00E50A6D" w:rsidRDefault="00315AF2" w:rsidP="00315AF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07" w:type="dxa"/>
            <w:vAlign w:val="bottom"/>
          </w:tcPr>
          <w:p w14:paraId="510532EF" w14:textId="77777777" w:rsidR="00315AF2" w:rsidRPr="00E50A6D" w:rsidRDefault="00315AF2" w:rsidP="00315AF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4F7FD8A2" w14:textId="77777777" w:rsidR="00315AF2" w:rsidRPr="00E50A6D" w:rsidRDefault="00315AF2" w:rsidP="00315AF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76A6A893" w14:textId="77777777" w:rsidR="00315AF2" w:rsidRPr="00E50A6D" w:rsidRDefault="00315AF2" w:rsidP="00315AF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729DF48E" w14:textId="77777777" w:rsidR="00315AF2" w:rsidRPr="00E50A6D" w:rsidRDefault="00315AF2" w:rsidP="00315AF2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14:paraId="30BBCDD1" w14:textId="77777777" w:rsidR="00315AF2" w:rsidRPr="00E50A6D" w:rsidRDefault="00315AF2" w:rsidP="00315AF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311C00" w:rsidRPr="00E50A6D" w14:paraId="0E05A048" w14:textId="77777777" w:rsidTr="004516E9">
        <w:tc>
          <w:tcPr>
            <w:tcW w:w="3907" w:type="dxa"/>
            <w:shd w:val="clear" w:color="auto" w:fill="auto"/>
            <w:vAlign w:val="center"/>
          </w:tcPr>
          <w:p w14:paraId="66283C14" w14:textId="77777777" w:rsidR="00315AF2" w:rsidRPr="00E50A6D" w:rsidRDefault="00315AF2" w:rsidP="00315AF2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149 เอ็นจิเนียริ่ง จำกัด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3095BF55" w14:textId="77777777" w:rsidR="00315AF2" w:rsidRPr="00E50A6D" w:rsidRDefault="00667246" w:rsidP="00315AF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BD9E137" w14:textId="77777777" w:rsidR="00315AF2" w:rsidRPr="00E50A6D" w:rsidRDefault="00315AF2" w:rsidP="00315AF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  <w:vAlign w:val="center"/>
          </w:tcPr>
          <w:p w14:paraId="70A1E3CD" w14:textId="77777777" w:rsidR="00315AF2" w:rsidRPr="00E50A6D" w:rsidRDefault="00315AF2" w:rsidP="00315AF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628,722.40</w:t>
            </w:r>
          </w:p>
        </w:tc>
        <w:tc>
          <w:tcPr>
            <w:tcW w:w="222" w:type="dxa"/>
          </w:tcPr>
          <w:p w14:paraId="0DAD342D" w14:textId="77777777" w:rsidR="00315AF2" w:rsidRPr="00E50A6D" w:rsidRDefault="00315AF2" w:rsidP="00315AF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B749D6" w14:textId="77777777" w:rsidR="00315AF2" w:rsidRPr="00E50A6D" w:rsidRDefault="00667246" w:rsidP="00315AF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A986604" w14:textId="77777777" w:rsidR="00315AF2" w:rsidRPr="00E50A6D" w:rsidRDefault="00315AF2" w:rsidP="00315AF2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8E880A" w14:textId="77777777" w:rsidR="00315AF2" w:rsidRPr="00E50A6D" w:rsidRDefault="00315AF2" w:rsidP="00315AF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628,722.40</w:t>
            </w:r>
          </w:p>
        </w:tc>
      </w:tr>
      <w:tr w:rsidR="00564BFB" w:rsidRPr="00E50A6D" w14:paraId="0C3E895C" w14:textId="77777777" w:rsidTr="004516E9">
        <w:tc>
          <w:tcPr>
            <w:tcW w:w="3907" w:type="dxa"/>
            <w:shd w:val="clear" w:color="auto" w:fill="auto"/>
            <w:vAlign w:val="center"/>
          </w:tcPr>
          <w:p w14:paraId="08E2A9ED" w14:textId="77777777" w:rsidR="00315AF2" w:rsidRPr="00E50A6D" w:rsidRDefault="00315AF2" w:rsidP="00315AF2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9D8C50" w14:textId="77777777" w:rsidR="00315AF2" w:rsidRPr="00E50A6D" w:rsidRDefault="00667246" w:rsidP="00315AF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91CC124" w14:textId="77777777" w:rsidR="00315AF2" w:rsidRPr="00E50A6D" w:rsidRDefault="00315AF2" w:rsidP="00315AF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2A4118" w14:textId="77777777" w:rsidR="00315AF2" w:rsidRPr="00E50A6D" w:rsidRDefault="00315AF2" w:rsidP="00315AF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628,722.40</w:t>
            </w:r>
          </w:p>
        </w:tc>
        <w:tc>
          <w:tcPr>
            <w:tcW w:w="222" w:type="dxa"/>
          </w:tcPr>
          <w:p w14:paraId="03100658" w14:textId="77777777" w:rsidR="00315AF2" w:rsidRPr="00E50A6D" w:rsidRDefault="00315AF2" w:rsidP="00315AF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8D02288" w14:textId="77777777" w:rsidR="00315AF2" w:rsidRPr="00E50A6D" w:rsidRDefault="00667246" w:rsidP="00315AF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3C9769B" w14:textId="77777777" w:rsidR="00315AF2" w:rsidRPr="00E50A6D" w:rsidRDefault="00315AF2" w:rsidP="00315AF2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2D7CF74" w14:textId="77777777" w:rsidR="00315AF2" w:rsidRPr="00E50A6D" w:rsidRDefault="00315AF2" w:rsidP="00315AF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628,722.40</w:t>
            </w:r>
          </w:p>
        </w:tc>
      </w:tr>
      <w:tr w:rsidR="00311C00" w:rsidRPr="00E50A6D" w14:paraId="6CC1C013" w14:textId="77777777" w:rsidTr="004516E9">
        <w:tc>
          <w:tcPr>
            <w:tcW w:w="3907" w:type="dxa"/>
            <w:shd w:val="clear" w:color="auto" w:fill="auto"/>
            <w:vAlign w:val="center"/>
          </w:tcPr>
          <w:p w14:paraId="56283755" w14:textId="77777777" w:rsidR="00315AF2" w:rsidRPr="00E50A6D" w:rsidRDefault="00315AF2" w:rsidP="00315AF2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622" w:type="dxa"/>
            <w:tcBorders>
              <w:top w:val="double" w:sz="4" w:space="0" w:color="auto"/>
            </w:tcBorders>
          </w:tcPr>
          <w:p w14:paraId="5FDF9876" w14:textId="77777777" w:rsidR="00315AF2" w:rsidRPr="00E50A6D" w:rsidRDefault="00315AF2" w:rsidP="00315AF2">
            <w:pPr>
              <w:spacing w:line="400" w:lineRule="exact"/>
              <w:ind w:right="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E8C5E1" w14:textId="77777777" w:rsidR="00315AF2" w:rsidRPr="00E50A6D" w:rsidRDefault="00315AF2" w:rsidP="00315AF2">
            <w:pPr>
              <w:spacing w:line="400" w:lineRule="exact"/>
              <w:ind w:right="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07" w:type="dxa"/>
            <w:tcBorders>
              <w:top w:val="double" w:sz="4" w:space="0" w:color="auto"/>
            </w:tcBorders>
          </w:tcPr>
          <w:p w14:paraId="3FFC0881" w14:textId="77777777" w:rsidR="00315AF2" w:rsidRPr="00E50A6D" w:rsidRDefault="00315AF2" w:rsidP="00315AF2">
            <w:pPr>
              <w:spacing w:line="400" w:lineRule="exact"/>
              <w:ind w:right="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42DF0671" w14:textId="77777777" w:rsidR="00315AF2" w:rsidRPr="00E50A6D" w:rsidRDefault="00315AF2" w:rsidP="00315AF2">
            <w:pPr>
              <w:spacing w:line="400" w:lineRule="exact"/>
              <w:ind w:right="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1070521" w14:textId="77777777" w:rsidR="00315AF2" w:rsidRPr="00E50A6D" w:rsidRDefault="00315AF2" w:rsidP="00315AF2">
            <w:pPr>
              <w:spacing w:line="400" w:lineRule="exact"/>
              <w:ind w:right="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55C81EF" w14:textId="77777777" w:rsidR="00315AF2" w:rsidRPr="00E50A6D" w:rsidRDefault="00315AF2" w:rsidP="00315AF2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8F1511E" w14:textId="77777777" w:rsidR="00315AF2" w:rsidRPr="00E50A6D" w:rsidRDefault="00315AF2" w:rsidP="00315AF2">
            <w:pPr>
              <w:spacing w:line="400" w:lineRule="exact"/>
              <w:ind w:right="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315AF2" w:rsidRPr="00E50A6D" w14:paraId="0E945505" w14:textId="77777777" w:rsidTr="00315AF2">
        <w:tc>
          <w:tcPr>
            <w:tcW w:w="3907" w:type="dxa"/>
            <w:shd w:val="clear" w:color="auto" w:fill="auto"/>
            <w:vAlign w:val="center"/>
          </w:tcPr>
          <w:p w14:paraId="5FF28120" w14:textId="77777777" w:rsidR="00315AF2" w:rsidRPr="00E50A6D" w:rsidRDefault="00315AF2" w:rsidP="00315AF2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622" w:type="dxa"/>
          </w:tcPr>
          <w:p w14:paraId="75509BF0" w14:textId="77777777" w:rsidR="00315AF2" w:rsidRPr="00E50A6D" w:rsidRDefault="004C09EA" w:rsidP="00315AF2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307B34EF" w14:textId="77777777" w:rsidR="00315AF2" w:rsidRPr="00E50A6D" w:rsidRDefault="00315AF2" w:rsidP="00315AF2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7" w:type="dxa"/>
          </w:tcPr>
          <w:p w14:paraId="01AA7A49" w14:textId="77777777" w:rsidR="00315AF2" w:rsidRPr="00E50A6D" w:rsidRDefault="00315AF2" w:rsidP="00315AF2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0422049C" w14:textId="77777777" w:rsidR="00315AF2" w:rsidRPr="00E50A6D" w:rsidRDefault="00315AF2" w:rsidP="00315AF2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28179018" w14:textId="77777777" w:rsidR="00315AF2" w:rsidRPr="00E50A6D" w:rsidRDefault="004C09EA" w:rsidP="00315AF2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9EA">
              <w:rPr>
                <w:rFonts w:ascii="Angsana New" w:hAnsi="Angsana New"/>
                <w:sz w:val="30"/>
                <w:szCs w:val="30"/>
                <w:cs/>
                <w:lang w:val="en-US"/>
              </w:rPr>
              <w:t>390</w:t>
            </w:r>
            <w:r w:rsidRPr="004C09E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C09EA">
              <w:rPr>
                <w:rFonts w:ascii="Angsana New" w:hAnsi="Angsana New"/>
                <w:sz w:val="30"/>
                <w:szCs w:val="30"/>
                <w:cs/>
                <w:lang w:val="en-US"/>
              </w:rPr>
              <w:t>524.56</w:t>
            </w:r>
          </w:p>
        </w:tc>
        <w:tc>
          <w:tcPr>
            <w:tcW w:w="240" w:type="dxa"/>
            <w:shd w:val="clear" w:color="auto" w:fill="auto"/>
          </w:tcPr>
          <w:p w14:paraId="2AFFB4C3" w14:textId="77777777" w:rsidR="00315AF2" w:rsidRPr="00E50A6D" w:rsidRDefault="00315AF2" w:rsidP="00315AF2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  <w:vAlign w:val="bottom"/>
          </w:tcPr>
          <w:p w14:paraId="2EC67572" w14:textId="77777777" w:rsidR="00315AF2" w:rsidRPr="00E50A6D" w:rsidRDefault="00315AF2" w:rsidP="00315AF2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450,692.69</w:t>
            </w:r>
          </w:p>
        </w:tc>
      </w:tr>
      <w:tr w:rsidR="00315AF2" w:rsidRPr="00E50A6D" w14:paraId="7EBC45AD" w14:textId="77777777" w:rsidTr="00D3313D">
        <w:tc>
          <w:tcPr>
            <w:tcW w:w="3907" w:type="dxa"/>
            <w:shd w:val="clear" w:color="auto" w:fill="auto"/>
            <w:vAlign w:val="center"/>
          </w:tcPr>
          <w:p w14:paraId="6B8E5E4B" w14:textId="77777777" w:rsidR="00315AF2" w:rsidRPr="00E50A6D" w:rsidRDefault="00315AF2" w:rsidP="00315AF2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1622" w:type="dxa"/>
            <w:vAlign w:val="center"/>
          </w:tcPr>
          <w:p w14:paraId="4FC451A7" w14:textId="77777777" w:rsidR="00315AF2" w:rsidRPr="00E50A6D" w:rsidRDefault="004C09EA" w:rsidP="00315AF2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9EA">
              <w:rPr>
                <w:rFonts w:ascii="Angsana New" w:hAnsi="Angsana New"/>
                <w:sz w:val="30"/>
                <w:szCs w:val="30"/>
                <w:cs/>
                <w:lang w:val="en-US"/>
              </w:rPr>
              <w:t>492</w:t>
            </w:r>
            <w:r w:rsidRPr="004C09E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C09EA">
              <w:rPr>
                <w:rFonts w:ascii="Angsana New" w:hAnsi="Angsana New"/>
                <w:sz w:val="30"/>
                <w:szCs w:val="30"/>
                <w:cs/>
                <w:lang w:val="en-US"/>
              </w:rPr>
              <w:t>500.16</w:t>
            </w:r>
          </w:p>
        </w:tc>
        <w:tc>
          <w:tcPr>
            <w:tcW w:w="236" w:type="dxa"/>
            <w:vAlign w:val="center"/>
          </w:tcPr>
          <w:p w14:paraId="397D5334" w14:textId="77777777" w:rsidR="00315AF2" w:rsidRPr="00E50A6D" w:rsidRDefault="00315AF2" w:rsidP="00315AF2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7" w:type="dxa"/>
            <w:vAlign w:val="center"/>
          </w:tcPr>
          <w:p w14:paraId="17EDBC13" w14:textId="77777777" w:rsidR="00315AF2" w:rsidRPr="00E50A6D" w:rsidRDefault="00315AF2" w:rsidP="00315AF2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613,772.76</w:t>
            </w:r>
          </w:p>
        </w:tc>
        <w:tc>
          <w:tcPr>
            <w:tcW w:w="222" w:type="dxa"/>
          </w:tcPr>
          <w:p w14:paraId="1654D1A3" w14:textId="77777777" w:rsidR="00315AF2" w:rsidRPr="00E50A6D" w:rsidRDefault="00315AF2" w:rsidP="00315AF2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4EFB1E8D" w14:textId="77777777" w:rsidR="00315AF2" w:rsidRPr="00E50A6D" w:rsidRDefault="004C09EA" w:rsidP="00315AF2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9EA">
              <w:rPr>
                <w:rFonts w:ascii="Angsana New" w:hAnsi="Angsana New"/>
                <w:sz w:val="30"/>
                <w:szCs w:val="30"/>
                <w:cs/>
                <w:lang w:val="en-US"/>
              </w:rPr>
              <w:t>492</w:t>
            </w:r>
            <w:r w:rsidRPr="004C09E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C09EA">
              <w:rPr>
                <w:rFonts w:ascii="Angsana New" w:hAnsi="Angsana New"/>
                <w:sz w:val="30"/>
                <w:szCs w:val="30"/>
                <w:cs/>
                <w:lang w:val="en-US"/>
              </w:rPr>
              <w:t>500.16</w:t>
            </w:r>
          </w:p>
        </w:tc>
        <w:tc>
          <w:tcPr>
            <w:tcW w:w="240" w:type="dxa"/>
            <w:shd w:val="clear" w:color="auto" w:fill="auto"/>
          </w:tcPr>
          <w:p w14:paraId="12CFD3E1" w14:textId="77777777" w:rsidR="00315AF2" w:rsidRPr="00E50A6D" w:rsidRDefault="00315AF2" w:rsidP="00315AF2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14:paraId="4A000B3F" w14:textId="77777777" w:rsidR="00315AF2" w:rsidRPr="00E50A6D" w:rsidRDefault="00315AF2" w:rsidP="00315AF2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613,772.76</w:t>
            </w:r>
          </w:p>
        </w:tc>
      </w:tr>
      <w:tr w:rsidR="00311C00" w:rsidRPr="00E50A6D" w14:paraId="2BF5A2D3" w14:textId="77777777" w:rsidTr="004516E9">
        <w:tc>
          <w:tcPr>
            <w:tcW w:w="3907" w:type="dxa"/>
            <w:shd w:val="clear" w:color="auto" w:fill="auto"/>
          </w:tcPr>
          <w:p w14:paraId="17C9FD3B" w14:textId="77777777" w:rsidR="00315AF2" w:rsidRPr="00E50A6D" w:rsidRDefault="00315AF2" w:rsidP="00315AF2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14:paraId="3B046BD1" w14:textId="77777777" w:rsidR="00315AF2" w:rsidRPr="00E50A6D" w:rsidRDefault="004C09EA" w:rsidP="00315AF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09EA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  <w:r w:rsidRPr="004C09E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C09EA">
              <w:rPr>
                <w:rFonts w:ascii="Angsana New" w:hAnsi="Angsana New"/>
                <w:color w:val="000000"/>
                <w:sz w:val="30"/>
                <w:szCs w:val="30"/>
                <w:cs/>
              </w:rPr>
              <w:t>763.34</w:t>
            </w:r>
          </w:p>
        </w:tc>
        <w:tc>
          <w:tcPr>
            <w:tcW w:w="236" w:type="dxa"/>
          </w:tcPr>
          <w:p w14:paraId="33A91149" w14:textId="77777777" w:rsidR="00315AF2" w:rsidRPr="00E50A6D" w:rsidRDefault="00315AF2" w:rsidP="00315AF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</w:tcPr>
          <w:p w14:paraId="7808E79F" w14:textId="77777777" w:rsidR="00315AF2" w:rsidRPr="00E50A6D" w:rsidRDefault="00315AF2" w:rsidP="00315AF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13,200.82</w:t>
            </w:r>
          </w:p>
        </w:tc>
        <w:tc>
          <w:tcPr>
            <w:tcW w:w="222" w:type="dxa"/>
          </w:tcPr>
          <w:p w14:paraId="08AAB141" w14:textId="77777777" w:rsidR="00315AF2" w:rsidRPr="00E50A6D" w:rsidRDefault="00315AF2" w:rsidP="00315AF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5ED312" w14:textId="77777777" w:rsidR="00315AF2" w:rsidRPr="00E50A6D" w:rsidRDefault="004C09EA" w:rsidP="00315AF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09EA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  <w:r w:rsidRPr="004C09E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C09EA">
              <w:rPr>
                <w:rFonts w:ascii="Angsana New" w:hAnsi="Angsana New"/>
                <w:color w:val="000000"/>
                <w:sz w:val="30"/>
                <w:szCs w:val="30"/>
                <w:cs/>
              </w:rPr>
              <w:t>763.34</w:t>
            </w:r>
          </w:p>
        </w:tc>
        <w:tc>
          <w:tcPr>
            <w:tcW w:w="240" w:type="dxa"/>
            <w:shd w:val="clear" w:color="auto" w:fill="auto"/>
          </w:tcPr>
          <w:p w14:paraId="2BD425D1" w14:textId="77777777" w:rsidR="00315AF2" w:rsidRPr="00E50A6D" w:rsidRDefault="00315AF2" w:rsidP="00315AF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B9952" w14:textId="77777777" w:rsidR="00315AF2" w:rsidRPr="00E50A6D" w:rsidRDefault="00315AF2" w:rsidP="00315AF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13,200.82</w:t>
            </w:r>
          </w:p>
        </w:tc>
      </w:tr>
      <w:tr w:rsidR="00311C00" w:rsidRPr="00E50A6D" w14:paraId="088D84D2" w14:textId="77777777" w:rsidTr="004516E9">
        <w:tc>
          <w:tcPr>
            <w:tcW w:w="3907" w:type="dxa"/>
            <w:shd w:val="clear" w:color="auto" w:fill="auto"/>
            <w:vAlign w:val="center"/>
          </w:tcPr>
          <w:p w14:paraId="09744FCC" w14:textId="77777777" w:rsidR="00315AF2" w:rsidRPr="00E50A6D" w:rsidRDefault="00315AF2" w:rsidP="00315AF2">
            <w:pPr>
              <w:spacing w:line="400" w:lineRule="exact"/>
              <w:ind w:left="199"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</w:tcPr>
          <w:p w14:paraId="4E26021A" w14:textId="77777777" w:rsidR="00315AF2" w:rsidRPr="00E50A6D" w:rsidRDefault="00BF72F4" w:rsidP="00315AF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F72F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497</w:t>
            </w:r>
            <w:r w:rsidRPr="00BF72F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F72F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263.50</w:t>
            </w:r>
          </w:p>
        </w:tc>
        <w:tc>
          <w:tcPr>
            <w:tcW w:w="236" w:type="dxa"/>
          </w:tcPr>
          <w:p w14:paraId="232B73BE" w14:textId="77777777" w:rsidR="00315AF2" w:rsidRPr="00E50A6D" w:rsidRDefault="00315AF2" w:rsidP="00315AF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07" w:type="dxa"/>
            <w:tcBorders>
              <w:top w:val="single" w:sz="4" w:space="0" w:color="auto"/>
              <w:bottom w:val="double" w:sz="4" w:space="0" w:color="auto"/>
            </w:tcBorders>
          </w:tcPr>
          <w:p w14:paraId="550400C3" w14:textId="77777777" w:rsidR="00315AF2" w:rsidRPr="00E50A6D" w:rsidRDefault="00315AF2" w:rsidP="00315AF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626,973.58</w:t>
            </w:r>
          </w:p>
        </w:tc>
        <w:tc>
          <w:tcPr>
            <w:tcW w:w="222" w:type="dxa"/>
          </w:tcPr>
          <w:p w14:paraId="159E1049" w14:textId="77777777" w:rsidR="00315AF2" w:rsidRPr="00E50A6D" w:rsidRDefault="00315AF2" w:rsidP="00315AF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E37305" w14:textId="77777777" w:rsidR="00315AF2" w:rsidRPr="00E50A6D" w:rsidRDefault="004C09EA" w:rsidP="00315AF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C09E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887</w:t>
            </w:r>
            <w:r w:rsidRPr="004C09E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4C09E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788.06</w:t>
            </w:r>
          </w:p>
        </w:tc>
        <w:tc>
          <w:tcPr>
            <w:tcW w:w="240" w:type="dxa"/>
            <w:shd w:val="clear" w:color="auto" w:fill="auto"/>
          </w:tcPr>
          <w:p w14:paraId="0FC070FE" w14:textId="77777777" w:rsidR="00315AF2" w:rsidRPr="00E50A6D" w:rsidRDefault="00315AF2" w:rsidP="00315AF2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BB8295" w14:textId="77777777" w:rsidR="00315AF2" w:rsidRPr="00E50A6D" w:rsidRDefault="00315AF2" w:rsidP="00315AF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1,077,666.27</w:t>
            </w:r>
          </w:p>
        </w:tc>
      </w:tr>
      <w:tr w:rsidR="00311C00" w:rsidRPr="00E50A6D" w14:paraId="681BDBCD" w14:textId="77777777" w:rsidTr="004516E9">
        <w:tc>
          <w:tcPr>
            <w:tcW w:w="3907" w:type="dxa"/>
            <w:shd w:val="clear" w:color="auto" w:fill="auto"/>
            <w:vAlign w:val="center"/>
          </w:tcPr>
          <w:p w14:paraId="382D14FA" w14:textId="77777777" w:rsidR="00315AF2" w:rsidRPr="00E50A6D" w:rsidRDefault="00315AF2" w:rsidP="00315AF2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622" w:type="dxa"/>
            <w:tcBorders>
              <w:top w:val="double" w:sz="4" w:space="0" w:color="auto"/>
            </w:tcBorders>
          </w:tcPr>
          <w:p w14:paraId="348A8680" w14:textId="77777777" w:rsidR="00315AF2" w:rsidRPr="00E50A6D" w:rsidRDefault="00315AF2" w:rsidP="00315AF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56A182" w14:textId="77777777" w:rsidR="00315AF2" w:rsidRPr="00E50A6D" w:rsidRDefault="00315AF2" w:rsidP="00315AF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07" w:type="dxa"/>
            <w:tcBorders>
              <w:top w:val="double" w:sz="4" w:space="0" w:color="auto"/>
            </w:tcBorders>
          </w:tcPr>
          <w:p w14:paraId="337EDD3B" w14:textId="77777777" w:rsidR="00315AF2" w:rsidRPr="00E50A6D" w:rsidRDefault="00315AF2" w:rsidP="00315AF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24F9F494" w14:textId="77777777" w:rsidR="00315AF2" w:rsidRPr="00E50A6D" w:rsidRDefault="00315AF2" w:rsidP="00315AF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28AAEF" w14:textId="77777777" w:rsidR="00315AF2" w:rsidRPr="00E50A6D" w:rsidRDefault="00315AF2" w:rsidP="00315AF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7324C25" w14:textId="77777777" w:rsidR="00315AF2" w:rsidRPr="00E50A6D" w:rsidRDefault="00315AF2" w:rsidP="00315AF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9FFF8E" w14:textId="77777777" w:rsidR="00315AF2" w:rsidRPr="00E50A6D" w:rsidRDefault="00315AF2" w:rsidP="00315AF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15AF2" w:rsidRPr="00E50A6D" w14:paraId="53FB1006" w14:textId="77777777" w:rsidTr="004516E9">
        <w:tc>
          <w:tcPr>
            <w:tcW w:w="3907" w:type="dxa"/>
            <w:shd w:val="clear" w:color="auto" w:fill="auto"/>
          </w:tcPr>
          <w:p w14:paraId="0FCC32FF" w14:textId="77777777" w:rsidR="00315AF2" w:rsidRPr="00E50A6D" w:rsidRDefault="00315AF2" w:rsidP="00315AF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622" w:type="dxa"/>
          </w:tcPr>
          <w:p w14:paraId="27CD2D37" w14:textId="77777777" w:rsidR="00315AF2" w:rsidRPr="00E50A6D" w:rsidRDefault="00315AF2" w:rsidP="00315AF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4C62E3" w14:textId="77777777" w:rsidR="00315AF2" w:rsidRPr="00E50A6D" w:rsidRDefault="00315AF2" w:rsidP="00315AF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07" w:type="dxa"/>
          </w:tcPr>
          <w:p w14:paraId="5E7A5204" w14:textId="77777777" w:rsidR="00315AF2" w:rsidRPr="00E50A6D" w:rsidRDefault="00315AF2" w:rsidP="00315AF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15A93C19" w14:textId="77777777" w:rsidR="00315AF2" w:rsidRPr="00E50A6D" w:rsidRDefault="00315AF2" w:rsidP="00315AF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187339FD" w14:textId="77777777" w:rsidR="00315AF2" w:rsidRPr="00E50A6D" w:rsidRDefault="00315AF2" w:rsidP="00315AF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7846D83" w14:textId="77777777" w:rsidR="00315AF2" w:rsidRPr="00E50A6D" w:rsidRDefault="00315AF2" w:rsidP="00315AF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  <w:vAlign w:val="bottom"/>
          </w:tcPr>
          <w:p w14:paraId="4E6A02D2" w14:textId="77777777" w:rsidR="00315AF2" w:rsidRPr="00E50A6D" w:rsidRDefault="00315AF2" w:rsidP="00315AF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B36D3" w:rsidRPr="00E50A6D" w14:paraId="7EB76182" w14:textId="77777777" w:rsidTr="00BA2E9D">
        <w:tc>
          <w:tcPr>
            <w:tcW w:w="3907" w:type="dxa"/>
            <w:shd w:val="clear" w:color="auto" w:fill="auto"/>
            <w:vAlign w:val="center"/>
          </w:tcPr>
          <w:p w14:paraId="61A298EF" w14:textId="77777777" w:rsidR="007B36D3" w:rsidRPr="00E50A6D" w:rsidRDefault="007B36D3" w:rsidP="007B36D3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622" w:type="dxa"/>
            <w:vAlign w:val="bottom"/>
          </w:tcPr>
          <w:p w14:paraId="35D1F219" w14:textId="77777777" w:rsidR="007B36D3" w:rsidRPr="00E50A6D" w:rsidRDefault="007B36D3" w:rsidP="007B36D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F72F4">
              <w:rPr>
                <w:rFonts w:ascii="Angsana New" w:hAnsi="Angsana New"/>
                <w:color w:val="000000"/>
                <w:sz w:val="30"/>
                <w:szCs w:val="30"/>
                <w:cs/>
              </w:rPr>
              <w:t>20</w:t>
            </w:r>
            <w:r w:rsidRPr="00BF72F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F72F4">
              <w:rPr>
                <w:rFonts w:ascii="Angsana New" w:hAnsi="Angsana New"/>
                <w:color w:val="000000"/>
                <w:sz w:val="30"/>
                <w:szCs w:val="30"/>
                <w:cs/>
              </w:rPr>
              <w:t>890</w:t>
            </w:r>
            <w:r w:rsidRPr="00BF72F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F72F4">
              <w:rPr>
                <w:rFonts w:ascii="Angsana New" w:hAnsi="Angsana New"/>
                <w:color w:val="000000"/>
                <w:sz w:val="30"/>
                <w:szCs w:val="30"/>
                <w:cs/>
              </w:rPr>
              <w:t>588.00</w:t>
            </w:r>
          </w:p>
        </w:tc>
        <w:tc>
          <w:tcPr>
            <w:tcW w:w="236" w:type="dxa"/>
          </w:tcPr>
          <w:p w14:paraId="52418ACA" w14:textId="77777777" w:rsidR="007B36D3" w:rsidRPr="00E50A6D" w:rsidRDefault="007B36D3" w:rsidP="007B36D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07" w:type="dxa"/>
          </w:tcPr>
          <w:p w14:paraId="37763BD4" w14:textId="77777777" w:rsidR="007B36D3" w:rsidRPr="00E50A6D" w:rsidRDefault="007B36D3" w:rsidP="007B36D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17,193,006.70</w:t>
            </w:r>
          </w:p>
        </w:tc>
        <w:tc>
          <w:tcPr>
            <w:tcW w:w="222" w:type="dxa"/>
          </w:tcPr>
          <w:p w14:paraId="4DE202B1" w14:textId="77777777" w:rsidR="007B36D3" w:rsidRPr="00E50A6D" w:rsidRDefault="007B36D3" w:rsidP="007B36D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728E0F7F" w14:textId="77777777" w:rsidR="007B36D3" w:rsidRPr="00E50A6D" w:rsidRDefault="007B36D3" w:rsidP="007B36D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F72F4">
              <w:rPr>
                <w:rFonts w:ascii="Angsana New" w:hAnsi="Angsana New"/>
                <w:color w:val="000000"/>
                <w:sz w:val="30"/>
                <w:szCs w:val="30"/>
                <w:cs/>
              </w:rPr>
              <w:t>20</w:t>
            </w:r>
            <w:r w:rsidRPr="00BF72F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F72F4">
              <w:rPr>
                <w:rFonts w:ascii="Angsana New" w:hAnsi="Angsana New"/>
                <w:color w:val="000000"/>
                <w:sz w:val="30"/>
                <w:szCs w:val="30"/>
                <w:cs/>
              </w:rPr>
              <w:t>890</w:t>
            </w:r>
            <w:r w:rsidRPr="00BF72F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F72F4">
              <w:rPr>
                <w:rFonts w:ascii="Angsana New" w:hAnsi="Angsana New"/>
                <w:color w:val="000000"/>
                <w:sz w:val="30"/>
                <w:szCs w:val="30"/>
                <w:cs/>
              </w:rPr>
              <w:t>588.00</w:t>
            </w:r>
          </w:p>
        </w:tc>
        <w:tc>
          <w:tcPr>
            <w:tcW w:w="240" w:type="dxa"/>
            <w:shd w:val="clear" w:color="auto" w:fill="auto"/>
          </w:tcPr>
          <w:p w14:paraId="4EF57B1D" w14:textId="77777777" w:rsidR="007B36D3" w:rsidRPr="00E50A6D" w:rsidRDefault="007B36D3" w:rsidP="007B36D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  <w:vAlign w:val="bottom"/>
          </w:tcPr>
          <w:p w14:paraId="3A80EAAA" w14:textId="77777777" w:rsidR="007B36D3" w:rsidRPr="00E50A6D" w:rsidRDefault="007B36D3" w:rsidP="007B36D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16,563,006.70</w:t>
            </w:r>
          </w:p>
        </w:tc>
      </w:tr>
      <w:tr w:rsidR="00311C00" w:rsidRPr="00E50A6D" w14:paraId="6A5CA4E5" w14:textId="77777777" w:rsidTr="00BA2E9D">
        <w:tc>
          <w:tcPr>
            <w:tcW w:w="3907" w:type="dxa"/>
            <w:shd w:val="clear" w:color="auto" w:fill="auto"/>
            <w:vAlign w:val="center"/>
          </w:tcPr>
          <w:p w14:paraId="5C24ABB1" w14:textId="77777777" w:rsidR="007B36D3" w:rsidRPr="00E50A6D" w:rsidRDefault="007B36D3" w:rsidP="007B36D3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bottom"/>
          </w:tcPr>
          <w:p w14:paraId="05DB7BB2" w14:textId="77777777" w:rsidR="007B36D3" w:rsidRPr="00E50A6D" w:rsidRDefault="007B36D3" w:rsidP="007B36D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F72F4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BF72F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F72F4">
              <w:rPr>
                <w:rFonts w:ascii="Angsana New" w:hAnsi="Angsana New"/>
                <w:color w:val="000000"/>
                <w:sz w:val="30"/>
                <w:szCs w:val="30"/>
                <w:cs/>
              </w:rPr>
              <w:t>014</w:t>
            </w:r>
            <w:r w:rsidRPr="00BF72F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F72F4">
              <w:rPr>
                <w:rFonts w:ascii="Angsana New" w:hAnsi="Angsana New"/>
                <w:color w:val="000000"/>
                <w:sz w:val="30"/>
                <w:szCs w:val="30"/>
                <w:cs/>
              </w:rPr>
              <w:t>735.63</w:t>
            </w:r>
          </w:p>
        </w:tc>
        <w:tc>
          <w:tcPr>
            <w:tcW w:w="236" w:type="dxa"/>
          </w:tcPr>
          <w:p w14:paraId="50251FB3" w14:textId="77777777" w:rsidR="007B36D3" w:rsidRPr="00E50A6D" w:rsidRDefault="007B36D3" w:rsidP="007B36D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</w:tcPr>
          <w:p w14:paraId="3B3DED2B" w14:textId="77777777" w:rsidR="007B36D3" w:rsidRPr="00E50A6D" w:rsidRDefault="007B36D3" w:rsidP="007B36D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557,530.45</w:t>
            </w:r>
          </w:p>
        </w:tc>
        <w:tc>
          <w:tcPr>
            <w:tcW w:w="222" w:type="dxa"/>
          </w:tcPr>
          <w:p w14:paraId="51C06DFA" w14:textId="77777777" w:rsidR="007B36D3" w:rsidRPr="00E50A6D" w:rsidRDefault="007B36D3" w:rsidP="007B36D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7E41D" w14:textId="77777777" w:rsidR="007B36D3" w:rsidRPr="00E50A6D" w:rsidRDefault="007B36D3" w:rsidP="007B36D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F72F4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BF72F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F72F4">
              <w:rPr>
                <w:rFonts w:ascii="Angsana New" w:hAnsi="Angsana New"/>
                <w:color w:val="000000"/>
                <w:sz w:val="30"/>
                <w:szCs w:val="30"/>
                <w:cs/>
              </w:rPr>
              <w:t>014</w:t>
            </w:r>
            <w:r w:rsidRPr="00BF72F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F72F4">
              <w:rPr>
                <w:rFonts w:ascii="Angsana New" w:hAnsi="Angsana New"/>
                <w:color w:val="000000"/>
                <w:sz w:val="30"/>
                <w:szCs w:val="30"/>
                <w:cs/>
              </w:rPr>
              <w:t>735.63</w:t>
            </w:r>
          </w:p>
        </w:tc>
        <w:tc>
          <w:tcPr>
            <w:tcW w:w="240" w:type="dxa"/>
            <w:shd w:val="clear" w:color="auto" w:fill="auto"/>
          </w:tcPr>
          <w:p w14:paraId="070713A4" w14:textId="77777777" w:rsidR="007B36D3" w:rsidRPr="00E50A6D" w:rsidRDefault="007B36D3" w:rsidP="007B36D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92BA8" w14:textId="77777777" w:rsidR="007B36D3" w:rsidRPr="00E50A6D" w:rsidRDefault="007B36D3" w:rsidP="007B36D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557,530.45</w:t>
            </w:r>
          </w:p>
        </w:tc>
      </w:tr>
      <w:tr w:rsidR="00564BFB" w:rsidRPr="00E50A6D" w14:paraId="7FCFA895" w14:textId="77777777" w:rsidTr="00BA2E9D">
        <w:tc>
          <w:tcPr>
            <w:tcW w:w="3907" w:type="dxa"/>
            <w:shd w:val="clear" w:color="auto" w:fill="auto"/>
            <w:vAlign w:val="center"/>
          </w:tcPr>
          <w:p w14:paraId="7F2ECF5C" w14:textId="77777777" w:rsidR="007B36D3" w:rsidRPr="00E50A6D" w:rsidRDefault="007B36D3" w:rsidP="007B36D3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D60B63" w14:textId="77777777" w:rsidR="007B36D3" w:rsidRPr="00E50A6D" w:rsidRDefault="007B36D3" w:rsidP="007B36D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F72F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21</w:t>
            </w:r>
            <w:r w:rsidRPr="00BF72F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F72F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905</w:t>
            </w:r>
            <w:r w:rsidRPr="00BF72F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F72F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323.63</w:t>
            </w:r>
          </w:p>
        </w:tc>
        <w:tc>
          <w:tcPr>
            <w:tcW w:w="236" w:type="dxa"/>
          </w:tcPr>
          <w:p w14:paraId="4B7F9E52" w14:textId="77777777" w:rsidR="007B36D3" w:rsidRPr="00E50A6D" w:rsidRDefault="007B36D3" w:rsidP="007B36D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07" w:type="dxa"/>
            <w:tcBorders>
              <w:top w:val="single" w:sz="4" w:space="0" w:color="auto"/>
              <w:bottom w:val="double" w:sz="4" w:space="0" w:color="auto"/>
            </w:tcBorders>
          </w:tcPr>
          <w:p w14:paraId="79E982F5" w14:textId="77777777" w:rsidR="007B36D3" w:rsidRPr="00E50A6D" w:rsidRDefault="007B36D3" w:rsidP="007B36D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17,750,537.15</w:t>
            </w:r>
          </w:p>
        </w:tc>
        <w:tc>
          <w:tcPr>
            <w:tcW w:w="222" w:type="dxa"/>
          </w:tcPr>
          <w:p w14:paraId="0E51E2AC" w14:textId="77777777" w:rsidR="007B36D3" w:rsidRPr="00E50A6D" w:rsidRDefault="007B36D3" w:rsidP="007B36D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71A916" w14:textId="77777777" w:rsidR="007B36D3" w:rsidRPr="00E50A6D" w:rsidRDefault="007B36D3" w:rsidP="007B36D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F72F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21</w:t>
            </w:r>
            <w:r w:rsidRPr="00BF72F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F72F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905</w:t>
            </w:r>
            <w:r w:rsidRPr="00BF72F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F72F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323.63</w:t>
            </w:r>
          </w:p>
        </w:tc>
        <w:tc>
          <w:tcPr>
            <w:tcW w:w="240" w:type="dxa"/>
            <w:shd w:val="clear" w:color="auto" w:fill="auto"/>
          </w:tcPr>
          <w:p w14:paraId="0170B193" w14:textId="77777777" w:rsidR="007B36D3" w:rsidRPr="00E50A6D" w:rsidRDefault="007B36D3" w:rsidP="007B36D3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58FC30" w14:textId="77777777" w:rsidR="007B36D3" w:rsidRPr="00E50A6D" w:rsidRDefault="007B36D3" w:rsidP="007B36D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17,120,537.15</w:t>
            </w:r>
          </w:p>
        </w:tc>
      </w:tr>
    </w:tbl>
    <w:p w14:paraId="5C835E0E" w14:textId="77777777" w:rsidR="00DC03E4" w:rsidRPr="00E50A6D" w:rsidRDefault="00DC03E4"/>
    <w:p w14:paraId="36BC17BA" w14:textId="77777777" w:rsidR="008C31D3" w:rsidRPr="00E50A6D" w:rsidRDefault="008C31D3" w:rsidP="005A78F2">
      <w:pPr>
        <w:spacing w:after="120" w:line="240" w:lineRule="atLeast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E50A6D">
        <w:rPr>
          <w:rFonts w:ascii="Angsana New" w:hAnsi="Angsana New" w:hint="cs"/>
          <w:sz w:val="30"/>
          <w:szCs w:val="30"/>
          <w:cs/>
        </w:rPr>
        <w:t>ค่าตอบแทนผู้บริหารสำคัญนี้เป็นผลประโยชน์ที่จ่ายให้แก่กรรมการและผู้บริหารของ</w:t>
      </w:r>
      <w:r w:rsidR="00D40447" w:rsidRPr="00E50A6D">
        <w:rPr>
          <w:rFonts w:ascii="Angsana New" w:hAnsi="Angsana New" w:hint="cs"/>
          <w:sz w:val="30"/>
          <w:szCs w:val="30"/>
          <w:cs/>
        </w:rPr>
        <w:t>กลุ่ม</w:t>
      </w:r>
      <w:r w:rsidR="00D40447" w:rsidRPr="00E50A6D">
        <w:rPr>
          <w:rFonts w:ascii="Angsana New" w:hAnsi="Angsana New"/>
          <w:sz w:val="30"/>
          <w:szCs w:val="30"/>
          <w:cs/>
        </w:rPr>
        <w:t>บริษัท</w:t>
      </w:r>
      <w:r w:rsidRPr="00E50A6D">
        <w:rPr>
          <w:rFonts w:ascii="Angsana New" w:hAnsi="Angsana New" w:hint="cs"/>
          <w:sz w:val="30"/>
          <w:szCs w:val="30"/>
          <w:cs/>
        </w:rPr>
        <w:t xml:space="preserve"> ประกอบด้วยค่าตอบแทนผู้บริหารที่เป็นตัวเงิน ได้แก่ เงินเดือน ผลประโยชน์ที่เกี่ยวข้อง ซึ่งรวมถึงภาระผูกพันผลประโยชน์โครงการเกษียณอายุ และค่าตอบแทนกรรมการ ได้แก่ ค่าเบี้ยประชุม บำเหน็จกรรมการ</w:t>
      </w:r>
    </w:p>
    <w:p w14:paraId="68E70FD6" w14:textId="77777777" w:rsidR="008C31D3" w:rsidRPr="00E50A6D" w:rsidRDefault="008C31D3" w:rsidP="00D44F84">
      <w:pPr>
        <w:spacing w:after="120"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E50A6D">
        <w:rPr>
          <w:rFonts w:ascii="Angsana New" w:hAnsi="Angsana New" w:hint="cs"/>
          <w:sz w:val="30"/>
          <w:szCs w:val="30"/>
          <w:cs/>
        </w:rPr>
        <w:t xml:space="preserve">ผลประโยชน์ของกรรมการ หมายถึง ผลประโยชน์ที่จ่ายให้แก่กรรมการบริษัทตาม มาตรา </w:t>
      </w:r>
      <w:r w:rsidRPr="00E50A6D">
        <w:rPr>
          <w:rFonts w:ascii="Angsana New" w:hAnsi="Angsana New"/>
          <w:sz w:val="30"/>
          <w:szCs w:val="30"/>
        </w:rPr>
        <w:t xml:space="preserve">90 </w:t>
      </w:r>
      <w:r w:rsidRPr="00E50A6D">
        <w:rPr>
          <w:rFonts w:ascii="Angsana New" w:hAnsi="Angsana New" w:hint="cs"/>
          <w:sz w:val="30"/>
          <w:szCs w:val="30"/>
          <w:cs/>
        </w:rPr>
        <w:t>ของบริษัทมหาชนจำกัด ซึ่งไม่รวมเงินเดือนและผลประโยชน์ที่เกี่ยวข้องอื่นๆ ที่จ่ายให้แก่กรรมการบริหาร</w:t>
      </w:r>
    </w:p>
    <w:p w14:paraId="035779B6" w14:textId="77777777" w:rsidR="004516E9" w:rsidRDefault="004516E9" w:rsidP="00D44F84">
      <w:pPr>
        <w:spacing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DE4DCFC" w14:textId="77777777" w:rsidR="00315AF2" w:rsidRPr="00E50A6D" w:rsidRDefault="00315AF2" w:rsidP="00D44F84">
      <w:pPr>
        <w:spacing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FFE8D48" w14:textId="77777777" w:rsidR="004516E9" w:rsidRDefault="004516E9" w:rsidP="00D44F84">
      <w:pPr>
        <w:spacing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37EE5E9" w14:textId="77777777" w:rsidR="00874502" w:rsidRDefault="00874502" w:rsidP="00D44F84">
      <w:pPr>
        <w:spacing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64704EA" w14:textId="77777777" w:rsidR="00B977C5" w:rsidRDefault="00B977C5" w:rsidP="00D44F84">
      <w:pPr>
        <w:spacing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D948D14" w14:textId="77777777" w:rsidR="00B977C5" w:rsidRDefault="00B977C5" w:rsidP="00D44F84">
      <w:pPr>
        <w:spacing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6F50CB5" w14:textId="77777777" w:rsidR="00B977C5" w:rsidRPr="00E50A6D" w:rsidRDefault="00B977C5" w:rsidP="00D44F84">
      <w:pPr>
        <w:spacing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1F570CA" w14:textId="77777777" w:rsidR="004516E9" w:rsidRPr="00E50A6D" w:rsidRDefault="004516E9" w:rsidP="00D44F84">
      <w:pPr>
        <w:spacing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FF4EAF3" w14:textId="77777777" w:rsidR="004516E9" w:rsidRPr="00315AF2" w:rsidRDefault="00315AF2" w:rsidP="00315AF2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CE7BCB">
        <w:rPr>
          <w:rFonts w:ascii="Angsana New" w:hAnsi="Angsana New"/>
          <w:b/>
          <w:bCs/>
          <w:sz w:val="30"/>
          <w:szCs w:val="30"/>
          <w:cs/>
        </w:rPr>
        <w:lastRenderedPageBreak/>
        <w:t>สิทธิพิเศษที่ได้รับจากการส่งเสริมการลงทุน</w:t>
      </w:r>
    </w:p>
    <w:p w14:paraId="11E61F88" w14:textId="77777777" w:rsidR="00315AF2" w:rsidRDefault="00315AF2" w:rsidP="00315A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62"/>
        <w:jc w:val="thaiDistribute"/>
        <w:rPr>
          <w:rFonts w:ascii="Angsana New" w:hAnsi="Angsana New"/>
          <w:sz w:val="30"/>
          <w:szCs w:val="30"/>
        </w:rPr>
      </w:pPr>
      <w:r w:rsidRPr="00CE7BCB">
        <w:rPr>
          <w:rFonts w:ascii="Angsana New" w:hAnsi="Angsana New"/>
          <w:sz w:val="30"/>
          <w:szCs w:val="30"/>
          <w:cs/>
        </w:rPr>
        <w:t>บริษัทฯได้รับสิทธิพิเศษบางประการจากการได้รับการส่งเสริมการลงทุนตามพระราชบัญญัติส่งเสริมการลงทุน</w:t>
      </w:r>
      <w:r w:rsidRPr="00CE7BCB">
        <w:rPr>
          <w:rFonts w:ascii="Angsana New" w:hAnsi="Angsana New" w:hint="cs"/>
          <w:sz w:val="30"/>
          <w:szCs w:val="30"/>
          <w:cs/>
        </w:rPr>
        <w:t xml:space="preserve"> </w:t>
      </w:r>
      <w:r w:rsidRPr="00CE7BCB">
        <w:rPr>
          <w:rFonts w:ascii="Angsana New" w:hAnsi="Angsana New"/>
          <w:sz w:val="30"/>
          <w:szCs w:val="30"/>
          <w:cs/>
        </w:rPr>
        <w:t xml:space="preserve">พ.ศ. </w:t>
      </w:r>
      <w:r w:rsidRPr="00CE7BCB">
        <w:rPr>
          <w:rFonts w:ascii="Angsana New" w:hAnsi="Angsana New"/>
          <w:sz w:val="30"/>
          <w:szCs w:val="30"/>
        </w:rPr>
        <w:t xml:space="preserve">2520  </w:t>
      </w:r>
      <w:r w:rsidRPr="00CE7BCB">
        <w:rPr>
          <w:rFonts w:ascii="Angsana New" w:hAnsi="Angsana New"/>
          <w:sz w:val="30"/>
          <w:szCs w:val="30"/>
          <w:cs/>
        </w:rPr>
        <w:t>มีสิทธิพิเศษทางด้านภาษีโดยสังเขปของการผลิตสินค้าประเภท</w:t>
      </w:r>
      <w:r w:rsidRPr="00CE7BCB">
        <w:rPr>
          <w:rFonts w:ascii="Angsana New" w:hAnsi="Angsana New" w:hint="cs"/>
          <w:sz w:val="30"/>
          <w:szCs w:val="30"/>
          <w:cs/>
        </w:rPr>
        <w:t xml:space="preserve">ผงโลหะ ซึ่งเป็นการปรับปรุงประสิทธิภาพการผลิตเพื่อการใช้พลังงานทดแทน </w:t>
      </w:r>
      <w:r w:rsidRPr="00CE7BCB">
        <w:rPr>
          <w:rFonts w:ascii="Angsana New" w:hAnsi="Angsana New"/>
          <w:sz w:val="30"/>
          <w:szCs w:val="30"/>
          <w:cs/>
        </w:rPr>
        <w:t>ดังนี้</w:t>
      </w:r>
    </w:p>
    <w:p w14:paraId="4454612C" w14:textId="77777777" w:rsidR="00315AF2" w:rsidRPr="00CE7BCB" w:rsidRDefault="00315AF2" w:rsidP="00315AF2">
      <w:pPr>
        <w:tabs>
          <w:tab w:val="left" w:pos="513"/>
          <w:tab w:val="decimal" w:pos="792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315AF2">
        <w:rPr>
          <w:rFonts w:ascii="Angsana New" w:hAnsi="Angsana New"/>
          <w:sz w:val="30"/>
          <w:szCs w:val="30"/>
          <w:cs/>
        </w:rPr>
        <w:t>ตามบัตรส่งเสริมการลงทุนลง</w:t>
      </w:r>
      <w:r w:rsidRPr="009F3336">
        <w:rPr>
          <w:rFonts w:ascii="Angsana New" w:hAnsi="Angsana New"/>
          <w:sz w:val="30"/>
          <w:szCs w:val="30"/>
          <w:cs/>
        </w:rPr>
        <w:t xml:space="preserve">วันที่ </w:t>
      </w:r>
      <w:r w:rsidRPr="009F3336">
        <w:rPr>
          <w:rFonts w:ascii="Angsana New" w:hAnsi="Angsana New"/>
          <w:sz w:val="30"/>
          <w:szCs w:val="30"/>
        </w:rPr>
        <w:t xml:space="preserve">1 </w:t>
      </w:r>
      <w:r w:rsidRPr="009F3336">
        <w:rPr>
          <w:rFonts w:ascii="Angsana New" w:hAnsi="Angsana New" w:hint="cs"/>
          <w:sz w:val="30"/>
          <w:szCs w:val="30"/>
          <w:cs/>
        </w:rPr>
        <w:t>มีนาคม</w:t>
      </w:r>
      <w:r w:rsidRPr="009F3336">
        <w:rPr>
          <w:rFonts w:ascii="Angsana New" w:hAnsi="Angsana New"/>
          <w:sz w:val="30"/>
          <w:szCs w:val="30"/>
          <w:cs/>
        </w:rPr>
        <w:t xml:space="preserve"> </w:t>
      </w:r>
      <w:r w:rsidRPr="009F3336">
        <w:rPr>
          <w:rFonts w:ascii="Angsana New" w:hAnsi="Angsana New"/>
          <w:sz w:val="30"/>
          <w:szCs w:val="30"/>
        </w:rPr>
        <w:t xml:space="preserve">2564  </w:t>
      </w:r>
      <w:r w:rsidRPr="009F3336">
        <w:rPr>
          <w:rFonts w:ascii="Angsana New" w:hAnsi="Angsana New"/>
          <w:sz w:val="30"/>
          <w:szCs w:val="30"/>
          <w:cs/>
        </w:rPr>
        <w:t>ภายใต้เงื่อนไขต่างๆ</w:t>
      </w:r>
      <w:r w:rsidRPr="00315AF2">
        <w:rPr>
          <w:rFonts w:ascii="Angsana New" w:hAnsi="Angsana New"/>
          <w:sz w:val="30"/>
          <w:szCs w:val="30"/>
          <w:cs/>
        </w:rPr>
        <w:t xml:space="preserve"> ที่กำหนดไว้ บริษัทฯ ได้รับสิทธิและ</w:t>
      </w:r>
      <w:r>
        <w:rPr>
          <w:rFonts w:ascii="Angsana New" w:hAnsi="Angsana New"/>
          <w:sz w:val="30"/>
          <w:szCs w:val="30"/>
        </w:rPr>
        <w:t xml:space="preserve"> </w:t>
      </w:r>
      <w:r w:rsidRPr="00315AF2">
        <w:rPr>
          <w:rFonts w:ascii="Angsana New" w:hAnsi="Angsana New"/>
          <w:sz w:val="30"/>
          <w:szCs w:val="30"/>
          <w:cs/>
        </w:rPr>
        <w:t>ประโยชน์  ดังนี้</w:t>
      </w:r>
    </w:p>
    <w:p w14:paraId="7420BABC" w14:textId="77777777" w:rsidR="00315AF2" w:rsidRPr="00CE7BCB" w:rsidRDefault="00315AF2" w:rsidP="00315AF2">
      <w:pPr>
        <w:pStyle w:val="ListParagraph"/>
        <w:numPr>
          <w:ilvl w:val="0"/>
          <w:numId w:val="14"/>
        </w:numPr>
        <w:tabs>
          <w:tab w:val="clear" w:pos="907"/>
          <w:tab w:val="left" w:pos="709"/>
          <w:tab w:val="left" w:pos="1134"/>
          <w:tab w:val="decimal" w:pos="7920"/>
        </w:tabs>
        <w:spacing w:after="240"/>
        <w:ind w:left="993" w:hanging="142"/>
        <w:jc w:val="thaiDistribute"/>
        <w:rPr>
          <w:rFonts w:ascii="Angsana New" w:hAnsi="Angsana New"/>
          <w:sz w:val="30"/>
          <w:szCs w:val="30"/>
        </w:rPr>
      </w:pPr>
      <w:r w:rsidRPr="00CE7BCB">
        <w:rPr>
          <w:rFonts w:ascii="Angsana New" w:hAnsi="Angsana New" w:hint="cs"/>
          <w:sz w:val="30"/>
          <w:szCs w:val="30"/>
          <w:cs/>
        </w:rPr>
        <w:t>ได้รับ</w:t>
      </w:r>
      <w:r w:rsidRPr="00CE7BCB">
        <w:rPr>
          <w:rFonts w:ascii="Angsana New" w:hAnsi="Angsana New"/>
          <w:sz w:val="30"/>
          <w:szCs w:val="30"/>
          <w:cs/>
        </w:rPr>
        <w:t>ยกเว้นอากรขาเข้าสำหรับเครื่องจักรตามที่คณะกรรมการพิจารณาอนุมัติ</w:t>
      </w:r>
    </w:p>
    <w:p w14:paraId="26A8B1C3" w14:textId="77777777" w:rsidR="00315AF2" w:rsidRPr="00CE7BCB" w:rsidRDefault="00315AF2" w:rsidP="00315AF2">
      <w:pPr>
        <w:pStyle w:val="ListParagraph"/>
        <w:numPr>
          <w:ilvl w:val="0"/>
          <w:numId w:val="14"/>
        </w:numPr>
        <w:tabs>
          <w:tab w:val="clear" w:pos="907"/>
          <w:tab w:val="left" w:pos="709"/>
          <w:tab w:val="left" w:pos="1134"/>
          <w:tab w:val="decimal" w:pos="7920"/>
        </w:tabs>
        <w:spacing w:after="240"/>
        <w:ind w:left="993" w:hanging="142"/>
        <w:jc w:val="thaiDistribute"/>
        <w:rPr>
          <w:rFonts w:ascii="Angsana New" w:hAnsi="Angsana New"/>
          <w:sz w:val="30"/>
          <w:szCs w:val="30"/>
        </w:rPr>
      </w:pPr>
      <w:r w:rsidRPr="00CE7BCB">
        <w:rPr>
          <w:rFonts w:ascii="Angsana New" w:hAnsi="Angsana New" w:hint="cs"/>
          <w:sz w:val="30"/>
          <w:szCs w:val="30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สัดส่วนร้อยละ </w:t>
      </w:r>
      <w:r w:rsidRPr="00CE7BCB">
        <w:rPr>
          <w:rFonts w:ascii="Angsana New" w:hAnsi="Angsana New"/>
          <w:sz w:val="30"/>
          <w:szCs w:val="30"/>
        </w:rPr>
        <w:t>50</w:t>
      </w:r>
      <w:r w:rsidRPr="00CE7BCB">
        <w:rPr>
          <w:rFonts w:ascii="Angsana New" w:hAnsi="Angsana New" w:hint="cs"/>
          <w:sz w:val="30"/>
          <w:szCs w:val="30"/>
          <w:cs/>
        </w:rPr>
        <w:t xml:space="preserve"> ของมูลค่าเงินลงทุนเพื่อปรับปรุงประสิทธิภาพการผลิต โดยไม่รวมค่าที่ดินและทุนหมุนเวียน มีกำหนดเวลา </w:t>
      </w:r>
      <w:r w:rsidRPr="00CE7BCB">
        <w:rPr>
          <w:rFonts w:ascii="Angsana New" w:hAnsi="Angsana New"/>
          <w:sz w:val="30"/>
          <w:szCs w:val="30"/>
        </w:rPr>
        <w:t>3</w:t>
      </w:r>
      <w:r w:rsidRPr="00CE7BCB">
        <w:rPr>
          <w:rFonts w:ascii="Angsana New" w:hAnsi="Angsana New" w:hint="cs"/>
          <w:sz w:val="30"/>
          <w:szCs w:val="30"/>
          <w:cs/>
        </w:rPr>
        <w:t xml:space="preserve"> ปี นับจากวันที่มีรายได้ภายหลังจากได้รับบัตรส่งเสริม</w:t>
      </w:r>
    </w:p>
    <w:p w14:paraId="30B85C3C" w14:textId="77777777" w:rsidR="00315AF2" w:rsidRPr="00CE7BCB" w:rsidRDefault="00315AF2" w:rsidP="00315AF2">
      <w:pPr>
        <w:pStyle w:val="ListParagraph"/>
        <w:numPr>
          <w:ilvl w:val="0"/>
          <w:numId w:val="14"/>
        </w:numPr>
        <w:tabs>
          <w:tab w:val="clear" w:pos="907"/>
          <w:tab w:val="left" w:pos="709"/>
          <w:tab w:val="left" w:pos="1134"/>
          <w:tab w:val="decimal" w:pos="7920"/>
        </w:tabs>
        <w:spacing w:after="120"/>
        <w:ind w:left="993" w:hanging="142"/>
        <w:jc w:val="thaiDistribute"/>
        <w:rPr>
          <w:rFonts w:ascii="Angsana New" w:hAnsi="Angsana New"/>
          <w:sz w:val="30"/>
          <w:szCs w:val="30"/>
        </w:rPr>
      </w:pPr>
      <w:r w:rsidRPr="00CE7BCB">
        <w:rPr>
          <w:rFonts w:ascii="Angsana New" w:hAnsi="Angsana New" w:hint="cs"/>
          <w:sz w:val="30"/>
          <w:szCs w:val="30"/>
          <w:cs/>
        </w:rPr>
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</w:t>
      </w:r>
      <w:r w:rsidRPr="00CE7BCB">
        <w:rPr>
          <w:rFonts w:ascii="Angsana New" w:hAnsi="Angsana New"/>
          <w:sz w:val="30"/>
          <w:szCs w:val="30"/>
          <w:cs/>
        </w:rPr>
        <w:br/>
      </w:r>
      <w:r w:rsidRPr="00CE7BCB">
        <w:rPr>
          <w:rFonts w:ascii="Angsana New" w:hAnsi="Angsana New" w:hint="cs"/>
          <w:sz w:val="30"/>
          <w:szCs w:val="30"/>
          <w:cs/>
        </w:rPr>
        <w:t xml:space="preserve">มาตรา </w:t>
      </w:r>
      <w:r w:rsidRPr="00CE7BCB">
        <w:rPr>
          <w:rFonts w:ascii="Angsana New" w:hAnsi="Angsana New"/>
          <w:sz w:val="30"/>
          <w:szCs w:val="30"/>
        </w:rPr>
        <w:t xml:space="preserve">31 </w:t>
      </w:r>
      <w:r w:rsidRPr="00CE7BCB">
        <w:rPr>
          <w:rFonts w:ascii="Angsana New" w:hAnsi="Angsana New" w:hint="cs"/>
          <w:sz w:val="30"/>
          <w:szCs w:val="30"/>
          <w:cs/>
        </w:rPr>
        <w:t>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นั้น</w:t>
      </w:r>
    </w:p>
    <w:p w14:paraId="2BB72DD5" w14:textId="77777777" w:rsidR="00315AF2" w:rsidRDefault="00315AF2" w:rsidP="00315AF2">
      <w:pPr>
        <w:spacing w:after="120"/>
        <w:ind w:left="540" w:firstLine="22"/>
        <w:jc w:val="thaiDistribute"/>
        <w:rPr>
          <w:rFonts w:ascii="Angsana New" w:hAnsi="Angsana New"/>
          <w:sz w:val="30"/>
          <w:szCs w:val="30"/>
        </w:rPr>
      </w:pPr>
      <w:r w:rsidRPr="00CE7BCB">
        <w:rPr>
          <w:rFonts w:ascii="Angsana New" w:hAnsi="Angsana New"/>
          <w:sz w:val="30"/>
          <w:szCs w:val="30"/>
          <w:cs/>
        </w:rPr>
        <w:t>บริษัทฯ จึงต้องปฏิบัติตามเงื่อนไขต่าง ๆ ที่กำหนดไว้ในบัตรส่งเสริม</w:t>
      </w:r>
    </w:p>
    <w:p w14:paraId="2D661B86" w14:textId="77777777" w:rsidR="00315AF2" w:rsidRDefault="007C0256" w:rsidP="007C0256">
      <w:pPr>
        <w:spacing w:after="120"/>
        <w:ind w:left="540" w:firstLine="22"/>
        <w:jc w:val="thaiDistribute"/>
        <w:rPr>
          <w:rFonts w:ascii="Angsana New" w:hAnsi="Angsana New"/>
          <w:sz w:val="30"/>
          <w:szCs w:val="30"/>
        </w:rPr>
      </w:pPr>
      <w:r w:rsidRPr="007C0256">
        <w:rPr>
          <w:rFonts w:ascii="Angsana New" w:hAnsi="Angsana New"/>
          <w:sz w:val="30"/>
          <w:szCs w:val="30"/>
          <w:cs/>
        </w:rPr>
        <w:t>รายได้จากการขาย</w:t>
      </w:r>
      <w:r w:rsidR="00805431">
        <w:rPr>
          <w:rFonts w:ascii="Angsana New" w:hAnsi="Angsana New" w:hint="cs"/>
          <w:sz w:val="30"/>
          <w:szCs w:val="30"/>
          <w:cs/>
        </w:rPr>
        <w:t>และให้บริการ</w:t>
      </w:r>
      <w:r w:rsidRPr="007C0256">
        <w:rPr>
          <w:rFonts w:ascii="Angsana New" w:hAnsi="Angsana New"/>
          <w:sz w:val="30"/>
          <w:szCs w:val="30"/>
          <w:cs/>
        </w:rPr>
        <w:t>ที่ได้รับการส่งเสริมการลงทุน และที่ไม่ได้รับการส่งเสริมการลงทุนที่แสดงในงบกำไรขาดทุน</w:t>
      </w:r>
      <w:r w:rsidR="00C10135">
        <w:rPr>
          <w:rFonts w:ascii="Angsana New" w:hAnsi="Angsana New" w:hint="cs"/>
          <w:sz w:val="30"/>
          <w:szCs w:val="30"/>
          <w:cs/>
        </w:rPr>
        <w:t>เบ็ดเสร็จ</w:t>
      </w:r>
      <w:r w:rsidRPr="007C0256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6F37A2">
        <w:rPr>
          <w:rFonts w:ascii="Angsana New" w:hAnsi="Angsana New"/>
          <w:sz w:val="30"/>
          <w:szCs w:val="30"/>
        </w:rPr>
        <w:t>31</w:t>
      </w:r>
      <w:r w:rsidRPr="007C025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F37A2">
        <w:rPr>
          <w:rFonts w:ascii="Angsana New" w:hAnsi="Angsana New"/>
          <w:sz w:val="30"/>
          <w:szCs w:val="30"/>
        </w:rPr>
        <w:t>2564</w:t>
      </w:r>
      <w:r w:rsidRPr="007C0256">
        <w:rPr>
          <w:rFonts w:ascii="Angsana New" w:hAnsi="Angsana New"/>
          <w:sz w:val="30"/>
          <w:szCs w:val="30"/>
          <w:cs/>
        </w:rPr>
        <w:t xml:space="preserve"> แสดงได้ดังนี้</w:t>
      </w:r>
    </w:p>
    <w:p w14:paraId="413AA0AC" w14:textId="77777777" w:rsidR="00EE7E4C" w:rsidRPr="00EE7E4C" w:rsidRDefault="00EE7E4C" w:rsidP="00EE7E4C">
      <w:pPr>
        <w:ind w:left="540" w:firstLine="22"/>
        <w:jc w:val="thaiDistribute"/>
        <w:rPr>
          <w:rFonts w:ascii="Angsana New" w:hAnsi="Angsana New"/>
          <w:sz w:val="14"/>
          <w:szCs w:val="14"/>
          <w:lang w:val="en-US"/>
        </w:rPr>
      </w:pPr>
    </w:p>
    <w:tbl>
      <w:tblPr>
        <w:tblW w:w="94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2268"/>
        <w:gridCol w:w="2410"/>
        <w:gridCol w:w="1701"/>
      </w:tblGrid>
      <w:tr w:rsidR="00CC6D26" w:rsidRPr="00E50A6D" w14:paraId="193FB258" w14:textId="77777777" w:rsidTr="005D202A">
        <w:tc>
          <w:tcPr>
            <w:tcW w:w="3060" w:type="dxa"/>
          </w:tcPr>
          <w:p w14:paraId="0132BAC8" w14:textId="77777777" w:rsidR="00CC6D26" w:rsidRPr="00E50A6D" w:rsidRDefault="00CC6D26" w:rsidP="007E7C3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68" w:type="dxa"/>
          </w:tcPr>
          <w:p w14:paraId="12344B66" w14:textId="77777777" w:rsidR="00CC6D26" w:rsidRPr="00E50A6D" w:rsidRDefault="00CC6D26" w:rsidP="007B237F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10" w:type="dxa"/>
          </w:tcPr>
          <w:p w14:paraId="7B3D3921" w14:textId="77777777" w:rsidR="00CC6D26" w:rsidRPr="00E50A6D" w:rsidRDefault="00CC6D26" w:rsidP="007B237F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6C5B1B7" w14:textId="77777777" w:rsidR="00CC6D26" w:rsidRPr="00E50A6D" w:rsidRDefault="00CC6D26" w:rsidP="007B237F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1505AE" w:rsidRPr="00E50A6D" w14:paraId="07C94A0B" w14:textId="77777777" w:rsidTr="005D202A">
        <w:tc>
          <w:tcPr>
            <w:tcW w:w="3060" w:type="dxa"/>
          </w:tcPr>
          <w:p w14:paraId="3BA98CFF" w14:textId="77777777" w:rsidR="001505AE" w:rsidRPr="00E50A6D" w:rsidRDefault="001505AE" w:rsidP="007E7C3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379" w:type="dxa"/>
            <w:gridSpan w:val="3"/>
            <w:tcBorders>
              <w:bottom w:val="single" w:sz="4" w:space="0" w:color="auto"/>
            </w:tcBorders>
          </w:tcPr>
          <w:p w14:paraId="7292E0DC" w14:textId="77777777" w:rsidR="001505AE" w:rsidRPr="00E50A6D" w:rsidRDefault="001505AE" w:rsidP="001505AE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6D26" w:rsidRPr="00E50A6D" w14:paraId="50C49F88" w14:textId="77777777" w:rsidTr="00F534AC">
        <w:tc>
          <w:tcPr>
            <w:tcW w:w="3060" w:type="dxa"/>
          </w:tcPr>
          <w:p w14:paraId="502A2DAF" w14:textId="77777777" w:rsidR="00CC6D26" w:rsidRPr="00E50A6D" w:rsidRDefault="00CC6D26" w:rsidP="0092247F">
            <w:pPr>
              <w:spacing w:line="360" w:lineRule="exact"/>
              <w:ind w:left="543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7D277A6C" w14:textId="77777777" w:rsidR="00CC6D26" w:rsidRPr="00E50A6D" w:rsidRDefault="007E7C39" w:rsidP="007B237F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ส่วนที่ได้รับการส่งเสริม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6E9077FE" w14:textId="77777777" w:rsidR="00CC6D26" w:rsidRPr="00E50A6D" w:rsidRDefault="007E7C39" w:rsidP="007B237F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ส่วนที่ไม่ได้รับการส่งเสริม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75847BB" w14:textId="77777777" w:rsidR="00CC6D26" w:rsidRPr="00E50A6D" w:rsidRDefault="005D202A" w:rsidP="007B237F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CC6D26" w:rsidRPr="00E50A6D" w14:paraId="7D804257" w14:textId="77777777" w:rsidTr="00617901">
        <w:tc>
          <w:tcPr>
            <w:tcW w:w="3060" w:type="dxa"/>
          </w:tcPr>
          <w:p w14:paraId="22291301" w14:textId="77777777" w:rsidR="00CC6D26" w:rsidRPr="00E50A6D" w:rsidRDefault="0098008A" w:rsidP="00805431">
            <w:pPr>
              <w:spacing w:line="360" w:lineRule="exact"/>
              <w:ind w:left="401" w:right="36" w:hanging="28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ปี </w:t>
            </w:r>
            <w:r w:rsidR="000B3645" w:rsidRPr="000B3645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1CCAC4BD" w14:textId="77777777" w:rsidR="00CC6D26" w:rsidRPr="00E50A6D" w:rsidRDefault="00CC6D26" w:rsidP="007B237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2410" w:type="dxa"/>
          </w:tcPr>
          <w:p w14:paraId="29EA430E" w14:textId="77777777" w:rsidR="00CC6D26" w:rsidRPr="00F80AEF" w:rsidRDefault="00CC6D26" w:rsidP="007B237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</w:tcPr>
          <w:p w14:paraId="1B1B3300" w14:textId="77777777" w:rsidR="00CC6D26" w:rsidRPr="00E50A6D" w:rsidRDefault="00CC6D26" w:rsidP="007B237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</w:tr>
      <w:tr w:rsidR="00CC6D26" w:rsidRPr="00E50A6D" w14:paraId="262D7155" w14:textId="77777777" w:rsidTr="00617901">
        <w:tc>
          <w:tcPr>
            <w:tcW w:w="3060" w:type="dxa"/>
          </w:tcPr>
          <w:p w14:paraId="3C7DFE6A" w14:textId="77777777" w:rsidR="00CC6D26" w:rsidRPr="00E50A6D" w:rsidRDefault="002920F9" w:rsidP="00805431">
            <w:pPr>
              <w:spacing w:line="360" w:lineRule="exact"/>
              <w:ind w:left="543" w:right="36" w:hanging="426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รายได้จากการขาย</w:t>
            </w:r>
            <w:r w:rsidR="00805431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และให้บริการ</w:t>
            </w:r>
          </w:p>
        </w:tc>
        <w:tc>
          <w:tcPr>
            <w:tcW w:w="2268" w:type="dxa"/>
          </w:tcPr>
          <w:p w14:paraId="4895F742" w14:textId="77777777" w:rsidR="00CC6D26" w:rsidRPr="00E50A6D" w:rsidRDefault="00371364" w:rsidP="0042195B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  <w:r w:rsidRPr="00371364">
              <w:rPr>
                <w:color w:val="000000"/>
                <w:sz w:val="30"/>
                <w:szCs w:val="30"/>
                <w:cs/>
              </w:rPr>
              <w:t>47</w:t>
            </w:r>
            <w:r w:rsidRPr="00371364">
              <w:rPr>
                <w:color w:val="000000"/>
                <w:sz w:val="30"/>
                <w:szCs w:val="30"/>
              </w:rPr>
              <w:t>,</w:t>
            </w:r>
            <w:r w:rsidRPr="00371364">
              <w:rPr>
                <w:color w:val="000000"/>
                <w:sz w:val="30"/>
                <w:szCs w:val="30"/>
                <w:cs/>
              </w:rPr>
              <w:t>900</w:t>
            </w:r>
            <w:r w:rsidRPr="00371364">
              <w:rPr>
                <w:color w:val="000000"/>
                <w:sz w:val="30"/>
                <w:szCs w:val="30"/>
              </w:rPr>
              <w:t>,</w:t>
            </w:r>
            <w:r w:rsidRPr="00371364">
              <w:rPr>
                <w:color w:val="000000"/>
                <w:sz w:val="30"/>
                <w:szCs w:val="30"/>
                <w:cs/>
              </w:rPr>
              <w:t>762.81</w:t>
            </w:r>
          </w:p>
        </w:tc>
        <w:tc>
          <w:tcPr>
            <w:tcW w:w="2410" w:type="dxa"/>
            <w:shd w:val="clear" w:color="auto" w:fill="auto"/>
          </w:tcPr>
          <w:p w14:paraId="3C3B7525" w14:textId="77777777" w:rsidR="00CC6D26" w:rsidRPr="00617901" w:rsidRDefault="00A13B76" w:rsidP="007B237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1790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417</w:t>
            </w:r>
            <w:r w:rsidRPr="006179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1790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667</w:t>
            </w:r>
            <w:r w:rsidRPr="006179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1790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518.73</w:t>
            </w:r>
          </w:p>
        </w:tc>
        <w:tc>
          <w:tcPr>
            <w:tcW w:w="1701" w:type="dxa"/>
            <w:shd w:val="clear" w:color="auto" w:fill="auto"/>
          </w:tcPr>
          <w:p w14:paraId="5009E1EF" w14:textId="77777777" w:rsidR="00CC6D26" w:rsidRPr="00617901" w:rsidRDefault="00F81913" w:rsidP="007B237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7901">
              <w:rPr>
                <w:rFonts w:ascii="Angsana New" w:hAnsi="Angsana New"/>
                <w:color w:val="000000"/>
                <w:sz w:val="30"/>
                <w:szCs w:val="30"/>
                <w:cs/>
              </w:rPr>
              <w:t>465</w:t>
            </w:r>
            <w:r w:rsidRPr="0061790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17901">
              <w:rPr>
                <w:rFonts w:ascii="Angsana New" w:hAnsi="Angsana New"/>
                <w:color w:val="000000"/>
                <w:sz w:val="30"/>
                <w:szCs w:val="30"/>
                <w:cs/>
              </w:rPr>
              <w:t>568</w:t>
            </w:r>
            <w:r w:rsidRPr="0061790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17901">
              <w:rPr>
                <w:rFonts w:ascii="Angsana New" w:hAnsi="Angsana New"/>
                <w:color w:val="000000"/>
                <w:sz w:val="30"/>
                <w:szCs w:val="30"/>
                <w:cs/>
              </w:rPr>
              <w:t>281.54</w:t>
            </w:r>
          </w:p>
        </w:tc>
      </w:tr>
    </w:tbl>
    <w:p w14:paraId="386185BF" w14:textId="77777777" w:rsidR="00315AF2" w:rsidRDefault="00315AF2" w:rsidP="00315AF2">
      <w:pPr>
        <w:spacing w:after="120"/>
        <w:ind w:left="540" w:firstLine="22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054CF40" w14:textId="77777777" w:rsidR="00D72E49" w:rsidRDefault="00D72E49" w:rsidP="00315AF2">
      <w:pPr>
        <w:spacing w:after="120"/>
        <w:ind w:left="540" w:firstLine="22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09F7C14" w14:textId="77777777" w:rsidR="00D72E49" w:rsidRDefault="00D72E49" w:rsidP="00315AF2">
      <w:pPr>
        <w:spacing w:after="120"/>
        <w:ind w:left="540" w:firstLine="22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167DD17" w14:textId="77777777" w:rsidR="00595B46" w:rsidRDefault="00595B46" w:rsidP="00315AF2">
      <w:pPr>
        <w:spacing w:after="120"/>
        <w:ind w:left="540" w:firstLine="22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997C52" w14:textId="77777777" w:rsidR="00595B46" w:rsidRDefault="00595B46" w:rsidP="00315AF2">
      <w:pPr>
        <w:spacing w:after="120"/>
        <w:ind w:left="540" w:firstLine="22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3431BC6" w14:textId="77777777" w:rsidR="00595B46" w:rsidRDefault="00595B46" w:rsidP="00315AF2">
      <w:pPr>
        <w:spacing w:after="120"/>
        <w:ind w:left="540" w:firstLine="22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08D476E" w14:textId="77777777" w:rsidR="00595B46" w:rsidRDefault="00595B46" w:rsidP="00315AF2">
      <w:pPr>
        <w:spacing w:after="120"/>
        <w:ind w:left="540" w:firstLine="22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6FA3243" w14:textId="77777777" w:rsidR="00595B46" w:rsidRDefault="00595B46" w:rsidP="00315AF2">
      <w:pPr>
        <w:spacing w:after="120"/>
        <w:ind w:left="540" w:firstLine="22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766EC02" w14:textId="77777777" w:rsidR="00595B46" w:rsidRDefault="00595B46" w:rsidP="009E674D">
      <w:pPr>
        <w:spacing w:after="12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279075A" w14:textId="77777777" w:rsidR="00315AF2" w:rsidRPr="00315AF2" w:rsidRDefault="00315AF2" w:rsidP="00352FE1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  <w:tab w:val="decimal" w:pos="7920"/>
        </w:tabs>
        <w:ind w:hanging="72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281C06DA" w14:textId="77777777" w:rsidR="00315AF2" w:rsidRPr="00315AF2" w:rsidRDefault="00315AF2" w:rsidP="00352FE1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  <w:tab w:val="decimal" w:pos="7920"/>
        </w:tabs>
        <w:ind w:hanging="72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563F961C" w14:textId="77777777" w:rsidR="00342F60" w:rsidRPr="00E50A6D" w:rsidRDefault="00342F60" w:rsidP="00E933C8">
      <w:pPr>
        <w:numPr>
          <w:ilvl w:val="0"/>
          <w:numId w:val="41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606EA3DC" w14:textId="77777777" w:rsidR="00342F60" w:rsidRPr="00E50A6D" w:rsidRDefault="00342F60" w:rsidP="00D256B7">
      <w:pPr>
        <w:pStyle w:val="ListParagraph"/>
        <w:numPr>
          <w:ilvl w:val="1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 xml:space="preserve">ณ วันที่ </w:t>
      </w:r>
      <w:bookmarkStart w:id="3" w:name="_Hlk8492122"/>
      <w:r w:rsidRPr="00E50A6D">
        <w:rPr>
          <w:rFonts w:ascii="Angsana New" w:hAnsi="Angsana New"/>
          <w:sz w:val="30"/>
          <w:szCs w:val="30"/>
        </w:rPr>
        <w:t>3</w:t>
      </w:r>
      <w:r w:rsidRPr="00E50A6D">
        <w:rPr>
          <w:rFonts w:ascii="Angsana New" w:hAnsi="Angsana New" w:hint="cs"/>
          <w:sz w:val="30"/>
          <w:szCs w:val="30"/>
          <w:cs/>
        </w:rPr>
        <w:t>1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 w:hint="cs"/>
          <w:sz w:val="30"/>
          <w:szCs w:val="30"/>
          <w:cs/>
        </w:rPr>
        <w:t>ธันวาคม</w:t>
      </w:r>
      <w:r w:rsidRPr="00E50A6D">
        <w:rPr>
          <w:rFonts w:ascii="Angsana New" w:hAnsi="Angsana New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</w:rPr>
        <w:t>256</w:t>
      </w:r>
      <w:r w:rsidR="00315AF2">
        <w:rPr>
          <w:rFonts w:ascii="Angsana New" w:hAnsi="Angsana New" w:hint="cs"/>
          <w:sz w:val="30"/>
          <w:szCs w:val="30"/>
          <w:cs/>
        </w:rPr>
        <w:t>4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 w:hint="cs"/>
          <w:sz w:val="30"/>
          <w:szCs w:val="30"/>
          <w:cs/>
        </w:rPr>
        <w:t>และ</w:t>
      </w:r>
      <w:r w:rsidR="00B37EAA"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</w:rPr>
        <w:t>256</w:t>
      </w:r>
      <w:r w:rsidR="00315AF2">
        <w:rPr>
          <w:rFonts w:ascii="Angsana New" w:hAnsi="Angsana New"/>
          <w:sz w:val="30"/>
          <w:szCs w:val="30"/>
        </w:rPr>
        <w:t>3</w:t>
      </w:r>
      <w:r w:rsidRPr="00E50A6D">
        <w:rPr>
          <w:rFonts w:ascii="Angsana New" w:hAnsi="Angsana New"/>
          <w:sz w:val="30"/>
          <w:szCs w:val="30"/>
          <w:cs/>
        </w:rPr>
        <w:t xml:space="preserve"> </w:t>
      </w:r>
      <w:bookmarkEnd w:id="3"/>
      <w:r w:rsidR="00E95BBC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บริษัทฯ</w:t>
      </w:r>
      <w:r w:rsidR="00E95BBC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มีภาระผูกพันจากการให้ธนาคารพาณิชย์ในประเทศแห่งหนึ่ง ออกหนังสือค้ำประกันจากการซื้อสินค้าต่างประเทศ</w:t>
      </w:r>
      <w:r w:rsidR="00E95BBC">
        <w:rPr>
          <w:rFonts w:ascii="Angsana New" w:hAnsi="Angsana New" w:hint="cs"/>
          <w:sz w:val="30"/>
          <w:szCs w:val="30"/>
          <w:cs/>
        </w:rPr>
        <w:t xml:space="preserve"> </w:t>
      </w:r>
      <w:r w:rsidR="00D256B7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จำนวน</w:t>
      </w:r>
      <w:r w:rsidR="00D256B7">
        <w:rPr>
          <w:rFonts w:ascii="Angsana New" w:hAnsi="Angsana New" w:hint="cs"/>
          <w:sz w:val="30"/>
          <w:szCs w:val="30"/>
          <w:cs/>
        </w:rPr>
        <w:t xml:space="preserve"> </w:t>
      </w:r>
      <w:r w:rsidR="00E95BBC">
        <w:rPr>
          <w:rFonts w:ascii="Angsana New" w:hAnsi="Angsana New"/>
          <w:sz w:val="30"/>
          <w:szCs w:val="30"/>
        </w:rPr>
        <w:t xml:space="preserve"> </w:t>
      </w:r>
      <w:bookmarkStart w:id="4" w:name="_Hlk68624995"/>
      <w:r w:rsidR="006629A5">
        <w:rPr>
          <w:rFonts w:ascii="Angsana New" w:hAnsi="Angsana New"/>
          <w:sz w:val="30"/>
          <w:szCs w:val="30"/>
        </w:rPr>
        <w:t>2</w:t>
      </w:r>
      <w:r w:rsidR="006629A5" w:rsidRPr="00E50A6D">
        <w:rPr>
          <w:rFonts w:ascii="Angsana New" w:hAnsi="Angsana New"/>
          <w:sz w:val="30"/>
          <w:szCs w:val="30"/>
        </w:rPr>
        <w:t>9</w:t>
      </w:r>
      <w:r w:rsidR="006629A5">
        <w:rPr>
          <w:rFonts w:ascii="Angsana New" w:hAnsi="Angsana New"/>
          <w:sz w:val="30"/>
          <w:szCs w:val="30"/>
        </w:rPr>
        <w:t>5</w:t>
      </w:r>
      <w:r w:rsidR="006629A5" w:rsidRPr="00E50A6D">
        <w:rPr>
          <w:rFonts w:ascii="Angsana New" w:hAnsi="Angsana New"/>
          <w:sz w:val="30"/>
          <w:szCs w:val="30"/>
        </w:rPr>
        <w:t>,</w:t>
      </w:r>
      <w:r w:rsidR="006629A5">
        <w:rPr>
          <w:rFonts w:ascii="Angsana New" w:hAnsi="Angsana New"/>
          <w:sz w:val="30"/>
          <w:szCs w:val="30"/>
        </w:rPr>
        <w:t>662</w:t>
      </w:r>
      <w:r w:rsidR="006629A5" w:rsidRPr="00E50A6D">
        <w:rPr>
          <w:rFonts w:ascii="Angsana New" w:hAnsi="Angsana New"/>
          <w:sz w:val="30"/>
          <w:szCs w:val="30"/>
        </w:rPr>
        <w:t>.</w:t>
      </w:r>
      <w:r w:rsidR="006629A5">
        <w:rPr>
          <w:rFonts w:ascii="Angsana New" w:hAnsi="Angsana New"/>
          <w:sz w:val="30"/>
          <w:szCs w:val="30"/>
        </w:rPr>
        <w:t>37</w:t>
      </w:r>
      <w:r w:rsidR="00D256B7">
        <w:rPr>
          <w:rFonts w:ascii="Angsana New" w:hAnsi="Angsana New" w:hint="cs"/>
          <w:sz w:val="30"/>
          <w:szCs w:val="30"/>
          <w:cs/>
        </w:rPr>
        <w:t xml:space="preserve"> </w:t>
      </w:r>
      <w:r w:rsidR="00E95BBC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</w:rPr>
        <w:t>USD</w:t>
      </w:r>
      <w:bookmarkEnd w:id="4"/>
      <w:r w:rsidR="00E95BBC">
        <w:rPr>
          <w:rFonts w:ascii="Angsana New" w:hAnsi="Angsana New" w:hint="cs"/>
          <w:sz w:val="30"/>
          <w:szCs w:val="30"/>
          <w:cs/>
        </w:rPr>
        <w:t xml:space="preserve"> </w:t>
      </w:r>
      <w:r w:rsidR="00D256B7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 w:hint="cs"/>
          <w:sz w:val="30"/>
          <w:szCs w:val="30"/>
          <w:cs/>
        </w:rPr>
        <w:t>และ</w:t>
      </w:r>
      <w:bookmarkStart w:id="5" w:name="_Hlk41902920"/>
      <w:r w:rsidR="00D256B7">
        <w:rPr>
          <w:rFonts w:ascii="Angsana New" w:hAnsi="Angsana New" w:hint="cs"/>
          <w:sz w:val="30"/>
          <w:szCs w:val="30"/>
          <w:cs/>
        </w:rPr>
        <w:t xml:space="preserve"> </w:t>
      </w:r>
      <w:r w:rsidR="00E95BBC">
        <w:rPr>
          <w:rFonts w:ascii="Angsana New" w:hAnsi="Angsana New" w:hint="cs"/>
          <w:sz w:val="30"/>
          <w:szCs w:val="30"/>
          <w:cs/>
        </w:rPr>
        <w:t xml:space="preserve"> </w:t>
      </w:r>
      <w:r w:rsidR="00315AF2" w:rsidRPr="00E50A6D">
        <w:rPr>
          <w:rFonts w:ascii="Angsana New" w:hAnsi="Angsana New"/>
          <w:sz w:val="30"/>
          <w:szCs w:val="30"/>
        </w:rPr>
        <w:t>92,956.65</w:t>
      </w:r>
      <w:r w:rsidRPr="00E50A6D">
        <w:rPr>
          <w:rFonts w:ascii="Angsana New" w:hAnsi="Angsana New"/>
          <w:sz w:val="30"/>
          <w:szCs w:val="30"/>
        </w:rPr>
        <w:t xml:space="preserve"> </w:t>
      </w:r>
      <w:bookmarkEnd w:id="5"/>
      <w:r w:rsidRPr="00E50A6D">
        <w:rPr>
          <w:rFonts w:ascii="Angsana New" w:hAnsi="Angsana New"/>
          <w:sz w:val="30"/>
          <w:szCs w:val="30"/>
        </w:rPr>
        <w:t>USD</w:t>
      </w:r>
      <w:r w:rsidRPr="00E50A6D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0F911A26" w14:textId="77777777" w:rsidR="00342F60" w:rsidRPr="00E50A6D" w:rsidRDefault="00342F60" w:rsidP="00E933C8">
      <w:pPr>
        <w:pStyle w:val="ListParagraph"/>
        <w:numPr>
          <w:ilvl w:val="1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 w:hint="cs"/>
          <w:sz w:val="30"/>
          <w:szCs w:val="30"/>
          <w:cs/>
        </w:rPr>
        <w:t xml:space="preserve">ณ </w:t>
      </w:r>
      <w:r w:rsidR="00315AF2" w:rsidRPr="00E50A6D">
        <w:rPr>
          <w:rFonts w:ascii="Angsana New" w:hAnsi="Angsana New"/>
          <w:sz w:val="30"/>
          <w:szCs w:val="30"/>
          <w:cs/>
        </w:rPr>
        <w:t xml:space="preserve">วันที่ </w:t>
      </w:r>
      <w:r w:rsidR="00315AF2" w:rsidRPr="00E50A6D">
        <w:rPr>
          <w:rFonts w:ascii="Angsana New" w:hAnsi="Angsana New"/>
          <w:sz w:val="30"/>
          <w:szCs w:val="30"/>
        </w:rPr>
        <w:t>3</w:t>
      </w:r>
      <w:r w:rsidR="00315AF2" w:rsidRPr="00E50A6D">
        <w:rPr>
          <w:rFonts w:ascii="Angsana New" w:hAnsi="Angsana New" w:hint="cs"/>
          <w:sz w:val="30"/>
          <w:szCs w:val="30"/>
          <w:cs/>
        </w:rPr>
        <w:t>1</w:t>
      </w:r>
      <w:r w:rsidR="00315AF2" w:rsidRPr="00E50A6D">
        <w:rPr>
          <w:rFonts w:ascii="Angsana New" w:hAnsi="Angsana New"/>
          <w:sz w:val="30"/>
          <w:szCs w:val="30"/>
        </w:rPr>
        <w:t xml:space="preserve"> </w:t>
      </w:r>
      <w:r w:rsidR="00315AF2" w:rsidRPr="00E50A6D">
        <w:rPr>
          <w:rFonts w:ascii="Angsana New" w:hAnsi="Angsana New" w:hint="cs"/>
          <w:sz w:val="30"/>
          <w:szCs w:val="30"/>
          <w:cs/>
        </w:rPr>
        <w:t>ธันวาคม</w:t>
      </w:r>
      <w:r w:rsidR="00315AF2" w:rsidRPr="00E50A6D">
        <w:rPr>
          <w:rFonts w:ascii="Angsana New" w:hAnsi="Angsana New"/>
          <w:sz w:val="30"/>
          <w:szCs w:val="30"/>
          <w:cs/>
        </w:rPr>
        <w:t xml:space="preserve"> </w:t>
      </w:r>
      <w:r w:rsidR="00315AF2" w:rsidRPr="00E50A6D">
        <w:rPr>
          <w:rFonts w:ascii="Angsana New" w:hAnsi="Angsana New"/>
          <w:sz w:val="30"/>
          <w:szCs w:val="30"/>
        </w:rPr>
        <w:t>256</w:t>
      </w:r>
      <w:r w:rsidR="00315AF2">
        <w:rPr>
          <w:rFonts w:ascii="Angsana New" w:hAnsi="Angsana New" w:hint="cs"/>
          <w:sz w:val="30"/>
          <w:szCs w:val="30"/>
          <w:cs/>
        </w:rPr>
        <w:t>4</w:t>
      </w:r>
      <w:r w:rsidR="00315AF2" w:rsidRPr="00E50A6D">
        <w:rPr>
          <w:rFonts w:ascii="Angsana New" w:hAnsi="Angsana New"/>
          <w:sz w:val="30"/>
          <w:szCs w:val="30"/>
        </w:rPr>
        <w:t xml:space="preserve"> </w:t>
      </w:r>
      <w:r w:rsidR="00315AF2" w:rsidRPr="00E50A6D">
        <w:rPr>
          <w:rFonts w:ascii="Angsana New" w:hAnsi="Angsana New" w:hint="cs"/>
          <w:sz w:val="30"/>
          <w:szCs w:val="30"/>
          <w:cs/>
        </w:rPr>
        <w:t xml:space="preserve">และ </w:t>
      </w:r>
      <w:r w:rsidR="00315AF2" w:rsidRPr="00E50A6D">
        <w:rPr>
          <w:rFonts w:ascii="Angsana New" w:hAnsi="Angsana New"/>
          <w:sz w:val="30"/>
          <w:szCs w:val="30"/>
        </w:rPr>
        <w:t>256</w:t>
      </w:r>
      <w:r w:rsidR="00315AF2">
        <w:rPr>
          <w:rFonts w:ascii="Angsana New" w:hAnsi="Angsana New"/>
          <w:sz w:val="30"/>
          <w:szCs w:val="30"/>
        </w:rPr>
        <w:t>3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50A6D">
        <w:rPr>
          <w:rFonts w:ascii="Angsana New" w:hAnsi="Angsana New"/>
          <w:sz w:val="30"/>
          <w:szCs w:val="30"/>
          <w:cs/>
        </w:rPr>
        <w:t xml:space="preserve">มีวงเงินเบิกเกินบัญชี วงเงินกู้ระยะสั้น วงเงินแอลซี ทีอาร์ และวงเงิน </w:t>
      </w:r>
      <w:r w:rsidRPr="00E50A6D">
        <w:rPr>
          <w:rFonts w:ascii="Angsana New" w:hAnsi="Angsana New"/>
          <w:sz w:val="30"/>
          <w:szCs w:val="30"/>
        </w:rPr>
        <w:t xml:space="preserve">Forward </w:t>
      </w:r>
      <w:r w:rsidRPr="00E50A6D">
        <w:rPr>
          <w:rFonts w:ascii="Angsana New" w:hAnsi="Angsana New"/>
          <w:sz w:val="30"/>
          <w:szCs w:val="30"/>
          <w:cs/>
        </w:rPr>
        <w:t>รวม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 xml:space="preserve">จำนวน </w:t>
      </w:r>
      <w:r w:rsidR="00915630">
        <w:rPr>
          <w:rFonts w:ascii="Angsana New" w:hAnsi="Angsana New"/>
          <w:sz w:val="30"/>
          <w:szCs w:val="30"/>
        </w:rPr>
        <w:t>187</w:t>
      </w:r>
      <w:r w:rsidRPr="00E50A6D">
        <w:rPr>
          <w:rFonts w:ascii="Angsana New" w:hAnsi="Angsana New"/>
          <w:sz w:val="30"/>
          <w:szCs w:val="30"/>
          <w:cs/>
        </w:rPr>
        <w:t xml:space="preserve"> ล้านบาท</w:t>
      </w:r>
      <w:r w:rsidR="00344ECA" w:rsidRPr="00E50A6D">
        <w:rPr>
          <w:rFonts w:ascii="Angsana New" w:hAnsi="Angsana New" w:hint="cs"/>
          <w:sz w:val="30"/>
          <w:szCs w:val="30"/>
          <w:cs/>
        </w:rPr>
        <w:t xml:space="preserve"> และ </w:t>
      </w:r>
      <w:r w:rsidR="006629A5">
        <w:rPr>
          <w:rFonts w:ascii="Angsana New" w:hAnsi="Angsana New"/>
          <w:sz w:val="30"/>
          <w:szCs w:val="30"/>
        </w:rPr>
        <w:t>1</w:t>
      </w:r>
      <w:r w:rsidR="00344ECA" w:rsidRPr="00E50A6D">
        <w:rPr>
          <w:rFonts w:ascii="Angsana New" w:hAnsi="Angsana New"/>
          <w:sz w:val="30"/>
          <w:szCs w:val="30"/>
        </w:rPr>
        <w:t xml:space="preserve"> </w:t>
      </w:r>
      <w:r w:rsidR="00344ECA" w:rsidRPr="00E50A6D">
        <w:rPr>
          <w:rFonts w:ascii="Angsana New" w:hAnsi="Angsana New" w:hint="cs"/>
          <w:sz w:val="30"/>
          <w:szCs w:val="30"/>
          <w:cs/>
        </w:rPr>
        <w:t xml:space="preserve">ล้าน </w:t>
      </w:r>
      <w:r w:rsidR="00344ECA" w:rsidRPr="00E50A6D">
        <w:rPr>
          <w:rFonts w:ascii="Angsana New" w:hAnsi="Angsana New"/>
          <w:sz w:val="30"/>
          <w:szCs w:val="30"/>
        </w:rPr>
        <w:t>USD</w:t>
      </w:r>
      <w:r w:rsidRPr="00E50A6D">
        <w:rPr>
          <w:rFonts w:ascii="Angsana New" w:hAnsi="Angsana New"/>
          <w:sz w:val="30"/>
          <w:szCs w:val="30"/>
          <w:cs/>
        </w:rPr>
        <w:t xml:space="preserve"> </w:t>
      </w:r>
      <w:r w:rsidRPr="00E50A6D">
        <w:rPr>
          <w:rFonts w:ascii="Angsana New" w:hAnsi="Angsana New" w:hint="cs"/>
          <w:sz w:val="30"/>
          <w:szCs w:val="30"/>
          <w:cs/>
        </w:rPr>
        <w:t xml:space="preserve">(เฉพาะบริษัทฯ </w:t>
      </w:r>
      <w:r w:rsidR="00EB5393">
        <w:rPr>
          <w:rFonts w:ascii="Angsana New" w:hAnsi="Angsana New"/>
          <w:sz w:val="30"/>
          <w:szCs w:val="30"/>
        </w:rPr>
        <w:t>185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 w:hint="cs"/>
          <w:sz w:val="30"/>
          <w:szCs w:val="30"/>
          <w:cs/>
        </w:rPr>
        <w:t>ล้านบาท</w:t>
      </w:r>
      <w:r w:rsidR="00344ECA" w:rsidRPr="00E50A6D">
        <w:rPr>
          <w:rFonts w:ascii="Angsana New" w:hAnsi="Angsana New"/>
          <w:sz w:val="30"/>
          <w:szCs w:val="30"/>
        </w:rPr>
        <w:t xml:space="preserve"> </w:t>
      </w:r>
      <w:r w:rsidR="00344ECA" w:rsidRPr="00E50A6D">
        <w:rPr>
          <w:rFonts w:ascii="Angsana New" w:hAnsi="Angsana New" w:hint="cs"/>
          <w:sz w:val="30"/>
          <w:szCs w:val="30"/>
          <w:cs/>
        </w:rPr>
        <w:t xml:space="preserve">และ </w:t>
      </w:r>
      <w:r w:rsidR="00EB5393">
        <w:rPr>
          <w:rFonts w:ascii="Angsana New" w:hAnsi="Angsana New"/>
          <w:sz w:val="30"/>
          <w:szCs w:val="30"/>
        </w:rPr>
        <w:t>1</w:t>
      </w:r>
      <w:r w:rsidR="00344ECA" w:rsidRPr="00E50A6D">
        <w:rPr>
          <w:rFonts w:ascii="Angsana New" w:hAnsi="Angsana New" w:hint="cs"/>
          <w:sz w:val="30"/>
          <w:szCs w:val="30"/>
          <w:cs/>
        </w:rPr>
        <w:t xml:space="preserve"> ล้าน</w:t>
      </w:r>
      <w:r w:rsidR="00344ECA" w:rsidRPr="00E50A6D">
        <w:rPr>
          <w:rFonts w:ascii="Angsana New" w:hAnsi="Angsana New"/>
          <w:sz w:val="30"/>
          <w:szCs w:val="30"/>
        </w:rPr>
        <w:t xml:space="preserve"> USD</w:t>
      </w:r>
      <w:r w:rsidRPr="00E50A6D">
        <w:rPr>
          <w:rFonts w:ascii="Angsana New" w:hAnsi="Angsana New" w:hint="cs"/>
          <w:sz w:val="30"/>
          <w:szCs w:val="30"/>
          <w:cs/>
        </w:rPr>
        <w:t xml:space="preserve">) และ </w:t>
      </w:r>
      <w:r w:rsidRPr="00E50A6D">
        <w:rPr>
          <w:rFonts w:ascii="Angsana New" w:hAnsi="Angsana New"/>
          <w:sz w:val="30"/>
          <w:szCs w:val="30"/>
          <w:cs/>
        </w:rPr>
        <w:t xml:space="preserve">จำนวน </w:t>
      </w:r>
      <w:r w:rsidR="00315AF2">
        <w:rPr>
          <w:rFonts w:ascii="Angsana New" w:hAnsi="Angsana New"/>
          <w:sz w:val="30"/>
          <w:szCs w:val="30"/>
        </w:rPr>
        <w:t>167</w:t>
      </w:r>
      <w:r w:rsidRPr="00E50A6D">
        <w:rPr>
          <w:rFonts w:ascii="Angsana New" w:hAnsi="Angsana New"/>
          <w:sz w:val="30"/>
          <w:szCs w:val="30"/>
          <w:cs/>
        </w:rPr>
        <w:t xml:space="preserve"> ล้านบาท</w:t>
      </w:r>
      <w:r w:rsidR="00315AF2">
        <w:rPr>
          <w:rFonts w:ascii="Angsana New" w:hAnsi="Angsana New"/>
          <w:sz w:val="30"/>
          <w:szCs w:val="30"/>
        </w:rPr>
        <w:t xml:space="preserve"> </w:t>
      </w:r>
      <w:r w:rsidR="00315AF2" w:rsidRPr="00E50A6D">
        <w:rPr>
          <w:rFonts w:ascii="Angsana New" w:hAnsi="Angsana New" w:hint="cs"/>
          <w:sz w:val="30"/>
          <w:szCs w:val="30"/>
          <w:cs/>
        </w:rPr>
        <w:t xml:space="preserve">และ </w:t>
      </w:r>
      <w:r w:rsidR="00315AF2" w:rsidRPr="00E50A6D">
        <w:rPr>
          <w:rFonts w:ascii="Angsana New" w:hAnsi="Angsana New"/>
          <w:sz w:val="30"/>
          <w:szCs w:val="30"/>
        </w:rPr>
        <w:t xml:space="preserve">1 </w:t>
      </w:r>
      <w:r w:rsidR="00315AF2" w:rsidRPr="00E50A6D">
        <w:rPr>
          <w:rFonts w:ascii="Angsana New" w:hAnsi="Angsana New" w:hint="cs"/>
          <w:sz w:val="30"/>
          <w:szCs w:val="30"/>
          <w:cs/>
        </w:rPr>
        <w:t xml:space="preserve">ล้าน </w:t>
      </w:r>
      <w:r w:rsidR="00315AF2" w:rsidRPr="00E50A6D">
        <w:rPr>
          <w:rFonts w:ascii="Angsana New" w:hAnsi="Angsana New"/>
          <w:sz w:val="30"/>
          <w:szCs w:val="30"/>
        </w:rPr>
        <w:t>USD</w:t>
      </w:r>
      <w:r w:rsidRPr="00E50A6D">
        <w:rPr>
          <w:rFonts w:ascii="Angsana New" w:hAnsi="Angsana New"/>
          <w:sz w:val="30"/>
          <w:szCs w:val="30"/>
          <w:cs/>
        </w:rPr>
        <w:t xml:space="preserve"> (เฉพาะบริษัทฯ </w:t>
      </w:r>
      <w:r w:rsidR="00315AF2">
        <w:rPr>
          <w:rFonts w:ascii="Angsana New" w:hAnsi="Angsana New"/>
          <w:sz w:val="30"/>
          <w:szCs w:val="30"/>
        </w:rPr>
        <w:t>165</w:t>
      </w:r>
      <w:r w:rsidRPr="00E50A6D">
        <w:rPr>
          <w:rFonts w:ascii="Angsana New" w:hAnsi="Angsana New"/>
          <w:sz w:val="30"/>
          <w:szCs w:val="30"/>
          <w:cs/>
        </w:rPr>
        <w:t xml:space="preserve"> ล้านบาท</w:t>
      </w:r>
      <w:r w:rsidR="00315AF2" w:rsidRPr="00E50A6D">
        <w:rPr>
          <w:rFonts w:ascii="Angsana New" w:hAnsi="Angsana New" w:hint="cs"/>
          <w:sz w:val="30"/>
          <w:szCs w:val="30"/>
          <w:cs/>
        </w:rPr>
        <w:t xml:space="preserve">และ </w:t>
      </w:r>
      <w:r w:rsidR="00315AF2" w:rsidRPr="00E50A6D">
        <w:rPr>
          <w:rFonts w:ascii="Angsana New" w:hAnsi="Angsana New"/>
          <w:sz w:val="30"/>
          <w:szCs w:val="30"/>
        </w:rPr>
        <w:t xml:space="preserve">1 </w:t>
      </w:r>
      <w:r w:rsidR="00315AF2" w:rsidRPr="00E50A6D">
        <w:rPr>
          <w:rFonts w:ascii="Angsana New" w:hAnsi="Angsana New" w:hint="cs"/>
          <w:sz w:val="30"/>
          <w:szCs w:val="30"/>
          <w:cs/>
        </w:rPr>
        <w:t xml:space="preserve">ล้าน </w:t>
      </w:r>
      <w:r w:rsidR="00315AF2" w:rsidRPr="00E50A6D">
        <w:rPr>
          <w:rFonts w:ascii="Angsana New" w:hAnsi="Angsana New"/>
          <w:sz w:val="30"/>
          <w:szCs w:val="30"/>
        </w:rPr>
        <w:t>USD</w:t>
      </w:r>
      <w:r w:rsidRPr="00E50A6D">
        <w:rPr>
          <w:rFonts w:ascii="Angsana New" w:hAnsi="Angsana New"/>
          <w:sz w:val="30"/>
          <w:szCs w:val="30"/>
          <w:cs/>
        </w:rPr>
        <w:t>)</w:t>
      </w:r>
      <w:r w:rsidRPr="00E50A6D">
        <w:rPr>
          <w:rFonts w:ascii="Angsana New" w:hAnsi="Angsana New" w:hint="cs"/>
          <w:sz w:val="30"/>
          <w:szCs w:val="30"/>
          <w:cs/>
        </w:rPr>
        <w:t xml:space="preserve"> ตามลำดับ </w:t>
      </w:r>
      <w:r w:rsidRPr="00E50A6D">
        <w:rPr>
          <w:rFonts w:ascii="Angsana New" w:hAnsi="Angsana New"/>
          <w:sz w:val="30"/>
          <w:szCs w:val="30"/>
          <w:cs/>
        </w:rPr>
        <w:t>ภาระผูกพันดังกล่าวค้ำประกันโดย</w:t>
      </w:r>
      <w:r w:rsidRPr="00E50A6D">
        <w:rPr>
          <w:rFonts w:ascii="Angsana New" w:hAnsi="Angsana New" w:hint="cs"/>
          <w:sz w:val="30"/>
          <w:szCs w:val="30"/>
          <w:cs/>
        </w:rPr>
        <w:t xml:space="preserve">เงินฝากออมทรัพย์ </w:t>
      </w:r>
      <w:r w:rsidRPr="00E50A6D">
        <w:rPr>
          <w:rFonts w:ascii="Angsana New" w:hAnsi="Angsana New"/>
          <w:sz w:val="30"/>
          <w:szCs w:val="30"/>
          <w:cs/>
        </w:rPr>
        <w:t>ที่ดินและสิ่งปลูกสร้างกรรมสิทธิ์ของบริษัทฯ และค้ำประกันโดย</w:t>
      </w:r>
      <w:r w:rsidRPr="00E50A6D">
        <w:rPr>
          <w:rFonts w:ascii="Angsana New" w:hAnsi="Angsana New" w:hint="cs"/>
          <w:sz w:val="30"/>
          <w:szCs w:val="30"/>
          <w:cs/>
        </w:rPr>
        <w:t>บุคคลที่เกี่ยวข้องกัน</w:t>
      </w:r>
    </w:p>
    <w:p w14:paraId="4CA4D482" w14:textId="50F9A440" w:rsidR="00342F60" w:rsidRPr="00E50A6D" w:rsidRDefault="00342F60" w:rsidP="00E933C8">
      <w:pPr>
        <w:pStyle w:val="ListParagraph"/>
        <w:numPr>
          <w:ilvl w:val="1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 xml:space="preserve">ณ </w:t>
      </w:r>
      <w:r w:rsidR="00315AF2" w:rsidRPr="00E50A6D">
        <w:rPr>
          <w:rFonts w:ascii="Angsana New" w:hAnsi="Angsana New"/>
          <w:sz w:val="30"/>
          <w:szCs w:val="30"/>
          <w:cs/>
        </w:rPr>
        <w:t xml:space="preserve">วันที่ </w:t>
      </w:r>
      <w:r w:rsidR="00315AF2" w:rsidRPr="00E50A6D">
        <w:rPr>
          <w:rFonts w:ascii="Angsana New" w:hAnsi="Angsana New"/>
          <w:sz w:val="30"/>
          <w:szCs w:val="30"/>
        </w:rPr>
        <w:t>3</w:t>
      </w:r>
      <w:r w:rsidR="00315AF2" w:rsidRPr="00E50A6D">
        <w:rPr>
          <w:rFonts w:ascii="Angsana New" w:hAnsi="Angsana New" w:hint="cs"/>
          <w:sz w:val="30"/>
          <w:szCs w:val="30"/>
          <w:cs/>
        </w:rPr>
        <w:t>1</w:t>
      </w:r>
      <w:r w:rsidR="00315AF2" w:rsidRPr="00E50A6D">
        <w:rPr>
          <w:rFonts w:ascii="Angsana New" w:hAnsi="Angsana New"/>
          <w:sz w:val="30"/>
          <w:szCs w:val="30"/>
        </w:rPr>
        <w:t xml:space="preserve"> </w:t>
      </w:r>
      <w:r w:rsidR="00315AF2" w:rsidRPr="00E50A6D">
        <w:rPr>
          <w:rFonts w:ascii="Angsana New" w:hAnsi="Angsana New" w:hint="cs"/>
          <w:sz w:val="30"/>
          <w:szCs w:val="30"/>
          <w:cs/>
        </w:rPr>
        <w:t>ธันวาคม</w:t>
      </w:r>
      <w:r w:rsidR="00315AF2" w:rsidRPr="00E50A6D">
        <w:rPr>
          <w:rFonts w:ascii="Angsana New" w:hAnsi="Angsana New"/>
          <w:sz w:val="30"/>
          <w:szCs w:val="30"/>
          <w:cs/>
        </w:rPr>
        <w:t xml:space="preserve"> </w:t>
      </w:r>
      <w:r w:rsidR="00315AF2" w:rsidRPr="00E50A6D">
        <w:rPr>
          <w:rFonts w:ascii="Angsana New" w:hAnsi="Angsana New"/>
          <w:sz w:val="30"/>
          <w:szCs w:val="30"/>
        </w:rPr>
        <w:t>256</w:t>
      </w:r>
      <w:r w:rsidR="00315AF2">
        <w:rPr>
          <w:rFonts w:ascii="Angsana New" w:hAnsi="Angsana New" w:hint="cs"/>
          <w:sz w:val="30"/>
          <w:szCs w:val="30"/>
          <w:cs/>
        </w:rPr>
        <w:t>4</w:t>
      </w:r>
      <w:r w:rsidR="00315AF2" w:rsidRPr="00E50A6D">
        <w:rPr>
          <w:rFonts w:ascii="Angsana New" w:hAnsi="Angsana New"/>
          <w:sz w:val="30"/>
          <w:szCs w:val="30"/>
        </w:rPr>
        <w:t xml:space="preserve"> </w:t>
      </w:r>
      <w:r w:rsidR="00315AF2" w:rsidRPr="00E50A6D">
        <w:rPr>
          <w:rFonts w:ascii="Angsana New" w:hAnsi="Angsana New" w:hint="cs"/>
          <w:sz w:val="30"/>
          <w:szCs w:val="30"/>
          <w:cs/>
        </w:rPr>
        <w:t xml:space="preserve">และ </w:t>
      </w:r>
      <w:r w:rsidR="00315AF2" w:rsidRPr="00E50A6D">
        <w:rPr>
          <w:rFonts w:ascii="Angsana New" w:hAnsi="Angsana New"/>
          <w:sz w:val="30"/>
          <w:szCs w:val="30"/>
        </w:rPr>
        <w:t>256</w:t>
      </w:r>
      <w:r w:rsidR="00315AF2">
        <w:rPr>
          <w:rFonts w:ascii="Angsana New" w:hAnsi="Angsana New"/>
          <w:sz w:val="30"/>
          <w:szCs w:val="30"/>
        </w:rPr>
        <w:t>3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 xml:space="preserve">บริษัทฯ มีภาระผูกพันจากการให้ธนาคารพาณิชย์ในประเทศแห่งหนึ่ง ออกหนังสือค้ำประกันการปฏิบัติงานตามสัญญา เป็นจำนวน </w:t>
      </w:r>
      <w:r w:rsidR="00DB5231">
        <w:rPr>
          <w:rFonts w:ascii="Angsana New" w:hAnsi="Angsana New"/>
          <w:sz w:val="30"/>
          <w:szCs w:val="30"/>
        </w:rPr>
        <w:t>8.30</w:t>
      </w:r>
      <w:r w:rsidRPr="00E50A6D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E50A6D">
        <w:rPr>
          <w:rFonts w:ascii="Angsana New" w:hAnsi="Angsana New" w:hint="cs"/>
          <w:sz w:val="30"/>
          <w:szCs w:val="30"/>
          <w:cs/>
        </w:rPr>
        <w:t xml:space="preserve">และ </w:t>
      </w:r>
      <w:r w:rsidR="00315AF2" w:rsidRPr="00E50A6D">
        <w:rPr>
          <w:rFonts w:ascii="Angsana New" w:hAnsi="Angsana New"/>
          <w:sz w:val="30"/>
          <w:szCs w:val="30"/>
        </w:rPr>
        <w:t>2.78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Pr="00E50A6D">
        <w:rPr>
          <w:rFonts w:ascii="Angsana New" w:hAnsi="Angsana New"/>
          <w:sz w:val="30"/>
          <w:szCs w:val="30"/>
          <w:cs/>
        </w:rPr>
        <w:t>ภาระผูกพันดังกล่าวค้ำประกันโดยบัญชีเงินฝาก</w:t>
      </w:r>
      <w:r w:rsidRPr="00E50A6D">
        <w:rPr>
          <w:rFonts w:ascii="Angsana New" w:hAnsi="Angsana New" w:hint="cs"/>
          <w:sz w:val="30"/>
          <w:szCs w:val="30"/>
          <w:cs/>
        </w:rPr>
        <w:t>ธนาคาร</w:t>
      </w:r>
    </w:p>
    <w:p w14:paraId="6A795B9C" w14:textId="77777777" w:rsidR="005B610E" w:rsidRPr="00E50A6D" w:rsidRDefault="0011668A" w:rsidP="00E933C8">
      <w:pPr>
        <w:pStyle w:val="ListParagraph"/>
        <w:numPr>
          <w:ilvl w:val="1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02094F">
        <w:rPr>
          <w:rFonts w:ascii="Angsana New" w:hAnsi="Angsana New"/>
          <w:sz w:val="30"/>
          <w:szCs w:val="30"/>
          <w:cs/>
        </w:rPr>
        <w:t>ณ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วันที่</w:t>
      </w:r>
      <w:r w:rsidRPr="0002094F">
        <w:rPr>
          <w:rFonts w:ascii="Angsana New" w:hAnsi="Angsana New" w:hint="cs"/>
          <w:sz w:val="30"/>
          <w:szCs w:val="30"/>
          <w:cs/>
        </w:rPr>
        <w:t xml:space="preserve"> </w:t>
      </w:r>
      <w:r w:rsidRPr="0002094F">
        <w:rPr>
          <w:rFonts w:ascii="Angsana New" w:hAnsi="Angsana New"/>
          <w:sz w:val="30"/>
          <w:szCs w:val="30"/>
        </w:rPr>
        <w:t>31</w:t>
      </w:r>
      <w:r w:rsidRPr="0002094F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02094F">
        <w:rPr>
          <w:rFonts w:ascii="Angsana New" w:hAnsi="Angsana New"/>
          <w:sz w:val="30"/>
          <w:szCs w:val="30"/>
        </w:rPr>
        <w:t>2563</w:t>
      </w:r>
      <w:r w:rsidRPr="0002094F">
        <w:rPr>
          <w:rFonts w:ascii="Angsana New" w:hAnsi="Angsana New"/>
          <w:sz w:val="30"/>
          <w:szCs w:val="30"/>
          <w:cs/>
        </w:rPr>
        <w:t xml:space="preserve"> บริษัทฯ มีภาระผูกพันตามสัญญาก่อสร้างโรงงาน กับบริษัทแห่งหนึ่ง มูลค่าภาระผูกพันตามสัญญาคงเหลือ</w:t>
      </w:r>
      <w:r w:rsidRPr="0002094F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02094F">
        <w:rPr>
          <w:rFonts w:ascii="Angsana New" w:hAnsi="Angsana New"/>
          <w:sz w:val="30"/>
          <w:szCs w:val="30"/>
          <w:cs/>
        </w:rPr>
        <w:t xml:space="preserve"> </w:t>
      </w:r>
      <w:r w:rsidRPr="0002094F">
        <w:rPr>
          <w:rFonts w:ascii="Angsana New" w:hAnsi="Angsana New"/>
          <w:sz w:val="30"/>
          <w:szCs w:val="30"/>
        </w:rPr>
        <w:t>22.72</w:t>
      </w:r>
      <w:r w:rsidRPr="0002094F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4CBC6E73" w14:textId="77777777" w:rsidR="00342F60" w:rsidRPr="00E50A6D" w:rsidRDefault="00342F60" w:rsidP="00E933C8">
      <w:pPr>
        <w:pStyle w:val="ListParagraph"/>
        <w:numPr>
          <w:ilvl w:val="1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 w:hint="cs"/>
          <w:sz w:val="30"/>
          <w:szCs w:val="30"/>
          <w:cs/>
        </w:rPr>
        <w:t xml:space="preserve">ณ </w:t>
      </w:r>
      <w:r w:rsidR="00315AF2" w:rsidRPr="00E50A6D">
        <w:rPr>
          <w:rFonts w:ascii="Angsana New" w:hAnsi="Angsana New"/>
          <w:sz w:val="30"/>
          <w:szCs w:val="30"/>
          <w:cs/>
        </w:rPr>
        <w:t xml:space="preserve">วันที่ </w:t>
      </w:r>
      <w:r w:rsidR="00315AF2" w:rsidRPr="00E50A6D">
        <w:rPr>
          <w:rFonts w:ascii="Angsana New" w:hAnsi="Angsana New"/>
          <w:sz w:val="30"/>
          <w:szCs w:val="30"/>
        </w:rPr>
        <w:t>3</w:t>
      </w:r>
      <w:r w:rsidR="00315AF2" w:rsidRPr="00E50A6D">
        <w:rPr>
          <w:rFonts w:ascii="Angsana New" w:hAnsi="Angsana New" w:hint="cs"/>
          <w:sz w:val="30"/>
          <w:szCs w:val="30"/>
          <w:cs/>
        </w:rPr>
        <w:t>1</w:t>
      </w:r>
      <w:r w:rsidR="00315AF2" w:rsidRPr="00E50A6D">
        <w:rPr>
          <w:rFonts w:ascii="Angsana New" w:hAnsi="Angsana New"/>
          <w:sz w:val="30"/>
          <w:szCs w:val="30"/>
        </w:rPr>
        <w:t xml:space="preserve"> </w:t>
      </w:r>
      <w:r w:rsidR="00315AF2" w:rsidRPr="00E50A6D">
        <w:rPr>
          <w:rFonts w:ascii="Angsana New" w:hAnsi="Angsana New" w:hint="cs"/>
          <w:sz w:val="30"/>
          <w:szCs w:val="30"/>
          <w:cs/>
        </w:rPr>
        <w:t>ธันวาคม</w:t>
      </w:r>
      <w:r w:rsidR="00315AF2" w:rsidRPr="00E50A6D">
        <w:rPr>
          <w:rFonts w:ascii="Angsana New" w:hAnsi="Angsana New"/>
          <w:sz w:val="30"/>
          <w:szCs w:val="30"/>
          <w:cs/>
        </w:rPr>
        <w:t xml:space="preserve"> </w:t>
      </w:r>
      <w:r w:rsidR="00315AF2" w:rsidRPr="00E50A6D">
        <w:rPr>
          <w:rFonts w:ascii="Angsana New" w:hAnsi="Angsana New"/>
          <w:sz w:val="30"/>
          <w:szCs w:val="30"/>
        </w:rPr>
        <w:t>256</w:t>
      </w:r>
      <w:r w:rsidR="00315AF2">
        <w:rPr>
          <w:rFonts w:ascii="Angsana New" w:hAnsi="Angsana New" w:hint="cs"/>
          <w:sz w:val="30"/>
          <w:szCs w:val="30"/>
          <w:cs/>
        </w:rPr>
        <w:t>4</w:t>
      </w:r>
      <w:r w:rsidR="00315AF2" w:rsidRPr="00E50A6D">
        <w:rPr>
          <w:rFonts w:ascii="Angsana New" w:hAnsi="Angsana New"/>
          <w:sz w:val="30"/>
          <w:szCs w:val="30"/>
        </w:rPr>
        <w:t xml:space="preserve"> </w:t>
      </w:r>
      <w:r w:rsidR="00315AF2" w:rsidRPr="00E50A6D">
        <w:rPr>
          <w:rFonts w:ascii="Angsana New" w:hAnsi="Angsana New" w:hint="cs"/>
          <w:sz w:val="30"/>
          <w:szCs w:val="30"/>
          <w:cs/>
        </w:rPr>
        <w:t xml:space="preserve">และ </w:t>
      </w:r>
      <w:r w:rsidR="00315AF2" w:rsidRPr="00E50A6D">
        <w:rPr>
          <w:rFonts w:ascii="Angsana New" w:hAnsi="Angsana New"/>
          <w:sz w:val="30"/>
          <w:szCs w:val="30"/>
        </w:rPr>
        <w:t>256</w:t>
      </w:r>
      <w:r w:rsidR="00315AF2">
        <w:rPr>
          <w:rFonts w:ascii="Angsana New" w:hAnsi="Angsana New"/>
          <w:sz w:val="30"/>
          <w:szCs w:val="30"/>
        </w:rPr>
        <w:t>3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 w:hint="cs"/>
          <w:sz w:val="30"/>
          <w:szCs w:val="30"/>
          <w:cs/>
        </w:rPr>
        <w:t>กลุ่มบริษัทมีภาระผูกพันที่จะต้องจ่ายตามสัญญาเช่าระยะยาว รายละเอียด ดังต่อไปนี้</w:t>
      </w:r>
    </w:p>
    <w:tbl>
      <w:tblPr>
        <w:tblW w:w="9191" w:type="dxa"/>
        <w:tblInd w:w="738" w:type="dxa"/>
        <w:tblLook w:val="04A0" w:firstRow="1" w:lastRow="0" w:firstColumn="1" w:lastColumn="0" w:noHBand="0" w:noVBand="1"/>
      </w:tblPr>
      <w:tblGrid>
        <w:gridCol w:w="2479"/>
        <w:gridCol w:w="1571"/>
        <w:gridCol w:w="284"/>
        <w:gridCol w:w="1516"/>
        <w:gridCol w:w="284"/>
        <w:gridCol w:w="1458"/>
        <w:gridCol w:w="244"/>
        <w:gridCol w:w="1355"/>
      </w:tblGrid>
      <w:tr w:rsidR="00342F60" w:rsidRPr="00E50A6D" w14:paraId="6C074853" w14:textId="77777777" w:rsidTr="00E95BBC">
        <w:tc>
          <w:tcPr>
            <w:tcW w:w="2479" w:type="dxa"/>
            <w:shd w:val="clear" w:color="auto" w:fill="auto"/>
          </w:tcPr>
          <w:p w14:paraId="73E61880" w14:textId="77777777" w:rsidR="00342F60" w:rsidRPr="00E50A6D" w:rsidRDefault="00342F60" w:rsidP="00D3313D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5D46E7D3" w14:textId="77777777" w:rsidR="00342F60" w:rsidRPr="00E50A6D" w:rsidRDefault="00342F60" w:rsidP="00D3313D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4387747" w14:textId="77777777" w:rsidR="00342F60" w:rsidRPr="00E50A6D" w:rsidRDefault="00342F60" w:rsidP="00D3313D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</w:tcPr>
          <w:p w14:paraId="0544884F" w14:textId="77777777" w:rsidR="00342F60" w:rsidRPr="00E50A6D" w:rsidRDefault="00342F60" w:rsidP="00D3313D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12DE3F1" w14:textId="77777777" w:rsidR="00342F60" w:rsidRPr="00E50A6D" w:rsidRDefault="00342F60" w:rsidP="00D3313D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</w:tcPr>
          <w:p w14:paraId="488E5297" w14:textId="77777777" w:rsidR="00342F60" w:rsidRPr="00E50A6D" w:rsidRDefault="00342F60" w:rsidP="00D3313D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170353FC" w14:textId="77777777" w:rsidR="00342F60" w:rsidRPr="00E50A6D" w:rsidRDefault="00342F60" w:rsidP="00D3313D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shd w:val="clear" w:color="auto" w:fill="auto"/>
          </w:tcPr>
          <w:p w14:paraId="75B997F3" w14:textId="77777777" w:rsidR="00342F60" w:rsidRPr="00E50A6D" w:rsidRDefault="00342F60" w:rsidP="00D3313D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 xml:space="preserve">(หน่วย 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 xml:space="preserve">: 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342F60" w:rsidRPr="00E50A6D" w14:paraId="63191BC8" w14:textId="77777777" w:rsidTr="00E95BBC">
        <w:tc>
          <w:tcPr>
            <w:tcW w:w="2479" w:type="dxa"/>
            <w:shd w:val="clear" w:color="auto" w:fill="auto"/>
          </w:tcPr>
          <w:p w14:paraId="6E6E8C83" w14:textId="77777777" w:rsidR="00342F60" w:rsidRPr="00E50A6D" w:rsidRDefault="00342F60" w:rsidP="00D3313D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7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11813E" w14:textId="77777777" w:rsidR="00342F60" w:rsidRPr="00E50A6D" w:rsidRDefault="00342F60" w:rsidP="00D3313D">
            <w:pPr>
              <w:spacing w:line="40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shd w:val="clear" w:color="auto" w:fill="auto"/>
          </w:tcPr>
          <w:p w14:paraId="1497E08C" w14:textId="77777777" w:rsidR="00342F60" w:rsidRPr="00E50A6D" w:rsidRDefault="00342F60" w:rsidP="00D3313D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8E171B" w14:textId="77777777" w:rsidR="00342F60" w:rsidRPr="00E50A6D" w:rsidRDefault="00342F60" w:rsidP="00D3313D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668A" w:rsidRPr="00E50A6D" w14:paraId="65A31C4F" w14:textId="77777777" w:rsidTr="00E95BBC">
        <w:tc>
          <w:tcPr>
            <w:tcW w:w="2479" w:type="dxa"/>
            <w:shd w:val="clear" w:color="auto" w:fill="auto"/>
          </w:tcPr>
          <w:p w14:paraId="554BB19B" w14:textId="77777777" w:rsidR="0011668A" w:rsidRPr="00E50A6D" w:rsidRDefault="0011668A" w:rsidP="0011668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E95B01" w14:textId="77777777" w:rsidR="0011668A" w:rsidRPr="00E50A6D" w:rsidRDefault="0011668A" w:rsidP="0011668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E50A6D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3A550B15" w14:textId="77777777" w:rsidR="0011668A" w:rsidRPr="00E50A6D" w:rsidRDefault="0011668A" w:rsidP="0011668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96F6AC" w14:textId="77777777" w:rsidR="0011668A" w:rsidRPr="00E50A6D" w:rsidRDefault="0011668A" w:rsidP="0011668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E50A6D">
              <w:rPr>
                <w:sz w:val="28"/>
                <w:szCs w:val="28"/>
              </w:rPr>
              <w:t>2563</w:t>
            </w:r>
          </w:p>
        </w:tc>
        <w:tc>
          <w:tcPr>
            <w:tcW w:w="284" w:type="dxa"/>
            <w:shd w:val="clear" w:color="auto" w:fill="auto"/>
          </w:tcPr>
          <w:p w14:paraId="198220B8" w14:textId="77777777" w:rsidR="0011668A" w:rsidRPr="00E50A6D" w:rsidRDefault="0011668A" w:rsidP="0011668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2DEC9D" w14:textId="77777777" w:rsidR="0011668A" w:rsidRPr="00E50A6D" w:rsidRDefault="0011668A" w:rsidP="0011668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E50A6D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4</w:t>
            </w:r>
          </w:p>
        </w:tc>
        <w:tc>
          <w:tcPr>
            <w:tcW w:w="244" w:type="dxa"/>
            <w:tcBorders>
              <w:top w:val="single" w:sz="4" w:space="0" w:color="auto"/>
            </w:tcBorders>
            <w:shd w:val="clear" w:color="auto" w:fill="auto"/>
          </w:tcPr>
          <w:p w14:paraId="6CDB1E98" w14:textId="77777777" w:rsidR="0011668A" w:rsidRPr="00E50A6D" w:rsidRDefault="0011668A" w:rsidP="0011668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31AC13" w14:textId="77777777" w:rsidR="0011668A" w:rsidRPr="00E50A6D" w:rsidRDefault="0011668A" w:rsidP="0011668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E50A6D">
              <w:rPr>
                <w:sz w:val="28"/>
                <w:szCs w:val="28"/>
              </w:rPr>
              <w:t>2563</w:t>
            </w:r>
          </w:p>
        </w:tc>
      </w:tr>
      <w:tr w:rsidR="0011668A" w:rsidRPr="00E50A6D" w14:paraId="1C007A80" w14:textId="77777777" w:rsidTr="00E95BBC">
        <w:tc>
          <w:tcPr>
            <w:tcW w:w="2479" w:type="dxa"/>
            <w:shd w:val="clear" w:color="auto" w:fill="auto"/>
          </w:tcPr>
          <w:p w14:paraId="3D81E083" w14:textId="77777777" w:rsidR="0011668A" w:rsidRPr="00E50A6D" w:rsidRDefault="0011668A" w:rsidP="0011668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 xml:space="preserve">ถึงกำหนดชำระภายใน 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shd w:val="clear" w:color="auto" w:fill="auto"/>
          </w:tcPr>
          <w:p w14:paraId="3A8EC4F3" w14:textId="77777777" w:rsidR="0011668A" w:rsidRPr="00E50A6D" w:rsidRDefault="004E35E2" w:rsidP="0011668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35E2">
              <w:rPr>
                <w:rFonts w:ascii="Angsana New" w:hAnsi="Angsana New"/>
                <w:sz w:val="30"/>
                <w:szCs w:val="30"/>
                <w:cs/>
                <w:lang w:val="en-US"/>
              </w:rPr>
              <w:t>226</w:t>
            </w:r>
            <w:r w:rsidRPr="004E35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E35E2">
              <w:rPr>
                <w:rFonts w:ascii="Angsana New" w:hAnsi="Angsana New"/>
                <w:sz w:val="30"/>
                <w:szCs w:val="30"/>
                <w:cs/>
                <w:lang w:val="en-US"/>
              </w:rPr>
              <w:t>800.00</w:t>
            </w:r>
          </w:p>
        </w:tc>
        <w:tc>
          <w:tcPr>
            <w:tcW w:w="284" w:type="dxa"/>
          </w:tcPr>
          <w:p w14:paraId="1226836F" w14:textId="77777777" w:rsidR="0011668A" w:rsidRPr="00E50A6D" w:rsidRDefault="0011668A" w:rsidP="0011668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</w:tcPr>
          <w:p w14:paraId="6A8CF50A" w14:textId="77777777" w:rsidR="0011668A" w:rsidRPr="00E50A6D" w:rsidRDefault="0011668A" w:rsidP="0011668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207,600.00</w:t>
            </w:r>
          </w:p>
        </w:tc>
        <w:tc>
          <w:tcPr>
            <w:tcW w:w="284" w:type="dxa"/>
          </w:tcPr>
          <w:p w14:paraId="3CA177EB" w14:textId="77777777" w:rsidR="0011668A" w:rsidRPr="00E50A6D" w:rsidRDefault="0011668A" w:rsidP="0011668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</w:tcPr>
          <w:p w14:paraId="198252CE" w14:textId="77777777" w:rsidR="0011668A" w:rsidRPr="00E50A6D" w:rsidRDefault="0011668A" w:rsidP="0011668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37AF79E9" w14:textId="77777777" w:rsidR="0011668A" w:rsidRPr="00E50A6D" w:rsidRDefault="0011668A" w:rsidP="0011668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61E4A7A6" w14:textId="77777777" w:rsidR="0011668A" w:rsidRPr="00E50A6D" w:rsidRDefault="0011668A" w:rsidP="0011668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1668A" w:rsidRPr="00E50A6D" w14:paraId="7367533B" w14:textId="77777777" w:rsidTr="00E95BBC">
        <w:tc>
          <w:tcPr>
            <w:tcW w:w="2479" w:type="dxa"/>
            <w:shd w:val="clear" w:color="auto" w:fill="auto"/>
          </w:tcPr>
          <w:p w14:paraId="59684941" w14:textId="77777777" w:rsidR="0011668A" w:rsidRPr="00E50A6D" w:rsidRDefault="0011668A" w:rsidP="0011668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ปี แต่ไม่เกิน 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571" w:type="dxa"/>
            <w:shd w:val="clear" w:color="auto" w:fill="auto"/>
          </w:tcPr>
          <w:p w14:paraId="10CF2AC4" w14:textId="77777777" w:rsidR="0011668A" w:rsidRPr="00E50A6D" w:rsidRDefault="004E35E2" w:rsidP="0011668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35E2">
              <w:rPr>
                <w:rFonts w:ascii="Angsana New" w:hAnsi="Angsana New"/>
                <w:sz w:val="30"/>
                <w:szCs w:val="30"/>
                <w:cs/>
                <w:lang w:val="en-US"/>
              </w:rPr>
              <w:t>12</w:t>
            </w:r>
            <w:r w:rsidRPr="004E35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E35E2">
              <w:rPr>
                <w:rFonts w:ascii="Angsana New" w:hAnsi="Angsana New"/>
                <w:sz w:val="30"/>
                <w:szCs w:val="30"/>
                <w:cs/>
                <w:lang w:val="en-US"/>
              </w:rPr>
              <w:t>000.00</w:t>
            </w:r>
          </w:p>
        </w:tc>
        <w:tc>
          <w:tcPr>
            <w:tcW w:w="284" w:type="dxa"/>
          </w:tcPr>
          <w:p w14:paraId="76A8671C" w14:textId="77777777" w:rsidR="0011668A" w:rsidRPr="00E50A6D" w:rsidRDefault="0011668A" w:rsidP="0011668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</w:tcPr>
          <w:p w14:paraId="35888912" w14:textId="77777777" w:rsidR="0011668A" w:rsidRPr="00E50A6D" w:rsidRDefault="0011668A" w:rsidP="0011668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24,000.00</w:t>
            </w:r>
          </w:p>
        </w:tc>
        <w:tc>
          <w:tcPr>
            <w:tcW w:w="284" w:type="dxa"/>
          </w:tcPr>
          <w:p w14:paraId="51FF4098" w14:textId="77777777" w:rsidR="0011668A" w:rsidRPr="00E50A6D" w:rsidRDefault="0011668A" w:rsidP="0011668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8" w:type="dxa"/>
            <w:shd w:val="clear" w:color="auto" w:fill="auto"/>
          </w:tcPr>
          <w:p w14:paraId="485DE4E1" w14:textId="77777777" w:rsidR="0011668A" w:rsidRPr="00E50A6D" w:rsidRDefault="0011668A" w:rsidP="0011668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55226786" w14:textId="77777777" w:rsidR="0011668A" w:rsidRPr="00E50A6D" w:rsidRDefault="0011668A" w:rsidP="0011668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5" w:type="dxa"/>
            <w:shd w:val="clear" w:color="auto" w:fill="auto"/>
          </w:tcPr>
          <w:p w14:paraId="23EA6D14" w14:textId="77777777" w:rsidR="0011668A" w:rsidRPr="00E50A6D" w:rsidRDefault="0011668A" w:rsidP="0011668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1668A" w:rsidRPr="00E50A6D" w14:paraId="6786FF71" w14:textId="77777777" w:rsidTr="00E95BBC">
        <w:tc>
          <w:tcPr>
            <w:tcW w:w="2479" w:type="dxa"/>
            <w:shd w:val="clear" w:color="auto" w:fill="auto"/>
          </w:tcPr>
          <w:p w14:paraId="5DF0FCC3" w14:textId="77777777" w:rsidR="0011668A" w:rsidRPr="00E50A6D" w:rsidRDefault="0011668A" w:rsidP="0011668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 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 ขึ้นไป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</w:tcPr>
          <w:p w14:paraId="011DA846" w14:textId="77777777" w:rsidR="0011668A" w:rsidRPr="00E50A6D" w:rsidRDefault="00700315" w:rsidP="0011668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69CD3A54" w14:textId="77777777" w:rsidR="0011668A" w:rsidRPr="00E50A6D" w:rsidRDefault="0011668A" w:rsidP="0011668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14:paraId="01438B80" w14:textId="77777777" w:rsidR="0011668A" w:rsidRPr="00E50A6D" w:rsidRDefault="0011668A" w:rsidP="0011668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174B6A6B" w14:textId="77777777" w:rsidR="0011668A" w:rsidRPr="00E50A6D" w:rsidRDefault="0011668A" w:rsidP="0011668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</w:tcPr>
          <w:p w14:paraId="433E5833" w14:textId="77777777" w:rsidR="0011668A" w:rsidRPr="00E50A6D" w:rsidRDefault="0011668A" w:rsidP="0011668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49CA6CE3" w14:textId="77777777" w:rsidR="0011668A" w:rsidRPr="00E50A6D" w:rsidRDefault="0011668A" w:rsidP="0011668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75C02637" w14:textId="77777777" w:rsidR="0011668A" w:rsidRPr="00E50A6D" w:rsidRDefault="0011668A" w:rsidP="0011668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1668A" w:rsidRPr="00E50A6D" w14:paraId="52F74C9A" w14:textId="77777777" w:rsidTr="00E95BBC">
        <w:tc>
          <w:tcPr>
            <w:tcW w:w="2479" w:type="dxa"/>
            <w:shd w:val="clear" w:color="auto" w:fill="auto"/>
          </w:tcPr>
          <w:p w14:paraId="41028ECF" w14:textId="77777777" w:rsidR="0011668A" w:rsidRPr="00E50A6D" w:rsidRDefault="0011668A" w:rsidP="0011668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2D5F3D" w14:textId="77777777" w:rsidR="0011668A" w:rsidRPr="00E50A6D" w:rsidRDefault="00700315" w:rsidP="0011668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0315">
              <w:rPr>
                <w:rFonts w:ascii="Angsana New" w:hAnsi="Angsana New"/>
                <w:sz w:val="30"/>
                <w:szCs w:val="30"/>
                <w:lang w:val="en-US"/>
              </w:rPr>
              <w:t>238,800.00</w:t>
            </w:r>
          </w:p>
        </w:tc>
        <w:tc>
          <w:tcPr>
            <w:tcW w:w="284" w:type="dxa"/>
          </w:tcPr>
          <w:p w14:paraId="59AB57F0" w14:textId="77777777" w:rsidR="0011668A" w:rsidRPr="00E50A6D" w:rsidRDefault="0011668A" w:rsidP="0011668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double" w:sz="4" w:space="0" w:color="auto"/>
            </w:tcBorders>
          </w:tcPr>
          <w:p w14:paraId="1D59758B" w14:textId="77777777" w:rsidR="0011668A" w:rsidRPr="00E50A6D" w:rsidRDefault="0011668A" w:rsidP="0011668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231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,600.00</w:t>
            </w:r>
          </w:p>
        </w:tc>
        <w:tc>
          <w:tcPr>
            <w:tcW w:w="284" w:type="dxa"/>
          </w:tcPr>
          <w:p w14:paraId="0BFF29CB" w14:textId="77777777" w:rsidR="0011668A" w:rsidRPr="00E50A6D" w:rsidRDefault="0011668A" w:rsidP="0011668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F3117C" w14:textId="77777777" w:rsidR="0011668A" w:rsidRPr="00E50A6D" w:rsidRDefault="0011668A" w:rsidP="0011668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45F2997D" w14:textId="77777777" w:rsidR="0011668A" w:rsidRPr="00E50A6D" w:rsidRDefault="0011668A" w:rsidP="0011668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F72947" w14:textId="77777777" w:rsidR="0011668A" w:rsidRPr="00E50A6D" w:rsidRDefault="0011668A" w:rsidP="0011668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7442988B" w14:textId="77777777" w:rsidR="00342F60" w:rsidRDefault="00342F60" w:rsidP="00342F60">
      <w:pPr>
        <w:tabs>
          <w:tab w:val="left" w:pos="513"/>
          <w:tab w:val="decimal" w:pos="7920"/>
        </w:tabs>
        <w:spacing w:before="120" w:after="240" w:line="240" w:lineRule="atLeast"/>
        <w:ind w:left="72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9E2FC37" w14:textId="77777777" w:rsidR="001252A0" w:rsidRDefault="001252A0" w:rsidP="00342F60">
      <w:pPr>
        <w:tabs>
          <w:tab w:val="left" w:pos="513"/>
          <w:tab w:val="decimal" w:pos="7920"/>
        </w:tabs>
        <w:spacing w:before="120" w:after="240" w:line="240" w:lineRule="atLeast"/>
        <w:ind w:left="72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3F29D3A" w14:textId="77777777" w:rsidR="001252A0" w:rsidRDefault="001252A0" w:rsidP="00342F60">
      <w:pPr>
        <w:tabs>
          <w:tab w:val="left" w:pos="513"/>
          <w:tab w:val="decimal" w:pos="7920"/>
        </w:tabs>
        <w:spacing w:before="120" w:after="240" w:line="240" w:lineRule="atLeast"/>
        <w:ind w:left="72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D868C58" w14:textId="77777777" w:rsidR="001252A0" w:rsidRDefault="001252A0" w:rsidP="00342F60">
      <w:pPr>
        <w:tabs>
          <w:tab w:val="left" w:pos="513"/>
          <w:tab w:val="decimal" w:pos="7920"/>
        </w:tabs>
        <w:spacing w:before="120" w:after="240" w:line="240" w:lineRule="atLeast"/>
        <w:ind w:left="72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DC2D061" w14:textId="77777777" w:rsidR="001252A0" w:rsidRDefault="001252A0" w:rsidP="00342F60">
      <w:pPr>
        <w:tabs>
          <w:tab w:val="left" w:pos="513"/>
          <w:tab w:val="decimal" w:pos="7920"/>
        </w:tabs>
        <w:spacing w:before="120" w:after="240" w:line="240" w:lineRule="atLeast"/>
        <w:ind w:left="72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5C0ECDC" w14:textId="77777777" w:rsidR="001252A0" w:rsidRDefault="001252A0" w:rsidP="00342F60">
      <w:pPr>
        <w:tabs>
          <w:tab w:val="left" w:pos="513"/>
          <w:tab w:val="decimal" w:pos="7920"/>
        </w:tabs>
        <w:spacing w:before="120" w:after="240" w:line="240" w:lineRule="atLeast"/>
        <w:ind w:left="72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54B82AD" w14:textId="77777777" w:rsidR="001252A0" w:rsidRDefault="001252A0" w:rsidP="00342F60">
      <w:pPr>
        <w:tabs>
          <w:tab w:val="left" w:pos="513"/>
          <w:tab w:val="decimal" w:pos="7920"/>
        </w:tabs>
        <w:spacing w:before="120" w:after="240" w:line="240" w:lineRule="atLeast"/>
        <w:ind w:left="72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CE0D6A8" w14:textId="77777777" w:rsidR="0067335D" w:rsidRPr="0067335D" w:rsidRDefault="0067335D" w:rsidP="00352FE1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ind w:hanging="72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28979A2A" w14:textId="77777777" w:rsidR="00847976" w:rsidRPr="00E50A6D" w:rsidRDefault="00847976" w:rsidP="00352FE1">
      <w:pPr>
        <w:numPr>
          <w:ilvl w:val="0"/>
          <w:numId w:val="26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5B01FA66" w14:textId="77777777" w:rsidR="000F674A" w:rsidRPr="0011668A" w:rsidRDefault="000F674A" w:rsidP="00B53EC5">
      <w:pPr>
        <w:spacing w:line="240" w:lineRule="atLeast"/>
        <w:ind w:firstLine="518"/>
        <w:jc w:val="both"/>
        <w:rPr>
          <w:rFonts w:ascii="Angsana New" w:hAnsi="Angsana New"/>
          <w:sz w:val="30"/>
          <w:szCs w:val="30"/>
          <w:u w:val="single"/>
          <w:cs/>
        </w:rPr>
      </w:pPr>
      <w:r w:rsidRPr="0011668A">
        <w:rPr>
          <w:rFonts w:ascii="Angsana New" w:hAnsi="Angsana New"/>
          <w:sz w:val="30"/>
          <w:szCs w:val="30"/>
          <w:u w:val="single"/>
          <w:cs/>
        </w:rPr>
        <w:t>วัตถุประสงค์และนโยบายการบริหารความเสี่ยงทางการเงิน</w:t>
      </w:r>
    </w:p>
    <w:p w14:paraId="75EFFD48" w14:textId="77777777" w:rsidR="00847976" w:rsidRDefault="0037491E" w:rsidP="00D44F84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 เงินให้กู้ยืมระยะสั้นแก่กิจการที่เกี่ยวข้องกัน เงินลงทุน เงินฝากธนาคารที่ติดภาระค้ำประกัน เจ้าหนี้การค้าและเจ้าหนี้</w:t>
      </w:r>
      <w:r w:rsidR="00E87023" w:rsidRPr="00E50A6D">
        <w:rPr>
          <w:rFonts w:ascii="Angsana New" w:hAnsi="Angsana New" w:hint="cs"/>
          <w:sz w:val="30"/>
          <w:szCs w:val="30"/>
          <w:cs/>
        </w:rPr>
        <w:t>หมุนเวียน</w:t>
      </w:r>
      <w:r w:rsidRPr="00E50A6D">
        <w:rPr>
          <w:rFonts w:ascii="Angsana New" w:hAnsi="Angsana New"/>
          <w:sz w:val="30"/>
          <w:szCs w:val="30"/>
          <w:cs/>
        </w:rPr>
        <w:t>อื่น เงินกู้ยืมระยะยาว และหนี้สินตามสัญญาเช่า 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12D4B862" w14:textId="77777777" w:rsidR="0037491E" w:rsidRPr="0011668A" w:rsidRDefault="0037491E" w:rsidP="00B53EC5">
      <w:pPr>
        <w:spacing w:after="120"/>
        <w:ind w:left="540"/>
        <w:jc w:val="both"/>
        <w:rPr>
          <w:rFonts w:ascii="Angsana New" w:hAnsi="Angsana New"/>
          <w:sz w:val="30"/>
          <w:szCs w:val="30"/>
          <w:u w:val="single"/>
          <w:cs/>
        </w:rPr>
      </w:pPr>
      <w:r w:rsidRPr="0011668A">
        <w:rPr>
          <w:rFonts w:ascii="Angsana New" w:hAnsi="Angsana New"/>
          <w:sz w:val="30"/>
          <w:szCs w:val="30"/>
          <w:u w:val="single"/>
          <w:cs/>
        </w:rPr>
        <w:t>ความเสี่ยงด้านเครดิต</w:t>
      </w:r>
    </w:p>
    <w:p w14:paraId="05B23995" w14:textId="77777777" w:rsidR="0037491E" w:rsidRPr="00E50A6D" w:rsidRDefault="0037491E" w:rsidP="0037491E">
      <w:pPr>
        <w:spacing w:line="240" w:lineRule="atLeast"/>
        <w:ind w:left="540"/>
        <w:jc w:val="both"/>
        <w:rPr>
          <w:rFonts w:ascii="Angsana New" w:hAnsi="Angsana New"/>
          <w:sz w:val="30"/>
          <w:szCs w:val="30"/>
          <w:cs/>
        </w:rPr>
      </w:pPr>
      <w:r w:rsidRPr="00E50A6D">
        <w:rPr>
          <w:rFonts w:ascii="Angsana New" w:hAnsi="Angsana New"/>
          <w:sz w:val="30"/>
          <w:szCs w:val="30"/>
          <w:cs/>
        </w:rPr>
        <w:t>กลุ่มบริษัทมีความเสี่ยงด้านเครดิตที่เกี่ยวเนื่องกับเงินฝากกับธนาคารและลูกหนี้การค้าจำนวนเงินสูงสุดที่กลุ่มบริษัทอาจต้องสูญเสียจากการให้สินเชื่อคือมูลค่าตามบัญชี ที่แสดงอยู่ในงบแสดงฐานะการเงิน</w:t>
      </w:r>
    </w:p>
    <w:p w14:paraId="2157C287" w14:textId="77777777" w:rsidR="00A31438" w:rsidRPr="0011668A" w:rsidRDefault="0037491E" w:rsidP="0011668A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hanging="200"/>
        <w:jc w:val="thaiDistribute"/>
        <w:rPr>
          <w:rFonts w:ascii="Angsana New" w:hAnsi="Angsana New"/>
          <w:sz w:val="30"/>
          <w:szCs w:val="30"/>
          <w:u w:val="single"/>
        </w:rPr>
      </w:pPr>
      <w:r w:rsidRPr="0011668A">
        <w:rPr>
          <w:rFonts w:ascii="Angsana New" w:hAnsi="Angsana New"/>
          <w:sz w:val="30"/>
          <w:szCs w:val="30"/>
          <w:u w:val="single"/>
          <w:cs/>
        </w:rPr>
        <w:t>ลูกหนี้การค้า</w:t>
      </w:r>
      <w:r w:rsidR="00A31438" w:rsidRPr="0011668A">
        <w:rPr>
          <w:rFonts w:ascii="Angsana New" w:hAnsi="Angsana New" w:hint="cs"/>
          <w:sz w:val="30"/>
          <w:szCs w:val="30"/>
          <w:u w:val="single"/>
          <w:cs/>
        </w:rPr>
        <w:t xml:space="preserve"> </w:t>
      </w:r>
    </w:p>
    <w:p w14:paraId="3ECE6DC4" w14:textId="77777777" w:rsidR="0037491E" w:rsidRPr="00E50A6D" w:rsidRDefault="0037491E" w:rsidP="0011668A">
      <w:pPr>
        <w:spacing w:before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</w:t>
      </w:r>
      <w:r w:rsidRPr="00E50A6D">
        <w:rPr>
          <w:rFonts w:ascii="Angsana New" w:hAnsi="Angsana New"/>
          <w:sz w:val="30"/>
          <w:szCs w:val="30"/>
          <w:cs/>
        </w:rPr>
        <w:br/>
        <w:t>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ทั้งนี้ การให้สินเชื่อของกลุ่มบริษัท เป็นการให้สินเชื่อแบบไม่กระจุกตัวสูง เนื่องจากกลุ่มบริษัทมีฐานลูกค้าจำนวนมาก</w:t>
      </w:r>
    </w:p>
    <w:p w14:paraId="1055BEF0" w14:textId="77777777" w:rsidR="0037491E" w:rsidRPr="00E50A6D" w:rsidRDefault="0037491E" w:rsidP="0011668A">
      <w:pPr>
        <w:spacing w:before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กลุ่มบริษัทพิจารณาการด้อยค่าทุกวันสิ้นรอบระยะเวลารายงานและคำนวณหาอัตราการตั้งสำรองจะขึ้นอยู่กับอายุหนี้คงค้างโดยนับจากวันที่ถึงกำหนดชำระ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การคำนวณผล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</w:t>
      </w:r>
    </w:p>
    <w:p w14:paraId="448AC2A5" w14:textId="77777777" w:rsidR="0037491E" w:rsidRPr="0011668A" w:rsidRDefault="0037491E" w:rsidP="0011668A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hanging="200"/>
        <w:jc w:val="thaiDistribute"/>
        <w:rPr>
          <w:rFonts w:ascii="Angsana New" w:hAnsi="Angsana New"/>
          <w:sz w:val="30"/>
          <w:szCs w:val="30"/>
          <w:u w:val="single"/>
        </w:rPr>
      </w:pPr>
      <w:r w:rsidRPr="0011668A">
        <w:rPr>
          <w:rFonts w:ascii="Angsana New" w:hAnsi="Angsana New"/>
          <w:sz w:val="30"/>
          <w:szCs w:val="30"/>
          <w:u w:val="single"/>
          <w:cs/>
        </w:rPr>
        <w:t>เครื่องมือทางการเงินและเงินฝากธนาคาร</w:t>
      </w:r>
    </w:p>
    <w:p w14:paraId="1A5A1C65" w14:textId="77777777" w:rsidR="0037491E" w:rsidRPr="00E50A6D" w:rsidRDefault="0037491E" w:rsidP="0011668A">
      <w:pPr>
        <w:spacing w:before="120" w:after="24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ฝ่ายบริหารเงินของกลุ่มบริษัทบริหารความเสี่ยงด้านเครดิตที่เกี่ยวข้องกับยอดคงเหลือกับธนาคารและสถาบันการเงินตามนโยบายของกลุ่มบริษัท 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คณะกรรมการบริษัทเป็นประจำทุกปีและอาจมีการปรับปรุงในระหว่างปีขึ้นอยู่กับความเห็นชอบของคณะกรรมการบริหารของกลุ่มบริษัท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0E000A1D" w14:textId="77777777" w:rsidR="0037491E" w:rsidRPr="0011668A" w:rsidRDefault="0037491E" w:rsidP="0037491E">
      <w:pPr>
        <w:spacing w:before="120"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  <w:r w:rsidRPr="0011668A">
        <w:rPr>
          <w:rFonts w:ascii="Angsana New" w:hAnsi="Angsana New"/>
          <w:sz w:val="30"/>
          <w:szCs w:val="30"/>
          <w:u w:val="single"/>
          <w:cs/>
        </w:rPr>
        <w:t>ความเสี่ยงด้านตลาด</w:t>
      </w:r>
    </w:p>
    <w:p w14:paraId="3290AF96" w14:textId="77777777" w:rsidR="0037491E" w:rsidRPr="00E50A6D" w:rsidRDefault="0037491E" w:rsidP="0037491E">
      <w:pPr>
        <w:spacing w:before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 xml:space="preserve">กลุ่มบริษัทมีความเสี่ยงด้านตลาด 2 ประเภท ได้แก่ ความเสี่ยงจากอัตราแลกเปลี่ยน และ ความเสี่ยงจากอัตราดอกเบี้ย </w:t>
      </w:r>
    </w:p>
    <w:p w14:paraId="73ACD80B" w14:textId="77777777" w:rsidR="00237B9D" w:rsidRPr="00E50A6D" w:rsidRDefault="00237B9D" w:rsidP="0011668A">
      <w:pPr>
        <w:spacing w:before="120"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48E913EF" w14:textId="77777777" w:rsidR="00237B9D" w:rsidRPr="00E50A6D" w:rsidRDefault="00237B9D" w:rsidP="00E933C8">
      <w:pPr>
        <w:numPr>
          <w:ilvl w:val="0"/>
          <w:numId w:val="76"/>
        </w:numPr>
        <w:spacing w:before="240" w:line="240" w:lineRule="atLeast"/>
        <w:ind w:left="510" w:hanging="51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  <w:r w:rsidRPr="00E50A6D">
        <w:rPr>
          <w:rFonts w:ascii="Angsana New" w:hAnsi="Angsana New"/>
          <w:b/>
          <w:bCs/>
          <w:sz w:val="30"/>
          <w:szCs w:val="30"/>
        </w:rPr>
        <w:t xml:space="preserve"> 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30AE8E11" w14:textId="77777777" w:rsidR="0037491E" w:rsidRPr="0011668A" w:rsidRDefault="00237B9D" w:rsidP="00B53EC5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  <w:r w:rsidRPr="0011668A">
        <w:rPr>
          <w:rFonts w:ascii="Angsana New" w:hAnsi="Angsana New"/>
          <w:sz w:val="30"/>
          <w:szCs w:val="30"/>
          <w:u w:val="single"/>
          <w:cs/>
        </w:rPr>
        <w:t>ความเสี่ยงจากอัตราแลกเปลี่ยน</w:t>
      </w:r>
    </w:p>
    <w:p w14:paraId="338CFEA3" w14:textId="77777777" w:rsidR="00237B9D" w:rsidRPr="00E50A6D" w:rsidRDefault="00237B9D" w:rsidP="0037491E">
      <w:pPr>
        <w:spacing w:before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 การขายสินค้าที่เป็นเงินตราต่างประเทศ</w:t>
      </w:r>
    </w:p>
    <w:p w14:paraId="43119299" w14:textId="77777777" w:rsidR="0037491E" w:rsidRPr="00E50A6D" w:rsidRDefault="00237B9D" w:rsidP="0037491E">
      <w:pPr>
        <w:spacing w:before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E50A6D">
        <w:rPr>
          <w:rFonts w:ascii="Angsana New" w:hAnsi="Angsana New"/>
          <w:sz w:val="30"/>
          <w:szCs w:val="30"/>
        </w:rPr>
        <w:t xml:space="preserve">31 </w:t>
      </w:r>
      <w:r w:rsidRPr="00E50A6D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E50A6D">
        <w:rPr>
          <w:rFonts w:ascii="Angsana New" w:hAnsi="Angsana New"/>
          <w:sz w:val="30"/>
          <w:szCs w:val="30"/>
        </w:rPr>
        <w:t>256</w:t>
      </w:r>
      <w:r w:rsidR="0011668A">
        <w:rPr>
          <w:rFonts w:ascii="Angsana New" w:hAnsi="Angsana New" w:hint="cs"/>
          <w:sz w:val="30"/>
          <w:szCs w:val="30"/>
          <w:cs/>
        </w:rPr>
        <w:t>4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 xml:space="preserve">และ </w:t>
      </w:r>
      <w:r w:rsidRPr="00E50A6D">
        <w:rPr>
          <w:rFonts w:ascii="Angsana New" w:hAnsi="Angsana New"/>
          <w:sz w:val="30"/>
          <w:szCs w:val="30"/>
        </w:rPr>
        <w:t>256</w:t>
      </w:r>
      <w:r w:rsidR="0011668A">
        <w:rPr>
          <w:rFonts w:ascii="Angsana New" w:hAnsi="Angsana New"/>
          <w:sz w:val="30"/>
          <w:szCs w:val="30"/>
        </w:rPr>
        <w:t>3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อันเป็นผลมาจากการมีสินทรัพย์และหนี้สินทางการเงินที่เป็นเงินตราต่างประเทศที่ยังไม่ได้ทำสัญญาป้องกันความเสี่ยง มีดังนี้</w:t>
      </w:r>
    </w:p>
    <w:tbl>
      <w:tblPr>
        <w:tblW w:w="963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409"/>
        <w:gridCol w:w="1655"/>
        <w:gridCol w:w="237"/>
        <w:gridCol w:w="1557"/>
        <w:gridCol w:w="270"/>
        <w:gridCol w:w="1525"/>
        <w:gridCol w:w="426"/>
        <w:gridCol w:w="1559"/>
      </w:tblGrid>
      <w:tr w:rsidR="00237B9D" w:rsidRPr="00E50A6D" w14:paraId="2F195F6F" w14:textId="77777777" w:rsidTr="00D94206">
        <w:trPr>
          <w:cantSplit/>
          <w:tblHeader/>
        </w:trPr>
        <w:tc>
          <w:tcPr>
            <w:tcW w:w="2409" w:type="dxa"/>
            <w:shd w:val="clear" w:color="auto" w:fill="auto"/>
          </w:tcPr>
          <w:p w14:paraId="1431DA31" w14:textId="77777777" w:rsidR="00237B9D" w:rsidRPr="00E50A6D" w:rsidRDefault="00237B9D" w:rsidP="00D94206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5" w:type="dxa"/>
            <w:shd w:val="clear" w:color="auto" w:fill="auto"/>
          </w:tcPr>
          <w:p w14:paraId="578C3EC6" w14:textId="77777777" w:rsidR="00237B9D" w:rsidRPr="00E50A6D" w:rsidRDefault="00237B9D" w:rsidP="00D94206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3A511BE1" w14:textId="77777777" w:rsidR="00237B9D" w:rsidRPr="00E50A6D" w:rsidRDefault="00237B9D" w:rsidP="00D94206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7" w:type="dxa"/>
            <w:shd w:val="clear" w:color="auto" w:fill="auto"/>
          </w:tcPr>
          <w:p w14:paraId="54A75A6F" w14:textId="77777777" w:rsidR="00237B9D" w:rsidRPr="00E50A6D" w:rsidRDefault="00237B9D" w:rsidP="00D94206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(หน่วย : 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USD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3452A0B" w14:textId="77777777" w:rsidR="00237B9D" w:rsidRPr="00E50A6D" w:rsidRDefault="00237B9D" w:rsidP="00D94206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5" w:type="dxa"/>
            <w:shd w:val="clear" w:color="auto" w:fill="auto"/>
          </w:tcPr>
          <w:p w14:paraId="7F6ABA0A" w14:textId="77777777" w:rsidR="00237B9D" w:rsidRPr="00E50A6D" w:rsidRDefault="00237B9D" w:rsidP="00D94206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  <w:shd w:val="clear" w:color="auto" w:fill="auto"/>
          </w:tcPr>
          <w:p w14:paraId="3C700DDD" w14:textId="77777777" w:rsidR="00237B9D" w:rsidRPr="00E50A6D" w:rsidRDefault="00237B9D" w:rsidP="00D94206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31D0B76B" w14:textId="77777777" w:rsidR="00237B9D" w:rsidRPr="00E50A6D" w:rsidRDefault="00237B9D" w:rsidP="00D94206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 xml:space="preserve">: 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237B9D" w:rsidRPr="00E50A6D" w14:paraId="01904138" w14:textId="77777777" w:rsidTr="00D94206">
        <w:trPr>
          <w:cantSplit/>
          <w:tblHeader/>
        </w:trPr>
        <w:tc>
          <w:tcPr>
            <w:tcW w:w="2409" w:type="dxa"/>
            <w:shd w:val="clear" w:color="auto" w:fill="auto"/>
          </w:tcPr>
          <w:p w14:paraId="7B6EFDD0" w14:textId="77777777" w:rsidR="00237B9D" w:rsidRPr="00E50A6D" w:rsidRDefault="00237B9D" w:rsidP="00D94206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4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0C0241" w14:textId="77777777" w:rsidR="00237B9D" w:rsidRPr="00E50A6D" w:rsidRDefault="00237B9D" w:rsidP="00D94206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  <w:shd w:val="clear" w:color="auto" w:fill="auto"/>
          </w:tcPr>
          <w:p w14:paraId="23BF74D2" w14:textId="77777777" w:rsidR="00237B9D" w:rsidRPr="00E50A6D" w:rsidRDefault="00237B9D" w:rsidP="00D94206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F163DA" w14:textId="77777777" w:rsidR="00237B9D" w:rsidRPr="00E50A6D" w:rsidRDefault="00237B9D" w:rsidP="00D94206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1913" w:rsidRPr="00E50A6D" w14:paraId="04B38F40" w14:textId="77777777" w:rsidTr="00D94206">
        <w:trPr>
          <w:cantSplit/>
          <w:tblHeader/>
        </w:trPr>
        <w:tc>
          <w:tcPr>
            <w:tcW w:w="2409" w:type="dxa"/>
            <w:shd w:val="clear" w:color="auto" w:fill="auto"/>
          </w:tcPr>
          <w:p w14:paraId="1622BC78" w14:textId="77777777" w:rsidR="00F81913" w:rsidRPr="00E50A6D" w:rsidRDefault="00F81913" w:rsidP="00F81913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A4F7C4" w14:textId="77777777" w:rsidR="00F81913" w:rsidRPr="00E50A6D" w:rsidRDefault="00F81913" w:rsidP="00F8191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>
              <w:rPr>
                <w:sz w:val="28"/>
                <w:szCs w:val="28"/>
              </w:rPr>
              <w:t>2564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14:paraId="4CC1FF69" w14:textId="77777777" w:rsidR="00F81913" w:rsidRPr="00E50A6D" w:rsidRDefault="00F81913" w:rsidP="00F8191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705010" w14:textId="77777777" w:rsidR="00F81913" w:rsidRPr="00E50A6D" w:rsidRDefault="00F81913" w:rsidP="00F8191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>
              <w:rPr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4BC4562" w14:textId="77777777" w:rsidR="00F81913" w:rsidRPr="00E50A6D" w:rsidRDefault="00F81913" w:rsidP="00F8191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BEBD0E" w14:textId="77777777" w:rsidR="00F81913" w:rsidRPr="00E50A6D" w:rsidRDefault="00F81913" w:rsidP="00F8191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2564</w:t>
            </w:r>
          </w:p>
        </w:tc>
        <w:tc>
          <w:tcPr>
            <w:tcW w:w="426" w:type="dxa"/>
            <w:shd w:val="clear" w:color="auto" w:fill="auto"/>
          </w:tcPr>
          <w:p w14:paraId="3167B70D" w14:textId="77777777" w:rsidR="00F81913" w:rsidRPr="00E50A6D" w:rsidRDefault="00F81913" w:rsidP="00F8191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E63607" w14:textId="77777777" w:rsidR="00F81913" w:rsidRPr="00E50A6D" w:rsidRDefault="00F81913" w:rsidP="00F8191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2563</w:t>
            </w:r>
          </w:p>
        </w:tc>
      </w:tr>
      <w:tr w:rsidR="0011668A" w:rsidRPr="00E50A6D" w14:paraId="21BE79C6" w14:textId="77777777" w:rsidTr="00E50A6D">
        <w:trPr>
          <w:cantSplit/>
        </w:trPr>
        <w:tc>
          <w:tcPr>
            <w:tcW w:w="2409" w:type="dxa"/>
            <w:shd w:val="clear" w:color="auto" w:fill="auto"/>
          </w:tcPr>
          <w:p w14:paraId="778B4285" w14:textId="77777777" w:rsidR="0011668A" w:rsidRPr="00E50A6D" w:rsidRDefault="0011668A" w:rsidP="0011668A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</w:t>
            </w:r>
            <w:r w:rsidRPr="00E50A6D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655" w:type="dxa"/>
            <w:shd w:val="clear" w:color="auto" w:fill="auto"/>
          </w:tcPr>
          <w:p w14:paraId="3483D1F7" w14:textId="77777777" w:rsidR="0011668A" w:rsidRPr="00E50A6D" w:rsidRDefault="004E1C8F" w:rsidP="0011668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87</w:t>
            </w:r>
            <w:r w:rsidR="00D55F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796.78</w:t>
            </w:r>
          </w:p>
        </w:tc>
        <w:tc>
          <w:tcPr>
            <w:tcW w:w="237" w:type="dxa"/>
            <w:shd w:val="clear" w:color="auto" w:fill="auto"/>
          </w:tcPr>
          <w:p w14:paraId="401ACF11" w14:textId="77777777" w:rsidR="0011668A" w:rsidRPr="00E50A6D" w:rsidRDefault="0011668A" w:rsidP="0011668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7" w:type="dxa"/>
            <w:shd w:val="clear" w:color="auto" w:fill="auto"/>
          </w:tcPr>
          <w:p w14:paraId="5F868CF3" w14:textId="77777777" w:rsidR="0011668A" w:rsidRPr="00E50A6D" w:rsidRDefault="0011668A" w:rsidP="0011668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144,464.46</w:t>
            </w:r>
          </w:p>
        </w:tc>
        <w:tc>
          <w:tcPr>
            <w:tcW w:w="270" w:type="dxa"/>
            <w:shd w:val="clear" w:color="auto" w:fill="auto"/>
          </w:tcPr>
          <w:p w14:paraId="47DA34F2" w14:textId="77777777" w:rsidR="0011668A" w:rsidRPr="00E50A6D" w:rsidRDefault="0011668A" w:rsidP="0011668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14:paraId="192E0C9F" w14:textId="77777777" w:rsidR="0011668A" w:rsidRPr="00E50A6D" w:rsidRDefault="004E1C8F" w:rsidP="0011668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2,919,242.94</w:t>
            </w:r>
          </w:p>
        </w:tc>
        <w:tc>
          <w:tcPr>
            <w:tcW w:w="426" w:type="dxa"/>
            <w:shd w:val="clear" w:color="auto" w:fill="auto"/>
            <w:vAlign w:val="bottom"/>
          </w:tcPr>
          <w:p w14:paraId="16A6E809" w14:textId="77777777" w:rsidR="0011668A" w:rsidRPr="00E50A6D" w:rsidRDefault="0011668A" w:rsidP="0011668A">
            <w:pPr>
              <w:tabs>
                <w:tab w:val="decimal" w:pos="963"/>
              </w:tabs>
              <w:spacing w:line="400" w:lineRule="exact"/>
              <w:ind w:left="-90"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C20648F" w14:textId="77777777" w:rsidR="0011668A" w:rsidRPr="00E50A6D" w:rsidRDefault="0011668A" w:rsidP="0011668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4,315,153.43</w:t>
            </w:r>
          </w:p>
        </w:tc>
      </w:tr>
      <w:tr w:rsidR="0011668A" w:rsidRPr="00E50A6D" w14:paraId="46B56DB7" w14:textId="77777777" w:rsidTr="00E50A6D">
        <w:trPr>
          <w:cantSplit/>
        </w:trPr>
        <w:tc>
          <w:tcPr>
            <w:tcW w:w="2409" w:type="dxa"/>
            <w:shd w:val="clear" w:color="auto" w:fill="auto"/>
          </w:tcPr>
          <w:p w14:paraId="235260C5" w14:textId="77777777" w:rsidR="0011668A" w:rsidRPr="00E50A6D" w:rsidRDefault="0011668A" w:rsidP="0011668A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Pr="00E50A6D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655" w:type="dxa"/>
            <w:shd w:val="clear" w:color="auto" w:fill="auto"/>
          </w:tcPr>
          <w:p w14:paraId="2A57361E" w14:textId="77777777" w:rsidR="0011668A" w:rsidRPr="00E50A6D" w:rsidRDefault="00C45CFF" w:rsidP="0011668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45CFF">
              <w:rPr>
                <w:rFonts w:ascii="Angsana New" w:hAnsi="Angsana New"/>
                <w:sz w:val="30"/>
                <w:szCs w:val="30"/>
                <w:cs/>
                <w:lang w:val="en-US"/>
              </w:rPr>
              <w:t>417</w:t>
            </w:r>
            <w:r w:rsidRPr="00C45CF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45CFF">
              <w:rPr>
                <w:rFonts w:ascii="Angsana New" w:hAnsi="Angsana New"/>
                <w:sz w:val="30"/>
                <w:szCs w:val="30"/>
                <w:cs/>
                <w:lang w:val="en-US"/>
              </w:rPr>
              <w:t>387.31</w:t>
            </w:r>
          </w:p>
        </w:tc>
        <w:tc>
          <w:tcPr>
            <w:tcW w:w="237" w:type="dxa"/>
            <w:shd w:val="clear" w:color="auto" w:fill="auto"/>
          </w:tcPr>
          <w:p w14:paraId="6EC3DA7D" w14:textId="77777777" w:rsidR="0011668A" w:rsidRPr="00E50A6D" w:rsidRDefault="0011668A" w:rsidP="0011668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7" w:type="dxa"/>
            <w:shd w:val="clear" w:color="auto" w:fill="auto"/>
          </w:tcPr>
          <w:p w14:paraId="6AA1D316" w14:textId="77777777" w:rsidR="0011668A" w:rsidRPr="00E50A6D" w:rsidRDefault="0011668A" w:rsidP="0011668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417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930.63</w:t>
            </w:r>
          </w:p>
        </w:tc>
        <w:tc>
          <w:tcPr>
            <w:tcW w:w="270" w:type="dxa"/>
            <w:shd w:val="clear" w:color="auto" w:fill="auto"/>
          </w:tcPr>
          <w:p w14:paraId="5D2BDF90" w14:textId="77777777" w:rsidR="0011668A" w:rsidRPr="00E50A6D" w:rsidRDefault="0011668A" w:rsidP="0011668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C78B7" w14:textId="77777777" w:rsidR="0011668A" w:rsidRPr="00E50A6D" w:rsidRDefault="00C85F23" w:rsidP="0011668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85F23">
              <w:rPr>
                <w:rFonts w:ascii="Angsana New" w:hAnsi="Angsana New"/>
                <w:sz w:val="30"/>
                <w:szCs w:val="30"/>
                <w:cs/>
                <w:lang w:val="en-US"/>
              </w:rPr>
              <w:t>13</w:t>
            </w:r>
            <w:r w:rsidRPr="00C85F2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5F23">
              <w:rPr>
                <w:rFonts w:ascii="Angsana New" w:hAnsi="Angsana New"/>
                <w:sz w:val="30"/>
                <w:szCs w:val="30"/>
                <w:cs/>
                <w:lang w:val="en-US"/>
              </w:rPr>
              <w:t>876</w:t>
            </w:r>
            <w:r w:rsidRPr="00C85F2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5F23">
              <w:rPr>
                <w:rFonts w:ascii="Angsana New" w:hAnsi="Angsana New"/>
                <w:sz w:val="30"/>
                <w:szCs w:val="30"/>
                <w:cs/>
                <w:lang w:val="en-US"/>
              </w:rPr>
              <w:t>834.16</w:t>
            </w:r>
          </w:p>
        </w:tc>
        <w:tc>
          <w:tcPr>
            <w:tcW w:w="426" w:type="dxa"/>
            <w:shd w:val="clear" w:color="auto" w:fill="auto"/>
            <w:vAlign w:val="bottom"/>
          </w:tcPr>
          <w:p w14:paraId="002009C8" w14:textId="77777777" w:rsidR="0011668A" w:rsidRPr="00E50A6D" w:rsidRDefault="0011668A" w:rsidP="0011668A">
            <w:pPr>
              <w:tabs>
                <w:tab w:val="decimal" w:pos="963"/>
              </w:tabs>
              <w:spacing w:line="400" w:lineRule="exact"/>
              <w:ind w:left="-90"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23F686" w14:textId="77777777" w:rsidR="0011668A" w:rsidRPr="00E50A6D" w:rsidRDefault="0011668A" w:rsidP="0011668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12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482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501.30</w:t>
            </w:r>
          </w:p>
        </w:tc>
      </w:tr>
      <w:tr w:rsidR="0011668A" w:rsidRPr="00E50A6D" w14:paraId="79B9C093" w14:textId="77777777" w:rsidTr="007B237F">
        <w:trPr>
          <w:cantSplit/>
        </w:trPr>
        <w:tc>
          <w:tcPr>
            <w:tcW w:w="2409" w:type="dxa"/>
            <w:shd w:val="clear" w:color="auto" w:fill="auto"/>
          </w:tcPr>
          <w:p w14:paraId="393ED115" w14:textId="77777777" w:rsidR="0011668A" w:rsidRPr="00E50A6D" w:rsidRDefault="0011668A" w:rsidP="0011668A">
            <w:pPr>
              <w:spacing w:line="400" w:lineRule="exact"/>
              <w:ind w:left="183" w:right="-45" w:hanging="18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ยอดบัญชีในงบ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แสดงฐานะการเงิน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16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E7F709" w14:textId="77777777" w:rsidR="0011668A" w:rsidRPr="00E50A6D" w:rsidRDefault="00C85F23" w:rsidP="0011668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85F23">
              <w:rPr>
                <w:rFonts w:ascii="Angsana New" w:hAnsi="Angsana New"/>
                <w:sz w:val="30"/>
                <w:szCs w:val="30"/>
                <w:cs/>
                <w:lang w:val="en-US"/>
              </w:rPr>
              <w:t>505</w:t>
            </w:r>
            <w:r w:rsidRPr="00C85F2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5F23">
              <w:rPr>
                <w:rFonts w:ascii="Angsana New" w:hAnsi="Angsana New"/>
                <w:sz w:val="30"/>
                <w:szCs w:val="30"/>
                <w:cs/>
                <w:lang w:val="en-US"/>
              </w:rPr>
              <w:t>184.09</w:t>
            </w:r>
          </w:p>
        </w:tc>
        <w:tc>
          <w:tcPr>
            <w:tcW w:w="237" w:type="dxa"/>
            <w:shd w:val="clear" w:color="auto" w:fill="auto"/>
          </w:tcPr>
          <w:p w14:paraId="12FCD709" w14:textId="77777777" w:rsidR="0011668A" w:rsidRPr="00E50A6D" w:rsidRDefault="0011668A" w:rsidP="0011668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D221AE" w14:textId="77777777" w:rsidR="0011668A" w:rsidRPr="00E50A6D" w:rsidRDefault="0011668A" w:rsidP="0011668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562,395.09</w:t>
            </w:r>
          </w:p>
        </w:tc>
        <w:tc>
          <w:tcPr>
            <w:tcW w:w="270" w:type="dxa"/>
            <w:shd w:val="clear" w:color="auto" w:fill="auto"/>
          </w:tcPr>
          <w:p w14:paraId="0062C68A" w14:textId="77777777" w:rsidR="0011668A" w:rsidRPr="00E50A6D" w:rsidRDefault="0011668A" w:rsidP="0011668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6743B1" w14:textId="77777777" w:rsidR="0011668A" w:rsidRPr="00E50A6D" w:rsidRDefault="00C85F23" w:rsidP="0011668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85F23">
              <w:rPr>
                <w:rFonts w:ascii="Angsana New" w:hAnsi="Angsana New"/>
                <w:sz w:val="30"/>
                <w:szCs w:val="30"/>
                <w:cs/>
                <w:lang w:val="en-US"/>
              </w:rPr>
              <w:t>16</w:t>
            </w:r>
            <w:r w:rsidRPr="00C85F2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5F23">
              <w:rPr>
                <w:rFonts w:ascii="Angsana New" w:hAnsi="Angsana New"/>
                <w:sz w:val="30"/>
                <w:szCs w:val="30"/>
                <w:cs/>
                <w:lang w:val="en-US"/>
              </w:rPr>
              <w:t>796</w:t>
            </w:r>
            <w:r w:rsidRPr="00C85F2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5F23">
              <w:rPr>
                <w:rFonts w:ascii="Angsana New" w:hAnsi="Angsana New"/>
                <w:sz w:val="30"/>
                <w:szCs w:val="30"/>
                <w:cs/>
                <w:lang w:val="en-US"/>
              </w:rPr>
              <w:t>077.10</w:t>
            </w:r>
          </w:p>
        </w:tc>
        <w:tc>
          <w:tcPr>
            <w:tcW w:w="426" w:type="dxa"/>
            <w:shd w:val="clear" w:color="auto" w:fill="auto"/>
            <w:vAlign w:val="bottom"/>
          </w:tcPr>
          <w:p w14:paraId="5C9CD9E8" w14:textId="77777777" w:rsidR="0011668A" w:rsidRPr="00E50A6D" w:rsidRDefault="0011668A" w:rsidP="0011668A">
            <w:pPr>
              <w:tabs>
                <w:tab w:val="decimal" w:pos="963"/>
              </w:tabs>
              <w:spacing w:line="400" w:lineRule="exact"/>
              <w:ind w:left="-90"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608422" w14:textId="77777777" w:rsidR="0011668A" w:rsidRPr="00E50A6D" w:rsidRDefault="0011668A" w:rsidP="0011668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16,797,654.73</w:t>
            </w:r>
          </w:p>
        </w:tc>
      </w:tr>
    </w:tbl>
    <w:p w14:paraId="661DB864" w14:textId="77777777" w:rsidR="00237B9D" w:rsidRPr="00E50A6D" w:rsidRDefault="00237B9D" w:rsidP="003F4521">
      <w:pPr>
        <w:spacing w:before="120"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ตารางต่อไปนี้แสดงให้เห็นถึงผลกระทบต่อกำไรก่อนภาษีของบริษัทย่อยจากการเปลี่ยนแปลงที่อาจเกิดขึ้นอย่างสมเหตุสมผลของอัตราแลกเปลี่ยนสกุลเงินเหรียญสหรัฐ โดยกำหนดให้ตัวแปรอื่นทั้งหมดคงที่ ทั้งนี้ ผลกระทบต่อกำไรก่อนภาษีนี้เกิดจากการเปลี่ยนแปลงของมูลค่ายุติธรรมของสินทรัพย์และหนี้สิน</w:t>
      </w:r>
      <w:r w:rsidR="00E87023" w:rsidRPr="00E50A6D">
        <w:rPr>
          <w:rFonts w:ascii="Angsana New" w:hAnsi="Angsana New" w:hint="cs"/>
          <w:sz w:val="30"/>
          <w:szCs w:val="30"/>
          <w:cs/>
        </w:rPr>
        <w:t>ทางการเงิน</w:t>
      </w:r>
      <w:r w:rsidRPr="00E50A6D">
        <w:rPr>
          <w:rFonts w:ascii="Angsana New" w:hAnsi="Angsana New"/>
          <w:sz w:val="30"/>
          <w:szCs w:val="30"/>
          <w:cs/>
        </w:rPr>
        <w:t xml:space="preserve">ที่เป็นตัวเงิน รวมถึงตราสารอนุพันธ์ที่เป็นเงินตราต่างประเทศที่ไม่ได้กำหนดให้เป็นเครื่องมือที่ใช้ ป้องกันความเสี่ยง ณ วันที่ </w:t>
      </w:r>
      <w:r w:rsidRPr="00E50A6D">
        <w:rPr>
          <w:rFonts w:ascii="Angsana New" w:hAnsi="Angsana New"/>
          <w:sz w:val="30"/>
          <w:szCs w:val="30"/>
        </w:rPr>
        <w:t xml:space="preserve">31 </w:t>
      </w:r>
      <w:r w:rsidRPr="00E50A6D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E50A6D">
        <w:rPr>
          <w:rFonts w:ascii="Angsana New" w:hAnsi="Angsana New"/>
          <w:sz w:val="30"/>
          <w:szCs w:val="30"/>
        </w:rPr>
        <w:t>256</w:t>
      </w:r>
      <w:r w:rsidR="0011668A">
        <w:rPr>
          <w:rFonts w:ascii="Angsana New" w:hAnsi="Angsana New"/>
          <w:sz w:val="30"/>
          <w:szCs w:val="30"/>
        </w:rPr>
        <w:t>4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ทั้งนี้ บริษัทย่อยไม่มีความเสี่ยงอย่างเป็นสาระสำคัญจากการเปลี่ยนแปลงของสกุลเงินตราต่างประเทศสกุลเงินอื่น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3150"/>
        <w:gridCol w:w="2880"/>
      </w:tblGrid>
      <w:tr w:rsidR="00B3498A" w:rsidRPr="00E50A6D" w14:paraId="0148D957" w14:textId="77777777" w:rsidTr="003F4521">
        <w:trPr>
          <w:trHeight w:val="64"/>
        </w:trPr>
        <w:tc>
          <w:tcPr>
            <w:tcW w:w="2700" w:type="dxa"/>
          </w:tcPr>
          <w:p w14:paraId="1D37D13C" w14:textId="77777777" w:rsidR="00B3498A" w:rsidRPr="00E50A6D" w:rsidRDefault="00B3498A" w:rsidP="00D9420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0A6D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3150" w:type="dxa"/>
            <w:vAlign w:val="bottom"/>
          </w:tcPr>
          <w:p w14:paraId="0162BCC6" w14:textId="77777777" w:rsidR="00B3498A" w:rsidRPr="00E50A6D" w:rsidRDefault="00B3498A" w:rsidP="00D9420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0A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 </w:t>
            </w:r>
            <w:r w:rsidRPr="00E50A6D">
              <w:rPr>
                <w:rFonts w:asciiTheme="majorBidi" w:hAnsiTheme="majorBidi" w:cstheme="majorBidi"/>
                <w:sz w:val="30"/>
                <w:szCs w:val="30"/>
              </w:rPr>
              <w:t xml:space="preserve">/ </w:t>
            </w:r>
            <w:r w:rsidRPr="00E50A6D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880" w:type="dxa"/>
          </w:tcPr>
          <w:p w14:paraId="43F0A077" w14:textId="77777777" w:rsidR="00B3498A" w:rsidRPr="00E50A6D" w:rsidRDefault="00B3498A" w:rsidP="00D9420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0A6D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ผลกระทบต่อกำไรก่อนภาษี</w:t>
            </w:r>
          </w:p>
        </w:tc>
      </w:tr>
      <w:tr w:rsidR="00B3498A" w:rsidRPr="00E50A6D" w14:paraId="19BC9742" w14:textId="77777777" w:rsidTr="004270A9">
        <w:tc>
          <w:tcPr>
            <w:tcW w:w="2700" w:type="dxa"/>
          </w:tcPr>
          <w:p w14:paraId="62C690F5" w14:textId="77777777" w:rsidR="00B3498A" w:rsidRPr="00E50A6D" w:rsidRDefault="00B3498A" w:rsidP="00D94206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</w:tcPr>
          <w:p w14:paraId="76B3E33D" w14:textId="77777777" w:rsidR="00B3498A" w:rsidRPr="00E50A6D" w:rsidRDefault="00B3498A" w:rsidP="00D94206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0A6D">
              <w:rPr>
                <w:rFonts w:asciiTheme="majorBidi" w:hAnsiTheme="majorBidi" w:cstheme="majorBidi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6E219777" w14:textId="77777777" w:rsidR="00B3498A" w:rsidRPr="00E50A6D" w:rsidRDefault="00B3498A" w:rsidP="00E87023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0A6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87023" w:rsidRPr="00E50A6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หน่วย:</w:t>
            </w:r>
            <w:r w:rsidR="00E87023" w:rsidRPr="00E50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E50A6D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E50A6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F4521" w:rsidRPr="00E50A6D" w14:paraId="0BF46649" w14:textId="77777777" w:rsidTr="00ED5DD1">
        <w:tc>
          <w:tcPr>
            <w:tcW w:w="2700" w:type="dxa"/>
          </w:tcPr>
          <w:p w14:paraId="73038F86" w14:textId="77777777" w:rsidR="003F4521" w:rsidRPr="00E50A6D" w:rsidRDefault="003F4521" w:rsidP="003F4521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0A6D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3150" w:type="dxa"/>
            <w:vAlign w:val="bottom"/>
          </w:tcPr>
          <w:p w14:paraId="6AA5EBA2" w14:textId="77777777" w:rsidR="003F4521" w:rsidRPr="00E50A6D" w:rsidRDefault="003F4521" w:rsidP="003F4521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0A6D">
              <w:rPr>
                <w:rFonts w:asciiTheme="majorBidi" w:hAnsiTheme="majorBidi" w:cstheme="majorBidi"/>
                <w:sz w:val="30"/>
                <w:szCs w:val="30"/>
                <w:cs/>
              </w:rPr>
              <w:t>+</w:t>
            </w:r>
            <w:r w:rsidRPr="00E50A6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7A4D8BAD" w14:textId="77777777" w:rsidR="003F4521" w:rsidRPr="00ED5DD1" w:rsidRDefault="001C4E89" w:rsidP="003F4521">
            <w:pPr>
              <w:ind w:left="562" w:right="-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839</w:t>
            </w:r>
            <w:r w:rsidR="00ED5DD1" w:rsidRPr="00ED5DD1">
              <w:rPr>
                <w:rFonts w:ascii="Angsana New" w:hAnsi="Angsana New"/>
                <w:sz w:val="26"/>
                <w:szCs w:val="26"/>
              </w:rPr>
              <w:t>,</w:t>
            </w:r>
            <w:r w:rsidR="00285906">
              <w:rPr>
                <w:rFonts w:ascii="Angsana New" w:hAnsi="Angsana New" w:hint="cs"/>
                <w:sz w:val="26"/>
                <w:szCs w:val="26"/>
                <w:cs/>
              </w:rPr>
              <w:t>803.85</w:t>
            </w:r>
          </w:p>
        </w:tc>
      </w:tr>
      <w:tr w:rsidR="003F4521" w:rsidRPr="00E50A6D" w14:paraId="02B1994F" w14:textId="77777777" w:rsidTr="00ED5DD1">
        <w:tc>
          <w:tcPr>
            <w:tcW w:w="2700" w:type="dxa"/>
          </w:tcPr>
          <w:p w14:paraId="3A04AA81" w14:textId="77777777" w:rsidR="003F4521" w:rsidRPr="00E50A6D" w:rsidRDefault="003F4521" w:rsidP="003F4521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vAlign w:val="bottom"/>
          </w:tcPr>
          <w:p w14:paraId="600DE23D" w14:textId="77777777" w:rsidR="003F4521" w:rsidRPr="00E50A6D" w:rsidRDefault="003F4521" w:rsidP="003F4521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0A6D">
              <w:rPr>
                <w:rFonts w:asciiTheme="majorBidi" w:hAnsiTheme="majorBidi" w:cstheme="majorBidi"/>
                <w:sz w:val="30"/>
                <w:szCs w:val="30"/>
              </w:rPr>
              <w:t>-5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0FAD3407" w14:textId="77777777" w:rsidR="003F4521" w:rsidRPr="00ED5DD1" w:rsidRDefault="00ED5DD1" w:rsidP="003F4521">
            <w:pPr>
              <w:ind w:right="-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D5DD1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285906">
              <w:rPr>
                <w:rFonts w:ascii="Angsana New" w:hAnsi="Angsana New" w:hint="cs"/>
                <w:sz w:val="26"/>
                <w:szCs w:val="26"/>
                <w:cs/>
              </w:rPr>
              <w:t>839</w:t>
            </w:r>
            <w:r w:rsidR="00285906" w:rsidRPr="00ED5DD1">
              <w:rPr>
                <w:rFonts w:ascii="Angsana New" w:hAnsi="Angsana New"/>
                <w:sz w:val="26"/>
                <w:szCs w:val="26"/>
              </w:rPr>
              <w:t>,</w:t>
            </w:r>
            <w:r w:rsidR="00285906">
              <w:rPr>
                <w:rFonts w:ascii="Angsana New" w:hAnsi="Angsana New" w:hint="cs"/>
                <w:sz w:val="26"/>
                <w:szCs w:val="26"/>
                <w:cs/>
              </w:rPr>
              <w:t>803.85</w:t>
            </w:r>
            <w:r w:rsidRPr="00ED5DD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</w:tbl>
    <w:p w14:paraId="725317FB" w14:textId="77777777" w:rsidR="00A92F60" w:rsidRPr="0011668A" w:rsidRDefault="00A92F60" w:rsidP="00A92F60">
      <w:pPr>
        <w:spacing w:before="240"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  <w:r w:rsidRPr="0011668A">
        <w:rPr>
          <w:rFonts w:ascii="Angsana New" w:hAnsi="Angsana New"/>
          <w:sz w:val="30"/>
          <w:szCs w:val="30"/>
          <w:u w:val="single"/>
          <w:cs/>
        </w:rPr>
        <w:t>ความเสี่ยงจากอัตราดอกเบี้ย</w:t>
      </w:r>
    </w:p>
    <w:p w14:paraId="78CBDF6F" w14:textId="77777777" w:rsidR="00237B9D" w:rsidRPr="00E50A6D" w:rsidRDefault="00A92F60" w:rsidP="0037491E">
      <w:pPr>
        <w:spacing w:before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กลุ่มบริษัทมีความเสี่ยงจากอัตราดอกเบี้ยที่สำคัญอันเกี่ยวเนื่องกับเงินสดและเงินฝากธนาคาร เงินให้กู้ยืมระยะสั้น</w:t>
      </w:r>
      <w:r w:rsidR="00E95BBC">
        <w:rPr>
          <w:rFonts w:ascii="Angsana New" w:hAnsi="Angsana New" w:hint="cs"/>
          <w:sz w:val="30"/>
          <w:szCs w:val="30"/>
          <w:cs/>
        </w:rPr>
        <w:t>แก่</w:t>
      </w:r>
      <w:r w:rsidRPr="00E50A6D">
        <w:rPr>
          <w:rFonts w:ascii="Angsana New" w:hAnsi="Angsana New"/>
          <w:sz w:val="30"/>
          <w:szCs w:val="30"/>
          <w:cs/>
        </w:rPr>
        <w:t>กิจการที่เกี่ยวข้องกัน สินทรัพย์ทางการเงินหมุนเวียนอื่น เงินฝากติดภาระค้ำประกัน สินทรัพย์ทางการเงินไม่หมุนเวียน เงินเบิกเกินบัญชีและกู้ยืมระยะสั้นจากสถาบันการเงิน เงินกู้ยืมระยะยาวจากสถาบันการเงิน และหนี้สินตามสัญญาเช่า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4047A1C8" w14:textId="77777777" w:rsidR="009C5473" w:rsidRPr="00E50A6D" w:rsidRDefault="009C5473" w:rsidP="0037491E">
      <w:pPr>
        <w:spacing w:before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17164442" w14:textId="77777777" w:rsidR="00A92F60" w:rsidRPr="00E50A6D" w:rsidRDefault="00A92F60" w:rsidP="00E933C8">
      <w:pPr>
        <w:numPr>
          <w:ilvl w:val="0"/>
          <w:numId w:val="77"/>
        </w:numPr>
        <w:spacing w:before="240"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  <w:r w:rsidRPr="00E50A6D">
        <w:rPr>
          <w:rFonts w:ascii="Angsana New" w:hAnsi="Angsana New"/>
          <w:b/>
          <w:bCs/>
          <w:sz w:val="30"/>
          <w:szCs w:val="30"/>
        </w:rPr>
        <w:t xml:space="preserve"> 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4C456035" w14:textId="77777777" w:rsidR="00A92F60" w:rsidRPr="0011668A" w:rsidRDefault="00A92F60" w:rsidP="00B53EC5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  <w:r w:rsidRPr="0011668A">
        <w:rPr>
          <w:rFonts w:ascii="Angsana New" w:hAnsi="Angsana New"/>
          <w:sz w:val="30"/>
          <w:szCs w:val="30"/>
          <w:u w:val="single"/>
          <w:cs/>
        </w:rPr>
        <w:t>ความเสี่ยงจากอัตราดอกเบี้ย</w:t>
      </w:r>
      <w:r w:rsidRPr="0011668A">
        <w:rPr>
          <w:rFonts w:ascii="Angsana New" w:hAnsi="Angsana New" w:hint="cs"/>
          <w:sz w:val="30"/>
          <w:szCs w:val="30"/>
          <w:u w:val="single"/>
          <w:cs/>
        </w:rPr>
        <w:t xml:space="preserve"> (ต่อ)</w:t>
      </w:r>
    </w:p>
    <w:p w14:paraId="1C88AEFE" w14:textId="77777777" w:rsidR="00A92F60" w:rsidRPr="00E50A6D" w:rsidRDefault="00A92F60" w:rsidP="00A92F60">
      <w:pPr>
        <w:spacing w:before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1668A">
        <w:rPr>
          <w:rFonts w:ascii="Angsana New" w:hAnsi="Angsana New"/>
          <w:sz w:val="30"/>
          <w:szCs w:val="30"/>
        </w:rPr>
        <w:t>31</w:t>
      </w:r>
      <w:r w:rsidRPr="00E50A6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1668A">
        <w:rPr>
          <w:rFonts w:ascii="Angsana New" w:hAnsi="Angsana New"/>
          <w:sz w:val="30"/>
          <w:szCs w:val="30"/>
        </w:rPr>
        <w:t>2564</w:t>
      </w:r>
      <w:r w:rsidRPr="00E50A6D">
        <w:rPr>
          <w:rFonts w:ascii="Angsana New" w:hAnsi="Angsana New"/>
          <w:sz w:val="30"/>
          <w:szCs w:val="30"/>
          <w:cs/>
        </w:rPr>
        <w:t xml:space="preserve"> และ </w:t>
      </w:r>
      <w:r w:rsidR="0011668A">
        <w:rPr>
          <w:rFonts w:ascii="Angsana New" w:hAnsi="Angsana New"/>
          <w:sz w:val="30"/>
          <w:szCs w:val="30"/>
        </w:rPr>
        <w:t>2563</w:t>
      </w:r>
      <w:r w:rsidRPr="00E50A6D">
        <w:rPr>
          <w:rFonts w:ascii="Angsana New" w:hAnsi="Angsana New"/>
          <w:sz w:val="30"/>
          <w:szCs w:val="30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42AE02AA" w14:textId="77777777" w:rsidR="00704A02" w:rsidRPr="00E50A6D" w:rsidRDefault="00704A02" w:rsidP="00704A02">
      <w:pPr>
        <w:spacing w:before="120" w:line="240" w:lineRule="atLeast"/>
        <w:ind w:left="518"/>
        <w:jc w:val="right"/>
        <w:rPr>
          <w:rFonts w:ascii="Angsana New" w:hAnsi="Angsana New"/>
          <w:sz w:val="26"/>
          <w:szCs w:val="26"/>
        </w:rPr>
      </w:pPr>
      <w:r w:rsidRPr="00E50A6D">
        <w:rPr>
          <w:rFonts w:ascii="Angsana New" w:hAnsi="Angsana New"/>
          <w:sz w:val="26"/>
          <w:szCs w:val="26"/>
          <w:cs/>
        </w:rPr>
        <w:t>(หน่วย: บาท)</w:t>
      </w:r>
    </w:p>
    <w:tbl>
      <w:tblPr>
        <w:tblW w:w="938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925"/>
        <w:gridCol w:w="1044"/>
        <w:gridCol w:w="1134"/>
        <w:gridCol w:w="942"/>
        <w:gridCol w:w="8"/>
        <w:gridCol w:w="1105"/>
        <w:gridCol w:w="8"/>
        <w:gridCol w:w="1087"/>
        <w:gridCol w:w="8"/>
        <w:gridCol w:w="1111"/>
        <w:gridCol w:w="8"/>
      </w:tblGrid>
      <w:tr w:rsidR="00E103DD" w:rsidRPr="00E50A6D" w14:paraId="706A647A" w14:textId="77777777" w:rsidTr="00460CE5">
        <w:trPr>
          <w:cantSplit/>
        </w:trPr>
        <w:tc>
          <w:tcPr>
            <w:tcW w:w="2925" w:type="dxa"/>
            <w:shd w:val="clear" w:color="auto" w:fill="auto"/>
            <w:vAlign w:val="bottom"/>
          </w:tcPr>
          <w:p w14:paraId="28A91D09" w14:textId="77777777" w:rsidR="00E103DD" w:rsidRPr="00E50A6D" w:rsidRDefault="00E103DD" w:rsidP="00D94206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455" w:type="dxa"/>
            <w:gridSpan w:val="10"/>
            <w:shd w:val="clear" w:color="auto" w:fill="auto"/>
            <w:vAlign w:val="bottom"/>
          </w:tcPr>
          <w:p w14:paraId="7ACB9D9C" w14:textId="77777777" w:rsidR="00E103DD" w:rsidRPr="00E50A6D" w:rsidRDefault="00E103DD" w:rsidP="00D9420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E103DD" w:rsidRPr="00E50A6D" w14:paraId="6F6B0822" w14:textId="77777777" w:rsidTr="00460CE5">
        <w:trPr>
          <w:cantSplit/>
        </w:trPr>
        <w:tc>
          <w:tcPr>
            <w:tcW w:w="2925" w:type="dxa"/>
            <w:shd w:val="clear" w:color="auto" w:fill="auto"/>
            <w:vAlign w:val="bottom"/>
          </w:tcPr>
          <w:p w14:paraId="3C9D916F" w14:textId="77777777" w:rsidR="00E103DD" w:rsidRPr="00E50A6D" w:rsidRDefault="00E103DD" w:rsidP="00D94206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455" w:type="dxa"/>
            <w:gridSpan w:val="10"/>
            <w:shd w:val="clear" w:color="auto" w:fill="auto"/>
            <w:vAlign w:val="bottom"/>
          </w:tcPr>
          <w:p w14:paraId="03E12592" w14:textId="77777777" w:rsidR="00E103DD" w:rsidRPr="00E50A6D" w:rsidRDefault="00E103DD" w:rsidP="00D9420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E50A6D">
              <w:rPr>
                <w:rFonts w:ascii="Angsana New" w:hAnsi="Angsana New"/>
                <w:cs/>
              </w:rPr>
              <w:t xml:space="preserve">ณ วันที่ </w:t>
            </w:r>
            <w:r w:rsidRPr="00E50A6D">
              <w:rPr>
                <w:rFonts w:ascii="Angsana New" w:hAnsi="Angsana New"/>
              </w:rPr>
              <w:t xml:space="preserve">31 </w:t>
            </w:r>
            <w:r w:rsidRPr="00E50A6D">
              <w:rPr>
                <w:rFonts w:ascii="Angsana New" w:hAnsi="Angsana New"/>
                <w:cs/>
              </w:rPr>
              <w:t xml:space="preserve">ธันวาคม </w:t>
            </w:r>
            <w:r w:rsidRPr="00E50A6D">
              <w:rPr>
                <w:rFonts w:ascii="Angsana New" w:hAnsi="Angsana New"/>
              </w:rPr>
              <w:t>256</w:t>
            </w:r>
            <w:r w:rsidR="006C7ACC">
              <w:rPr>
                <w:rFonts w:ascii="Angsana New" w:hAnsi="Angsana New"/>
              </w:rPr>
              <w:t>4</w:t>
            </w:r>
          </w:p>
        </w:tc>
      </w:tr>
      <w:tr w:rsidR="00E103DD" w:rsidRPr="00E50A6D" w14:paraId="6D193F1D" w14:textId="77777777" w:rsidTr="00460CE5">
        <w:trPr>
          <w:cantSplit/>
        </w:trPr>
        <w:tc>
          <w:tcPr>
            <w:tcW w:w="2925" w:type="dxa"/>
            <w:shd w:val="clear" w:color="auto" w:fill="auto"/>
            <w:vAlign w:val="bottom"/>
          </w:tcPr>
          <w:p w14:paraId="78240618" w14:textId="77777777" w:rsidR="00E103DD" w:rsidRPr="00E50A6D" w:rsidRDefault="00E103DD" w:rsidP="00D94206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128" w:type="dxa"/>
            <w:gridSpan w:val="4"/>
            <w:shd w:val="clear" w:color="auto" w:fill="auto"/>
            <w:vAlign w:val="bottom"/>
          </w:tcPr>
          <w:p w14:paraId="190ACFC4" w14:textId="77777777" w:rsidR="00E103DD" w:rsidRPr="00E50A6D" w:rsidRDefault="00E103DD" w:rsidP="00D9420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13" w:type="dxa"/>
            <w:gridSpan w:val="2"/>
            <w:shd w:val="clear" w:color="auto" w:fill="auto"/>
            <w:vAlign w:val="bottom"/>
          </w:tcPr>
          <w:p w14:paraId="4ED14E38" w14:textId="77777777" w:rsidR="00E103DD" w:rsidRPr="00E50A6D" w:rsidRDefault="00E103DD" w:rsidP="00D94206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E50A6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95" w:type="dxa"/>
            <w:gridSpan w:val="2"/>
            <w:shd w:val="clear" w:color="auto" w:fill="auto"/>
            <w:vAlign w:val="bottom"/>
          </w:tcPr>
          <w:p w14:paraId="4EB2A724" w14:textId="77777777" w:rsidR="00E103DD" w:rsidRPr="00E50A6D" w:rsidRDefault="00E103DD" w:rsidP="00D94206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36C2E007" w14:textId="77777777" w:rsidR="00E103DD" w:rsidRPr="00E50A6D" w:rsidRDefault="00E103DD" w:rsidP="00D9420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E103DD" w:rsidRPr="00E50A6D" w14:paraId="2AF312C5" w14:textId="77777777" w:rsidTr="00460CE5">
        <w:trPr>
          <w:gridAfter w:val="1"/>
          <w:wAfter w:w="8" w:type="dxa"/>
          <w:cantSplit/>
        </w:trPr>
        <w:tc>
          <w:tcPr>
            <w:tcW w:w="2925" w:type="dxa"/>
            <w:shd w:val="clear" w:color="auto" w:fill="auto"/>
            <w:vAlign w:val="bottom"/>
          </w:tcPr>
          <w:p w14:paraId="7C971BD1" w14:textId="77777777" w:rsidR="00E103DD" w:rsidRPr="00E50A6D" w:rsidRDefault="00E103DD" w:rsidP="00D94206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C130A80" w14:textId="77777777" w:rsidR="00E103DD" w:rsidRPr="00E50A6D" w:rsidRDefault="00E103DD" w:rsidP="00D94206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E50A6D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86A7CB" w14:textId="77777777" w:rsidR="00E103DD" w:rsidRPr="00E50A6D" w:rsidRDefault="00E103DD" w:rsidP="00D9420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75DFE1AC" w14:textId="77777777" w:rsidR="00E103DD" w:rsidRPr="00E50A6D" w:rsidRDefault="00E103DD" w:rsidP="00D9420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13" w:type="dxa"/>
            <w:gridSpan w:val="2"/>
            <w:shd w:val="clear" w:color="auto" w:fill="auto"/>
            <w:vAlign w:val="bottom"/>
          </w:tcPr>
          <w:p w14:paraId="28E175E7" w14:textId="77777777" w:rsidR="00E103DD" w:rsidRPr="00E50A6D" w:rsidRDefault="00E103DD" w:rsidP="00D94206">
            <w:pPr>
              <w:spacing w:line="300" w:lineRule="exact"/>
              <w:ind w:left="-108" w:right="-78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1095" w:type="dxa"/>
            <w:gridSpan w:val="2"/>
            <w:shd w:val="clear" w:color="auto" w:fill="auto"/>
            <w:vAlign w:val="bottom"/>
          </w:tcPr>
          <w:p w14:paraId="6C74E07A" w14:textId="77777777" w:rsidR="00E103DD" w:rsidRPr="00E50A6D" w:rsidRDefault="00E103DD" w:rsidP="00D94206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E50A6D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5AD4A60C" w14:textId="77777777" w:rsidR="00E103DD" w:rsidRPr="00E50A6D" w:rsidRDefault="00E103DD" w:rsidP="00D9420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E103DD" w:rsidRPr="00E50A6D" w14:paraId="55AA9E03" w14:textId="77777777" w:rsidTr="00460CE5">
        <w:trPr>
          <w:gridAfter w:val="1"/>
          <w:wAfter w:w="8" w:type="dxa"/>
          <w:cantSplit/>
        </w:trPr>
        <w:tc>
          <w:tcPr>
            <w:tcW w:w="2925" w:type="dxa"/>
            <w:shd w:val="clear" w:color="auto" w:fill="auto"/>
            <w:vAlign w:val="bottom"/>
          </w:tcPr>
          <w:p w14:paraId="4A23E56F" w14:textId="77777777" w:rsidR="00E103DD" w:rsidRPr="00E50A6D" w:rsidRDefault="00E103DD" w:rsidP="00D94206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E25B34E" w14:textId="77777777" w:rsidR="00E103DD" w:rsidRPr="00E50A6D" w:rsidRDefault="00E103DD" w:rsidP="00D9420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</w:rPr>
              <w:t>1</w:t>
            </w:r>
            <w:r w:rsidRPr="00E50A6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5CAB53" w14:textId="77777777" w:rsidR="00E103DD" w:rsidRPr="00E50A6D" w:rsidRDefault="00E103DD" w:rsidP="00D94206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</w:rPr>
              <w:t>1</w:t>
            </w:r>
            <w:r w:rsidRPr="00E50A6D">
              <w:rPr>
                <w:rFonts w:ascii="Angsana New" w:hAnsi="Angsana New"/>
                <w:cs/>
              </w:rPr>
              <w:t xml:space="preserve"> ถึง </w:t>
            </w:r>
            <w:r w:rsidRPr="00E50A6D">
              <w:rPr>
                <w:rFonts w:ascii="Angsana New" w:hAnsi="Angsana New"/>
              </w:rPr>
              <w:t>5</w:t>
            </w:r>
            <w:r w:rsidRPr="00E50A6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69256FE2" w14:textId="77777777" w:rsidR="00E103DD" w:rsidRPr="00E50A6D" w:rsidRDefault="00E103DD" w:rsidP="00D94206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</w:rPr>
              <w:t>5</w:t>
            </w:r>
            <w:r w:rsidRPr="00E50A6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13" w:type="dxa"/>
            <w:gridSpan w:val="2"/>
            <w:shd w:val="clear" w:color="auto" w:fill="auto"/>
            <w:vAlign w:val="bottom"/>
          </w:tcPr>
          <w:p w14:paraId="5C421E0C" w14:textId="77777777" w:rsidR="00E103DD" w:rsidRPr="00E50A6D" w:rsidRDefault="00E103DD" w:rsidP="00D94206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1095" w:type="dxa"/>
            <w:gridSpan w:val="2"/>
            <w:shd w:val="clear" w:color="auto" w:fill="auto"/>
            <w:vAlign w:val="bottom"/>
          </w:tcPr>
          <w:p w14:paraId="6F87903E" w14:textId="77777777" w:rsidR="00E103DD" w:rsidRPr="00E50A6D" w:rsidRDefault="00E103DD" w:rsidP="00D9420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3EB58B37" w14:textId="77777777" w:rsidR="00E103DD" w:rsidRPr="00E50A6D" w:rsidRDefault="00E103DD" w:rsidP="00D94206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  <w:cs/>
              </w:rPr>
              <w:t>รวม</w:t>
            </w:r>
          </w:p>
        </w:tc>
      </w:tr>
      <w:tr w:rsidR="00E103DD" w:rsidRPr="00E50A6D" w14:paraId="3D6FDB08" w14:textId="77777777" w:rsidTr="00460CE5">
        <w:trPr>
          <w:gridAfter w:val="1"/>
          <w:wAfter w:w="8" w:type="dxa"/>
          <w:cantSplit/>
        </w:trPr>
        <w:tc>
          <w:tcPr>
            <w:tcW w:w="2925" w:type="dxa"/>
            <w:shd w:val="clear" w:color="auto" w:fill="auto"/>
            <w:vAlign w:val="bottom"/>
          </w:tcPr>
          <w:p w14:paraId="0D7CBB8D" w14:textId="77777777" w:rsidR="00E103DD" w:rsidRPr="00E50A6D" w:rsidRDefault="00E103DD" w:rsidP="00D94206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533B744" w14:textId="77777777" w:rsidR="00E103DD" w:rsidRPr="00E50A6D" w:rsidRDefault="00E103DD" w:rsidP="00D94206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0A512B" w14:textId="77777777" w:rsidR="00E103DD" w:rsidRPr="00E50A6D" w:rsidRDefault="00E103DD" w:rsidP="00D94206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22D8B192" w14:textId="77777777" w:rsidR="00E103DD" w:rsidRPr="00E50A6D" w:rsidRDefault="00E103DD" w:rsidP="00D94206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13" w:type="dxa"/>
            <w:gridSpan w:val="2"/>
            <w:shd w:val="clear" w:color="auto" w:fill="auto"/>
            <w:vAlign w:val="bottom"/>
          </w:tcPr>
          <w:p w14:paraId="6E20E46F" w14:textId="77777777" w:rsidR="00E103DD" w:rsidRPr="00E50A6D" w:rsidRDefault="00E103DD" w:rsidP="00D94206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gridSpan w:val="2"/>
            <w:shd w:val="clear" w:color="auto" w:fill="auto"/>
            <w:vAlign w:val="bottom"/>
          </w:tcPr>
          <w:p w14:paraId="7EE87194" w14:textId="77777777" w:rsidR="00E103DD" w:rsidRPr="00E50A6D" w:rsidRDefault="00E103DD" w:rsidP="00D94206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365A3353" w14:textId="77777777" w:rsidR="00E103DD" w:rsidRPr="00E50A6D" w:rsidRDefault="00E103DD" w:rsidP="00D94206">
            <w:pPr>
              <w:spacing w:line="300" w:lineRule="exact"/>
              <w:rPr>
                <w:rFonts w:ascii="Angsana New" w:hAnsi="Angsana New"/>
              </w:rPr>
            </w:pPr>
          </w:p>
        </w:tc>
      </w:tr>
      <w:tr w:rsidR="00E103DD" w:rsidRPr="00E50A6D" w14:paraId="14A1CD3A" w14:textId="77777777" w:rsidTr="00460CE5">
        <w:trPr>
          <w:gridAfter w:val="1"/>
          <w:wAfter w:w="8" w:type="dxa"/>
          <w:cantSplit/>
        </w:trPr>
        <w:tc>
          <w:tcPr>
            <w:tcW w:w="2925" w:type="dxa"/>
            <w:shd w:val="clear" w:color="auto" w:fill="auto"/>
            <w:vAlign w:val="bottom"/>
          </w:tcPr>
          <w:p w14:paraId="0732A09F" w14:textId="77777777" w:rsidR="00E103DD" w:rsidRPr="00E50A6D" w:rsidRDefault="00E103DD" w:rsidP="00D94206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  <w:cs/>
              </w:rPr>
            </w:pPr>
            <w:r w:rsidRPr="00E50A6D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C4897A7" w14:textId="77777777" w:rsidR="00E103DD" w:rsidRPr="00E50A6D" w:rsidRDefault="00E103DD" w:rsidP="00D94206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EEBBBB" w14:textId="77777777" w:rsidR="00E103DD" w:rsidRPr="00E50A6D" w:rsidRDefault="00E103DD" w:rsidP="00D94206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2CA4DB83" w14:textId="77777777" w:rsidR="00E103DD" w:rsidRPr="00E50A6D" w:rsidRDefault="00E103DD" w:rsidP="00D94206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gridSpan w:val="2"/>
            <w:shd w:val="clear" w:color="auto" w:fill="auto"/>
            <w:vAlign w:val="bottom"/>
          </w:tcPr>
          <w:p w14:paraId="4B85FD9E" w14:textId="77777777" w:rsidR="00E103DD" w:rsidRPr="00E50A6D" w:rsidRDefault="00E103DD" w:rsidP="00D94206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5" w:type="dxa"/>
            <w:gridSpan w:val="2"/>
            <w:shd w:val="clear" w:color="auto" w:fill="auto"/>
            <w:vAlign w:val="bottom"/>
          </w:tcPr>
          <w:p w14:paraId="6E5F65BF" w14:textId="77777777" w:rsidR="00E103DD" w:rsidRPr="00E50A6D" w:rsidRDefault="00E103DD" w:rsidP="00D94206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5CCF37F0" w14:textId="77777777" w:rsidR="00E103DD" w:rsidRPr="00E50A6D" w:rsidRDefault="00E103DD" w:rsidP="00D94206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103DD" w:rsidRPr="00E50A6D" w14:paraId="392F5998" w14:textId="77777777" w:rsidTr="00460CE5">
        <w:trPr>
          <w:gridAfter w:val="1"/>
          <w:wAfter w:w="8" w:type="dxa"/>
          <w:cantSplit/>
        </w:trPr>
        <w:tc>
          <w:tcPr>
            <w:tcW w:w="2925" w:type="dxa"/>
            <w:shd w:val="clear" w:color="auto" w:fill="auto"/>
            <w:vAlign w:val="bottom"/>
          </w:tcPr>
          <w:p w14:paraId="1E4AF826" w14:textId="77777777" w:rsidR="00E103DD" w:rsidRPr="00703137" w:rsidRDefault="00E103DD" w:rsidP="00D94206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 w:val="24"/>
                <w:szCs w:val="24"/>
              </w:rPr>
            </w:pPr>
            <w:r w:rsidRPr="00703137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D1E879F" w14:textId="77777777" w:rsidR="00E103DD" w:rsidRPr="00E50A6D" w:rsidRDefault="00A015D4" w:rsidP="00255EC9">
            <w:pP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45B2FB" w14:textId="77777777" w:rsidR="00E103DD" w:rsidRPr="00E50A6D" w:rsidRDefault="00A015D4" w:rsidP="00255EC9">
            <w:pP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27F02752" w14:textId="77777777" w:rsidR="00E103DD" w:rsidRPr="00E50A6D" w:rsidRDefault="00A015D4" w:rsidP="00255EC9">
            <w:pP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13" w:type="dxa"/>
            <w:gridSpan w:val="2"/>
            <w:shd w:val="clear" w:color="auto" w:fill="auto"/>
            <w:vAlign w:val="bottom"/>
          </w:tcPr>
          <w:p w14:paraId="432129FD" w14:textId="77777777" w:rsidR="00E103DD" w:rsidRPr="00E50A6D" w:rsidRDefault="00AF466E" w:rsidP="00255EC9">
            <w:pP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F466E">
              <w:rPr>
                <w:rFonts w:ascii="Angsana New" w:hAnsi="Angsana New"/>
                <w:sz w:val="20"/>
                <w:szCs w:val="20"/>
                <w:cs/>
              </w:rPr>
              <w:t>5</w:t>
            </w:r>
            <w:r w:rsidRPr="00AF466E">
              <w:rPr>
                <w:rFonts w:ascii="Angsana New" w:hAnsi="Angsana New"/>
                <w:sz w:val="20"/>
                <w:szCs w:val="20"/>
              </w:rPr>
              <w:t>,</w:t>
            </w:r>
            <w:r w:rsidRPr="00AF466E">
              <w:rPr>
                <w:rFonts w:ascii="Angsana New" w:hAnsi="Angsana New"/>
                <w:sz w:val="20"/>
                <w:szCs w:val="20"/>
                <w:cs/>
              </w:rPr>
              <w:t>450</w:t>
            </w:r>
            <w:r w:rsidRPr="00AF466E">
              <w:rPr>
                <w:rFonts w:ascii="Angsana New" w:hAnsi="Angsana New"/>
                <w:sz w:val="20"/>
                <w:szCs w:val="20"/>
              </w:rPr>
              <w:t>,</w:t>
            </w:r>
            <w:r w:rsidRPr="00AF466E">
              <w:rPr>
                <w:rFonts w:ascii="Angsana New" w:hAnsi="Angsana New"/>
                <w:sz w:val="20"/>
                <w:szCs w:val="20"/>
                <w:cs/>
              </w:rPr>
              <w:t>486.</w:t>
            </w:r>
            <w:r w:rsidR="0053038D">
              <w:rPr>
                <w:rFonts w:ascii="Angsana New" w:hAnsi="Angsana New" w:hint="cs"/>
                <w:sz w:val="20"/>
                <w:szCs w:val="20"/>
                <w:cs/>
              </w:rPr>
              <w:t>11</w:t>
            </w:r>
          </w:p>
        </w:tc>
        <w:tc>
          <w:tcPr>
            <w:tcW w:w="1095" w:type="dxa"/>
            <w:gridSpan w:val="2"/>
            <w:shd w:val="clear" w:color="auto" w:fill="auto"/>
            <w:vAlign w:val="bottom"/>
          </w:tcPr>
          <w:p w14:paraId="6A54A766" w14:textId="77777777" w:rsidR="00E103DD" w:rsidRPr="00E50A6D" w:rsidRDefault="00714356" w:rsidP="00D94206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14356">
              <w:rPr>
                <w:rFonts w:ascii="Angsana New" w:hAnsi="Angsana New"/>
                <w:sz w:val="20"/>
                <w:szCs w:val="20"/>
                <w:cs/>
              </w:rPr>
              <w:t>24</w:t>
            </w:r>
            <w:r w:rsidRPr="00714356">
              <w:rPr>
                <w:rFonts w:ascii="Angsana New" w:hAnsi="Angsana New"/>
                <w:sz w:val="20"/>
                <w:szCs w:val="20"/>
              </w:rPr>
              <w:t>,</w:t>
            </w:r>
            <w:r w:rsidRPr="00714356">
              <w:rPr>
                <w:rFonts w:ascii="Angsana New" w:hAnsi="Angsana New"/>
                <w:sz w:val="20"/>
                <w:szCs w:val="20"/>
                <w:cs/>
              </w:rPr>
              <w:t>855</w:t>
            </w:r>
            <w:r w:rsidRPr="00714356">
              <w:rPr>
                <w:rFonts w:ascii="Angsana New" w:hAnsi="Angsana New"/>
                <w:sz w:val="20"/>
                <w:szCs w:val="20"/>
              </w:rPr>
              <w:t>,</w:t>
            </w:r>
            <w:r w:rsidRPr="00714356">
              <w:rPr>
                <w:rFonts w:ascii="Angsana New" w:hAnsi="Angsana New"/>
                <w:sz w:val="20"/>
                <w:szCs w:val="20"/>
                <w:cs/>
              </w:rPr>
              <w:t>680.78</w:t>
            </w: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4CA6E1C0" w14:textId="77777777" w:rsidR="00E103DD" w:rsidRPr="00E50A6D" w:rsidRDefault="00714356" w:rsidP="00D94206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14356">
              <w:rPr>
                <w:rFonts w:ascii="Angsana New" w:hAnsi="Angsana New"/>
                <w:sz w:val="20"/>
                <w:szCs w:val="20"/>
                <w:cs/>
              </w:rPr>
              <w:t>30</w:t>
            </w:r>
            <w:r w:rsidRPr="00714356">
              <w:rPr>
                <w:rFonts w:ascii="Angsana New" w:hAnsi="Angsana New"/>
                <w:sz w:val="20"/>
                <w:szCs w:val="20"/>
              </w:rPr>
              <w:t>,</w:t>
            </w:r>
            <w:r w:rsidRPr="00714356">
              <w:rPr>
                <w:rFonts w:ascii="Angsana New" w:hAnsi="Angsana New"/>
                <w:sz w:val="20"/>
                <w:szCs w:val="20"/>
                <w:cs/>
              </w:rPr>
              <w:t>306</w:t>
            </w:r>
            <w:r w:rsidRPr="00714356">
              <w:rPr>
                <w:rFonts w:ascii="Angsana New" w:hAnsi="Angsana New"/>
                <w:sz w:val="20"/>
                <w:szCs w:val="20"/>
              </w:rPr>
              <w:t>,</w:t>
            </w:r>
            <w:r w:rsidRPr="00714356">
              <w:rPr>
                <w:rFonts w:ascii="Angsana New" w:hAnsi="Angsana New"/>
                <w:sz w:val="20"/>
                <w:szCs w:val="20"/>
                <w:cs/>
              </w:rPr>
              <w:t>166.89</w:t>
            </w:r>
          </w:p>
        </w:tc>
      </w:tr>
      <w:tr w:rsidR="00E103DD" w:rsidRPr="00E50A6D" w14:paraId="5E2F8487" w14:textId="77777777" w:rsidTr="00460CE5">
        <w:trPr>
          <w:gridAfter w:val="1"/>
          <w:wAfter w:w="8" w:type="dxa"/>
          <w:cantSplit/>
        </w:trPr>
        <w:tc>
          <w:tcPr>
            <w:tcW w:w="2925" w:type="dxa"/>
            <w:shd w:val="clear" w:color="auto" w:fill="auto"/>
            <w:vAlign w:val="bottom"/>
          </w:tcPr>
          <w:p w14:paraId="688CE3B3" w14:textId="77777777" w:rsidR="00E103DD" w:rsidRPr="00703137" w:rsidRDefault="00E103DD" w:rsidP="00D94206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703137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0082ECF" w14:textId="77777777" w:rsidR="00E103DD" w:rsidRPr="00E50A6D" w:rsidRDefault="00CC16E9" w:rsidP="00255EC9">
            <w:pP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F87A70" w14:textId="77777777" w:rsidR="00E103DD" w:rsidRPr="00E50A6D" w:rsidRDefault="009E0533" w:rsidP="00255EC9">
            <w:pP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5B7E0037" w14:textId="77777777" w:rsidR="00E103DD" w:rsidRPr="00E50A6D" w:rsidRDefault="009E0533" w:rsidP="00255EC9">
            <w:pP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13" w:type="dxa"/>
            <w:gridSpan w:val="2"/>
            <w:shd w:val="clear" w:color="auto" w:fill="auto"/>
            <w:vAlign w:val="bottom"/>
          </w:tcPr>
          <w:p w14:paraId="0BDB2A2E" w14:textId="77777777" w:rsidR="00E103DD" w:rsidRPr="00E50A6D" w:rsidRDefault="009E0533" w:rsidP="00255EC9">
            <w:pP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95" w:type="dxa"/>
            <w:gridSpan w:val="2"/>
            <w:shd w:val="clear" w:color="auto" w:fill="auto"/>
            <w:vAlign w:val="bottom"/>
          </w:tcPr>
          <w:p w14:paraId="71EDE546" w14:textId="77777777" w:rsidR="00E103DD" w:rsidRPr="00E50A6D" w:rsidRDefault="00CC16E9" w:rsidP="00D94206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CC16E9">
              <w:rPr>
                <w:rFonts w:ascii="Angsana New" w:hAnsi="Angsana New"/>
                <w:sz w:val="20"/>
                <w:szCs w:val="20"/>
                <w:cs/>
              </w:rPr>
              <w:t>133</w:t>
            </w:r>
            <w:r w:rsidRPr="00CC16E9">
              <w:rPr>
                <w:rFonts w:ascii="Angsana New" w:hAnsi="Angsana New"/>
                <w:sz w:val="20"/>
                <w:szCs w:val="20"/>
              </w:rPr>
              <w:t>,</w:t>
            </w:r>
            <w:r w:rsidRPr="00CC16E9">
              <w:rPr>
                <w:rFonts w:ascii="Angsana New" w:hAnsi="Angsana New"/>
                <w:sz w:val="20"/>
                <w:szCs w:val="20"/>
                <w:cs/>
              </w:rPr>
              <w:t>513</w:t>
            </w:r>
            <w:r w:rsidRPr="00CC16E9">
              <w:rPr>
                <w:rFonts w:ascii="Angsana New" w:hAnsi="Angsana New"/>
                <w:sz w:val="20"/>
                <w:szCs w:val="20"/>
              </w:rPr>
              <w:t>,</w:t>
            </w:r>
            <w:r w:rsidRPr="00CC16E9">
              <w:rPr>
                <w:rFonts w:ascii="Angsana New" w:hAnsi="Angsana New"/>
                <w:sz w:val="20"/>
                <w:szCs w:val="20"/>
                <w:cs/>
              </w:rPr>
              <w:t>546.10</w:t>
            </w: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4E81A1F8" w14:textId="77777777" w:rsidR="00E103DD" w:rsidRPr="00E50A6D" w:rsidRDefault="009E0533" w:rsidP="00D94206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E0533">
              <w:rPr>
                <w:rFonts w:ascii="Angsana New" w:hAnsi="Angsana New"/>
                <w:sz w:val="20"/>
                <w:szCs w:val="20"/>
                <w:cs/>
              </w:rPr>
              <w:t>133</w:t>
            </w:r>
            <w:r w:rsidRPr="009E0533">
              <w:rPr>
                <w:rFonts w:ascii="Angsana New" w:hAnsi="Angsana New"/>
                <w:sz w:val="20"/>
                <w:szCs w:val="20"/>
              </w:rPr>
              <w:t>,</w:t>
            </w:r>
            <w:r w:rsidRPr="009E0533">
              <w:rPr>
                <w:rFonts w:ascii="Angsana New" w:hAnsi="Angsana New"/>
                <w:sz w:val="20"/>
                <w:szCs w:val="20"/>
                <w:cs/>
              </w:rPr>
              <w:t>513</w:t>
            </w:r>
            <w:r w:rsidRPr="009E0533">
              <w:rPr>
                <w:rFonts w:ascii="Angsana New" w:hAnsi="Angsana New"/>
                <w:sz w:val="20"/>
                <w:szCs w:val="20"/>
              </w:rPr>
              <w:t>,</w:t>
            </w:r>
            <w:r w:rsidRPr="009E0533">
              <w:rPr>
                <w:rFonts w:ascii="Angsana New" w:hAnsi="Angsana New"/>
                <w:sz w:val="20"/>
                <w:szCs w:val="20"/>
                <w:cs/>
              </w:rPr>
              <w:t>546.10</w:t>
            </w:r>
          </w:p>
        </w:tc>
      </w:tr>
      <w:tr w:rsidR="00E103DD" w:rsidRPr="00E50A6D" w14:paraId="14369908" w14:textId="77777777" w:rsidTr="00460CE5">
        <w:trPr>
          <w:gridAfter w:val="1"/>
          <w:wAfter w:w="8" w:type="dxa"/>
          <w:cantSplit/>
        </w:trPr>
        <w:tc>
          <w:tcPr>
            <w:tcW w:w="2925" w:type="dxa"/>
            <w:shd w:val="clear" w:color="auto" w:fill="auto"/>
            <w:vAlign w:val="bottom"/>
          </w:tcPr>
          <w:p w14:paraId="5FFC1C49" w14:textId="77777777" w:rsidR="00E103DD" w:rsidRPr="00703137" w:rsidRDefault="00E103DD" w:rsidP="00D94206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703137">
              <w:rPr>
                <w:rFonts w:ascii="Angsana New" w:hAnsi="Angsana New"/>
                <w:sz w:val="24"/>
                <w:szCs w:val="24"/>
                <w:cs/>
              </w:rPr>
              <w:t>เงินฝาก</w:t>
            </w:r>
            <w:r w:rsidRPr="00703137">
              <w:rPr>
                <w:rFonts w:ascii="Angsana New" w:hAnsi="Angsana New" w:hint="cs"/>
                <w:sz w:val="24"/>
                <w:szCs w:val="24"/>
                <w:cs/>
              </w:rPr>
              <w:t>ติด</w:t>
            </w:r>
            <w:r w:rsidRPr="00703137">
              <w:rPr>
                <w:rFonts w:ascii="Angsana New" w:hAnsi="Angsana New"/>
                <w:sz w:val="24"/>
                <w:szCs w:val="24"/>
                <w:cs/>
              </w:rPr>
              <w:t>ภาระค้ำประกัน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65D61647" w14:textId="77777777" w:rsidR="00E103DD" w:rsidRPr="00E50A6D" w:rsidRDefault="009E0533" w:rsidP="00255EC9">
            <w:pP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218200" w14:textId="77777777" w:rsidR="00E103DD" w:rsidRPr="00E50A6D" w:rsidRDefault="009E0533" w:rsidP="00255EC9">
            <w:pP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5D851C87" w14:textId="77777777" w:rsidR="00E103DD" w:rsidRPr="00E50A6D" w:rsidRDefault="009E0533" w:rsidP="00255EC9">
            <w:pP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13" w:type="dxa"/>
            <w:gridSpan w:val="2"/>
            <w:shd w:val="clear" w:color="auto" w:fill="auto"/>
            <w:vAlign w:val="bottom"/>
          </w:tcPr>
          <w:p w14:paraId="56A461C6" w14:textId="77777777" w:rsidR="00E103DD" w:rsidRPr="00E50A6D" w:rsidRDefault="001B30A7" w:rsidP="00255EC9">
            <w:pP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30A7">
              <w:rPr>
                <w:rFonts w:ascii="Angsana New" w:hAnsi="Angsana New"/>
                <w:sz w:val="20"/>
                <w:szCs w:val="20"/>
                <w:cs/>
              </w:rPr>
              <w:t>802</w:t>
            </w:r>
            <w:r w:rsidRPr="001B30A7">
              <w:rPr>
                <w:rFonts w:ascii="Angsana New" w:hAnsi="Angsana New"/>
                <w:sz w:val="20"/>
                <w:szCs w:val="20"/>
              </w:rPr>
              <w:t>,</w:t>
            </w:r>
            <w:r w:rsidRPr="001B30A7">
              <w:rPr>
                <w:rFonts w:ascii="Angsana New" w:hAnsi="Angsana New"/>
                <w:sz w:val="20"/>
                <w:szCs w:val="20"/>
                <w:cs/>
              </w:rPr>
              <w:t>472.14</w:t>
            </w:r>
          </w:p>
        </w:tc>
        <w:tc>
          <w:tcPr>
            <w:tcW w:w="1095" w:type="dxa"/>
            <w:gridSpan w:val="2"/>
            <w:shd w:val="clear" w:color="auto" w:fill="auto"/>
            <w:vAlign w:val="bottom"/>
          </w:tcPr>
          <w:p w14:paraId="7B47D6FF" w14:textId="77777777" w:rsidR="00E103DD" w:rsidRPr="00E50A6D" w:rsidRDefault="001B30A7" w:rsidP="00D94206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1B30A7">
              <w:rPr>
                <w:rFonts w:ascii="Angsana New" w:hAnsi="Angsana New"/>
                <w:sz w:val="20"/>
                <w:szCs w:val="20"/>
                <w:cs/>
              </w:rPr>
              <w:t>380</w:t>
            </w:r>
            <w:r w:rsidRPr="001B30A7">
              <w:rPr>
                <w:rFonts w:ascii="Angsana New" w:hAnsi="Angsana New"/>
                <w:sz w:val="20"/>
                <w:szCs w:val="20"/>
              </w:rPr>
              <w:t>,</w:t>
            </w:r>
            <w:r w:rsidRPr="001B30A7">
              <w:rPr>
                <w:rFonts w:ascii="Angsana New" w:hAnsi="Angsana New"/>
                <w:sz w:val="20"/>
                <w:szCs w:val="20"/>
                <w:cs/>
              </w:rPr>
              <w:t>631.66</w:t>
            </w: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0E0FEE53" w14:textId="77777777" w:rsidR="00E103DD" w:rsidRPr="00E50A6D" w:rsidRDefault="001B30A7" w:rsidP="00D94206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B30A7">
              <w:rPr>
                <w:rFonts w:ascii="Angsana New" w:hAnsi="Angsana New"/>
                <w:sz w:val="20"/>
                <w:szCs w:val="20"/>
                <w:cs/>
              </w:rPr>
              <w:t>1</w:t>
            </w:r>
            <w:r w:rsidRPr="001B30A7">
              <w:rPr>
                <w:rFonts w:ascii="Angsana New" w:hAnsi="Angsana New"/>
                <w:sz w:val="20"/>
                <w:szCs w:val="20"/>
              </w:rPr>
              <w:t>,</w:t>
            </w:r>
            <w:r w:rsidRPr="001B30A7">
              <w:rPr>
                <w:rFonts w:ascii="Angsana New" w:hAnsi="Angsana New"/>
                <w:sz w:val="20"/>
                <w:szCs w:val="20"/>
                <w:cs/>
              </w:rPr>
              <w:t>183</w:t>
            </w:r>
            <w:r w:rsidRPr="001B30A7">
              <w:rPr>
                <w:rFonts w:ascii="Angsana New" w:hAnsi="Angsana New"/>
                <w:sz w:val="20"/>
                <w:szCs w:val="20"/>
              </w:rPr>
              <w:t>,</w:t>
            </w:r>
            <w:r w:rsidRPr="001B30A7">
              <w:rPr>
                <w:rFonts w:ascii="Angsana New" w:hAnsi="Angsana New"/>
                <w:sz w:val="20"/>
                <w:szCs w:val="20"/>
                <w:cs/>
              </w:rPr>
              <w:t>103.80</w:t>
            </w:r>
          </w:p>
        </w:tc>
      </w:tr>
      <w:tr w:rsidR="001B30A7" w:rsidRPr="00E50A6D" w14:paraId="608743AB" w14:textId="77777777" w:rsidTr="00460CE5">
        <w:trPr>
          <w:gridAfter w:val="1"/>
          <w:wAfter w:w="8" w:type="dxa"/>
          <w:cantSplit/>
        </w:trPr>
        <w:tc>
          <w:tcPr>
            <w:tcW w:w="2925" w:type="dxa"/>
            <w:shd w:val="clear" w:color="auto" w:fill="auto"/>
            <w:vAlign w:val="bottom"/>
          </w:tcPr>
          <w:p w14:paraId="0D998833" w14:textId="77777777" w:rsidR="001B30A7" w:rsidRPr="00703137" w:rsidRDefault="001B30A7" w:rsidP="001B30A7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703137">
              <w:rPr>
                <w:rFonts w:ascii="Angsana New" w:hAnsi="Angsana New"/>
                <w:sz w:val="24"/>
                <w:szCs w:val="24"/>
                <w:cs/>
              </w:rPr>
              <w:t xml:space="preserve">สินทรัพย์ทางการเงินไม่หมุนเวียนอื่น 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560ABA28" w14:textId="77777777" w:rsidR="001B30A7" w:rsidRPr="00E50A6D" w:rsidRDefault="001B30A7" w:rsidP="00255EC9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94821F" w14:textId="77777777" w:rsidR="001B30A7" w:rsidRPr="00E50A6D" w:rsidRDefault="001B30A7" w:rsidP="00255EC9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0050C731" w14:textId="77777777" w:rsidR="001B30A7" w:rsidRPr="00E50A6D" w:rsidRDefault="001B30A7" w:rsidP="00255EC9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13" w:type="dxa"/>
            <w:gridSpan w:val="2"/>
            <w:shd w:val="clear" w:color="auto" w:fill="auto"/>
            <w:vAlign w:val="bottom"/>
          </w:tcPr>
          <w:p w14:paraId="35F653E1" w14:textId="77777777" w:rsidR="001B30A7" w:rsidRPr="00E50A6D" w:rsidRDefault="001B30A7" w:rsidP="00255EC9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95" w:type="dxa"/>
            <w:gridSpan w:val="2"/>
            <w:shd w:val="clear" w:color="auto" w:fill="auto"/>
            <w:vAlign w:val="bottom"/>
          </w:tcPr>
          <w:p w14:paraId="45FCB79B" w14:textId="77777777" w:rsidR="001B30A7" w:rsidRPr="00E50A6D" w:rsidRDefault="00A015D4" w:rsidP="001B30A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A015D4">
              <w:rPr>
                <w:rFonts w:ascii="Angsana New" w:hAnsi="Angsana New"/>
                <w:sz w:val="20"/>
                <w:szCs w:val="20"/>
                <w:cs/>
              </w:rPr>
              <w:t>25</w:t>
            </w:r>
            <w:r w:rsidRPr="00A015D4">
              <w:rPr>
                <w:rFonts w:ascii="Angsana New" w:hAnsi="Angsana New"/>
                <w:sz w:val="20"/>
                <w:szCs w:val="20"/>
              </w:rPr>
              <w:t>,</w:t>
            </w:r>
            <w:r w:rsidRPr="00A015D4">
              <w:rPr>
                <w:rFonts w:ascii="Angsana New" w:hAnsi="Angsana New"/>
                <w:sz w:val="20"/>
                <w:szCs w:val="20"/>
                <w:cs/>
              </w:rPr>
              <w:t>153</w:t>
            </w:r>
            <w:r w:rsidRPr="00A015D4">
              <w:rPr>
                <w:rFonts w:ascii="Angsana New" w:hAnsi="Angsana New"/>
                <w:sz w:val="20"/>
                <w:szCs w:val="20"/>
              </w:rPr>
              <w:t>,</w:t>
            </w:r>
            <w:r w:rsidRPr="00A015D4">
              <w:rPr>
                <w:rFonts w:ascii="Angsana New" w:hAnsi="Angsana New"/>
                <w:sz w:val="20"/>
                <w:szCs w:val="20"/>
                <w:cs/>
              </w:rPr>
              <w:t>392.92</w:t>
            </w: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0B1C8782" w14:textId="77777777" w:rsidR="001B30A7" w:rsidRPr="00E50A6D" w:rsidRDefault="00A015D4" w:rsidP="001B30A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015D4">
              <w:rPr>
                <w:rFonts w:ascii="Angsana New" w:hAnsi="Angsana New"/>
                <w:sz w:val="20"/>
                <w:szCs w:val="20"/>
                <w:cs/>
              </w:rPr>
              <w:t>25</w:t>
            </w:r>
            <w:r w:rsidRPr="00A015D4">
              <w:rPr>
                <w:rFonts w:ascii="Angsana New" w:hAnsi="Angsana New"/>
                <w:sz w:val="20"/>
                <w:szCs w:val="20"/>
              </w:rPr>
              <w:t>,</w:t>
            </w:r>
            <w:r w:rsidRPr="00A015D4">
              <w:rPr>
                <w:rFonts w:ascii="Angsana New" w:hAnsi="Angsana New"/>
                <w:sz w:val="20"/>
                <w:szCs w:val="20"/>
                <w:cs/>
              </w:rPr>
              <w:t>153</w:t>
            </w:r>
            <w:r w:rsidRPr="00A015D4">
              <w:rPr>
                <w:rFonts w:ascii="Angsana New" w:hAnsi="Angsana New"/>
                <w:sz w:val="20"/>
                <w:szCs w:val="20"/>
              </w:rPr>
              <w:t>,</w:t>
            </w:r>
            <w:r w:rsidRPr="00A015D4">
              <w:rPr>
                <w:rFonts w:ascii="Angsana New" w:hAnsi="Angsana New"/>
                <w:sz w:val="20"/>
                <w:szCs w:val="20"/>
                <w:cs/>
              </w:rPr>
              <w:t>392.92</w:t>
            </w:r>
          </w:p>
        </w:tc>
      </w:tr>
      <w:tr w:rsidR="007D7CF1" w:rsidRPr="00E50A6D" w14:paraId="3F9D51BD" w14:textId="77777777" w:rsidTr="00460CE5">
        <w:trPr>
          <w:gridAfter w:val="1"/>
          <w:wAfter w:w="8" w:type="dxa"/>
          <w:cantSplit/>
        </w:trPr>
        <w:tc>
          <w:tcPr>
            <w:tcW w:w="2925" w:type="dxa"/>
            <w:shd w:val="clear" w:color="auto" w:fill="auto"/>
            <w:vAlign w:val="bottom"/>
          </w:tcPr>
          <w:p w14:paraId="403BCEDD" w14:textId="77777777" w:rsidR="007D7CF1" w:rsidRPr="00E50A6D" w:rsidRDefault="007D7CF1" w:rsidP="007D7CF1">
            <w:pPr>
              <w:spacing w:line="300" w:lineRule="exact"/>
              <w:ind w:left="1220" w:hanging="240"/>
              <w:rPr>
                <w:rFonts w:ascii="Angsana New" w:hAnsi="Angsana New"/>
                <w:cs/>
              </w:rPr>
            </w:pPr>
            <w:r w:rsidRPr="00E50A6D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517BC2A9" w14:textId="77777777" w:rsidR="007D7CF1" w:rsidRPr="00E50A6D" w:rsidRDefault="007D7CF1" w:rsidP="00255EC9">
            <w:pPr>
              <w:pBdr>
                <w:bottom w:val="double" w:sz="4" w:space="1" w:color="auto"/>
              </w:pBd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-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E7A716" w14:textId="77777777" w:rsidR="007D7CF1" w:rsidRPr="00E50A6D" w:rsidRDefault="007D7CF1" w:rsidP="00255EC9">
            <w:pPr>
              <w:pBdr>
                <w:bottom w:val="double" w:sz="4" w:space="1" w:color="auto"/>
              </w:pBd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- 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3901BABA" w14:textId="77777777" w:rsidR="007D7CF1" w:rsidRPr="00E50A6D" w:rsidRDefault="007D7CF1" w:rsidP="00255EC9">
            <w:pPr>
              <w:pBdr>
                <w:bottom w:val="double" w:sz="4" w:space="1" w:color="auto"/>
              </w:pBd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- </w:t>
            </w:r>
          </w:p>
        </w:tc>
        <w:tc>
          <w:tcPr>
            <w:tcW w:w="1113" w:type="dxa"/>
            <w:gridSpan w:val="2"/>
            <w:shd w:val="clear" w:color="auto" w:fill="auto"/>
            <w:vAlign w:val="bottom"/>
          </w:tcPr>
          <w:p w14:paraId="12655334" w14:textId="77777777" w:rsidR="007D7CF1" w:rsidRPr="00E50A6D" w:rsidRDefault="007D7CF1" w:rsidP="00255EC9">
            <w:pPr>
              <w:pBdr>
                <w:bottom w:val="double" w:sz="4" w:space="1" w:color="auto"/>
              </w:pBd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A1544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DA1544">
              <w:rPr>
                <w:rFonts w:ascii="Angsana New" w:hAnsi="Angsana New"/>
                <w:sz w:val="20"/>
                <w:szCs w:val="20"/>
              </w:rPr>
              <w:t>,</w:t>
            </w:r>
            <w:r w:rsidRPr="00DA1544">
              <w:rPr>
                <w:rFonts w:ascii="Angsana New" w:hAnsi="Angsana New"/>
                <w:sz w:val="20"/>
                <w:szCs w:val="20"/>
                <w:cs/>
              </w:rPr>
              <w:t>252</w:t>
            </w:r>
            <w:r w:rsidRPr="00DA1544">
              <w:rPr>
                <w:rFonts w:ascii="Angsana New" w:hAnsi="Angsana New"/>
                <w:sz w:val="20"/>
                <w:szCs w:val="20"/>
              </w:rPr>
              <w:t>,</w:t>
            </w:r>
            <w:r w:rsidRPr="00DA1544">
              <w:rPr>
                <w:rFonts w:ascii="Angsana New" w:hAnsi="Angsana New"/>
                <w:sz w:val="20"/>
                <w:szCs w:val="20"/>
                <w:cs/>
              </w:rPr>
              <w:t>958.25</w:t>
            </w:r>
          </w:p>
        </w:tc>
        <w:tc>
          <w:tcPr>
            <w:tcW w:w="1095" w:type="dxa"/>
            <w:gridSpan w:val="2"/>
            <w:shd w:val="clear" w:color="auto" w:fill="auto"/>
            <w:vAlign w:val="bottom"/>
          </w:tcPr>
          <w:p w14:paraId="5435BF5E" w14:textId="77777777" w:rsidR="007D7CF1" w:rsidRPr="00E50A6D" w:rsidRDefault="007D7CF1" w:rsidP="007D7CF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C16E9">
              <w:rPr>
                <w:rFonts w:ascii="Angsana New" w:hAnsi="Angsana New"/>
                <w:sz w:val="20"/>
                <w:szCs w:val="20"/>
                <w:cs/>
              </w:rPr>
              <w:t>183</w:t>
            </w:r>
            <w:r w:rsidRPr="00CC16E9">
              <w:rPr>
                <w:rFonts w:ascii="Angsana New" w:hAnsi="Angsana New"/>
                <w:sz w:val="20"/>
                <w:szCs w:val="20"/>
              </w:rPr>
              <w:t>,</w:t>
            </w:r>
            <w:r w:rsidRPr="00CC16E9">
              <w:rPr>
                <w:rFonts w:ascii="Angsana New" w:hAnsi="Angsana New"/>
                <w:sz w:val="20"/>
                <w:szCs w:val="20"/>
                <w:cs/>
              </w:rPr>
              <w:t>903</w:t>
            </w:r>
            <w:r w:rsidRPr="00CC16E9">
              <w:rPr>
                <w:rFonts w:ascii="Angsana New" w:hAnsi="Angsana New"/>
                <w:sz w:val="20"/>
                <w:szCs w:val="20"/>
              </w:rPr>
              <w:t>,</w:t>
            </w:r>
            <w:r w:rsidRPr="00CC16E9">
              <w:rPr>
                <w:rFonts w:ascii="Angsana New" w:hAnsi="Angsana New"/>
                <w:sz w:val="20"/>
                <w:szCs w:val="20"/>
                <w:cs/>
              </w:rPr>
              <w:t>251.46</w:t>
            </w: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2CFB4BF2" w14:textId="77777777" w:rsidR="007D7CF1" w:rsidRPr="00E50A6D" w:rsidRDefault="007D7CF1" w:rsidP="007D7CF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A1544">
              <w:rPr>
                <w:rFonts w:ascii="Angsana New" w:hAnsi="Angsana New"/>
                <w:sz w:val="20"/>
                <w:szCs w:val="20"/>
                <w:cs/>
              </w:rPr>
              <w:t>190</w:t>
            </w:r>
            <w:r w:rsidRPr="00DA1544">
              <w:rPr>
                <w:rFonts w:ascii="Angsana New" w:hAnsi="Angsana New"/>
                <w:sz w:val="20"/>
                <w:szCs w:val="20"/>
              </w:rPr>
              <w:t>,</w:t>
            </w:r>
            <w:r w:rsidRPr="00DA1544">
              <w:rPr>
                <w:rFonts w:ascii="Angsana New" w:hAnsi="Angsana New"/>
                <w:sz w:val="20"/>
                <w:szCs w:val="20"/>
                <w:cs/>
              </w:rPr>
              <w:t>156</w:t>
            </w:r>
            <w:r w:rsidRPr="00DA1544">
              <w:rPr>
                <w:rFonts w:ascii="Angsana New" w:hAnsi="Angsana New"/>
                <w:sz w:val="20"/>
                <w:szCs w:val="20"/>
              </w:rPr>
              <w:t>,</w:t>
            </w:r>
            <w:r w:rsidRPr="00DA1544">
              <w:rPr>
                <w:rFonts w:ascii="Angsana New" w:hAnsi="Angsana New"/>
                <w:sz w:val="20"/>
                <w:szCs w:val="20"/>
                <w:cs/>
              </w:rPr>
              <w:t>209.71</w:t>
            </w:r>
          </w:p>
        </w:tc>
      </w:tr>
      <w:tr w:rsidR="007D7CF1" w:rsidRPr="00E50A6D" w14:paraId="5705FD85" w14:textId="77777777" w:rsidTr="00460CE5">
        <w:trPr>
          <w:gridAfter w:val="1"/>
          <w:wAfter w:w="8" w:type="dxa"/>
          <w:cantSplit/>
        </w:trPr>
        <w:tc>
          <w:tcPr>
            <w:tcW w:w="2925" w:type="dxa"/>
            <w:shd w:val="clear" w:color="auto" w:fill="auto"/>
            <w:vAlign w:val="bottom"/>
          </w:tcPr>
          <w:p w14:paraId="11559CCD" w14:textId="77777777" w:rsidR="007D7CF1" w:rsidRPr="00E50A6D" w:rsidRDefault="007D7CF1" w:rsidP="007D7CF1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E50A6D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C6D0F7C" w14:textId="77777777" w:rsidR="007D7CF1" w:rsidRPr="00E50A6D" w:rsidRDefault="007D7CF1" w:rsidP="007D7CF1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F7C591" w14:textId="77777777" w:rsidR="007D7CF1" w:rsidRPr="00E50A6D" w:rsidRDefault="007D7CF1" w:rsidP="007D7CF1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22630406" w14:textId="77777777" w:rsidR="007D7CF1" w:rsidRPr="00E50A6D" w:rsidRDefault="007D7CF1" w:rsidP="007D7CF1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gridSpan w:val="2"/>
            <w:shd w:val="clear" w:color="auto" w:fill="auto"/>
            <w:vAlign w:val="bottom"/>
          </w:tcPr>
          <w:p w14:paraId="4B9E246F" w14:textId="77777777" w:rsidR="007D7CF1" w:rsidRPr="00E50A6D" w:rsidRDefault="007D7CF1" w:rsidP="007D7CF1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5" w:type="dxa"/>
            <w:gridSpan w:val="2"/>
            <w:shd w:val="clear" w:color="auto" w:fill="auto"/>
            <w:vAlign w:val="bottom"/>
          </w:tcPr>
          <w:p w14:paraId="0CE89064" w14:textId="77777777" w:rsidR="007D7CF1" w:rsidRPr="00E50A6D" w:rsidRDefault="007D7CF1" w:rsidP="007D7CF1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50F80C8A" w14:textId="77777777" w:rsidR="007D7CF1" w:rsidRPr="00E50A6D" w:rsidRDefault="007D7CF1" w:rsidP="007D7CF1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D7CF1" w:rsidRPr="00E50A6D" w14:paraId="7D685514" w14:textId="77777777" w:rsidTr="00460CE5">
        <w:trPr>
          <w:gridAfter w:val="1"/>
          <w:wAfter w:w="8" w:type="dxa"/>
          <w:cantSplit/>
        </w:trPr>
        <w:tc>
          <w:tcPr>
            <w:tcW w:w="2925" w:type="dxa"/>
            <w:shd w:val="clear" w:color="auto" w:fill="auto"/>
          </w:tcPr>
          <w:p w14:paraId="1BDBCD08" w14:textId="77777777" w:rsidR="007D7CF1" w:rsidRPr="00703137" w:rsidRDefault="007D7CF1" w:rsidP="007D7CF1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703137">
              <w:rPr>
                <w:sz w:val="24"/>
                <w:szCs w:val="24"/>
                <w:cs/>
              </w:rPr>
              <w:t>เจ้าหนี้การค้าและเจ้าหนี้</w:t>
            </w:r>
            <w:r w:rsidRPr="00703137">
              <w:rPr>
                <w:rFonts w:hint="cs"/>
                <w:sz w:val="24"/>
                <w:szCs w:val="24"/>
                <w:cs/>
              </w:rPr>
              <w:t>หมุนเวียน</w:t>
            </w:r>
            <w:r w:rsidRPr="00703137">
              <w:rPr>
                <w:sz w:val="24"/>
                <w:szCs w:val="24"/>
                <w:cs/>
              </w:rPr>
              <w:t>อื่น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5A556D18" w14:textId="77777777" w:rsidR="007D7CF1" w:rsidRPr="00E50A6D" w:rsidRDefault="007D7CF1" w:rsidP="00255EC9">
            <w:pPr>
              <w:spacing w:line="300" w:lineRule="exact"/>
              <w:ind w:left="-7" w:right="-3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470C9C" w14:textId="77777777" w:rsidR="007D7CF1" w:rsidRPr="00E50A6D" w:rsidRDefault="007D7CF1" w:rsidP="00255EC9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32BB7CD0" w14:textId="77777777" w:rsidR="007D7CF1" w:rsidRPr="00E50A6D" w:rsidRDefault="007D7CF1" w:rsidP="00255EC9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13" w:type="dxa"/>
            <w:gridSpan w:val="2"/>
            <w:shd w:val="clear" w:color="auto" w:fill="auto"/>
            <w:vAlign w:val="bottom"/>
          </w:tcPr>
          <w:p w14:paraId="5DAFFD9E" w14:textId="77777777" w:rsidR="007D7CF1" w:rsidRPr="00E50A6D" w:rsidRDefault="007D7CF1" w:rsidP="00255EC9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95" w:type="dxa"/>
            <w:gridSpan w:val="2"/>
            <w:shd w:val="clear" w:color="auto" w:fill="auto"/>
            <w:vAlign w:val="bottom"/>
          </w:tcPr>
          <w:p w14:paraId="43A1903B" w14:textId="77777777" w:rsidR="007D7CF1" w:rsidRPr="00E50A6D" w:rsidRDefault="0031395D" w:rsidP="00255EC9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1395D">
              <w:rPr>
                <w:rFonts w:ascii="Angsana New" w:hAnsi="Angsana New"/>
                <w:sz w:val="20"/>
                <w:szCs w:val="20"/>
                <w:cs/>
              </w:rPr>
              <w:t>43</w:t>
            </w:r>
            <w:r w:rsidRPr="0031395D">
              <w:rPr>
                <w:rFonts w:ascii="Angsana New" w:hAnsi="Angsana New"/>
                <w:sz w:val="20"/>
                <w:szCs w:val="20"/>
              </w:rPr>
              <w:t>,</w:t>
            </w:r>
            <w:r w:rsidRPr="0031395D">
              <w:rPr>
                <w:rFonts w:ascii="Angsana New" w:hAnsi="Angsana New"/>
                <w:sz w:val="20"/>
                <w:szCs w:val="20"/>
                <w:cs/>
              </w:rPr>
              <w:t>940</w:t>
            </w:r>
            <w:r w:rsidRPr="0031395D">
              <w:rPr>
                <w:rFonts w:ascii="Angsana New" w:hAnsi="Angsana New"/>
                <w:sz w:val="20"/>
                <w:szCs w:val="20"/>
              </w:rPr>
              <w:t>,</w:t>
            </w:r>
            <w:r w:rsidRPr="0031395D">
              <w:rPr>
                <w:rFonts w:ascii="Angsana New" w:hAnsi="Angsana New"/>
                <w:sz w:val="20"/>
                <w:szCs w:val="20"/>
                <w:cs/>
              </w:rPr>
              <w:t>193.22</w:t>
            </w: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28270E9D" w14:textId="77777777" w:rsidR="007D7CF1" w:rsidRPr="00E50A6D" w:rsidRDefault="0031395D" w:rsidP="007D7CF1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31395D">
              <w:rPr>
                <w:rFonts w:ascii="Angsana New" w:hAnsi="Angsana New"/>
                <w:sz w:val="20"/>
                <w:szCs w:val="20"/>
                <w:cs/>
              </w:rPr>
              <w:t>43</w:t>
            </w:r>
            <w:r w:rsidRPr="0031395D">
              <w:rPr>
                <w:rFonts w:ascii="Angsana New" w:hAnsi="Angsana New"/>
                <w:sz w:val="20"/>
                <w:szCs w:val="20"/>
              </w:rPr>
              <w:t>,</w:t>
            </w:r>
            <w:r w:rsidRPr="0031395D">
              <w:rPr>
                <w:rFonts w:ascii="Angsana New" w:hAnsi="Angsana New"/>
                <w:sz w:val="20"/>
                <w:szCs w:val="20"/>
                <w:cs/>
              </w:rPr>
              <w:t>940</w:t>
            </w:r>
            <w:r w:rsidRPr="0031395D">
              <w:rPr>
                <w:rFonts w:ascii="Angsana New" w:hAnsi="Angsana New"/>
                <w:sz w:val="20"/>
                <w:szCs w:val="20"/>
              </w:rPr>
              <w:t>,</w:t>
            </w:r>
            <w:r w:rsidRPr="0031395D">
              <w:rPr>
                <w:rFonts w:ascii="Angsana New" w:hAnsi="Angsana New"/>
                <w:sz w:val="20"/>
                <w:szCs w:val="20"/>
                <w:cs/>
              </w:rPr>
              <w:t>193.22</w:t>
            </w:r>
          </w:p>
        </w:tc>
      </w:tr>
      <w:tr w:rsidR="007D7CF1" w:rsidRPr="00E50A6D" w14:paraId="745670A1" w14:textId="77777777" w:rsidTr="00460CE5">
        <w:trPr>
          <w:gridAfter w:val="1"/>
          <w:wAfter w:w="8" w:type="dxa"/>
          <w:cantSplit/>
        </w:trPr>
        <w:tc>
          <w:tcPr>
            <w:tcW w:w="2925" w:type="dxa"/>
            <w:shd w:val="clear" w:color="auto" w:fill="auto"/>
          </w:tcPr>
          <w:p w14:paraId="2694DB60" w14:textId="77777777" w:rsidR="007D7CF1" w:rsidRPr="00703137" w:rsidRDefault="007D7CF1" w:rsidP="007D7CF1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703137">
              <w:rPr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7B0B623" w14:textId="77777777" w:rsidR="007D7CF1" w:rsidRPr="00E50A6D" w:rsidRDefault="007D7CF1" w:rsidP="00255EC9">
            <w:pPr>
              <w:spacing w:line="300" w:lineRule="exact"/>
              <w:ind w:left="-7" w:right="-3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482267" w14:textId="77777777" w:rsidR="007D7CF1" w:rsidRPr="00E50A6D" w:rsidRDefault="005C749D" w:rsidP="00460CE5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24,000,000.00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175C7A0D" w14:textId="77777777" w:rsidR="007D7CF1" w:rsidRPr="00E50A6D" w:rsidRDefault="007D7CF1" w:rsidP="00255EC9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13" w:type="dxa"/>
            <w:gridSpan w:val="2"/>
            <w:shd w:val="clear" w:color="auto" w:fill="auto"/>
            <w:vAlign w:val="bottom"/>
          </w:tcPr>
          <w:p w14:paraId="51C2F3C7" w14:textId="77777777" w:rsidR="007D7CF1" w:rsidRPr="00E50A6D" w:rsidRDefault="007C2AA4" w:rsidP="00255EC9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C2AA4">
              <w:rPr>
                <w:rFonts w:ascii="Angsana New" w:hAnsi="Angsana New"/>
                <w:sz w:val="20"/>
                <w:szCs w:val="20"/>
              </w:rPr>
              <w:t>68,003,624.92</w:t>
            </w:r>
          </w:p>
        </w:tc>
        <w:tc>
          <w:tcPr>
            <w:tcW w:w="1095" w:type="dxa"/>
            <w:gridSpan w:val="2"/>
            <w:shd w:val="clear" w:color="auto" w:fill="auto"/>
            <w:vAlign w:val="bottom"/>
          </w:tcPr>
          <w:p w14:paraId="3F0EF5D4" w14:textId="77777777" w:rsidR="007D7CF1" w:rsidRPr="00E50A6D" w:rsidRDefault="007C2AA4" w:rsidP="00255EC9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3BF9AC5E" w14:textId="77777777" w:rsidR="007D7CF1" w:rsidRPr="00E50A6D" w:rsidRDefault="00B83127" w:rsidP="007D7CF1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83127">
              <w:rPr>
                <w:rFonts w:ascii="Angsana New" w:hAnsi="Angsana New"/>
                <w:sz w:val="20"/>
                <w:szCs w:val="20"/>
              </w:rPr>
              <w:t>92,003,624.92</w:t>
            </w:r>
          </w:p>
        </w:tc>
      </w:tr>
      <w:tr w:rsidR="007D7CF1" w:rsidRPr="00E50A6D" w14:paraId="17F6CE01" w14:textId="77777777" w:rsidTr="00460CE5">
        <w:trPr>
          <w:gridAfter w:val="1"/>
          <w:wAfter w:w="8" w:type="dxa"/>
          <w:cantSplit/>
        </w:trPr>
        <w:tc>
          <w:tcPr>
            <w:tcW w:w="2925" w:type="dxa"/>
            <w:shd w:val="clear" w:color="auto" w:fill="auto"/>
            <w:vAlign w:val="bottom"/>
          </w:tcPr>
          <w:p w14:paraId="332BD291" w14:textId="77777777" w:rsidR="007D7CF1" w:rsidRPr="00703137" w:rsidRDefault="007D7CF1" w:rsidP="007D7CF1">
            <w:pPr>
              <w:tabs>
                <w:tab w:val="left" w:pos="240"/>
              </w:tabs>
              <w:spacing w:line="300" w:lineRule="exact"/>
              <w:ind w:left="240" w:right="77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703137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339C4BE" w14:textId="77777777" w:rsidR="007D7CF1" w:rsidRPr="00E50A6D" w:rsidRDefault="00216F28" w:rsidP="00255EC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16F28">
              <w:rPr>
                <w:rFonts w:ascii="Angsana New" w:hAnsi="Angsana New"/>
                <w:sz w:val="20"/>
                <w:szCs w:val="20"/>
                <w:cs/>
              </w:rPr>
              <w:t>4</w:t>
            </w:r>
            <w:r w:rsidRPr="00216F28">
              <w:rPr>
                <w:rFonts w:ascii="Angsana New" w:hAnsi="Angsana New"/>
                <w:sz w:val="20"/>
                <w:szCs w:val="20"/>
              </w:rPr>
              <w:t>,</w:t>
            </w:r>
            <w:r w:rsidRPr="00216F28">
              <w:rPr>
                <w:rFonts w:ascii="Angsana New" w:hAnsi="Angsana New"/>
                <w:sz w:val="20"/>
                <w:szCs w:val="20"/>
                <w:cs/>
              </w:rPr>
              <w:t>575</w:t>
            </w:r>
            <w:r w:rsidRPr="00216F28">
              <w:rPr>
                <w:rFonts w:ascii="Angsana New" w:hAnsi="Angsana New"/>
                <w:sz w:val="20"/>
                <w:szCs w:val="20"/>
              </w:rPr>
              <w:t>,</w:t>
            </w:r>
            <w:r w:rsidRPr="00216F28">
              <w:rPr>
                <w:rFonts w:ascii="Angsana New" w:hAnsi="Angsana New"/>
                <w:sz w:val="20"/>
                <w:szCs w:val="20"/>
                <w:cs/>
              </w:rPr>
              <w:t>654.00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3D6C1D" w14:textId="77777777" w:rsidR="007D7CF1" w:rsidRPr="00E50A6D" w:rsidRDefault="00216F28" w:rsidP="00460CE5">
            <w:pPr>
              <w:pBdr>
                <w:bottom w:val="single" w:sz="4" w:space="1" w:color="auto"/>
              </w:pBd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16F28">
              <w:rPr>
                <w:rFonts w:ascii="Angsana New" w:hAnsi="Angsana New"/>
                <w:sz w:val="20"/>
                <w:szCs w:val="20"/>
                <w:cs/>
              </w:rPr>
              <w:t>11</w:t>
            </w:r>
            <w:r w:rsidRPr="00216F28">
              <w:rPr>
                <w:rFonts w:ascii="Angsana New" w:hAnsi="Angsana New"/>
                <w:sz w:val="20"/>
                <w:szCs w:val="20"/>
              </w:rPr>
              <w:t>,</w:t>
            </w:r>
            <w:r w:rsidRPr="00216F28">
              <w:rPr>
                <w:rFonts w:ascii="Angsana New" w:hAnsi="Angsana New"/>
                <w:sz w:val="20"/>
                <w:szCs w:val="20"/>
                <w:cs/>
              </w:rPr>
              <w:t>532</w:t>
            </w:r>
            <w:r w:rsidRPr="00216F28">
              <w:rPr>
                <w:rFonts w:ascii="Angsana New" w:hAnsi="Angsana New"/>
                <w:sz w:val="20"/>
                <w:szCs w:val="20"/>
              </w:rPr>
              <w:t>,</w:t>
            </w:r>
            <w:r w:rsidRPr="00216F28">
              <w:rPr>
                <w:rFonts w:ascii="Angsana New" w:hAnsi="Angsana New"/>
                <w:sz w:val="20"/>
                <w:szCs w:val="20"/>
                <w:cs/>
              </w:rPr>
              <w:t>064.00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31696C21" w14:textId="77777777" w:rsidR="007D7CF1" w:rsidRPr="00E50A6D" w:rsidRDefault="00216F28" w:rsidP="00255EC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16F28">
              <w:rPr>
                <w:rFonts w:ascii="Angsana New" w:hAnsi="Angsana New"/>
                <w:sz w:val="20"/>
                <w:szCs w:val="20"/>
                <w:cs/>
              </w:rPr>
              <w:t>3</w:t>
            </w:r>
            <w:r w:rsidRPr="00216F28">
              <w:rPr>
                <w:rFonts w:ascii="Angsana New" w:hAnsi="Angsana New"/>
                <w:sz w:val="20"/>
                <w:szCs w:val="20"/>
              </w:rPr>
              <w:t>,</w:t>
            </w:r>
            <w:r w:rsidRPr="00216F28">
              <w:rPr>
                <w:rFonts w:ascii="Angsana New" w:hAnsi="Angsana New"/>
                <w:sz w:val="20"/>
                <w:szCs w:val="20"/>
                <w:cs/>
              </w:rPr>
              <w:t>670</w:t>
            </w:r>
            <w:r w:rsidRPr="00216F28">
              <w:rPr>
                <w:rFonts w:ascii="Angsana New" w:hAnsi="Angsana New"/>
                <w:sz w:val="20"/>
                <w:szCs w:val="20"/>
              </w:rPr>
              <w:t>,</w:t>
            </w:r>
            <w:r w:rsidRPr="00216F28">
              <w:rPr>
                <w:rFonts w:ascii="Angsana New" w:hAnsi="Angsana New"/>
                <w:sz w:val="20"/>
                <w:szCs w:val="20"/>
                <w:cs/>
              </w:rPr>
              <w:t>000.00</w:t>
            </w:r>
          </w:p>
        </w:tc>
        <w:tc>
          <w:tcPr>
            <w:tcW w:w="1113" w:type="dxa"/>
            <w:gridSpan w:val="2"/>
            <w:shd w:val="clear" w:color="auto" w:fill="auto"/>
            <w:vAlign w:val="bottom"/>
          </w:tcPr>
          <w:p w14:paraId="3465EE6D" w14:textId="77777777" w:rsidR="007D7CF1" w:rsidRPr="00E50A6D" w:rsidRDefault="00220479" w:rsidP="00255EC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95" w:type="dxa"/>
            <w:gridSpan w:val="2"/>
            <w:shd w:val="clear" w:color="auto" w:fill="auto"/>
            <w:vAlign w:val="bottom"/>
          </w:tcPr>
          <w:p w14:paraId="4578AD87" w14:textId="77777777" w:rsidR="007D7CF1" w:rsidRPr="00E50A6D" w:rsidRDefault="00220479" w:rsidP="00255EC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41A5FD64" w14:textId="77777777" w:rsidR="007D7CF1" w:rsidRPr="00E50A6D" w:rsidRDefault="00216F28" w:rsidP="007D7CF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16F28">
              <w:rPr>
                <w:rFonts w:ascii="Angsana New" w:hAnsi="Angsana New"/>
                <w:sz w:val="20"/>
                <w:szCs w:val="20"/>
                <w:cs/>
              </w:rPr>
              <w:t>19</w:t>
            </w:r>
            <w:r w:rsidRPr="00216F28">
              <w:rPr>
                <w:rFonts w:ascii="Angsana New" w:hAnsi="Angsana New"/>
                <w:sz w:val="20"/>
                <w:szCs w:val="20"/>
              </w:rPr>
              <w:t>,</w:t>
            </w:r>
            <w:r w:rsidRPr="00216F28">
              <w:rPr>
                <w:rFonts w:ascii="Angsana New" w:hAnsi="Angsana New"/>
                <w:sz w:val="20"/>
                <w:szCs w:val="20"/>
                <w:cs/>
              </w:rPr>
              <w:t>777</w:t>
            </w:r>
            <w:r w:rsidRPr="00216F28">
              <w:rPr>
                <w:rFonts w:ascii="Angsana New" w:hAnsi="Angsana New"/>
                <w:sz w:val="20"/>
                <w:szCs w:val="20"/>
              </w:rPr>
              <w:t>,</w:t>
            </w:r>
            <w:r w:rsidRPr="00216F28">
              <w:rPr>
                <w:rFonts w:ascii="Angsana New" w:hAnsi="Angsana New"/>
                <w:sz w:val="20"/>
                <w:szCs w:val="20"/>
                <w:cs/>
              </w:rPr>
              <w:t>718.00</w:t>
            </w:r>
          </w:p>
        </w:tc>
      </w:tr>
      <w:tr w:rsidR="007D7CF1" w:rsidRPr="00E50A6D" w14:paraId="7CB84557" w14:textId="77777777" w:rsidTr="00460CE5">
        <w:trPr>
          <w:gridAfter w:val="1"/>
          <w:wAfter w:w="8" w:type="dxa"/>
          <w:cantSplit/>
        </w:trPr>
        <w:tc>
          <w:tcPr>
            <w:tcW w:w="2925" w:type="dxa"/>
            <w:shd w:val="clear" w:color="auto" w:fill="auto"/>
            <w:vAlign w:val="bottom"/>
          </w:tcPr>
          <w:p w14:paraId="7249CCAF" w14:textId="77777777" w:rsidR="007D7CF1" w:rsidRPr="00E50A6D" w:rsidRDefault="007D7CF1" w:rsidP="007D7CF1">
            <w:pPr>
              <w:spacing w:line="300" w:lineRule="exact"/>
              <w:ind w:left="1220" w:right="-110" w:hanging="240"/>
              <w:rPr>
                <w:rFonts w:ascii="Angsana New" w:hAnsi="Angsana New"/>
                <w:cs/>
              </w:rPr>
            </w:pPr>
            <w:r w:rsidRPr="00E50A6D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43E4AFD" w14:textId="77777777" w:rsidR="007D7CF1" w:rsidRPr="00E50A6D" w:rsidRDefault="00601EA2" w:rsidP="00255EC9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01EA2">
              <w:rPr>
                <w:rFonts w:ascii="Angsana New" w:hAnsi="Angsana New"/>
                <w:sz w:val="20"/>
                <w:szCs w:val="20"/>
              </w:rPr>
              <w:t>4,575,654.00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CF97AA" w14:textId="77777777" w:rsidR="007D7CF1" w:rsidRPr="00E50A6D" w:rsidRDefault="00601EA2" w:rsidP="00460CE5">
            <w:pPr>
              <w:pBdr>
                <w:bottom w:val="double" w:sz="4" w:space="1" w:color="auto"/>
              </w:pBd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01EA2">
              <w:rPr>
                <w:rFonts w:ascii="Angsana New" w:hAnsi="Angsana New"/>
                <w:sz w:val="20"/>
                <w:szCs w:val="20"/>
              </w:rPr>
              <w:t>35,532,064.00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1AFA20BD" w14:textId="77777777" w:rsidR="007D7CF1" w:rsidRPr="00E50A6D" w:rsidRDefault="00601EA2" w:rsidP="00255EC9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601EA2">
              <w:rPr>
                <w:rFonts w:ascii="Angsana New" w:hAnsi="Angsana New"/>
                <w:sz w:val="20"/>
                <w:szCs w:val="20"/>
              </w:rPr>
              <w:t>3,670,000.00</w:t>
            </w:r>
          </w:p>
        </w:tc>
        <w:tc>
          <w:tcPr>
            <w:tcW w:w="1113" w:type="dxa"/>
            <w:gridSpan w:val="2"/>
            <w:shd w:val="clear" w:color="auto" w:fill="auto"/>
            <w:vAlign w:val="bottom"/>
          </w:tcPr>
          <w:p w14:paraId="08C6AD2F" w14:textId="77777777" w:rsidR="007D7CF1" w:rsidRPr="00601EA2" w:rsidRDefault="00601EA2" w:rsidP="00255EC9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601EA2">
              <w:rPr>
                <w:rFonts w:ascii="Angsana New" w:hAnsi="Angsana New"/>
                <w:sz w:val="20"/>
                <w:szCs w:val="20"/>
              </w:rPr>
              <w:t>68,003,624.92</w:t>
            </w:r>
          </w:p>
        </w:tc>
        <w:tc>
          <w:tcPr>
            <w:tcW w:w="1095" w:type="dxa"/>
            <w:gridSpan w:val="2"/>
            <w:shd w:val="clear" w:color="auto" w:fill="auto"/>
            <w:vAlign w:val="bottom"/>
          </w:tcPr>
          <w:p w14:paraId="48EE923B" w14:textId="77777777" w:rsidR="007D7CF1" w:rsidRPr="00E50A6D" w:rsidRDefault="00601EA2" w:rsidP="00255EC9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01EA2">
              <w:rPr>
                <w:rFonts w:ascii="Angsana New" w:hAnsi="Angsana New"/>
                <w:sz w:val="20"/>
                <w:szCs w:val="20"/>
              </w:rPr>
              <w:t>43,940,193.22</w:t>
            </w: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036CB715" w14:textId="77777777" w:rsidR="007D7CF1" w:rsidRPr="00E50A6D" w:rsidRDefault="00601EA2" w:rsidP="00601EA2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01EA2">
              <w:rPr>
                <w:rFonts w:ascii="Angsana New" w:hAnsi="Angsana New"/>
                <w:sz w:val="20"/>
                <w:szCs w:val="20"/>
              </w:rPr>
              <w:t>155,721,536.14</w:t>
            </w:r>
          </w:p>
        </w:tc>
      </w:tr>
    </w:tbl>
    <w:p w14:paraId="44491AF5" w14:textId="77777777" w:rsidR="00466CE0" w:rsidRPr="00E50A6D" w:rsidRDefault="00466CE0" w:rsidP="00704A02">
      <w:pPr>
        <w:spacing w:before="120" w:line="240" w:lineRule="atLeast"/>
        <w:ind w:left="518"/>
        <w:jc w:val="right"/>
        <w:rPr>
          <w:rFonts w:ascii="Angsana New" w:hAnsi="Angsana New"/>
          <w:sz w:val="26"/>
          <w:szCs w:val="26"/>
        </w:rPr>
      </w:pPr>
    </w:p>
    <w:p w14:paraId="439C08B0" w14:textId="77777777" w:rsidR="00466CE0" w:rsidRPr="00E50A6D" w:rsidRDefault="00466CE0" w:rsidP="00704A02">
      <w:pPr>
        <w:spacing w:before="120" w:line="240" w:lineRule="atLeast"/>
        <w:ind w:left="518"/>
        <w:jc w:val="right"/>
        <w:rPr>
          <w:rFonts w:ascii="Angsana New" w:hAnsi="Angsana New"/>
          <w:sz w:val="26"/>
          <w:szCs w:val="26"/>
        </w:rPr>
      </w:pPr>
    </w:p>
    <w:p w14:paraId="5406200D" w14:textId="77777777" w:rsidR="00466CE0" w:rsidRPr="00E50A6D" w:rsidRDefault="00466CE0" w:rsidP="00704A02">
      <w:pPr>
        <w:spacing w:before="120" w:line="240" w:lineRule="atLeast"/>
        <w:ind w:left="518"/>
        <w:jc w:val="right"/>
        <w:rPr>
          <w:rFonts w:ascii="Angsana New" w:hAnsi="Angsana New"/>
          <w:sz w:val="26"/>
          <w:szCs w:val="26"/>
        </w:rPr>
      </w:pPr>
    </w:p>
    <w:p w14:paraId="0A0883F1" w14:textId="77777777" w:rsidR="00466CE0" w:rsidRPr="00E50A6D" w:rsidRDefault="00466CE0" w:rsidP="003D721A">
      <w:pPr>
        <w:spacing w:before="120" w:after="240" w:line="240" w:lineRule="atLeast"/>
        <w:rPr>
          <w:rFonts w:ascii="Angsana New" w:hAnsi="Angsana New"/>
          <w:sz w:val="26"/>
          <w:szCs w:val="26"/>
        </w:rPr>
      </w:pPr>
    </w:p>
    <w:p w14:paraId="03BA79A4" w14:textId="77777777" w:rsidR="00466CE0" w:rsidRPr="00E50A6D" w:rsidRDefault="00466CE0" w:rsidP="00704A02">
      <w:pPr>
        <w:spacing w:before="120" w:line="240" w:lineRule="atLeast"/>
        <w:ind w:left="518"/>
        <w:jc w:val="right"/>
        <w:rPr>
          <w:rFonts w:ascii="Angsana New" w:hAnsi="Angsana New"/>
          <w:sz w:val="26"/>
          <w:szCs w:val="26"/>
        </w:rPr>
      </w:pPr>
    </w:p>
    <w:p w14:paraId="23D927D3" w14:textId="77777777" w:rsidR="00466CE0" w:rsidRDefault="00466CE0" w:rsidP="00704A02">
      <w:pPr>
        <w:spacing w:before="120" w:line="240" w:lineRule="atLeast"/>
        <w:ind w:left="518"/>
        <w:jc w:val="right"/>
        <w:rPr>
          <w:rFonts w:ascii="Angsana New" w:hAnsi="Angsana New"/>
          <w:sz w:val="26"/>
          <w:szCs w:val="26"/>
        </w:rPr>
      </w:pPr>
    </w:p>
    <w:p w14:paraId="5CD999AD" w14:textId="77777777" w:rsidR="007A671F" w:rsidRPr="00E50A6D" w:rsidRDefault="007A671F" w:rsidP="00704A02">
      <w:pPr>
        <w:spacing w:before="120" w:line="240" w:lineRule="atLeast"/>
        <w:ind w:left="518"/>
        <w:jc w:val="right"/>
        <w:rPr>
          <w:rFonts w:ascii="Angsana New" w:hAnsi="Angsana New"/>
          <w:sz w:val="26"/>
          <w:szCs w:val="26"/>
        </w:rPr>
      </w:pPr>
    </w:p>
    <w:p w14:paraId="22E95B64" w14:textId="77777777" w:rsidR="00466CE0" w:rsidRPr="00E50A6D" w:rsidRDefault="00466CE0" w:rsidP="00704A02">
      <w:pPr>
        <w:spacing w:before="120" w:line="240" w:lineRule="atLeast"/>
        <w:ind w:left="518"/>
        <w:jc w:val="right"/>
        <w:rPr>
          <w:rFonts w:ascii="Angsana New" w:hAnsi="Angsana New"/>
          <w:sz w:val="26"/>
          <w:szCs w:val="26"/>
        </w:rPr>
      </w:pPr>
    </w:p>
    <w:p w14:paraId="6D63C120" w14:textId="77777777" w:rsidR="00466CE0" w:rsidRPr="00E50A6D" w:rsidRDefault="00466CE0" w:rsidP="00704A02">
      <w:pPr>
        <w:spacing w:before="120" w:line="240" w:lineRule="atLeast"/>
        <w:ind w:left="518"/>
        <w:jc w:val="right"/>
        <w:rPr>
          <w:rFonts w:ascii="Angsana New" w:hAnsi="Angsana New"/>
          <w:sz w:val="26"/>
          <w:szCs w:val="26"/>
        </w:rPr>
      </w:pPr>
    </w:p>
    <w:p w14:paraId="26F4D280" w14:textId="77777777" w:rsidR="009C5473" w:rsidRPr="00E50A6D" w:rsidRDefault="009C5473" w:rsidP="00704A02">
      <w:pPr>
        <w:spacing w:before="120" w:line="240" w:lineRule="atLeast"/>
        <w:ind w:left="518"/>
        <w:jc w:val="right"/>
        <w:rPr>
          <w:rFonts w:ascii="Angsana New" w:hAnsi="Angsana New"/>
          <w:sz w:val="26"/>
          <w:szCs w:val="26"/>
        </w:rPr>
      </w:pPr>
    </w:p>
    <w:p w14:paraId="193C454E" w14:textId="77777777" w:rsidR="00B53EC5" w:rsidRPr="00E50A6D" w:rsidRDefault="00B53EC5" w:rsidP="00704A02">
      <w:pPr>
        <w:spacing w:before="120" w:line="240" w:lineRule="atLeast"/>
        <w:ind w:left="518"/>
        <w:jc w:val="right"/>
        <w:rPr>
          <w:rFonts w:ascii="Angsana New" w:hAnsi="Angsana New"/>
          <w:sz w:val="26"/>
          <w:szCs w:val="26"/>
        </w:rPr>
      </w:pPr>
    </w:p>
    <w:p w14:paraId="383B7BC8" w14:textId="77777777" w:rsidR="00466CE0" w:rsidRPr="00E50A6D" w:rsidRDefault="00466CE0" w:rsidP="008C593A">
      <w:pPr>
        <w:spacing w:before="140" w:line="240" w:lineRule="atLeast"/>
        <w:ind w:left="518"/>
        <w:jc w:val="right"/>
        <w:rPr>
          <w:rFonts w:ascii="Angsana New" w:hAnsi="Angsana New"/>
          <w:sz w:val="26"/>
          <w:szCs w:val="26"/>
        </w:rPr>
      </w:pPr>
    </w:p>
    <w:p w14:paraId="5D087535" w14:textId="77777777" w:rsidR="003D11F8" w:rsidRPr="00E50A6D" w:rsidRDefault="003D11F8" w:rsidP="00E933C8">
      <w:pPr>
        <w:numPr>
          <w:ilvl w:val="0"/>
          <w:numId w:val="78"/>
        </w:numPr>
        <w:spacing w:before="100" w:beforeAutospacing="1" w:line="240" w:lineRule="atLeast"/>
        <w:ind w:left="510" w:hanging="51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  <w:r w:rsidRPr="00E50A6D">
        <w:rPr>
          <w:rFonts w:ascii="Angsana New" w:hAnsi="Angsana New"/>
          <w:b/>
          <w:bCs/>
          <w:sz w:val="30"/>
          <w:szCs w:val="30"/>
        </w:rPr>
        <w:t xml:space="preserve"> 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28854C05" w14:textId="77777777" w:rsidR="006C7ACC" w:rsidRDefault="003D11F8" w:rsidP="008C593A">
      <w:pPr>
        <w:spacing w:line="240" w:lineRule="atLeast"/>
        <w:ind w:left="518"/>
        <w:jc w:val="thaiDistribute"/>
        <w:rPr>
          <w:rFonts w:ascii="Angsana New" w:hAnsi="Angsana New"/>
          <w:b/>
          <w:bCs/>
          <w:sz w:val="30"/>
          <w:szCs w:val="30"/>
        </w:rPr>
      </w:pPr>
      <w:r w:rsidRPr="006C7ACC">
        <w:rPr>
          <w:rFonts w:ascii="Angsana New" w:hAnsi="Angsana New"/>
          <w:sz w:val="30"/>
          <w:szCs w:val="30"/>
          <w:u w:val="single"/>
          <w:cs/>
        </w:rPr>
        <w:t>ความเสี่ยงจากอัตราดอกเบี้ย</w:t>
      </w:r>
      <w:r w:rsidRPr="006C7ACC">
        <w:rPr>
          <w:rFonts w:ascii="Angsana New" w:hAnsi="Angsana New" w:hint="cs"/>
          <w:sz w:val="30"/>
          <w:szCs w:val="30"/>
          <w:u w:val="single"/>
          <w:cs/>
        </w:rPr>
        <w:t xml:space="preserve"> (ต่อ)</w:t>
      </w:r>
      <w:r w:rsidR="003D721A" w:rsidRPr="006C7ACC">
        <w:rPr>
          <w:rFonts w:ascii="Angsana New" w:hAnsi="Angsana New"/>
          <w:sz w:val="30"/>
          <w:szCs w:val="30"/>
          <w:u w:val="single"/>
        </w:rPr>
        <w:tab/>
      </w:r>
      <w:r w:rsidR="003D721A" w:rsidRPr="00E50A6D">
        <w:rPr>
          <w:rFonts w:ascii="Angsana New" w:hAnsi="Angsana New"/>
          <w:b/>
          <w:bCs/>
          <w:sz w:val="30"/>
          <w:szCs w:val="30"/>
        </w:rPr>
        <w:tab/>
      </w:r>
      <w:r w:rsidR="003D721A" w:rsidRPr="00E50A6D">
        <w:rPr>
          <w:rFonts w:ascii="Angsana New" w:hAnsi="Angsana New"/>
          <w:b/>
          <w:bCs/>
          <w:sz w:val="30"/>
          <w:szCs w:val="30"/>
        </w:rPr>
        <w:tab/>
      </w:r>
      <w:r w:rsidR="003D721A" w:rsidRPr="00E50A6D">
        <w:rPr>
          <w:rFonts w:ascii="Angsana New" w:hAnsi="Angsana New"/>
          <w:b/>
          <w:bCs/>
          <w:sz w:val="30"/>
          <w:szCs w:val="30"/>
        </w:rPr>
        <w:tab/>
      </w:r>
      <w:r w:rsidR="003D721A" w:rsidRPr="00E50A6D">
        <w:rPr>
          <w:rFonts w:ascii="Angsana New" w:hAnsi="Angsana New"/>
          <w:b/>
          <w:bCs/>
          <w:sz w:val="30"/>
          <w:szCs w:val="30"/>
        </w:rPr>
        <w:tab/>
      </w:r>
    </w:p>
    <w:p w14:paraId="1CC22686" w14:textId="77777777" w:rsidR="00704A02" w:rsidRPr="00E50A6D" w:rsidRDefault="003D721A" w:rsidP="006C7ACC">
      <w:pPr>
        <w:spacing w:line="240" w:lineRule="atLeast"/>
        <w:ind w:left="518"/>
        <w:jc w:val="right"/>
        <w:rPr>
          <w:rFonts w:ascii="Angsana New" w:hAnsi="Angsana New"/>
          <w:sz w:val="26"/>
          <w:szCs w:val="26"/>
        </w:rPr>
      </w:pPr>
      <w:r w:rsidRPr="00E50A6D">
        <w:rPr>
          <w:rFonts w:ascii="Angsana New" w:hAnsi="Angsana New"/>
          <w:b/>
          <w:bCs/>
          <w:sz w:val="30"/>
          <w:szCs w:val="30"/>
        </w:rPr>
        <w:tab/>
      </w:r>
      <w:r w:rsidRPr="00E50A6D">
        <w:rPr>
          <w:rFonts w:ascii="Angsana New" w:hAnsi="Angsana New"/>
          <w:b/>
          <w:bCs/>
          <w:sz w:val="30"/>
          <w:szCs w:val="30"/>
        </w:rPr>
        <w:tab/>
      </w:r>
      <w:r w:rsidRPr="00E50A6D">
        <w:rPr>
          <w:rFonts w:ascii="Angsana New" w:hAnsi="Angsana New"/>
          <w:b/>
          <w:bCs/>
          <w:sz w:val="30"/>
          <w:szCs w:val="30"/>
        </w:rPr>
        <w:tab/>
      </w:r>
      <w:r w:rsidRPr="00E50A6D">
        <w:rPr>
          <w:rFonts w:ascii="Angsana New" w:hAnsi="Angsana New"/>
          <w:b/>
          <w:bCs/>
          <w:sz w:val="30"/>
          <w:szCs w:val="30"/>
        </w:rPr>
        <w:tab/>
      </w:r>
      <w:r w:rsidRPr="00E50A6D">
        <w:rPr>
          <w:rFonts w:ascii="Angsana New" w:hAnsi="Angsana New"/>
          <w:b/>
          <w:bCs/>
          <w:sz w:val="30"/>
          <w:szCs w:val="30"/>
        </w:rPr>
        <w:tab/>
      </w:r>
      <w:r w:rsidR="00704A02" w:rsidRPr="00E50A6D">
        <w:rPr>
          <w:rFonts w:ascii="Angsana New" w:hAnsi="Angsana New"/>
          <w:sz w:val="26"/>
          <w:szCs w:val="26"/>
          <w:cs/>
        </w:rPr>
        <w:t>(หน่วย:</w:t>
      </w:r>
      <w:r w:rsidR="008C593A" w:rsidRPr="00E50A6D">
        <w:rPr>
          <w:rFonts w:ascii="Angsana New" w:hAnsi="Angsana New" w:hint="cs"/>
          <w:sz w:val="26"/>
          <w:szCs w:val="26"/>
          <w:cs/>
        </w:rPr>
        <w:t xml:space="preserve"> </w:t>
      </w:r>
      <w:r w:rsidR="00704A02" w:rsidRPr="00E50A6D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47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354"/>
        <w:gridCol w:w="960"/>
        <w:gridCol w:w="960"/>
        <w:gridCol w:w="942"/>
        <w:gridCol w:w="1113"/>
        <w:gridCol w:w="1095"/>
        <w:gridCol w:w="1050"/>
      </w:tblGrid>
      <w:tr w:rsidR="0011668A" w:rsidRPr="00E50A6D" w14:paraId="1F243EED" w14:textId="77777777" w:rsidTr="006C7ACC">
        <w:trPr>
          <w:cantSplit/>
        </w:trPr>
        <w:tc>
          <w:tcPr>
            <w:tcW w:w="3354" w:type="dxa"/>
            <w:shd w:val="clear" w:color="auto" w:fill="auto"/>
            <w:vAlign w:val="bottom"/>
          </w:tcPr>
          <w:p w14:paraId="5F4C99D3" w14:textId="77777777" w:rsidR="0011668A" w:rsidRPr="00E50A6D" w:rsidRDefault="0011668A" w:rsidP="007B237F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20" w:type="dxa"/>
            <w:gridSpan w:val="6"/>
            <w:shd w:val="clear" w:color="auto" w:fill="auto"/>
            <w:vAlign w:val="bottom"/>
          </w:tcPr>
          <w:p w14:paraId="18B627DE" w14:textId="77777777" w:rsidR="0011668A" w:rsidRPr="00E50A6D" w:rsidRDefault="0011668A" w:rsidP="007B237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11668A" w:rsidRPr="00E50A6D" w14:paraId="684B2673" w14:textId="77777777" w:rsidTr="006C7ACC">
        <w:trPr>
          <w:cantSplit/>
        </w:trPr>
        <w:tc>
          <w:tcPr>
            <w:tcW w:w="3354" w:type="dxa"/>
            <w:shd w:val="clear" w:color="auto" w:fill="auto"/>
            <w:vAlign w:val="bottom"/>
          </w:tcPr>
          <w:p w14:paraId="4C8EC451" w14:textId="77777777" w:rsidR="0011668A" w:rsidRPr="00E50A6D" w:rsidRDefault="0011668A" w:rsidP="007B237F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20" w:type="dxa"/>
            <w:gridSpan w:val="6"/>
            <w:shd w:val="clear" w:color="auto" w:fill="auto"/>
            <w:vAlign w:val="bottom"/>
          </w:tcPr>
          <w:p w14:paraId="1C0E3670" w14:textId="77777777" w:rsidR="0011668A" w:rsidRPr="00E50A6D" w:rsidRDefault="0011668A" w:rsidP="007B237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E50A6D">
              <w:rPr>
                <w:rFonts w:ascii="Angsana New" w:hAnsi="Angsana New"/>
                <w:cs/>
              </w:rPr>
              <w:t xml:space="preserve">ณ วันที่ </w:t>
            </w:r>
            <w:r w:rsidRPr="00E50A6D">
              <w:rPr>
                <w:rFonts w:ascii="Angsana New" w:hAnsi="Angsana New"/>
              </w:rPr>
              <w:t xml:space="preserve">31 </w:t>
            </w:r>
            <w:r w:rsidRPr="00E50A6D">
              <w:rPr>
                <w:rFonts w:ascii="Angsana New" w:hAnsi="Angsana New"/>
                <w:cs/>
              </w:rPr>
              <w:t xml:space="preserve">ธันวาคม </w:t>
            </w:r>
            <w:r w:rsidRPr="00E50A6D">
              <w:rPr>
                <w:rFonts w:ascii="Angsana New" w:hAnsi="Angsana New"/>
              </w:rPr>
              <w:t>2563</w:t>
            </w:r>
          </w:p>
        </w:tc>
      </w:tr>
      <w:tr w:rsidR="0011668A" w:rsidRPr="00E50A6D" w14:paraId="4987CFAE" w14:textId="77777777" w:rsidTr="006C7ACC">
        <w:trPr>
          <w:cantSplit/>
        </w:trPr>
        <w:tc>
          <w:tcPr>
            <w:tcW w:w="3354" w:type="dxa"/>
            <w:shd w:val="clear" w:color="auto" w:fill="auto"/>
            <w:vAlign w:val="bottom"/>
          </w:tcPr>
          <w:p w14:paraId="260EF9B9" w14:textId="77777777" w:rsidR="0011668A" w:rsidRPr="00E50A6D" w:rsidRDefault="0011668A" w:rsidP="007B237F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862" w:type="dxa"/>
            <w:gridSpan w:val="3"/>
            <w:shd w:val="clear" w:color="auto" w:fill="auto"/>
            <w:vAlign w:val="bottom"/>
          </w:tcPr>
          <w:p w14:paraId="278EEFEC" w14:textId="77777777" w:rsidR="0011668A" w:rsidRPr="00E50A6D" w:rsidRDefault="0011668A" w:rsidP="007B237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13" w:type="dxa"/>
            <w:shd w:val="clear" w:color="auto" w:fill="auto"/>
            <w:vAlign w:val="bottom"/>
          </w:tcPr>
          <w:p w14:paraId="3196EFAD" w14:textId="77777777" w:rsidR="0011668A" w:rsidRPr="00E50A6D" w:rsidRDefault="0011668A" w:rsidP="007B237F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E50A6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6758982" w14:textId="77777777" w:rsidR="0011668A" w:rsidRPr="00E50A6D" w:rsidRDefault="0011668A" w:rsidP="007B237F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628E28B" w14:textId="77777777" w:rsidR="0011668A" w:rsidRPr="00E50A6D" w:rsidRDefault="0011668A" w:rsidP="007B237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11668A" w:rsidRPr="00E50A6D" w14:paraId="69548DAD" w14:textId="77777777" w:rsidTr="006C7ACC">
        <w:trPr>
          <w:cantSplit/>
        </w:trPr>
        <w:tc>
          <w:tcPr>
            <w:tcW w:w="3354" w:type="dxa"/>
            <w:shd w:val="clear" w:color="auto" w:fill="auto"/>
            <w:vAlign w:val="bottom"/>
          </w:tcPr>
          <w:p w14:paraId="7A37103D" w14:textId="77777777" w:rsidR="0011668A" w:rsidRPr="00E50A6D" w:rsidRDefault="0011668A" w:rsidP="007B237F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D76DFAF" w14:textId="77777777" w:rsidR="0011668A" w:rsidRPr="00E50A6D" w:rsidRDefault="0011668A" w:rsidP="007B237F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E50A6D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470093A" w14:textId="77777777" w:rsidR="0011668A" w:rsidRPr="00E50A6D" w:rsidRDefault="0011668A" w:rsidP="007B237F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191EC8F2" w14:textId="77777777" w:rsidR="0011668A" w:rsidRPr="00E50A6D" w:rsidRDefault="0011668A" w:rsidP="007B237F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13" w:type="dxa"/>
            <w:shd w:val="clear" w:color="auto" w:fill="auto"/>
            <w:vAlign w:val="bottom"/>
          </w:tcPr>
          <w:p w14:paraId="4D0F9B58" w14:textId="77777777" w:rsidR="0011668A" w:rsidRPr="00E50A6D" w:rsidRDefault="0011668A" w:rsidP="007B237F">
            <w:pPr>
              <w:spacing w:line="300" w:lineRule="exact"/>
              <w:ind w:left="-108" w:right="-78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AC757FB" w14:textId="77777777" w:rsidR="0011668A" w:rsidRPr="00E50A6D" w:rsidRDefault="0011668A" w:rsidP="007B237F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E50A6D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C87304A" w14:textId="77777777" w:rsidR="0011668A" w:rsidRPr="00E50A6D" w:rsidRDefault="0011668A" w:rsidP="007B237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11668A" w:rsidRPr="00E50A6D" w14:paraId="5A9F7A47" w14:textId="77777777" w:rsidTr="006C7ACC">
        <w:trPr>
          <w:cantSplit/>
        </w:trPr>
        <w:tc>
          <w:tcPr>
            <w:tcW w:w="3354" w:type="dxa"/>
            <w:shd w:val="clear" w:color="auto" w:fill="auto"/>
            <w:vAlign w:val="bottom"/>
          </w:tcPr>
          <w:p w14:paraId="6BCC1D5B" w14:textId="77777777" w:rsidR="0011668A" w:rsidRPr="00E50A6D" w:rsidRDefault="0011668A" w:rsidP="007B237F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08F2166" w14:textId="77777777" w:rsidR="0011668A" w:rsidRPr="00E50A6D" w:rsidRDefault="0011668A" w:rsidP="007B237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</w:rPr>
              <w:t>1</w:t>
            </w:r>
            <w:r w:rsidRPr="00E50A6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E010AEA" w14:textId="77777777" w:rsidR="0011668A" w:rsidRPr="00E50A6D" w:rsidRDefault="0011668A" w:rsidP="007B237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</w:rPr>
              <w:t>1</w:t>
            </w:r>
            <w:r w:rsidRPr="00E50A6D">
              <w:rPr>
                <w:rFonts w:ascii="Angsana New" w:hAnsi="Angsana New"/>
                <w:cs/>
              </w:rPr>
              <w:t xml:space="preserve"> ถึง </w:t>
            </w:r>
            <w:r w:rsidRPr="00E50A6D">
              <w:rPr>
                <w:rFonts w:ascii="Angsana New" w:hAnsi="Angsana New"/>
              </w:rPr>
              <w:t>5</w:t>
            </w:r>
            <w:r w:rsidRPr="00E50A6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690C8A13" w14:textId="77777777" w:rsidR="0011668A" w:rsidRPr="00E50A6D" w:rsidRDefault="0011668A" w:rsidP="007B237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</w:rPr>
              <w:t>5</w:t>
            </w:r>
            <w:r w:rsidRPr="00E50A6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13" w:type="dxa"/>
            <w:shd w:val="clear" w:color="auto" w:fill="auto"/>
            <w:vAlign w:val="bottom"/>
          </w:tcPr>
          <w:p w14:paraId="2119D74B" w14:textId="77777777" w:rsidR="0011668A" w:rsidRPr="00E50A6D" w:rsidRDefault="0011668A" w:rsidP="007B237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7650A4C" w14:textId="77777777" w:rsidR="0011668A" w:rsidRPr="00E50A6D" w:rsidRDefault="0011668A" w:rsidP="007B237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A48EC55" w14:textId="77777777" w:rsidR="0011668A" w:rsidRPr="00E50A6D" w:rsidRDefault="0011668A" w:rsidP="007B237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  <w:cs/>
              </w:rPr>
              <w:t>รวม</w:t>
            </w:r>
          </w:p>
        </w:tc>
      </w:tr>
      <w:tr w:rsidR="0011668A" w:rsidRPr="00E50A6D" w14:paraId="6EAAAC51" w14:textId="77777777" w:rsidTr="006C7ACC">
        <w:trPr>
          <w:cantSplit/>
        </w:trPr>
        <w:tc>
          <w:tcPr>
            <w:tcW w:w="3354" w:type="dxa"/>
            <w:shd w:val="clear" w:color="auto" w:fill="auto"/>
            <w:vAlign w:val="bottom"/>
          </w:tcPr>
          <w:p w14:paraId="3322EA4F" w14:textId="77777777" w:rsidR="0011668A" w:rsidRPr="00E50A6D" w:rsidRDefault="0011668A" w:rsidP="007B237F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D839D7B" w14:textId="77777777" w:rsidR="0011668A" w:rsidRPr="00E50A6D" w:rsidRDefault="0011668A" w:rsidP="007B237F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D3D6E26" w14:textId="77777777" w:rsidR="0011668A" w:rsidRPr="00E50A6D" w:rsidRDefault="0011668A" w:rsidP="007B237F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58B761F3" w14:textId="77777777" w:rsidR="0011668A" w:rsidRPr="00E50A6D" w:rsidRDefault="0011668A" w:rsidP="007B237F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0E357F52" w14:textId="77777777" w:rsidR="0011668A" w:rsidRPr="00E50A6D" w:rsidRDefault="0011668A" w:rsidP="007B237F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56230AD" w14:textId="77777777" w:rsidR="0011668A" w:rsidRPr="00E50A6D" w:rsidRDefault="0011668A" w:rsidP="007B237F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2F2260E" w14:textId="77777777" w:rsidR="0011668A" w:rsidRPr="00E50A6D" w:rsidRDefault="0011668A" w:rsidP="007B237F">
            <w:pPr>
              <w:spacing w:line="300" w:lineRule="exact"/>
              <w:rPr>
                <w:rFonts w:ascii="Angsana New" w:hAnsi="Angsana New"/>
              </w:rPr>
            </w:pPr>
          </w:p>
        </w:tc>
      </w:tr>
      <w:tr w:rsidR="0011668A" w:rsidRPr="00E50A6D" w14:paraId="3231476E" w14:textId="77777777" w:rsidTr="006C7ACC">
        <w:trPr>
          <w:cantSplit/>
        </w:trPr>
        <w:tc>
          <w:tcPr>
            <w:tcW w:w="3354" w:type="dxa"/>
            <w:shd w:val="clear" w:color="auto" w:fill="auto"/>
            <w:vAlign w:val="bottom"/>
          </w:tcPr>
          <w:p w14:paraId="24A19956" w14:textId="77777777" w:rsidR="0011668A" w:rsidRPr="00E50A6D" w:rsidRDefault="0011668A" w:rsidP="007B237F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  <w:cs/>
              </w:rPr>
            </w:pPr>
            <w:r w:rsidRPr="00E50A6D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6844019" w14:textId="77777777" w:rsidR="0011668A" w:rsidRPr="00E50A6D" w:rsidRDefault="0011668A" w:rsidP="007B237F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A9BE056" w14:textId="77777777" w:rsidR="0011668A" w:rsidRPr="00E50A6D" w:rsidRDefault="0011668A" w:rsidP="007B237F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48FA3A9A" w14:textId="77777777" w:rsidR="0011668A" w:rsidRPr="00E50A6D" w:rsidRDefault="0011668A" w:rsidP="007B237F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42A70D6C" w14:textId="77777777" w:rsidR="0011668A" w:rsidRPr="00E50A6D" w:rsidRDefault="0011668A" w:rsidP="007B237F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DBABC28" w14:textId="77777777" w:rsidR="0011668A" w:rsidRPr="00E50A6D" w:rsidRDefault="0011668A" w:rsidP="007B237F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FD10ECB" w14:textId="77777777" w:rsidR="0011668A" w:rsidRPr="00E50A6D" w:rsidRDefault="0011668A" w:rsidP="007B237F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1668A" w:rsidRPr="00E50A6D" w14:paraId="127D16A1" w14:textId="77777777" w:rsidTr="006C7ACC">
        <w:trPr>
          <w:cantSplit/>
        </w:trPr>
        <w:tc>
          <w:tcPr>
            <w:tcW w:w="3354" w:type="dxa"/>
            <w:shd w:val="clear" w:color="auto" w:fill="auto"/>
            <w:vAlign w:val="bottom"/>
          </w:tcPr>
          <w:p w14:paraId="278E1DF4" w14:textId="77777777" w:rsidR="0011668A" w:rsidRPr="00703137" w:rsidRDefault="0011668A" w:rsidP="007B237F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 w:val="24"/>
                <w:szCs w:val="24"/>
              </w:rPr>
            </w:pPr>
            <w:r w:rsidRPr="00703137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21FEF10" w14:textId="77777777" w:rsidR="0011668A" w:rsidRPr="00E50A6D" w:rsidRDefault="0011668A" w:rsidP="007B237F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E22EEFC" w14:textId="77777777" w:rsidR="0011668A" w:rsidRPr="00E50A6D" w:rsidRDefault="0011668A" w:rsidP="007B237F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4D371FE6" w14:textId="77777777" w:rsidR="0011668A" w:rsidRPr="00E50A6D" w:rsidRDefault="0011668A" w:rsidP="007B237F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13" w:type="dxa"/>
            <w:shd w:val="clear" w:color="auto" w:fill="auto"/>
            <w:vAlign w:val="bottom"/>
          </w:tcPr>
          <w:p w14:paraId="56CF9930" w14:textId="77777777" w:rsidR="0011668A" w:rsidRPr="00E50A6D" w:rsidRDefault="0011668A" w:rsidP="00E01E38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  <w:cs/>
              </w:rPr>
              <w:t>5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344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745.0</w:t>
            </w:r>
            <w:r w:rsidRPr="00E50A6D">
              <w:rPr>
                <w:rFonts w:ascii="Angsana New" w:hAnsi="Angsana New" w:hint="cs"/>
                <w:sz w:val="20"/>
                <w:szCs w:val="20"/>
                <w:cs/>
              </w:rPr>
              <w:t>8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534B015" w14:textId="77777777" w:rsidR="0011668A" w:rsidRPr="00E50A6D" w:rsidRDefault="0011668A" w:rsidP="00E01E38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  <w:cs/>
              </w:rPr>
              <w:t>21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934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718.62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1541A2E" w14:textId="77777777" w:rsidR="0011668A" w:rsidRPr="00E50A6D" w:rsidRDefault="0011668A" w:rsidP="007B237F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  <w:cs/>
              </w:rPr>
              <w:t>27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279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463.</w:t>
            </w:r>
            <w:r w:rsidRPr="00E50A6D">
              <w:rPr>
                <w:rFonts w:ascii="Angsana New" w:hAnsi="Angsana New" w:hint="cs"/>
                <w:sz w:val="20"/>
                <w:szCs w:val="20"/>
                <w:cs/>
              </w:rPr>
              <w:t>70</w:t>
            </w:r>
          </w:p>
        </w:tc>
      </w:tr>
      <w:tr w:rsidR="0011668A" w:rsidRPr="00E50A6D" w14:paraId="27580837" w14:textId="77777777" w:rsidTr="006C7ACC">
        <w:trPr>
          <w:cantSplit/>
        </w:trPr>
        <w:tc>
          <w:tcPr>
            <w:tcW w:w="3354" w:type="dxa"/>
            <w:shd w:val="clear" w:color="auto" w:fill="auto"/>
            <w:vAlign w:val="bottom"/>
          </w:tcPr>
          <w:p w14:paraId="63D9CFA4" w14:textId="77777777" w:rsidR="0011668A" w:rsidRPr="00703137" w:rsidRDefault="0011668A" w:rsidP="007B237F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703137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5FFB1EA" w14:textId="77777777" w:rsidR="0011668A" w:rsidRPr="00E50A6D" w:rsidRDefault="0011668A" w:rsidP="007B237F">
            <w:pPr>
              <w:spacing w:line="300" w:lineRule="exact"/>
              <w:ind w:left="-7" w:right="-29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  <w:cs/>
              </w:rPr>
              <w:t>19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968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699.52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D592C62" w14:textId="77777777" w:rsidR="0011668A" w:rsidRPr="00E50A6D" w:rsidRDefault="0011668A" w:rsidP="007B237F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5108854A" w14:textId="77777777" w:rsidR="0011668A" w:rsidRPr="00E50A6D" w:rsidRDefault="0011668A" w:rsidP="007B237F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13" w:type="dxa"/>
            <w:shd w:val="clear" w:color="auto" w:fill="auto"/>
            <w:vAlign w:val="bottom"/>
          </w:tcPr>
          <w:p w14:paraId="4EEE51FB" w14:textId="77777777" w:rsidR="0011668A" w:rsidRPr="00E50A6D" w:rsidRDefault="0011668A" w:rsidP="00E01E38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50A6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7CBEBD1" w14:textId="77777777" w:rsidR="0011668A" w:rsidRPr="00E50A6D" w:rsidRDefault="0011668A" w:rsidP="00E01E38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50A6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5227E67" w14:textId="77777777" w:rsidR="0011668A" w:rsidRPr="00E50A6D" w:rsidRDefault="0011668A" w:rsidP="007B237F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50A6D">
              <w:rPr>
                <w:rFonts w:ascii="Angsana New" w:hAnsi="Angsana New"/>
                <w:sz w:val="20"/>
                <w:szCs w:val="20"/>
                <w:cs/>
              </w:rPr>
              <w:t>19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968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699.52</w:t>
            </w:r>
          </w:p>
        </w:tc>
      </w:tr>
      <w:tr w:rsidR="0011668A" w:rsidRPr="00E50A6D" w14:paraId="7EB879DC" w14:textId="77777777" w:rsidTr="006C7ACC">
        <w:trPr>
          <w:cantSplit/>
        </w:trPr>
        <w:tc>
          <w:tcPr>
            <w:tcW w:w="3354" w:type="dxa"/>
            <w:shd w:val="clear" w:color="auto" w:fill="auto"/>
            <w:vAlign w:val="bottom"/>
          </w:tcPr>
          <w:p w14:paraId="773FF4CD" w14:textId="77777777" w:rsidR="0011668A" w:rsidRPr="00703137" w:rsidRDefault="0011668A" w:rsidP="007B237F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703137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B9F5FF8" w14:textId="77777777" w:rsidR="0011668A" w:rsidRPr="00E50A6D" w:rsidRDefault="0011668A" w:rsidP="007B237F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C31A4E7" w14:textId="77777777" w:rsidR="0011668A" w:rsidRPr="00E50A6D" w:rsidRDefault="0011668A" w:rsidP="007B237F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77901CD6" w14:textId="77777777" w:rsidR="0011668A" w:rsidRPr="00E50A6D" w:rsidRDefault="0011668A" w:rsidP="007B237F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13" w:type="dxa"/>
            <w:shd w:val="clear" w:color="auto" w:fill="auto"/>
            <w:vAlign w:val="bottom"/>
          </w:tcPr>
          <w:p w14:paraId="6EAF45A9" w14:textId="77777777" w:rsidR="0011668A" w:rsidRPr="00E50A6D" w:rsidRDefault="0011668A" w:rsidP="00E01E38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510516A" w14:textId="77777777" w:rsidR="0011668A" w:rsidRPr="00E50A6D" w:rsidRDefault="0011668A" w:rsidP="00E01E38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91,263,818.37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E10346F" w14:textId="77777777" w:rsidR="0011668A" w:rsidRPr="00E50A6D" w:rsidRDefault="0011668A" w:rsidP="007B237F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91,263,818.37</w:t>
            </w:r>
          </w:p>
        </w:tc>
      </w:tr>
      <w:tr w:rsidR="0011668A" w:rsidRPr="00E50A6D" w14:paraId="6B68AD7E" w14:textId="77777777" w:rsidTr="006C7ACC">
        <w:trPr>
          <w:cantSplit/>
        </w:trPr>
        <w:tc>
          <w:tcPr>
            <w:tcW w:w="3354" w:type="dxa"/>
            <w:shd w:val="clear" w:color="auto" w:fill="auto"/>
            <w:vAlign w:val="bottom"/>
          </w:tcPr>
          <w:p w14:paraId="0627F0B9" w14:textId="77777777" w:rsidR="0011668A" w:rsidRPr="00703137" w:rsidRDefault="0011668A" w:rsidP="007B237F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703137">
              <w:rPr>
                <w:rFonts w:ascii="Angsana New" w:hAnsi="Angsana New"/>
                <w:sz w:val="24"/>
                <w:szCs w:val="24"/>
                <w:cs/>
              </w:rPr>
              <w:t>เงินฝาก</w:t>
            </w:r>
            <w:r w:rsidRPr="00703137">
              <w:rPr>
                <w:rFonts w:ascii="Angsana New" w:hAnsi="Angsana New" w:hint="cs"/>
                <w:sz w:val="24"/>
                <w:szCs w:val="24"/>
                <w:cs/>
              </w:rPr>
              <w:t>ติด</w:t>
            </w:r>
            <w:r w:rsidRPr="00703137">
              <w:rPr>
                <w:rFonts w:ascii="Angsana New" w:hAnsi="Angsana New"/>
                <w:sz w:val="24"/>
                <w:szCs w:val="24"/>
                <w:cs/>
              </w:rPr>
              <w:t>ภาระค้ำประกัน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54AB02A" w14:textId="77777777" w:rsidR="0011668A" w:rsidRPr="00E50A6D" w:rsidRDefault="0011668A" w:rsidP="007B237F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D55159F" w14:textId="77777777" w:rsidR="0011668A" w:rsidRPr="00E50A6D" w:rsidRDefault="0011668A" w:rsidP="007B237F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242B50DA" w14:textId="77777777" w:rsidR="0011668A" w:rsidRPr="00E50A6D" w:rsidRDefault="0011668A" w:rsidP="007B237F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13" w:type="dxa"/>
            <w:shd w:val="clear" w:color="auto" w:fill="auto"/>
            <w:vAlign w:val="bottom"/>
          </w:tcPr>
          <w:p w14:paraId="2CC977BD" w14:textId="77777777" w:rsidR="0011668A" w:rsidRPr="00E50A6D" w:rsidRDefault="0011668A" w:rsidP="00E01E38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  <w:cs/>
              </w:rPr>
              <w:t>457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772.75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8035E82" w14:textId="77777777" w:rsidR="0011668A" w:rsidRPr="00E50A6D" w:rsidRDefault="0011668A" w:rsidP="00E01E38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50A6D">
              <w:rPr>
                <w:rFonts w:ascii="Angsana New" w:hAnsi="Angsana New"/>
                <w:sz w:val="20"/>
                <w:szCs w:val="20"/>
                <w:cs/>
              </w:rPr>
              <w:t>1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012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773.17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44D7AB1" w14:textId="77777777" w:rsidR="0011668A" w:rsidRPr="00E50A6D" w:rsidRDefault="0011668A" w:rsidP="007B237F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  <w:cs/>
              </w:rPr>
              <w:t>1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470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545.92</w:t>
            </w:r>
          </w:p>
        </w:tc>
      </w:tr>
      <w:tr w:rsidR="0011668A" w:rsidRPr="00E50A6D" w14:paraId="3881D5CE" w14:textId="77777777" w:rsidTr="006C7ACC">
        <w:trPr>
          <w:cantSplit/>
        </w:trPr>
        <w:tc>
          <w:tcPr>
            <w:tcW w:w="3354" w:type="dxa"/>
            <w:shd w:val="clear" w:color="auto" w:fill="auto"/>
            <w:vAlign w:val="bottom"/>
          </w:tcPr>
          <w:p w14:paraId="29D4A8C5" w14:textId="77777777" w:rsidR="0011668A" w:rsidRPr="00703137" w:rsidRDefault="0011668A" w:rsidP="007B237F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703137">
              <w:rPr>
                <w:rFonts w:ascii="Angsana New" w:hAnsi="Angsana New"/>
                <w:sz w:val="24"/>
                <w:szCs w:val="24"/>
                <w:cs/>
              </w:rPr>
              <w:t xml:space="preserve">สินทรัพย์ทางการเงินไม่หมุนเวียนอื่น 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E5B59EB" w14:textId="77777777" w:rsidR="0011668A" w:rsidRPr="00E50A6D" w:rsidRDefault="0011668A" w:rsidP="007B237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719569BB" w14:textId="77777777" w:rsidR="0011668A" w:rsidRPr="00E50A6D" w:rsidRDefault="0011668A" w:rsidP="007B237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0C061137" w14:textId="77777777" w:rsidR="0011668A" w:rsidRPr="00E50A6D" w:rsidRDefault="0011668A" w:rsidP="007B237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13" w:type="dxa"/>
            <w:shd w:val="clear" w:color="auto" w:fill="auto"/>
            <w:vAlign w:val="bottom"/>
          </w:tcPr>
          <w:p w14:paraId="5FCF1C35" w14:textId="77777777" w:rsidR="0011668A" w:rsidRPr="00E50A6D" w:rsidRDefault="0011668A" w:rsidP="00E01E3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77A040F" w14:textId="77777777" w:rsidR="0011668A" w:rsidRPr="00E50A6D" w:rsidRDefault="0011668A" w:rsidP="00E01E3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95,511,075.67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EFA6F05" w14:textId="77777777" w:rsidR="0011668A" w:rsidRPr="00E50A6D" w:rsidRDefault="0011668A" w:rsidP="007B237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95,511,075.67</w:t>
            </w:r>
          </w:p>
        </w:tc>
      </w:tr>
      <w:tr w:rsidR="0011668A" w:rsidRPr="00E50A6D" w14:paraId="35C13239" w14:textId="77777777" w:rsidTr="006C7ACC">
        <w:trPr>
          <w:cantSplit/>
        </w:trPr>
        <w:tc>
          <w:tcPr>
            <w:tcW w:w="3354" w:type="dxa"/>
            <w:shd w:val="clear" w:color="auto" w:fill="auto"/>
            <w:vAlign w:val="bottom"/>
          </w:tcPr>
          <w:p w14:paraId="67F40225" w14:textId="77777777" w:rsidR="0011668A" w:rsidRPr="00E50A6D" w:rsidRDefault="0011668A" w:rsidP="007B237F">
            <w:pPr>
              <w:spacing w:line="300" w:lineRule="exact"/>
              <w:ind w:left="1220" w:hanging="240"/>
              <w:rPr>
                <w:rFonts w:ascii="Angsana New" w:hAnsi="Angsana New"/>
                <w:cs/>
              </w:rPr>
            </w:pPr>
            <w:r w:rsidRPr="00E50A6D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7033C21" w14:textId="77777777" w:rsidR="0011668A" w:rsidRPr="00E50A6D" w:rsidRDefault="0011668A" w:rsidP="007B237F">
            <w:pPr>
              <w:pBdr>
                <w:bottom w:val="double" w:sz="4" w:space="1" w:color="auto"/>
              </w:pBdr>
              <w:spacing w:line="300" w:lineRule="exact"/>
              <w:ind w:left="-7" w:right="-29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  <w:cs/>
              </w:rPr>
              <w:t>19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968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699.52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72268D09" w14:textId="77777777" w:rsidR="0011668A" w:rsidRPr="00E50A6D" w:rsidRDefault="0011668A" w:rsidP="007B237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4BFD844F" w14:textId="77777777" w:rsidR="0011668A" w:rsidRPr="00E50A6D" w:rsidRDefault="0011668A" w:rsidP="007B237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13" w:type="dxa"/>
            <w:shd w:val="clear" w:color="auto" w:fill="auto"/>
            <w:vAlign w:val="bottom"/>
          </w:tcPr>
          <w:p w14:paraId="57C9B638" w14:textId="77777777" w:rsidR="0011668A" w:rsidRPr="00E50A6D" w:rsidRDefault="0011668A" w:rsidP="00E01E38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  <w:cs/>
              </w:rPr>
              <w:t>5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802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517.83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0607548" w14:textId="77777777" w:rsidR="0011668A" w:rsidRPr="00E50A6D" w:rsidRDefault="0011668A" w:rsidP="00E01E38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  <w:cs/>
              </w:rPr>
              <w:t>209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722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385.83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F803D6C" w14:textId="77777777" w:rsidR="0011668A" w:rsidRPr="00E50A6D" w:rsidRDefault="0011668A" w:rsidP="007B237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  <w:cs/>
              </w:rPr>
              <w:t>235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493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603.18</w:t>
            </w:r>
          </w:p>
        </w:tc>
      </w:tr>
      <w:tr w:rsidR="0011668A" w:rsidRPr="00E50A6D" w14:paraId="6396D225" w14:textId="77777777" w:rsidTr="006C7ACC">
        <w:trPr>
          <w:cantSplit/>
        </w:trPr>
        <w:tc>
          <w:tcPr>
            <w:tcW w:w="3354" w:type="dxa"/>
            <w:shd w:val="clear" w:color="auto" w:fill="auto"/>
            <w:vAlign w:val="bottom"/>
          </w:tcPr>
          <w:p w14:paraId="4FB09451" w14:textId="77777777" w:rsidR="0011668A" w:rsidRPr="00E50A6D" w:rsidRDefault="0011668A" w:rsidP="007B237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E50A6D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436B893" w14:textId="77777777" w:rsidR="0011668A" w:rsidRPr="00E50A6D" w:rsidRDefault="0011668A" w:rsidP="007B237F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253AE61" w14:textId="77777777" w:rsidR="0011668A" w:rsidRPr="00E50A6D" w:rsidRDefault="0011668A" w:rsidP="007B237F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5F5583F2" w14:textId="77777777" w:rsidR="0011668A" w:rsidRPr="00E50A6D" w:rsidRDefault="0011668A" w:rsidP="007B237F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6EB3CA68" w14:textId="77777777" w:rsidR="0011668A" w:rsidRPr="00E50A6D" w:rsidRDefault="0011668A" w:rsidP="00E01E38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268F36B" w14:textId="77777777" w:rsidR="0011668A" w:rsidRPr="00E50A6D" w:rsidRDefault="0011668A" w:rsidP="00E01E38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F4EF843" w14:textId="77777777" w:rsidR="0011668A" w:rsidRPr="00E50A6D" w:rsidRDefault="0011668A" w:rsidP="007B237F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1668A" w:rsidRPr="00E50A6D" w14:paraId="52FCF82A" w14:textId="77777777" w:rsidTr="006C7ACC">
        <w:trPr>
          <w:cantSplit/>
        </w:trPr>
        <w:tc>
          <w:tcPr>
            <w:tcW w:w="3354" w:type="dxa"/>
            <w:shd w:val="clear" w:color="auto" w:fill="auto"/>
          </w:tcPr>
          <w:p w14:paraId="2C08C1F0" w14:textId="77777777" w:rsidR="0011668A" w:rsidRPr="00703137" w:rsidRDefault="0011668A" w:rsidP="007B237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703137">
              <w:rPr>
                <w:sz w:val="24"/>
                <w:szCs w:val="24"/>
                <w:cs/>
              </w:rPr>
              <w:t>เจ้าหนี้การค้าและเจ้าหนี้</w:t>
            </w:r>
            <w:r w:rsidRPr="00703137">
              <w:rPr>
                <w:rFonts w:hint="cs"/>
                <w:sz w:val="24"/>
                <w:szCs w:val="24"/>
                <w:cs/>
              </w:rPr>
              <w:t>หมุนเวียน</w:t>
            </w:r>
            <w:r w:rsidRPr="00703137">
              <w:rPr>
                <w:sz w:val="24"/>
                <w:szCs w:val="24"/>
                <w:cs/>
              </w:rPr>
              <w:t>อื่น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704EEA0" w14:textId="77777777" w:rsidR="0011668A" w:rsidRPr="00E50A6D" w:rsidRDefault="007D7CF1" w:rsidP="007D7CF1">
            <w:pPr>
              <w:spacing w:line="300" w:lineRule="exact"/>
              <w:ind w:left="-7" w:right="-3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343532E" w14:textId="77777777" w:rsidR="0011668A" w:rsidRPr="00E50A6D" w:rsidRDefault="0011668A" w:rsidP="007B237F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08DAEA80" w14:textId="77777777" w:rsidR="0011668A" w:rsidRPr="00E50A6D" w:rsidRDefault="0011668A" w:rsidP="007B237F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13" w:type="dxa"/>
            <w:shd w:val="clear" w:color="auto" w:fill="auto"/>
            <w:vAlign w:val="bottom"/>
          </w:tcPr>
          <w:p w14:paraId="5162DB5C" w14:textId="77777777" w:rsidR="0011668A" w:rsidRPr="00E50A6D" w:rsidRDefault="0011668A" w:rsidP="00E01E38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8862E5D" w14:textId="77777777" w:rsidR="0011668A" w:rsidRPr="00E50A6D" w:rsidRDefault="0011668A" w:rsidP="00E01E38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27,023,783.10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EAD8CBD" w14:textId="77777777" w:rsidR="0011668A" w:rsidRPr="00E50A6D" w:rsidRDefault="0011668A" w:rsidP="007B237F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  <w:cs/>
              </w:rPr>
              <w:t>27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023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783.10</w:t>
            </w:r>
          </w:p>
        </w:tc>
      </w:tr>
      <w:tr w:rsidR="00222F27" w:rsidRPr="00E50A6D" w14:paraId="53BD6D26" w14:textId="77777777" w:rsidTr="006C7ACC">
        <w:trPr>
          <w:cantSplit/>
        </w:trPr>
        <w:tc>
          <w:tcPr>
            <w:tcW w:w="3354" w:type="dxa"/>
            <w:shd w:val="clear" w:color="auto" w:fill="auto"/>
          </w:tcPr>
          <w:p w14:paraId="4DC9445D" w14:textId="77777777" w:rsidR="00222F27" w:rsidRPr="00703137" w:rsidRDefault="00222F27" w:rsidP="00222F27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703137">
              <w:rPr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D508D36" w14:textId="77777777" w:rsidR="00222F27" w:rsidRPr="00E50A6D" w:rsidRDefault="00222F27" w:rsidP="00222F27">
            <w:pPr>
              <w:spacing w:line="300" w:lineRule="exact"/>
              <w:ind w:left="-7" w:right="-3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64619E5" w14:textId="77777777" w:rsidR="00222F27" w:rsidRPr="00E50A6D" w:rsidRDefault="00222F27" w:rsidP="00222F27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5A5C58C1" w14:textId="77777777" w:rsidR="00222F27" w:rsidRPr="00E50A6D" w:rsidRDefault="00222F27" w:rsidP="00222F27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13" w:type="dxa"/>
            <w:shd w:val="clear" w:color="auto" w:fill="auto"/>
            <w:vAlign w:val="bottom"/>
          </w:tcPr>
          <w:p w14:paraId="23C5D9E7" w14:textId="77777777" w:rsidR="00222F27" w:rsidRPr="00E50A6D" w:rsidRDefault="00222F27" w:rsidP="00E01E38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2F27">
              <w:rPr>
                <w:rFonts w:ascii="Angsana New" w:hAnsi="Angsana New"/>
                <w:sz w:val="20"/>
                <w:szCs w:val="20"/>
              </w:rPr>
              <w:t>46,279,484.71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8453B12" w14:textId="77777777" w:rsidR="00222F27" w:rsidRPr="00E50A6D" w:rsidRDefault="00222F27" w:rsidP="00E01E38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2F81EAC" w14:textId="77777777" w:rsidR="00222F27" w:rsidRPr="00E50A6D" w:rsidRDefault="00222F27" w:rsidP="00222F27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46,279,484.71</w:t>
            </w:r>
          </w:p>
        </w:tc>
      </w:tr>
      <w:tr w:rsidR="0011668A" w:rsidRPr="00E50A6D" w14:paraId="47828A6C" w14:textId="77777777" w:rsidTr="006C7ACC">
        <w:trPr>
          <w:cantSplit/>
        </w:trPr>
        <w:tc>
          <w:tcPr>
            <w:tcW w:w="3354" w:type="dxa"/>
            <w:shd w:val="clear" w:color="auto" w:fill="auto"/>
            <w:vAlign w:val="bottom"/>
          </w:tcPr>
          <w:p w14:paraId="25111B48" w14:textId="77777777" w:rsidR="0011668A" w:rsidRPr="00703137" w:rsidRDefault="0011668A" w:rsidP="007B237F">
            <w:pPr>
              <w:tabs>
                <w:tab w:val="left" w:pos="240"/>
              </w:tabs>
              <w:spacing w:line="300" w:lineRule="exact"/>
              <w:ind w:left="240" w:right="77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703137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C504FC8" w14:textId="77777777" w:rsidR="0011668A" w:rsidRPr="00E50A6D" w:rsidRDefault="0011668A" w:rsidP="00E01E38">
            <w:pPr>
              <w:pBdr>
                <w:bottom w:val="single" w:sz="4" w:space="1" w:color="auto"/>
              </w:pBdr>
              <w:tabs>
                <w:tab w:val="decimal" w:pos="226"/>
              </w:tabs>
              <w:spacing w:line="300" w:lineRule="exact"/>
              <w:ind w:left="-7" w:right="-4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4,914,423.00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0116F17" w14:textId="77777777" w:rsidR="0011668A" w:rsidRPr="00E50A6D" w:rsidRDefault="0011668A" w:rsidP="007B237F">
            <w:pPr>
              <w:pBdr>
                <w:bottom w:val="single" w:sz="4" w:space="1" w:color="auto"/>
              </w:pBdr>
              <w:spacing w:line="300" w:lineRule="exact"/>
              <w:ind w:left="-7" w:right="-6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14,547,718.00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47DFB17A" w14:textId="77777777" w:rsidR="0011668A" w:rsidRPr="00E50A6D" w:rsidRDefault="0011668A" w:rsidP="007B237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5,230,000.00</w:t>
            </w:r>
          </w:p>
        </w:tc>
        <w:tc>
          <w:tcPr>
            <w:tcW w:w="1113" w:type="dxa"/>
            <w:shd w:val="clear" w:color="auto" w:fill="auto"/>
            <w:vAlign w:val="bottom"/>
          </w:tcPr>
          <w:p w14:paraId="6BA87347" w14:textId="77777777" w:rsidR="0011668A" w:rsidRPr="00E50A6D" w:rsidRDefault="0011668A" w:rsidP="00E01E3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85B6274" w14:textId="77777777" w:rsidR="0011668A" w:rsidRPr="00E50A6D" w:rsidRDefault="0011668A" w:rsidP="00E01E3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4DCD921" w14:textId="77777777" w:rsidR="0011668A" w:rsidRPr="00E50A6D" w:rsidRDefault="0011668A" w:rsidP="007B237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24,692,141.00</w:t>
            </w:r>
          </w:p>
        </w:tc>
      </w:tr>
      <w:tr w:rsidR="00222F27" w:rsidRPr="00E50A6D" w14:paraId="57834A29" w14:textId="77777777" w:rsidTr="006C7ACC">
        <w:trPr>
          <w:cantSplit/>
        </w:trPr>
        <w:tc>
          <w:tcPr>
            <w:tcW w:w="3354" w:type="dxa"/>
            <w:shd w:val="clear" w:color="auto" w:fill="auto"/>
            <w:vAlign w:val="bottom"/>
          </w:tcPr>
          <w:p w14:paraId="76053D5A" w14:textId="77777777" w:rsidR="00222F27" w:rsidRPr="00E50A6D" w:rsidRDefault="00222F27" w:rsidP="00222F27">
            <w:pPr>
              <w:spacing w:line="300" w:lineRule="exact"/>
              <w:ind w:left="1220" w:right="-110" w:hanging="240"/>
              <w:rPr>
                <w:rFonts w:ascii="Angsana New" w:hAnsi="Angsana New"/>
                <w:cs/>
              </w:rPr>
            </w:pPr>
            <w:r w:rsidRPr="00E50A6D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20FAA05" w14:textId="77777777" w:rsidR="00222F27" w:rsidRPr="00E50A6D" w:rsidRDefault="00222F27" w:rsidP="00E01E38">
            <w:pPr>
              <w:pBdr>
                <w:bottom w:val="double" w:sz="4" w:space="1" w:color="auto"/>
              </w:pBdr>
              <w:spacing w:line="300" w:lineRule="exact"/>
              <w:ind w:left="-7" w:right="-4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4,914,423.00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DFA5343" w14:textId="77777777" w:rsidR="00222F27" w:rsidRPr="00E50A6D" w:rsidRDefault="00222F27" w:rsidP="00222F27">
            <w:pPr>
              <w:pBdr>
                <w:bottom w:val="double" w:sz="4" w:space="1" w:color="auto"/>
              </w:pBdr>
              <w:spacing w:line="300" w:lineRule="exact"/>
              <w:ind w:left="-7" w:right="-5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14,547,718.00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37591C30" w14:textId="77777777" w:rsidR="00222F27" w:rsidRPr="00E50A6D" w:rsidRDefault="00222F27" w:rsidP="00222F2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5,230,000.00</w:t>
            </w:r>
          </w:p>
        </w:tc>
        <w:tc>
          <w:tcPr>
            <w:tcW w:w="1113" w:type="dxa"/>
            <w:shd w:val="clear" w:color="auto" w:fill="auto"/>
            <w:vAlign w:val="bottom"/>
          </w:tcPr>
          <w:p w14:paraId="709B382C" w14:textId="77777777" w:rsidR="00222F27" w:rsidRPr="00E50A6D" w:rsidRDefault="00222F27" w:rsidP="00E01E38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22F27">
              <w:rPr>
                <w:rFonts w:ascii="Angsana New" w:hAnsi="Angsana New"/>
                <w:sz w:val="20"/>
                <w:szCs w:val="20"/>
              </w:rPr>
              <w:t>46,279,484.71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DC6EEEB" w14:textId="77777777" w:rsidR="00222F27" w:rsidRPr="00E50A6D" w:rsidRDefault="00222F27" w:rsidP="00E01E38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  <w:cs/>
              </w:rPr>
              <w:t>27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023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783.10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3C85576" w14:textId="77777777" w:rsidR="00222F27" w:rsidRPr="00E50A6D" w:rsidRDefault="00222F27" w:rsidP="00222F2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  <w:cs/>
              </w:rPr>
              <w:t>97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995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408.81</w:t>
            </w:r>
          </w:p>
        </w:tc>
      </w:tr>
    </w:tbl>
    <w:p w14:paraId="62C0ECDF" w14:textId="77777777" w:rsidR="0011668A" w:rsidRDefault="0011668A" w:rsidP="003D11F8">
      <w:pPr>
        <w:spacing w:line="240" w:lineRule="atLeast"/>
        <w:ind w:left="518"/>
        <w:jc w:val="right"/>
        <w:rPr>
          <w:rFonts w:ascii="Angsana New" w:hAnsi="Angsana New"/>
          <w:sz w:val="24"/>
          <w:szCs w:val="24"/>
        </w:rPr>
      </w:pPr>
    </w:p>
    <w:p w14:paraId="1E4C0905" w14:textId="77777777" w:rsidR="00A92F60" w:rsidRPr="00E50A6D" w:rsidRDefault="0011668A" w:rsidP="003D11F8">
      <w:pPr>
        <w:spacing w:line="240" w:lineRule="atLeast"/>
        <w:ind w:left="518"/>
        <w:jc w:val="right"/>
        <w:rPr>
          <w:rFonts w:ascii="Angsana New" w:hAnsi="Angsana New"/>
          <w:sz w:val="28"/>
          <w:szCs w:val="28"/>
        </w:rPr>
      </w:pPr>
      <w:r w:rsidRPr="00E50A6D">
        <w:rPr>
          <w:rFonts w:ascii="Angsana New" w:hAnsi="Angsana New"/>
          <w:sz w:val="24"/>
          <w:szCs w:val="24"/>
          <w:cs/>
        </w:rPr>
        <w:t xml:space="preserve"> </w:t>
      </w:r>
      <w:r w:rsidR="008A560D" w:rsidRPr="00E50A6D">
        <w:rPr>
          <w:rFonts w:ascii="Angsana New" w:hAnsi="Angsana New"/>
          <w:sz w:val="24"/>
          <w:szCs w:val="24"/>
          <w:cs/>
        </w:rPr>
        <w:t>(หน่วย: บาท)</w:t>
      </w:r>
    </w:p>
    <w:tbl>
      <w:tblPr>
        <w:tblW w:w="961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92"/>
        <w:gridCol w:w="990"/>
        <w:gridCol w:w="990"/>
        <w:gridCol w:w="900"/>
        <w:gridCol w:w="1080"/>
        <w:gridCol w:w="1080"/>
        <w:gridCol w:w="1084"/>
      </w:tblGrid>
      <w:tr w:rsidR="00E103DD" w:rsidRPr="00E50A6D" w14:paraId="217FB5F6" w14:textId="77777777" w:rsidTr="0011668A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6602CEC5" w14:textId="77777777" w:rsidR="00E103DD" w:rsidRPr="00E50A6D" w:rsidRDefault="00E103DD" w:rsidP="00D94206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24" w:type="dxa"/>
            <w:gridSpan w:val="6"/>
            <w:shd w:val="clear" w:color="auto" w:fill="auto"/>
            <w:vAlign w:val="bottom"/>
          </w:tcPr>
          <w:p w14:paraId="14C34020" w14:textId="77777777" w:rsidR="00E103DD" w:rsidRPr="00E50A6D" w:rsidRDefault="00E103DD" w:rsidP="00D9420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  <w:cs/>
              </w:rPr>
              <w:t>งบการเงิน</w:t>
            </w:r>
            <w:r w:rsidRPr="00E50A6D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E103DD" w:rsidRPr="00E50A6D" w14:paraId="73080E5E" w14:textId="77777777" w:rsidTr="0011668A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3B7469E5" w14:textId="77777777" w:rsidR="00E103DD" w:rsidRPr="00E50A6D" w:rsidRDefault="00E103DD" w:rsidP="00D94206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24" w:type="dxa"/>
            <w:gridSpan w:val="6"/>
            <w:shd w:val="clear" w:color="auto" w:fill="auto"/>
            <w:vAlign w:val="bottom"/>
          </w:tcPr>
          <w:p w14:paraId="7C0F53A0" w14:textId="77777777" w:rsidR="00E103DD" w:rsidRPr="00E50A6D" w:rsidRDefault="00E103DD" w:rsidP="00D9420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E50A6D">
              <w:rPr>
                <w:rFonts w:ascii="Angsana New" w:hAnsi="Angsana New"/>
                <w:cs/>
              </w:rPr>
              <w:t xml:space="preserve">ณ วันที่ </w:t>
            </w:r>
            <w:r w:rsidRPr="00E50A6D">
              <w:rPr>
                <w:rFonts w:ascii="Angsana New" w:hAnsi="Angsana New"/>
              </w:rPr>
              <w:t xml:space="preserve">31 </w:t>
            </w:r>
            <w:r w:rsidRPr="00E50A6D">
              <w:rPr>
                <w:rFonts w:ascii="Angsana New" w:hAnsi="Angsana New"/>
                <w:cs/>
              </w:rPr>
              <w:t xml:space="preserve">ธันวาคม </w:t>
            </w:r>
            <w:r w:rsidRPr="00E50A6D">
              <w:rPr>
                <w:rFonts w:ascii="Angsana New" w:hAnsi="Angsana New"/>
              </w:rPr>
              <w:t>256</w:t>
            </w:r>
            <w:r w:rsidR="006C7ACC">
              <w:rPr>
                <w:rFonts w:ascii="Angsana New" w:hAnsi="Angsana New"/>
              </w:rPr>
              <w:t>4</w:t>
            </w:r>
          </w:p>
        </w:tc>
      </w:tr>
      <w:tr w:rsidR="00E103DD" w:rsidRPr="00E50A6D" w14:paraId="3744DF80" w14:textId="77777777" w:rsidTr="0011668A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171C260F" w14:textId="77777777" w:rsidR="00E103DD" w:rsidRPr="00E50A6D" w:rsidRDefault="00E103DD" w:rsidP="00D94206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880" w:type="dxa"/>
            <w:gridSpan w:val="3"/>
            <w:shd w:val="clear" w:color="auto" w:fill="auto"/>
            <w:vAlign w:val="bottom"/>
          </w:tcPr>
          <w:p w14:paraId="2DECD54F" w14:textId="77777777" w:rsidR="00E103DD" w:rsidRPr="00E50A6D" w:rsidRDefault="00E103DD" w:rsidP="00D9420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BFF297" w14:textId="77777777" w:rsidR="00E103DD" w:rsidRPr="00E50A6D" w:rsidRDefault="00E103DD" w:rsidP="00D94206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E50A6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CA8237" w14:textId="77777777" w:rsidR="00E103DD" w:rsidRPr="00E50A6D" w:rsidRDefault="00E103DD" w:rsidP="00D94206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2F25F75" w14:textId="77777777" w:rsidR="00E103DD" w:rsidRPr="00E50A6D" w:rsidRDefault="00E103DD" w:rsidP="00D9420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E103DD" w:rsidRPr="00E50A6D" w14:paraId="492B3C8A" w14:textId="77777777" w:rsidTr="0011668A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683EFCBA" w14:textId="77777777" w:rsidR="00E103DD" w:rsidRPr="00E50A6D" w:rsidRDefault="00E103DD" w:rsidP="00D94206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72537F" w14:textId="77777777" w:rsidR="00E103DD" w:rsidRPr="00E50A6D" w:rsidRDefault="00E103DD" w:rsidP="00D94206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E50A6D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3FA0680" w14:textId="77777777" w:rsidR="00E103DD" w:rsidRPr="00E50A6D" w:rsidRDefault="00E103DD" w:rsidP="00D9420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9D854C3" w14:textId="77777777" w:rsidR="00E103DD" w:rsidRPr="00E50A6D" w:rsidRDefault="00E103DD" w:rsidP="00D9420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3884C5" w14:textId="77777777" w:rsidR="00E103DD" w:rsidRPr="00E50A6D" w:rsidRDefault="00E103DD" w:rsidP="00D94206">
            <w:pPr>
              <w:spacing w:line="300" w:lineRule="exact"/>
              <w:ind w:left="-108" w:right="-78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4A61CA" w14:textId="77777777" w:rsidR="00E103DD" w:rsidRPr="00E50A6D" w:rsidRDefault="00E103DD" w:rsidP="00D94206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E50A6D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0A9675A0" w14:textId="77777777" w:rsidR="00E103DD" w:rsidRPr="00E50A6D" w:rsidRDefault="00E103DD" w:rsidP="00D9420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E103DD" w:rsidRPr="00E50A6D" w14:paraId="6E8DF9AB" w14:textId="77777777" w:rsidTr="0011668A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1ABE4391" w14:textId="77777777" w:rsidR="00E103DD" w:rsidRPr="00E50A6D" w:rsidRDefault="00E103DD" w:rsidP="00D94206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32C574" w14:textId="77777777" w:rsidR="00E103DD" w:rsidRPr="00E50A6D" w:rsidRDefault="00E103DD" w:rsidP="00D9420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</w:rPr>
              <w:t>1</w:t>
            </w:r>
            <w:r w:rsidRPr="00E50A6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6CDBA54" w14:textId="77777777" w:rsidR="00E103DD" w:rsidRPr="00E50A6D" w:rsidRDefault="00E103DD" w:rsidP="00D94206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</w:rPr>
              <w:t>1</w:t>
            </w:r>
            <w:r w:rsidRPr="00E50A6D">
              <w:rPr>
                <w:rFonts w:ascii="Angsana New" w:hAnsi="Angsana New"/>
                <w:cs/>
              </w:rPr>
              <w:t xml:space="preserve"> ถึง </w:t>
            </w:r>
            <w:r w:rsidRPr="00E50A6D">
              <w:rPr>
                <w:rFonts w:ascii="Angsana New" w:hAnsi="Angsana New"/>
              </w:rPr>
              <w:t>5</w:t>
            </w:r>
            <w:r w:rsidRPr="00E50A6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D71CB0F" w14:textId="77777777" w:rsidR="00E103DD" w:rsidRPr="00E50A6D" w:rsidRDefault="00E103DD" w:rsidP="00D94206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</w:rPr>
              <w:t>5</w:t>
            </w:r>
            <w:r w:rsidRPr="00E50A6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87CE2D" w14:textId="77777777" w:rsidR="00E103DD" w:rsidRPr="00E50A6D" w:rsidRDefault="00E103DD" w:rsidP="00D94206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FD5204" w14:textId="77777777" w:rsidR="00E103DD" w:rsidRPr="00E50A6D" w:rsidRDefault="00E103DD" w:rsidP="00D9420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2E4029BD" w14:textId="77777777" w:rsidR="00E103DD" w:rsidRPr="00E50A6D" w:rsidRDefault="00E103DD" w:rsidP="00D94206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  <w:cs/>
              </w:rPr>
              <w:t>รวม</w:t>
            </w:r>
          </w:p>
        </w:tc>
      </w:tr>
      <w:tr w:rsidR="00E103DD" w:rsidRPr="00E50A6D" w14:paraId="26426938" w14:textId="77777777" w:rsidTr="0011668A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57B0164C" w14:textId="77777777" w:rsidR="00E103DD" w:rsidRPr="00E50A6D" w:rsidRDefault="00E103DD" w:rsidP="00D94206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544125" w14:textId="77777777" w:rsidR="00E103DD" w:rsidRPr="00E50A6D" w:rsidRDefault="00E103DD" w:rsidP="00D94206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53F29F" w14:textId="77777777" w:rsidR="00E103DD" w:rsidRPr="00E50A6D" w:rsidRDefault="00E103DD" w:rsidP="00D94206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8F90DC" w14:textId="77777777" w:rsidR="00E103DD" w:rsidRPr="00E50A6D" w:rsidRDefault="00E103DD" w:rsidP="00D94206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B50C43" w14:textId="77777777" w:rsidR="00E103DD" w:rsidRPr="00E50A6D" w:rsidRDefault="00E103DD" w:rsidP="00D94206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A40CA2" w14:textId="77777777" w:rsidR="00E103DD" w:rsidRPr="00E50A6D" w:rsidRDefault="00E103DD" w:rsidP="00D94206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5854F5C" w14:textId="77777777" w:rsidR="00E103DD" w:rsidRPr="00E50A6D" w:rsidRDefault="00E103DD" w:rsidP="00D94206">
            <w:pPr>
              <w:spacing w:line="300" w:lineRule="exact"/>
              <w:rPr>
                <w:rFonts w:ascii="Angsana New" w:hAnsi="Angsana New"/>
              </w:rPr>
            </w:pPr>
          </w:p>
        </w:tc>
      </w:tr>
      <w:tr w:rsidR="00E103DD" w:rsidRPr="00E50A6D" w14:paraId="1DE1CE58" w14:textId="77777777" w:rsidTr="0011668A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5CCB594A" w14:textId="77777777" w:rsidR="00E103DD" w:rsidRPr="00E50A6D" w:rsidRDefault="00E103DD" w:rsidP="00D94206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  <w:cs/>
              </w:rPr>
            </w:pPr>
            <w:r w:rsidRPr="00E50A6D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02D64D2" w14:textId="77777777" w:rsidR="00E103DD" w:rsidRPr="00E50A6D" w:rsidRDefault="00E103DD" w:rsidP="00D94206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818635" w14:textId="77777777" w:rsidR="00E103DD" w:rsidRPr="00E50A6D" w:rsidRDefault="00E103DD" w:rsidP="00D94206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0688C1" w14:textId="77777777" w:rsidR="00E103DD" w:rsidRPr="00E50A6D" w:rsidRDefault="00E103DD" w:rsidP="00D94206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B932C0" w14:textId="77777777" w:rsidR="00E103DD" w:rsidRPr="00E50A6D" w:rsidRDefault="00E103DD" w:rsidP="00D94206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DCB30A" w14:textId="77777777" w:rsidR="00E103DD" w:rsidRPr="00E50A6D" w:rsidRDefault="00E103DD" w:rsidP="00D94206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5CD3E75" w14:textId="77777777" w:rsidR="00E103DD" w:rsidRPr="00E50A6D" w:rsidRDefault="00E103DD" w:rsidP="00D94206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0372A" w:rsidRPr="00E50A6D" w14:paraId="4EA12DBC" w14:textId="77777777" w:rsidTr="0011668A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7AB5D683" w14:textId="77777777" w:rsidR="00D0372A" w:rsidRPr="00E50A6D" w:rsidRDefault="00D0372A" w:rsidP="00D0372A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Cs w:val="24"/>
              </w:rPr>
            </w:pPr>
            <w:r w:rsidRPr="00E50A6D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F369E9" w14:textId="77777777" w:rsidR="00D0372A" w:rsidRPr="00E50A6D" w:rsidRDefault="00D0372A" w:rsidP="00596F27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132CF1D" w14:textId="77777777" w:rsidR="00D0372A" w:rsidRPr="00E50A6D" w:rsidRDefault="00D0372A" w:rsidP="00596F27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540393D" w14:textId="77777777" w:rsidR="00D0372A" w:rsidRPr="00E50A6D" w:rsidRDefault="00D0372A" w:rsidP="00596F27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E0D1B8" w14:textId="77777777" w:rsidR="00D0372A" w:rsidRPr="00E50A6D" w:rsidRDefault="00D0372A" w:rsidP="00596F27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0621B">
              <w:rPr>
                <w:rFonts w:ascii="Angsana New" w:hAnsi="Angsana New"/>
                <w:sz w:val="20"/>
                <w:szCs w:val="20"/>
                <w:cs/>
              </w:rPr>
              <w:t>5</w:t>
            </w:r>
            <w:r w:rsidRPr="00B0621B">
              <w:rPr>
                <w:rFonts w:ascii="Angsana New" w:hAnsi="Angsana New"/>
                <w:sz w:val="20"/>
                <w:szCs w:val="20"/>
              </w:rPr>
              <w:t>,</w:t>
            </w:r>
            <w:r w:rsidRPr="00B0621B">
              <w:rPr>
                <w:rFonts w:ascii="Angsana New" w:hAnsi="Angsana New"/>
                <w:sz w:val="20"/>
                <w:szCs w:val="20"/>
                <w:cs/>
              </w:rPr>
              <w:t>450</w:t>
            </w:r>
            <w:r w:rsidRPr="00B0621B">
              <w:rPr>
                <w:rFonts w:ascii="Angsana New" w:hAnsi="Angsana New"/>
                <w:sz w:val="20"/>
                <w:szCs w:val="20"/>
              </w:rPr>
              <w:t>,</w:t>
            </w:r>
            <w:r w:rsidRPr="00B0621B">
              <w:rPr>
                <w:rFonts w:ascii="Angsana New" w:hAnsi="Angsana New"/>
                <w:sz w:val="20"/>
                <w:szCs w:val="20"/>
                <w:cs/>
              </w:rPr>
              <w:t>486.09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DA63A6" w14:textId="77777777" w:rsidR="00D0372A" w:rsidRPr="00E50A6D" w:rsidRDefault="00D0372A" w:rsidP="00596F27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0621B">
              <w:rPr>
                <w:rFonts w:ascii="Angsana New" w:hAnsi="Angsana New"/>
                <w:sz w:val="20"/>
                <w:szCs w:val="20"/>
                <w:cs/>
              </w:rPr>
              <w:t>24</w:t>
            </w:r>
            <w:r w:rsidRPr="00B0621B">
              <w:rPr>
                <w:rFonts w:ascii="Angsana New" w:hAnsi="Angsana New"/>
                <w:sz w:val="20"/>
                <w:szCs w:val="20"/>
              </w:rPr>
              <w:t>,</w:t>
            </w:r>
            <w:r w:rsidRPr="00B0621B">
              <w:rPr>
                <w:rFonts w:ascii="Angsana New" w:hAnsi="Angsana New"/>
                <w:sz w:val="20"/>
                <w:szCs w:val="20"/>
                <w:cs/>
              </w:rPr>
              <w:t>502</w:t>
            </w:r>
            <w:r w:rsidRPr="00B0621B">
              <w:rPr>
                <w:rFonts w:ascii="Angsana New" w:hAnsi="Angsana New"/>
                <w:sz w:val="20"/>
                <w:szCs w:val="20"/>
              </w:rPr>
              <w:t>,</w:t>
            </w:r>
            <w:r w:rsidRPr="00B0621B">
              <w:rPr>
                <w:rFonts w:ascii="Angsana New" w:hAnsi="Angsana New"/>
                <w:sz w:val="20"/>
                <w:szCs w:val="20"/>
                <w:cs/>
              </w:rPr>
              <w:t>788.06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172DAF0C" w14:textId="77777777" w:rsidR="00D0372A" w:rsidRPr="00E50A6D" w:rsidRDefault="00D0372A" w:rsidP="00596F27">
            <w:pPr>
              <w:spacing w:line="300" w:lineRule="exact"/>
              <w:ind w:left="-7" w:right="-3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0372A">
              <w:rPr>
                <w:rFonts w:ascii="Angsana New" w:hAnsi="Angsana New"/>
                <w:sz w:val="20"/>
                <w:szCs w:val="20"/>
                <w:cs/>
              </w:rPr>
              <w:t>29</w:t>
            </w:r>
            <w:r w:rsidRPr="00D0372A">
              <w:rPr>
                <w:rFonts w:ascii="Angsana New" w:hAnsi="Angsana New"/>
                <w:sz w:val="20"/>
                <w:szCs w:val="20"/>
              </w:rPr>
              <w:t>,</w:t>
            </w:r>
            <w:r w:rsidRPr="00D0372A">
              <w:rPr>
                <w:rFonts w:ascii="Angsana New" w:hAnsi="Angsana New"/>
                <w:sz w:val="20"/>
                <w:szCs w:val="20"/>
                <w:cs/>
              </w:rPr>
              <w:t>953</w:t>
            </w:r>
            <w:r w:rsidRPr="00D0372A">
              <w:rPr>
                <w:rFonts w:ascii="Angsana New" w:hAnsi="Angsana New"/>
                <w:sz w:val="20"/>
                <w:szCs w:val="20"/>
              </w:rPr>
              <w:t>,</w:t>
            </w:r>
            <w:r w:rsidRPr="00D0372A">
              <w:rPr>
                <w:rFonts w:ascii="Angsana New" w:hAnsi="Angsana New"/>
                <w:sz w:val="20"/>
                <w:szCs w:val="20"/>
                <w:cs/>
              </w:rPr>
              <w:t>274.15</w:t>
            </w:r>
          </w:p>
        </w:tc>
      </w:tr>
      <w:tr w:rsidR="009111EB" w:rsidRPr="00E50A6D" w14:paraId="69E86E6E" w14:textId="77777777" w:rsidTr="0011668A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18645EFD" w14:textId="77777777" w:rsidR="009111EB" w:rsidRPr="00703137" w:rsidRDefault="009111EB" w:rsidP="009111EB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703137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D9CD3A5" w14:textId="77777777" w:rsidR="009111EB" w:rsidRPr="00E50A6D" w:rsidRDefault="009111EB" w:rsidP="00596F27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111EB">
              <w:rPr>
                <w:rFonts w:ascii="Angsana New" w:hAnsi="Angsana New"/>
                <w:sz w:val="20"/>
                <w:szCs w:val="20"/>
                <w:cs/>
              </w:rPr>
              <w:t>5</w:t>
            </w:r>
            <w:r w:rsidRPr="009111EB">
              <w:rPr>
                <w:rFonts w:ascii="Angsana New" w:hAnsi="Angsana New"/>
                <w:sz w:val="20"/>
                <w:szCs w:val="20"/>
              </w:rPr>
              <w:t>,</w:t>
            </w:r>
            <w:r w:rsidRPr="009111EB">
              <w:rPr>
                <w:rFonts w:ascii="Angsana New" w:hAnsi="Angsana New"/>
                <w:sz w:val="20"/>
                <w:szCs w:val="20"/>
                <w:cs/>
              </w:rPr>
              <w:t>350</w:t>
            </w:r>
            <w:r w:rsidRPr="009111EB">
              <w:rPr>
                <w:rFonts w:ascii="Angsana New" w:hAnsi="Angsana New"/>
                <w:sz w:val="20"/>
                <w:szCs w:val="20"/>
              </w:rPr>
              <w:t>,</w:t>
            </w:r>
            <w:r w:rsidRPr="009111EB">
              <w:rPr>
                <w:rFonts w:ascii="Angsana New" w:hAnsi="Angsana New"/>
                <w:sz w:val="20"/>
                <w:szCs w:val="20"/>
                <w:cs/>
              </w:rPr>
              <w:t>185.38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4704292" w14:textId="77777777" w:rsidR="009111EB" w:rsidRPr="00E50A6D" w:rsidRDefault="009111EB" w:rsidP="00596F27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1B6CEE1" w14:textId="77777777" w:rsidR="009111EB" w:rsidRPr="00E50A6D" w:rsidRDefault="009111EB" w:rsidP="00596F27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2B6089" w14:textId="77777777" w:rsidR="009111EB" w:rsidRPr="00E50A6D" w:rsidRDefault="009111EB" w:rsidP="00596F27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233699" w14:textId="77777777" w:rsidR="009111EB" w:rsidRPr="00E50A6D" w:rsidRDefault="009111EB" w:rsidP="00596F27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75F2425A" w14:textId="77777777" w:rsidR="009111EB" w:rsidRPr="00E50A6D" w:rsidRDefault="009111EB" w:rsidP="00596F27">
            <w:pPr>
              <w:spacing w:line="300" w:lineRule="exact"/>
              <w:ind w:left="-7" w:right="-3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111EB">
              <w:rPr>
                <w:rFonts w:ascii="Angsana New" w:hAnsi="Angsana New"/>
                <w:sz w:val="20"/>
                <w:szCs w:val="20"/>
                <w:cs/>
              </w:rPr>
              <w:t>5</w:t>
            </w:r>
            <w:r w:rsidRPr="009111EB">
              <w:rPr>
                <w:rFonts w:ascii="Angsana New" w:hAnsi="Angsana New"/>
                <w:sz w:val="20"/>
                <w:szCs w:val="20"/>
              </w:rPr>
              <w:t>,</w:t>
            </w:r>
            <w:r w:rsidRPr="009111EB">
              <w:rPr>
                <w:rFonts w:ascii="Angsana New" w:hAnsi="Angsana New"/>
                <w:sz w:val="20"/>
                <w:szCs w:val="20"/>
                <w:cs/>
              </w:rPr>
              <w:t>350</w:t>
            </w:r>
            <w:r w:rsidRPr="009111EB">
              <w:rPr>
                <w:rFonts w:ascii="Angsana New" w:hAnsi="Angsana New"/>
                <w:sz w:val="20"/>
                <w:szCs w:val="20"/>
              </w:rPr>
              <w:t>,</w:t>
            </w:r>
            <w:r w:rsidRPr="009111EB">
              <w:rPr>
                <w:rFonts w:ascii="Angsana New" w:hAnsi="Angsana New"/>
                <w:sz w:val="20"/>
                <w:szCs w:val="20"/>
                <w:cs/>
              </w:rPr>
              <w:t>185.38</w:t>
            </w:r>
          </w:p>
        </w:tc>
      </w:tr>
      <w:tr w:rsidR="00EC69F9" w:rsidRPr="00E50A6D" w14:paraId="32A94582" w14:textId="77777777" w:rsidTr="007B237F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14E155FE" w14:textId="77777777" w:rsidR="00EC69F9" w:rsidRPr="00E50A6D" w:rsidRDefault="00EC69F9" w:rsidP="00EC69F9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Cs w:val="24"/>
                <w:cs/>
              </w:rPr>
            </w:pPr>
            <w:r w:rsidRPr="00E50A6D">
              <w:rPr>
                <w:rFonts w:ascii="Angsana New" w:hAnsi="Angsana New"/>
                <w:szCs w:val="24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ACB78F" w14:textId="77777777" w:rsidR="00EC69F9" w:rsidRPr="00E50A6D" w:rsidRDefault="00EC69F9" w:rsidP="00596F27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40AAAF6" w14:textId="77777777" w:rsidR="00EC69F9" w:rsidRPr="00E50A6D" w:rsidRDefault="00EC69F9" w:rsidP="00596F27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84D7A2F" w14:textId="77777777" w:rsidR="00EC69F9" w:rsidRPr="00E50A6D" w:rsidRDefault="00EC69F9" w:rsidP="00596F27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55163E" w14:textId="77777777" w:rsidR="00EC69F9" w:rsidRPr="00E50A6D" w:rsidRDefault="00EC69F9" w:rsidP="00596F27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433911" w14:textId="77777777" w:rsidR="00EC69F9" w:rsidRPr="00E50A6D" w:rsidRDefault="00EC69F9" w:rsidP="00596F27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C69F9">
              <w:rPr>
                <w:rFonts w:ascii="Angsana New" w:hAnsi="Angsana New"/>
                <w:sz w:val="20"/>
                <w:szCs w:val="20"/>
                <w:cs/>
              </w:rPr>
              <w:t>133</w:t>
            </w:r>
            <w:r w:rsidRPr="00EC69F9">
              <w:rPr>
                <w:rFonts w:ascii="Angsana New" w:hAnsi="Angsana New"/>
                <w:sz w:val="20"/>
                <w:szCs w:val="20"/>
              </w:rPr>
              <w:t>,</w:t>
            </w:r>
            <w:r w:rsidRPr="00EC69F9">
              <w:rPr>
                <w:rFonts w:ascii="Angsana New" w:hAnsi="Angsana New"/>
                <w:sz w:val="20"/>
                <w:szCs w:val="20"/>
                <w:cs/>
              </w:rPr>
              <w:t>513</w:t>
            </w:r>
            <w:r w:rsidRPr="00EC69F9">
              <w:rPr>
                <w:rFonts w:ascii="Angsana New" w:hAnsi="Angsana New"/>
                <w:sz w:val="20"/>
                <w:szCs w:val="20"/>
              </w:rPr>
              <w:t>,</w:t>
            </w:r>
            <w:r w:rsidRPr="00EC69F9">
              <w:rPr>
                <w:rFonts w:ascii="Angsana New" w:hAnsi="Angsana New"/>
                <w:sz w:val="20"/>
                <w:szCs w:val="20"/>
                <w:cs/>
              </w:rPr>
              <w:t>546.10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63F1146B" w14:textId="77777777" w:rsidR="00EC69F9" w:rsidRPr="00E50A6D" w:rsidRDefault="00EC69F9" w:rsidP="00596F27">
            <w:pPr>
              <w:spacing w:line="300" w:lineRule="exact"/>
              <w:ind w:left="-7" w:right="-3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C69F9">
              <w:rPr>
                <w:rFonts w:ascii="Angsana New" w:hAnsi="Angsana New"/>
                <w:sz w:val="20"/>
                <w:szCs w:val="20"/>
                <w:cs/>
              </w:rPr>
              <w:t>133</w:t>
            </w:r>
            <w:r w:rsidRPr="00EC69F9">
              <w:rPr>
                <w:rFonts w:ascii="Angsana New" w:hAnsi="Angsana New"/>
                <w:sz w:val="20"/>
                <w:szCs w:val="20"/>
              </w:rPr>
              <w:t>,</w:t>
            </w:r>
            <w:r w:rsidRPr="00EC69F9">
              <w:rPr>
                <w:rFonts w:ascii="Angsana New" w:hAnsi="Angsana New"/>
                <w:sz w:val="20"/>
                <w:szCs w:val="20"/>
                <w:cs/>
              </w:rPr>
              <w:t>513</w:t>
            </w:r>
            <w:r w:rsidRPr="00EC69F9">
              <w:rPr>
                <w:rFonts w:ascii="Angsana New" w:hAnsi="Angsana New"/>
                <w:sz w:val="20"/>
                <w:szCs w:val="20"/>
              </w:rPr>
              <w:t>,</w:t>
            </w:r>
            <w:r w:rsidRPr="00EC69F9">
              <w:rPr>
                <w:rFonts w:ascii="Angsana New" w:hAnsi="Angsana New"/>
                <w:sz w:val="20"/>
                <w:szCs w:val="20"/>
                <w:cs/>
              </w:rPr>
              <w:t>546.10</w:t>
            </w:r>
          </w:p>
        </w:tc>
      </w:tr>
      <w:tr w:rsidR="00450604" w:rsidRPr="00E50A6D" w14:paraId="02AE46F2" w14:textId="77777777" w:rsidTr="0011668A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22DC50A3" w14:textId="77777777" w:rsidR="00450604" w:rsidRPr="00E50A6D" w:rsidRDefault="00450604" w:rsidP="00450604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Cs w:val="24"/>
                <w:cs/>
              </w:rPr>
            </w:pPr>
            <w:r w:rsidRPr="00E50A6D">
              <w:rPr>
                <w:rFonts w:ascii="Angsana New" w:hAnsi="Angsana New"/>
                <w:szCs w:val="24"/>
                <w:cs/>
              </w:rPr>
              <w:t>เงินฝาก</w:t>
            </w:r>
            <w:r w:rsidRPr="00E50A6D">
              <w:rPr>
                <w:rFonts w:ascii="Angsana New" w:hAnsi="Angsana New" w:hint="cs"/>
                <w:szCs w:val="24"/>
                <w:cs/>
              </w:rPr>
              <w:t>ติด</w:t>
            </w:r>
            <w:r w:rsidRPr="00E50A6D">
              <w:rPr>
                <w:rFonts w:ascii="Angsana New" w:hAnsi="Angsana New"/>
                <w:szCs w:val="24"/>
                <w:cs/>
              </w:rPr>
              <w:t>ภาระค้ำประกัน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90E50D5" w14:textId="77777777" w:rsidR="00450604" w:rsidRPr="00E50A6D" w:rsidRDefault="00450604" w:rsidP="00596F27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53FF07E" w14:textId="77777777" w:rsidR="00450604" w:rsidRPr="00E50A6D" w:rsidRDefault="00450604" w:rsidP="00596F27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0F9E803" w14:textId="77777777" w:rsidR="00450604" w:rsidRPr="00E50A6D" w:rsidRDefault="00450604" w:rsidP="00596F27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46BDEA" w14:textId="77777777" w:rsidR="00450604" w:rsidRPr="00E50A6D" w:rsidRDefault="00450604" w:rsidP="00596F27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30A7">
              <w:rPr>
                <w:rFonts w:ascii="Angsana New" w:hAnsi="Angsana New"/>
                <w:sz w:val="20"/>
                <w:szCs w:val="20"/>
                <w:cs/>
              </w:rPr>
              <w:t>802</w:t>
            </w:r>
            <w:r w:rsidRPr="001B30A7">
              <w:rPr>
                <w:rFonts w:ascii="Angsana New" w:hAnsi="Angsana New"/>
                <w:sz w:val="20"/>
                <w:szCs w:val="20"/>
              </w:rPr>
              <w:t>,</w:t>
            </w:r>
            <w:r w:rsidRPr="001B30A7">
              <w:rPr>
                <w:rFonts w:ascii="Angsana New" w:hAnsi="Angsana New"/>
                <w:sz w:val="20"/>
                <w:szCs w:val="20"/>
                <w:cs/>
              </w:rPr>
              <w:t>472.14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F0998B" w14:textId="77777777" w:rsidR="00450604" w:rsidRPr="00E50A6D" w:rsidRDefault="00450604" w:rsidP="00596F27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B30A7">
              <w:rPr>
                <w:rFonts w:ascii="Angsana New" w:hAnsi="Angsana New"/>
                <w:sz w:val="20"/>
                <w:szCs w:val="20"/>
                <w:cs/>
              </w:rPr>
              <w:t>380</w:t>
            </w:r>
            <w:r w:rsidRPr="001B30A7">
              <w:rPr>
                <w:rFonts w:ascii="Angsana New" w:hAnsi="Angsana New"/>
                <w:sz w:val="20"/>
                <w:szCs w:val="20"/>
              </w:rPr>
              <w:t>,</w:t>
            </w:r>
            <w:r w:rsidRPr="001B30A7">
              <w:rPr>
                <w:rFonts w:ascii="Angsana New" w:hAnsi="Angsana New"/>
                <w:sz w:val="20"/>
                <w:szCs w:val="20"/>
                <w:cs/>
              </w:rPr>
              <w:t>631.66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3B3F33AD" w14:textId="77777777" w:rsidR="00450604" w:rsidRPr="00E50A6D" w:rsidRDefault="00450604" w:rsidP="00596F27">
            <w:pPr>
              <w:spacing w:line="300" w:lineRule="exact"/>
              <w:ind w:left="-7" w:right="-3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30A7">
              <w:rPr>
                <w:rFonts w:ascii="Angsana New" w:hAnsi="Angsana New"/>
                <w:sz w:val="20"/>
                <w:szCs w:val="20"/>
                <w:cs/>
              </w:rPr>
              <w:t>1</w:t>
            </w:r>
            <w:r w:rsidRPr="001B30A7">
              <w:rPr>
                <w:rFonts w:ascii="Angsana New" w:hAnsi="Angsana New"/>
                <w:sz w:val="20"/>
                <w:szCs w:val="20"/>
              </w:rPr>
              <w:t>,</w:t>
            </w:r>
            <w:r w:rsidRPr="001B30A7">
              <w:rPr>
                <w:rFonts w:ascii="Angsana New" w:hAnsi="Angsana New"/>
                <w:sz w:val="20"/>
                <w:szCs w:val="20"/>
                <w:cs/>
              </w:rPr>
              <w:t>183</w:t>
            </w:r>
            <w:r w:rsidRPr="001B30A7">
              <w:rPr>
                <w:rFonts w:ascii="Angsana New" w:hAnsi="Angsana New"/>
                <w:sz w:val="20"/>
                <w:szCs w:val="20"/>
              </w:rPr>
              <w:t>,</w:t>
            </w:r>
            <w:r w:rsidRPr="001B30A7">
              <w:rPr>
                <w:rFonts w:ascii="Angsana New" w:hAnsi="Angsana New"/>
                <w:sz w:val="20"/>
                <w:szCs w:val="20"/>
                <w:cs/>
              </w:rPr>
              <w:t>103.80</w:t>
            </w:r>
          </w:p>
        </w:tc>
      </w:tr>
      <w:tr w:rsidR="00450604" w:rsidRPr="00E50A6D" w14:paraId="435F9296" w14:textId="77777777" w:rsidTr="0011668A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72E4763F" w14:textId="77777777" w:rsidR="00450604" w:rsidRPr="00703137" w:rsidRDefault="00450604" w:rsidP="00450604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703137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19941E7" w14:textId="77777777" w:rsidR="00450604" w:rsidRPr="00E50A6D" w:rsidRDefault="00450604" w:rsidP="00596F2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F8224CB" w14:textId="77777777" w:rsidR="00450604" w:rsidRPr="00E50A6D" w:rsidRDefault="00450604" w:rsidP="00596F2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ECA4C79" w14:textId="77777777" w:rsidR="00450604" w:rsidRPr="00E50A6D" w:rsidRDefault="00450604" w:rsidP="00596F2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E497CC" w14:textId="77777777" w:rsidR="00450604" w:rsidRPr="00E50A6D" w:rsidRDefault="00450604" w:rsidP="00596F2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A03EC8" w14:textId="77777777" w:rsidR="00450604" w:rsidRPr="00E50A6D" w:rsidRDefault="00450604" w:rsidP="00596F2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A015D4">
              <w:rPr>
                <w:rFonts w:ascii="Angsana New" w:hAnsi="Angsana New"/>
                <w:sz w:val="20"/>
                <w:szCs w:val="20"/>
                <w:cs/>
              </w:rPr>
              <w:t>25</w:t>
            </w:r>
            <w:r w:rsidRPr="00A015D4">
              <w:rPr>
                <w:rFonts w:ascii="Angsana New" w:hAnsi="Angsana New"/>
                <w:sz w:val="20"/>
                <w:szCs w:val="20"/>
              </w:rPr>
              <w:t>,</w:t>
            </w:r>
            <w:r w:rsidRPr="00A015D4">
              <w:rPr>
                <w:rFonts w:ascii="Angsana New" w:hAnsi="Angsana New"/>
                <w:sz w:val="20"/>
                <w:szCs w:val="20"/>
                <w:cs/>
              </w:rPr>
              <w:t>153</w:t>
            </w:r>
            <w:r w:rsidRPr="00A015D4">
              <w:rPr>
                <w:rFonts w:ascii="Angsana New" w:hAnsi="Angsana New"/>
                <w:sz w:val="20"/>
                <w:szCs w:val="20"/>
              </w:rPr>
              <w:t>,</w:t>
            </w:r>
            <w:r w:rsidRPr="00A015D4">
              <w:rPr>
                <w:rFonts w:ascii="Angsana New" w:hAnsi="Angsana New"/>
                <w:sz w:val="20"/>
                <w:szCs w:val="20"/>
                <w:cs/>
              </w:rPr>
              <w:t>392.92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7395580B" w14:textId="77777777" w:rsidR="00450604" w:rsidRPr="00E50A6D" w:rsidRDefault="00450604" w:rsidP="00596F27">
            <w:pPr>
              <w:pBdr>
                <w:bottom w:val="single" w:sz="4" w:space="1" w:color="auto"/>
              </w:pBdr>
              <w:spacing w:line="300" w:lineRule="exact"/>
              <w:ind w:left="-7" w:right="-3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015D4">
              <w:rPr>
                <w:rFonts w:ascii="Angsana New" w:hAnsi="Angsana New"/>
                <w:sz w:val="20"/>
                <w:szCs w:val="20"/>
                <w:cs/>
              </w:rPr>
              <w:t>25</w:t>
            </w:r>
            <w:r w:rsidRPr="00A015D4">
              <w:rPr>
                <w:rFonts w:ascii="Angsana New" w:hAnsi="Angsana New"/>
                <w:sz w:val="20"/>
                <w:szCs w:val="20"/>
              </w:rPr>
              <w:t>,</w:t>
            </w:r>
            <w:r w:rsidRPr="00A015D4">
              <w:rPr>
                <w:rFonts w:ascii="Angsana New" w:hAnsi="Angsana New"/>
                <w:sz w:val="20"/>
                <w:szCs w:val="20"/>
                <w:cs/>
              </w:rPr>
              <w:t>153</w:t>
            </w:r>
            <w:r w:rsidRPr="00A015D4">
              <w:rPr>
                <w:rFonts w:ascii="Angsana New" w:hAnsi="Angsana New"/>
                <w:sz w:val="20"/>
                <w:szCs w:val="20"/>
              </w:rPr>
              <w:t>,</w:t>
            </w:r>
            <w:r w:rsidRPr="00A015D4">
              <w:rPr>
                <w:rFonts w:ascii="Angsana New" w:hAnsi="Angsana New"/>
                <w:sz w:val="20"/>
                <w:szCs w:val="20"/>
                <w:cs/>
              </w:rPr>
              <w:t>392.92</w:t>
            </w:r>
          </w:p>
        </w:tc>
      </w:tr>
      <w:tr w:rsidR="00E103DD" w:rsidRPr="00E50A6D" w14:paraId="672427D5" w14:textId="77777777" w:rsidTr="0011668A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4487503F" w14:textId="77777777" w:rsidR="00E103DD" w:rsidRPr="00E50A6D" w:rsidRDefault="00E103DD" w:rsidP="00ED0179">
            <w:pPr>
              <w:spacing w:line="300" w:lineRule="exact"/>
              <w:ind w:left="1220" w:hanging="240"/>
              <w:rPr>
                <w:rFonts w:ascii="Angsana New" w:hAnsi="Angsana New"/>
                <w:cs/>
              </w:rPr>
            </w:pPr>
            <w:r w:rsidRPr="00E50A6D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61E4CDE" w14:textId="77777777" w:rsidR="00E103DD" w:rsidRPr="00E50A6D" w:rsidRDefault="008F229B" w:rsidP="00596F27">
            <w:pPr>
              <w:pBdr>
                <w:bottom w:val="double" w:sz="4" w:space="1" w:color="auto"/>
              </w:pBdr>
              <w:spacing w:line="300" w:lineRule="exact"/>
              <w:ind w:left="-7" w:right="-2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F229B">
              <w:rPr>
                <w:rFonts w:ascii="Angsana New" w:hAnsi="Angsana New"/>
                <w:sz w:val="20"/>
                <w:szCs w:val="20"/>
                <w:cs/>
              </w:rPr>
              <w:t>5</w:t>
            </w:r>
            <w:r w:rsidRPr="008F229B">
              <w:rPr>
                <w:rFonts w:ascii="Angsana New" w:hAnsi="Angsana New"/>
                <w:sz w:val="20"/>
                <w:szCs w:val="20"/>
              </w:rPr>
              <w:t>,</w:t>
            </w:r>
            <w:r w:rsidRPr="008F229B">
              <w:rPr>
                <w:rFonts w:ascii="Angsana New" w:hAnsi="Angsana New"/>
                <w:sz w:val="20"/>
                <w:szCs w:val="20"/>
                <w:cs/>
              </w:rPr>
              <w:t>350</w:t>
            </w:r>
            <w:r w:rsidRPr="008F229B">
              <w:rPr>
                <w:rFonts w:ascii="Angsana New" w:hAnsi="Angsana New"/>
                <w:sz w:val="20"/>
                <w:szCs w:val="20"/>
              </w:rPr>
              <w:t>,</w:t>
            </w:r>
            <w:r w:rsidRPr="008F229B">
              <w:rPr>
                <w:rFonts w:ascii="Angsana New" w:hAnsi="Angsana New"/>
                <w:sz w:val="20"/>
                <w:szCs w:val="20"/>
                <w:cs/>
              </w:rPr>
              <w:t>185.38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779B2B" w14:textId="77777777" w:rsidR="00E103DD" w:rsidRPr="00E50A6D" w:rsidRDefault="00E93E98" w:rsidP="00596F2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E889524" w14:textId="77777777" w:rsidR="00E103DD" w:rsidRPr="00E50A6D" w:rsidRDefault="00E93E98" w:rsidP="00596F2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CE5BB9" w14:textId="77777777" w:rsidR="00E103DD" w:rsidRPr="00E50A6D" w:rsidRDefault="008F229B" w:rsidP="00596F2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F229B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8F229B">
              <w:rPr>
                <w:rFonts w:ascii="Angsana New" w:hAnsi="Angsana New"/>
                <w:sz w:val="20"/>
                <w:szCs w:val="20"/>
              </w:rPr>
              <w:t>,</w:t>
            </w:r>
            <w:r w:rsidRPr="008F229B">
              <w:rPr>
                <w:rFonts w:ascii="Angsana New" w:hAnsi="Angsana New"/>
                <w:sz w:val="20"/>
                <w:szCs w:val="20"/>
                <w:cs/>
              </w:rPr>
              <w:t>252</w:t>
            </w:r>
            <w:r w:rsidRPr="008F229B">
              <w:rPr>
                <w:rFonts w:ascii="Angsana New" w:hAnsi="Angsana New"/>
                <w:sz w:val="20"/>
                <w:szCs w:val="20"/>
              </w:rPr>
              <w:t>,</w:t>
            </w:r>
            <w:r w:rsidRPr="008F229B">
              <w:rPr>
                <w:rFonts w:ascii="Angsana New" w:hAnsi="Angsana New"/>
                <w:sz w:val="20"/>
                <w:szCs w:val="20"/>
                <w:cs/>
              </w:rPr>
              <w:t>958.23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A19349" w14:textId="77777777" w:rsidR="00E103DD" w:rsidRPr="00E50A6D" w:rsidRDefault="008F229B" w:rsidP="00596F2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F229B">
              <w:rPr>
                <w:rFonts w:ascii="Angsana New" w:hAnsi="Angsana New"/>
                <w:sz w:val="20"/>
                <w:szCs w:val="20"/>
                <w:cs/>
              </w:rPr>
              <w:t>183</w:t>
            </w:r>
            <w:r w:rsidRPr="008F229B">
              <w:rPr>
                <w:rFonts w:ascii="Angsana New" w:hAnsi="Angsana New"/>
                <w:sz w:val="20"/>
                <w:szCs w:val="20"/>
              </w:rPr>
              <w:t>,</w:t>
            </w:r>
            <w:r w:rsidRPr="008F229B">
              <w:rPr>
                <w:rFonts w:ascii="Angsana New" w:hAnsi="Angsana New"/>
                <w:sz w:val="20"/>
                <w:szCs w:val="20"/>
                <w:cs/>
              </w:rPr>
              <w:t>550</w:t>
            </w:r>
            <w:r w:rsidRPr="008F229B">
              <w:rPr>
                <w:rFonts w:ascii="Angsana New" w:hAnsi="Angsana New"/>
                <w:sz w:val="20"/>
                <w:szCs w:val="20"/>
              </w:rPr>
              <w:t>,</w:t>
            </w:r>
            <w:r w:rsidRPr="008F229B">
              <w:rPr>
                <w:rFonts w:ascii="Angsana New" w:hAnsi="Angsana New"/>
                <w:sz w:val="20"/>
                <w:szCs w:val="20"/>
                <w:cs/>
              </w:rPr>
              <w:t>358.74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349C3182" w14:textId="77777777" w:rsidR="00E103DD" w:rsidRPr="00E50A6D" w:rsidRDefault="008F229B" w:rsidP="00596F27">
            <w:pPr>
              <w:pBdr>
                <w:bottom w:val="double" w:sz="4" w:space="1" w:color="auto"/>
              </w:pBdr>
              <w:spacing w:line="300" w:lineRule="exact"/>
              <w:ind w:left="-7" w:right="-3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F229B">
              <w:rPr>
                <w:rFonts w:ascii="Angsana New" w:hAnsi="Angsana New"/>
                <w:sz w:val="20"/>
                <w:szCs w:val="20"/>
                <w:cs/>
              </w:rPr>
              <w:t>195</w:t>
            </w:r>
            <w:r w:rsidRPr="008F229B">
              <w:rPr>
                <w:rFonts w:ascii="Angsana New" w:hAnsi="Angsana New"/>
                <w:sz w:val="20"/>
                <w:szCs w:val="20"/>
              </w:rPr>
              <w:t>,</w:t>
            </w:r>
            <w:r w:rsidRPr="008F229B">
              <w:rPr>
                <w:rFonts w:ascii="Angsana New" w:hAnsi="Angsana New"/>
                <w:sz w:val="20"/>
                <w:szCs w:val="20"/>
                <w:cs/>
              </w:rPr>
              <w:t>153</w:t>
            </w:r>
            <w:r w:rsidRPr="008F229B">
              <w:rPr>
                <w:rFonts w:ascii="Angsana New" w:hAnsi="Angsana New"/>
                <w:sz w:val="20"/>
                <w:szCs w:val="20"/>
              </w:rPr>
              <w:t>,</w:t>
            </w:r>
            <w:r w:rsidRPr="008F229B">
              <w:rPr>
                <w:rFonts w:ascii="Angsana New" w:hAnsi="Angsana New"/>
                <w:sz w:val="20"/>
                <w:szCs w:val="20"/>
                <w:cs/>
              </w:rPr>
              <w:t>502.35</w:t>
            </w:r>
          </w:p>
        </w:tc>
      </w:tr>
      <w:tr w:rsidR="00E103DD" w:rsidRPr="00E50A6D" w14:paraId="1AC78D83" w14:textId="77777777" w:rsidTr="0011668A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71190DE3" w14:textId="77777777" w:rsidR="00E103DD" w:rsidRPr="00E50A6D" w:rsidRDefault="00E103DD" w:rsidP="00D9420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E50A6D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936B2CD" w14:textId="77777777" w:rsidR="00E103DD" w:rsidRPr="00E50A6D" w:rsidRDefault="00E103DD" w:rsidP="00596F27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764DB1" w14:textId="77777777" w:rsidR="00E103DD" w:rsidRPr="00E50A6D" w:rsidRDefault="00E103DD" w:rsidP="00596F27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8F7CBB" w14:textId="77777777" w:rsidR="00E103DD" w:rsidRPr="00E50A6D" w:rsidRDefault="00E103DD" w:rsidP="00596F27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B0EE77" w14:textId="77777777" w:rsidR="00E103DD" w:rsidRPr="00E50A6D" w:rsidRDefault="00E103DD" w:rsidP="00596F27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B957F2" w14:textId="77777777" w:rsidR="00E103DD" w:rsidRPr="00E50A6D" w:rsidRDefault="00E103DD" w:rsidP="00596F27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56FBD8D" w14:textId="77777777" w:rsidR="00E103DD" w:rsidRPr="00E50A6D" w:rsidRDefault="00E103DD" w:rsidP="00596F27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A4C83" w:rsidRPr="00E50A6D" w14:paraId="12F4E1C0" w14:textId="77777777" w:rsidTr="0011668A">
        <w:trPr>
          <w:cantSplit/>
        </w:trPr>
        <w:tc>
          <w:tcPr>
            <w:tcW w:w="3492" w:type="dxa"/>
            <w:shd w:val="clear" w:color="auto" w:fill="auto"/>
          </w:tcPr>
          <w:p w14:paraId="748C9269" w14:textId="77777777" w:rsidR="003A4C83" w:rsidRPr="00703137" w:rsidRDefault="003A4C83" w:rsidP="003A4C8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703137">
              <w:rPr>
                <w:sz w:val="24"/>
                <w:szCs w:val="24"/>
                <w:cs/>
              </w:rPr>
              <w:t>เจ้าหนี้การค้าและเจ้าหนี้</w:t>
            </w:r>
            <w:r w:rsidRPr="00703137">
              <w:rPr>
                <w:rFonts w:hint="cs"/>
                <w:sz w:val="24"/>
                <w:szCs w:val="24"/>
                <w:cs/>
              </w:rPr>
              <w:t>หมุนเวียน</w:t>
            </w:r>
            <w:r w:rsidRPr="00703137">
              <w:rPr>
                <w:sz w:val="24"/>
                <w:szCs w:val="24"/>
                <w:cs/>
              </w:rPr>
              <w:t>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FD9AC59" w14:textId="77777777" w:rsidR="003A4C83" w:rsidRPr="00E50A6D" w:rsidRDefault="003A4C83" w:rsidP="00596F27">
            <w:pPr>
              <w:spacing w:line="300" w:lineRule="exact"/>
              <w:ind w:left="-7" w:right="-3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CB5A2E1" w14:textId="77777777" w:rsidR="003A4C83" w:rsidRPr="00E50A6D" w:rsidRDefault="003A4C83" w:rsidP="00596F27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F3675B2" w14:textId="77777777" w:rsidR="003A4C83" w:rsidRPr="00E50A6D" w:rsidRDefault="003A4C83" w:rsidP="00596F27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4DED21" w14:textId="77777777" w:rsidR="003A4C83" w:rsidRPr="00E50A6D" w:rsidRDefault="003A4C83" w:rsidP="00596F27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8EDF0F" w14:textId="77777777" w:rsidR="003A4C83" w:rsidRPr="00E50A6D" w:rsidRDefault="003A4C83" w:rsidP="00596F27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F229B">
              <w:rPr>
                <w:rFonts w:ascii="Angsana New" w:hAnsi="Angsana New"/>
                <w:sz w:val="20"/>
                <w:szCs w:val="20"/>
                <w:cs/>
              </w:rPr>
              <w:t>44</w:t>
            </w:r>
            <w:r w:rsidRPr="008F229B">
              <w:rPr>
                <w:rFonts w:ascii="Angsana New" w:hAnsi="Angsana New"/>
                <w:sz w:val="20"/>
                <w:szCs w:val="20"/>
              </w:rPr>
              <w:t>,</w:t>
            </w:r>
            <w:r w:rsidRPr="008F229B">
              <w:rPr>
                <w:rFonts w:ascii="Angsana New" w:hAnsi="Angsana New"/>
                <w:sz w:val="20"/>
                <w:szCs w:val="20"/>
                <w:cs/>
              </w:rPr>
              <w:t>167</w:t>
            </w:r>
            <w:r w:rsidRPr="008F229B">
              <w:rPr>
                <w:rFonts w:ascii="Angsana New" w:hAnsi="Angsana New"/>
                <w:sz w:val="20"/>
                <w:szCs w:val="20"/>
              </w:rPr>
              <w:t>,</w:t>
            </w:r>
            <w:r w:rsidRPr="008F229B">
              <w:rPr>
                <w:rFonts w:ascii="Angsana New" w:hAnsi="Angsana New"/>
                <w:sz w:val="20"/>
                <w:szCs w:val="20"/>
                <w:cs/>
              </w:rPr>
              <w:t>768.64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5B1014A5" w14:textId="77777777" w:rsidR="003A4C83" w:rsidRPr="00E50A6D" w:rsidRDefault="003A4C83" w:rsidP="00596F27">
            <w:pP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F229B">
              <w:rPr>
                <w:rFonts w:ascii="Angsana New" w:hAnsi="Angsana New"/>
                <w:sz w:val="20"/>
                <w:szCs w:val="20"/>
                <w:cs/>
              </w:rPr>
              <w:t>44</w:t>
            </w:r>
            <w:r w:rsidRPr="008F229B">
              <w:rPr>
                <w:rFonts w:ascii="Angsana New" w:hAnsi="Angsana New"/>
                <w:sz w:val="20"/>
                <w:szCs w:val="20"/>
              </w:rPr>
              <w:t>,</w:t>
            </w:r>
            <w:r w:rsidRPr="008F229B">
              <w:rPr>
                <w:rFonts w:ascii="Angsana New" w:hAnsi="Angsana New"/>
                <w:sz w:val="20"/>
                <w:szCs w:val="20"/>
                <w:cs/>
              </w:rPr>
              <w:t>167</w:t>
            </w:r>
            <w:r w:rsidRPr="008F229B">
              <w:rPr>
                <w:rFonts w:ascii="Angsana New" w:hAnsi="Angsana New"/>
                <w:sz w:val="20"/>
                <w:szCs w:val="20"/>
              </w:rPr>
              <w:t>,</w:t>
            </w:r>
            <w:r w:rsidRPr="008F229B">
              <w:rPr>
                <w:rFonts w:ascii="Angsana New" w:hAnsi="Angsana New"/>
                <w:sz w:val="20"/>
                <w:szCs w:val="20"/>
                <w:cs/>
              </w:rPr>
              <w:t>768.64</w:t>
            </w:r>
          </w:p>
        </w:tc>
      </w:tr>
      <w:tr w:rsidR="00601EA2" w:rsidRPr="00E50A6D" w14:paraId="54E29C51" w14:textId="77777777" w:rsidTr="0011668A">
        <w:trPr>
          <w:cantSplit/>
        </w:trPr>
        <w:tc>
          <w:tcPr>
            <w:tcW w:w="3492" w:type="dxa"/>
            <w:shd w:val="clear" w:color="auto" w:fill="auto"/>
          </w:tcPr>
          <w:p w14:paraId="57853420" w14:textId="77777777" w:rsidR="00601EA2" w:rsidRPr="00703137" w:rsidRDefault="00601EA2" w:rsidP="00601EA2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703137">
              <w:rPr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2DA45D" w14:textId="77777777" w:rsidR="00601EA2" w:rsidRPr="00E50A6D" w:rsidRDefault="00601EA2" w:rsidP="00596F27">
            <w:pPr>
              <w:spacing w:line="300" w:lineRule="exact"/>
              <w:ind w:left="-7" w:right="-3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E075D79" w14:textId="77777777" w:rsidR="00601EA2" w:rsidRPr="00E50A6D" w:rsidRDefault="00601EA2" w:rsidP="00596F27">
            <w:pPr>
              <w:spacing w:line="300" w:lineRule="exact"/>
              <w:ind w:left="-7" w:right="-63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24,000,000.00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B99D50F" w14:textId="77777777" w:rsidR="00601EA2" w:rsidRPr="00E50A6D" w:rsidRDefault="00601EA2" w:rsidP="00596F27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8F5BB8" w14:textId="77777777" w:rsidR="00601EA2" w:rsidRPr="00E50A6D" w:rsidRDefault="00601EA2" w:rsidP="00596F27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C2AA4">
              <w:rPr>
                <w:rFonts w:ascii="Angsana New" w:hAnsi="Angsana New"/>
                <w:sz w:val="20"/>
                <w:szCs w:val="20"/>
              </w:rPr>
              <w:t>68,003,624.92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BE6F51" w14:textId="77777777" w:rsidR="00601EA2" w:rsidRPr="00E50A6D" w:rsidRDefault="00601EA2" w:rsidP="00596F27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61C16F95" w14:textId="77777777" w:rsidR="00601EA2" w:rsidRPr="00E50A6D" w:rsidRDefault="00601EA2" w:rsidP="00596F27">
            <w:pP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83127">
              <w:rPr>
                <w:rFonts w:ascii="Angsana New" w:hAnsi="Angsana New"/>
                <w:sz w:val="20"/>
                <w:szCs w:val="20"/>
              </w:rPr>
              <w:t>92,003,624.92</w:t>
            </w:r>
          </w:p>
        </w:tc>
      </w:tr>
      <w:tr w:rsidR="003A4C83" w:rsidRPr="00E50A6D" w14:paraId="7BF571F3" w14:textId="77777777" w:rsidTr="0011668A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1493AC91" w14:textId="77777777" w:rsidR="003A4C83" w:rsidRPr="00E50A6D" w:rsidRDefault="003A4C83" w:rsidP="003A4C83">
            <w:pPr>
              <w:tabs>
                <w:tab w:val="left" w:pos="240"/>
              </w:tabs>
              <w:spacing w:line="300" w:lineRule="exact"/>
              <w:ind w:left="240" w:right="77" w:hanging="240"/>
              <w:rPr>
                <w:rFonts w:ascii="Angsana New" w:hAnsi="Angsana New"/>
                <w:szCs w:val="24"/>
                <w:cs/>
              </w:rPr>
            </w:pPr>
            <w:r w:rsidRPr="00E50A6D">
              <w:rPr>
                <w:rFonts w:ascii="Angsana New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04FE1B0" w14:textId="77777777" w:rsidR="003A4C83" w:rsidRPr="00E50A6D" w:rsidRDefault="003A4C83" w:rsidP="00596F2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A4C83">
              <w:rPr>
                <w:rFonts w:ascii="Angsana New" w:hAnsi="Angsana New"/>
                <w:sz w:val="20"/>
                <w:szCs w:val="20"/>
                <w:cs/>
              </w:rPr>
              <w:t>8</w:t>
            </w:r>
            <w:r w:rsidRPr="003A4C83">
              <w:rPr>
                <w:rFonts w:ascii="Angsana New" w:hAnsi="Angsana New"/>
                <w:sz w:val="20"/>
                <w:szCs w:val="20"/>
              </w:rPr>
              <w:t>,</w:t>
            </w:r>
            <w:r w:rsidRPr="003A4C83">
              <w:rPr>
                <w:rFonts w:ascii="Angsana New" w:hAnsi="Angsana New"/>
                <w:sz w:val="20"/>
                <w:szCs w:val="20"/>
                <w:cs/>
              </w:rPr>
              <w:t>175</w:t>
            </w:r>
            <w:r w:rsidRPr="003A4C83">
              <w:rPr>
                <w:rFonts w:ascii="Angsana New" w:hAnsi="Angsana New"/>
                <w:sz w:val="20"/>
                <w:szCs w:val="20"/>
              </w:rPr>
              <w:t>,</w:t>
            </w:r>
            <w:r w:rsidRPr="003A4C83">
              <w:rPr>
                <w:rFonts w:ascii="Angsana New" w:hAnsi="Angsana New"/>
                <w:sz w:val="20"/>
                <w:szCs w:val="20"/>
                <w:cs/>
              </w:rPr>
              <w:t>654.00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391DA75" w14:textId="77777777" w:rsidR="003A4C83" w:rsidRPr="00E50A6D" w:rsidRDefault="003A4C83" w:rsidP="00596F27">
            <w:pPr>
              <w:pBdr>
                <w:bottom w:val="single" w:sz="4" w:space="1" w:color="auto"/>
              </w:pBdr>
              <w:spacing w:line="300" w:lineRule="exact"/>
              <w:ind w:left="-7" w:right="-6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A4C83">
              <w:rPr>
                <w:rFonts w:ascii="Angsana New" w:hAnsi="Angsana New"/>
                <w:sz w:val="20"/>
                <w:szCs w:val="20"/>
                <w:cs/>
              </w:rPr>
              <w:t>15</w:t>
            </w:r>
            <w:r w:rsidRPr="003A4C83">
              <w:rPr>
                <w:rFonts w:ascii="Angsana New" w:hAnsi="Angsana New"/>
                <w:sz w:val="20"/>
                <w:szCs w:val="20"/>
              </w:rPr>
              <w:t>,</w:t>
            </w:r>
            <w:r w:rsidRPr="003A4C83">
              <w:rPr>
                <w:rFonts w:ascii="Angsana New" w:hAnsi="Angsana New"/>
                <w:sz w:val="20"/>
                <w:szCs w:val="20"/>
                <w:cs/>
              </w:rPr>
              <w:t>732</w:t>
            </w:r>
            <w:r w:rsidRPr="003A4C83">
              <w:rPr>
                <w:rFonts w:ascii="Angsana New" w:hAnsi="Angsana New"/>
                <w:sz w:val="20"/>
                <w:szCs w:val="20"/>
              </w:rPr>
              <w:t>,</w:t>
            </w:r>
            <w:r w:rsidRPr="003A4C83">
              <w:rPr>
                <w:rFonts w:ascii="Angsana New" w:hAnsi="Angsana New"/>
                <w:sz w:val="20"/>
                <w:szCs w:val="20"/>
                <w:cs/>
              </w:rPr>
              <w:t>064.00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D7672DA" w14:textId="77777777" w:rsidR="003A4C83" w:rsidRPr="00E50A6D" w:rsidRDefault="003A4C83" w:rsidP="00596F27">
            <w:pPr>
              <w:pBdr>
                <w:bottom w:val="single" w:sz="4" w:space="1" w:color="auto"/>
              </w:pBdr>
              <w:spacing w:line="300" w:lineRule="exact"/>
              <w:ind w:left="-7" w:right="-1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A4C83">
              <w:rPr>
                <w:rFonts w:ascii="Angsana New" w:hAnsi="Angsana New"/>
                <w:sz w:val="20"/>
                <w:szCs w:val="20"/>
                <w:cs/>
              </w:rPr>
              <w:t>3</w:t>
            </w:r>
            <w:r w:rsidRPr="003A4C83">
              <w:rPr>
                <w:rFonts w:ascii="Angsana New" w:hAnsi="Angsana New"/>
                <w:sz w:val="20"/>
                <w:szCs w:val="20"/>
              </w:rPr>
              <w:t>,</w:t>
            </w:r>
            <w:r w:rsidRPr="003A4C83">
              <w:rPr>
                <w:rFonts w:ascii="Angsana New" w:hAnsi="Angsana New"/>
                <w:sz w:val="20"/>
                <w:szCs w:val="20"/>
                <w:cs/>
              </w:rPr>
              <w:t>670</w:t>
            </w:r>
            <w:r w:rsidRPr="003A4C83">
              <w:rPr>
                <w:rFonts w:ascii="Angsana New" w:hAnsi="Angsana New"/>
                <w:sz w:val="20"/>
                <w:szCs w:val="20"/>
              </w:rPr>
              <w:t>,</w:t>
            </w:r>
            <w:r w:rsidRPr="003A4C83">
              <w:rPr>
                <w:rFonts w:ascii="Angsana New" w:hAnsi="Angsana New"/>
                <w:sz w:val="20"/>
                <w:szCs w:val="20"/>
                <w:cs/>
              </w:rPr>
              <w:t>000.00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20EDD2" w14:textId="77777777" w:rsidR="003A4C83" w:rsidRPr="00E50A6D" w:rsidRDefault="003A4C83" w:rsidP="00596F2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504810" w14:textId="77777777" w:rsidR="003A4C83" w:rsidRPr="00E50A6D" w:rsidRDefault="003A4C83" w:rsidP="00596F2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08E95F30" w14:textId="77777777" w:rsidR="003A4C83" w:rsidRPr="00E50A6D" w:rsidRDefault="003A4C83" w:rsidP="00596F27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A4C83">
              <w:rPr>
                <w:rFonts w:ascii="Angsana New" w:hAnsi="Angsana New"/>
                <w:sz w:val="20"/>
                <w:szCs w:val="20"/>
                <w:cs/>
              </w:rPr>
              <w:t>27</w:t>
            </w:r>
            <w:r w:rsidRPr="003A4C83">
              <w:rPr>
                <w:rFonts w:ascii="Angsana New" w:hAnsi="Angsana New"/>
                <w:sz w:val="20"/>
                <w:szCs w:val="20"/>
              </w:rPr>
              <w:t>,</w:t>
            </w:r>
            <w:r w:rsidRPr="003A4C83">
              <w:rPr>
                <w:rFonts w:ascii="Angsana New" w:hAnsi="Angsana New"/>
                <w:sz w:val="20"/>
                <w:szCs w:val="20"/>
                <w:cs/>
              </w:rPr>
              <w:t>577</w:t>
            </w:r>
            <w:r w:rsidRPr="003A4C83">
              <w:rPr>
                <w:rFonts w:ascii="Angsana New" w:hAnsi="Angsana New"/>
                <w:sz w:val="20"/>
                <w:szCs w:val="20"/>
              </w:rPr>
              <w:t>,</w:t>
            </w:r>
            <w:r w:rsidRPr="003A4C83">
              <w:rPr>
                <w:rFonts w:ascii="Angsana New" w:hAnsi="Angsana New"/>
                <w:sz w:val="20"/>
                <w:szCs w:val="20"/>
                <w:cs/>
              </w:rPr>
              <w:t>718.00</w:t>
            </w:r>
          </w:p>
        </w:tc>
      </w:tr>
      <w:tr w:rsidR="00E103DD" w:rsidRPr="00E50A6D" w14:paraId="2A08D780" w14:textId="77777777" w:rsidTr="0011668A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12217C5A" w14:textId="77777777" w:rsidR="00E103DD" w:rsidRPr="00E50A6D" w:rsidRDefault="00E103DD" w:rsidP="00ED0179">
            <w:pPr>
              <w:spacing w:line="300" w:lineRule="exact"/>
              <w:ind w:left="1220" w:hanging="240"/>
              <w:rPr>
                <w:rFonts w:ascii="Angsana New" w:hAnsi="Angsana New"/>
                <w:cs/>
              </w:rPr>
            </w:pPr>
            <w:r w:rsidRPr="00E50A6D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9AC52F3" w14:textId="77777777" w:rsidR="00E103DD" w:rsidRPr="00E50A6D" w:rsidRDefault="00D4403E" w:rsidP="00596F2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4403E">
              <w:rPr>
                <w:rFonts w:ascii="Angsana New" w:hAnsi="Angsana New"/>
                <w:sz w:val="20"/>
                <w:szCs w:val="20"/>
              </w:rPr>
              <w:t>8,175,654.00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F70E57" w14:textId="77777777" w:rsidR="00E103DD" w:rsidRPr="00E50A6D" w:rsidRDefault="00D4403E" w:rsidP="00596F27">
            <w:pPr>
              <w:pBdr>
                <w:bottom w:val="double" w:sz="4" w:space="1" w:color="auto"/>
              </w:pBdr>
              <w:spacing w:line="300" w:lineRule="exact"/>
              <w:ind w:left="-7" w:right="-5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4403E">
              <w:rPr>
                <w:rFonts w:ascii="Angsana New" w:hAnsi="Angsana New"/>
                <w:sz w:val="20"/>
                <w:szCs w:val="20"/>
              </w:rPr>
              <w:t>39,732,064.00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AEE062E" w14:textId="77777777" w:rsidR="00E103DD" w:rsidRPr="00E50A6D" w:rsidRDefault="00D4403E" w:rsidP="00596F27">
            <w:pPr>
              <w:pBdr>
                <w:bottom w:val="double" w:sz="4" w:space="1" w:color="auto"/>
              </w:pBdr>
              <w:spacing w:line="300" w:lineRule="exact"/>
              <w:ind w:left="-7" w:right="-1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4403E">
              <w:rPr>
                <w:rFonts w:ascii="Angsana New" w:hAnsi="Angsana New"/>
                <w:sz w:val="20"/>
                <w:szCs w:val="20"/>
              </w:rPr>
              <w:t>3,670,000.00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70061A" w14:textId="77777777" w:rsidR="00E103DD" w:rsidRPr="00E50A6D" w:rsidRDefault="00D4403E" w:rsidP="00596F2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4403E">
              <w:rPr>
                <w:rFonts w:ascii="Angsana New" w:hAnsi="Angsana New"/>
                <w:sz w:val="20"/>
                <w:szCs w:val="20"/>
              </w:rPr>
              <w:t>68,003,624.92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A6E2CC" w14:textId="77777777" w:rsidR="00E103DD" w:rsidRPr="00E50A6D" w:rsidRDefault="00D4403E" w:rsidP="00596F2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4403E">
              <w:rPr>
                <w:rFonts w:ascii="Angsana New" w:hAnsi="Angsana New"/>
                <w:sz w:val="20"/>
                <w:szCs w:val="20"/>
              </w:rPr>
              <w:t>44,167,768.64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79576D4B" w14:textId="77777777" w:rsidR="00E103DD" w:rsidRPr="00E50A6D" w:rsidRDefault="00D4403E" w:rsidP="00596F27">
            <w:pPr>
              <w:pBdr>
                <w:bottom w:val="double" w:sz="4" w:space="1" w:color="auto"/>
              </w:pBd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4403E">
              <w:rPr>
                <w:rFonts w:ascii="Angsana New" w:hAnsi="Angsana New"/>
                <w:sz w:val="20"/>
                <w:szCs w:val="20"/>
              </w:rPr>
              <w:t>163,749,111.56</w:t>
            </w:r>
          </w:p>
        </w:tc>
      </w:tr>
    </w:tbl>
    <w:p w14:paraId="304009B7" w14:textId="77777777" w:rsidR="00ED0179" w:rsidRPr="00E50A6D" w:rsidRDefault="00ED0179" w:rsidP="00ED0179">
      <w:pPr>
        <w:spacing w:before="240"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23C17E82" w14:textId="77777777" w:rsidR="001F7A49" w:rsidRPr="00E50A6D" w:rsidRDefault="001F7A49" w:rsidP="00E933C8">
      <w:pPr>
        <w:numPr>
          <w:ilvl w:val="0"/>
          <w:numId w:val="79"/>
        </w:numPr>
        <w:spacing w:before="240" w:line="240" w:lineRule="atLeast"/>
        <w:ind w:left="510" w:hanging="51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  <w:r w:rsidRPr="00E50A6D">
        <w:rPr>
          <w:rFonts w:ascii="Angsana New" w:hAnsi="Angsana New"/>
          <w:b/>
          <w:bCs/>
          <w:sz w:val="30"/>
          <w:szCs w:val="30"/>
        </w:rPr>
        <w:t xml:space="preserve"> 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511F1093" w14:textId="77777777" w:rsidR="001F7A49" w:rsidRPr="006C7ACC" w:rsidRDefault="001F7A49" w:rsidP="00B53EC5">
      <w:pPr>
        <w:spacing w:line="240" w:lineRule="atLeast"/>
        <w:ind w:left="518"/>
        <w:rPr>
          <w:rFonts w:ascii="Angsana New" w:hAnsi="Angsana New"/>
          <w:sz w:val="26"/>
          <w:szCs w:val="26"/>
          <w:u w:val="single"/>
        </w:rPr>
      </w:pPr>
      <w:r w:rsidRPr="006C7ACC">
        <w:rPr>
          <w:rFonts w:ascii="Angsana New" w:hAnsi="Angsana New"/>
          <w:sz w:val="30"/>
          <w:szCs w:val="30"/>
          <w:u w:val="single"/>
          <w:cs/>
        </w:rPr>
        <w:t>ความเสี่ยงจากอัตราดอกเบี้ย</w:t>
      </w:r>
      <w:r w:rsidRPr="006C7ACC">
        <w:rPr>
          <w:rFonts w:ascii="Angsana New" w:hAnsi="Angsana New" w:hint="cs"/>
          <w:sz w:val="30"/>
          <w:szCs w:val="30"/>
          <w:u w:val="single"/>
          <w:cs/>
        </w:rPr>
        <w:t xml:space="preserve"> (ต่อ)</w:t>
      </w:r>
    </w:p>
    <w:p w14:paraId="2FCBBEF4" w14:textId="77777777" w:rsidR="003D11F8" w:rsidRPr="00E50A6D" w:rsidRDefault="003D11F8" w:rsidP="00B53EC5">
      <w:pPr>
        <w:spacing w:line="240" w:lineRule="atLeast"/>
        <w:ind w:left="518"/>
        <w:jc w:val="right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26"/>
          <w:szCs w:val="26"/>
          <w:cs/>
        </w:rPr>
        <w:t>(หน่วย: บาท)</w:t>
      </w:r>
    </w:p>
    <w:tbl>
      <w:tblPr>
        <w:tblW w:w="961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92"/>
        <w:gridCol w:w="990"/>
        <w:gridCol w:w="990"/>
        <w:gridCol w:w="900"/>
        <w:gridCol w:w="1080"/>
        <w:gridCol w:w="1080"/>
        <w:gridCol w:w="1084"/>
      </w:tblGrid>
      <w:tr w:rsidR="006C7ACC" w:rsidRPr="00E50A6D" w14:paraId="414776EB" w14:textId="77777777" w:rsidTr="007B237F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36697188" w14:textId="77777777" w:rsidR="006C7ACC" w:rsidRPr="00E50A6D" w:rsidRDefault="006C7ACC" w:rsidP="007B237F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24" w:type="dxa"/>
            <w:gridSpan w:val="6"/>
            <w:shd w:val="clear" w:color="auto" w:fill="auto"/>
            <w:vAlign w:val="bottom"/>
          </w:tcPr>
          <w:p w14:paraId="06352E8C" w14:textId="77777777" w:rsidR="006C7ACC" w:rsidRPr="00E50A6D" w:rsidRDefault="006C7ACC" w:rsidP="007B237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  <w:cs/>
              </w:rPr>
              <w:t>งบการเงิน</w:t>
            </w:r>
            <w:r w:rsidRPr="00E50A6D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6C7ACC" w:rsidRPr="00E50A6D" w14:paraId="4FC513A4" w14:textId="77777777" w:rsidTr="007B237F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6DA9E8D7" w14:textId="77777777" w:rsidR="006C7ACC" w:rsidRPr="00E50A6D" w:rsidRDefault="006C7ACC" w:rsidP="007B237F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24" w:type="dxa"/>
            <w:gridSpan w:val="6"/>
            <w:shd w:val="clear" w:color="auto" w:fill="auto"/>
            <w:vAlign w:val="bottom"/>
          </w:tcPr>
          <w:p w14:paraId="2A566749" w14:textId="77777777" w:rsidR="006C7ACC" w:rsidRPr="00E50A6D" w:rsidRDefault="006C7ACC" w:rsidP="007B237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E50A6D">
              <w:rPr>
                <w:rFonts w:ascii="Angsana New" w:hAnsi="Angsana New"/>
                <w:cs/>
              </w:rPr>
              <w:t xml:space="preserve">ณ วันที่ </w:t>
            </w:r>
            <w:r w:rsidRPr="00E50A6D">
              <w:rPr>
                <w:rFonts w:ascii="Angsana New" w:hAnsi="Angsana New"/>
              </w:rPr>
              <w:t xml:space="preserve">31 </w:t>
            </w:r>
            <w:r w:rsidRPr="00E50A6D">
              <w:rPr>
                <w:rFonts w:ascii="Angsana New" w:hAnsi="Angsana New"/>
                <w:cs/>
              </w:rPr>
              <w:t xml:space="preserve">ธันวาคม </w:t>
            </w:r>
            <w:r w:rsidRPr="00E50A6D">
              <w:rPr>
                <w:rFonts w:ascii="Angsana New" w:hAnsi="Angsana New"/>
              </w:rPr>
              <w:t>2563</w:t>
            </w:r>
          </w:p>
        </w:tc>
      </w:tr>
      <w:tr w:rsidR="006C7ACC" w:rsidRPr="00E50A6D" w14:paraId="5FC518AB" w14:textId="77777777" w:rsidTr="007B237F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568F564A" w14:textId="77777777" w:rsidR="006C7ACC" w:rsidRPr="00E50A6D" w:rsidRDefault="006C7ACC" w:rsidP="007B237F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880" w:type="dxa"/>
            <w:gridSpan w:val="3"/>
            <w:shd w:val="clear" w:color="auto" w:fill="auto"/>
            <w:vAlign w:val="bottom"/>
          </w:tcPr>
          <w:p w14:paraId="53EE3B4F" w14:textId="77777777" w:rsidR="006C7ACC" w:rsidRPr="00E50A6D" w:rsidRDefault="006C7ACC" w:rsidP="007B237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662B26" w14:textId="77777777" w:rsidR="006C7ACC" w:rsidRPr="00E50A6D" w:rsidRDefault="006C7ACC" w:rsidP="007B237F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E50A6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924EC2" w14:textId="77777777" w:rsidR="006C7ACC" w:rsidRPr="00E50A6D" w:rsidRDefault="006C7ACC" w:rsidP="007B237F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66E44F5A" w14:textId="77777777" w:rsidR="006C7ACC" w:rsidRPr="00E50A6D" w:rsidRDefault="006C7ACC" w:rsidP="007B237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6C7ACC" w:rsidRPr="00E50A6D" w14:paraId="09EFAEC0" w14:textId="77777777" w:rsidTr="007B237F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27504452" w14:textId="77777777" w:rsidR="006C7ACC" w:rsidRPr="00E50A6D" w:rsidRDefault="006C7ACC" w:rsidP="007B237F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59BC5B" w14:textId="77777777" w:rsidR="006C7ACC" w:rsidRPr="00E50A6D" w:rsidRDefault="006C7ACC" w:rsidP="007B237F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E50A6D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69BBC3D" w14:textId="77777777" w:rsidR="006C7ACC" w:rsidRPr="00E50A6D" w:rsidRDefault="006C7ACC" w:rsidP="007B237F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F912716" w14:textId="77777777" w:rsidR="006C7ACC" w:rsidRPr="00E50A6D" w:rsidRDefault="006C7ACC" w:rsidP="007B237F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952FF1" w14:textId="77777777" w:rsidR="006C7ACC" w:rsidRPr="00E50A6D" w:rsidRDefault="006C7ACC" w:rsidP="007B237F">
            <w:pPr>
              <w:spacing w:line="300" w:lineRule="exact"/>
              <w:ind w:left="-108" w:right="-78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5CE5D3" w14:textId="77777777" w:rsidR="006C7ACC" w:rsidRPr="00E50A6D" w:rsidRDefault="006C7ACC" w:rsidP="007B237F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E50A6D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72E9AF1C" w14:textId="77777777" w:rsidR="006C7ACC" w:rsidRPr="00E50A6D" w:rsidRDefault="006C7ACC" w:rsidP="007B237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6C7ACC" w:rsidRPr="00E50A6D" w14:paraId="48377BC7" w14:textId="77777777" w:rsidTr="007B237F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4B0FACAE" w14:textId="77777777" w:rsidR="006C7ACC" w:rsidRPr="00E50A6D" w:rsidRDefault="006C7ACC" w:rsidP="007B237F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605A24" w14:textId="77777777" w:rsidR="006C7ACC" w:rsidRPr="00E50A6D" w:rsidRDefault="006C7ACC" w:rsidP="007B237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</w:rPr>
              <w:t>1</w:t>
            </w:r>
            <w:r w:rsidRPr="00E50A6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26EE322" w14:textId="77777777" w:rsidR="006C7ACC" w:rsidRPr="00E50A6D" w:rsidRDefault="006C7ACC" w:rsidP="007B237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</w:rPr>
              <w:t>1</w:t>
            </w:r>
            <w:r w:rsidRPr="00E50A6D">
              <w:rPr>
                <w:rFonts w:ascii="Angsana New" w:hAnsi="Angsana New"/>
                <w:cs/>
              </w:rPr>
              <w:t xml:space="preserve"> ถึง </w:t>
            </w:r>
            <w:r w:rsidRPr="00E50A6D">
              <w:rPr>
                <w:rFonts w:ascii="Angsana New" w:hAnsi="Angsana New"/>
              </w:rPr>
              <w:t>5</w:t>
            </w:r>
            <w:r w:rsidRPr="00E50A6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30C50D7" w14:textId="77777777" w:rsidR="006C7ACC" w:rsidRPr="00E50A6D" w:rsidRDefault="006C7ACC" w:rsidP="007B237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</w:rPr>
              <w:t>5</w:t>
            </w:r>
            <w:r w:rsidRPr="00E50A6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861881" w14:textId="77777777" w:rsidR="006C7ACC" w:rsidRPr="00E50A6D" w:rsidRDefault="006C7ACC" w:rsidP="007B237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66E2E2" w14:textId="77777777" w:rsidR="006C7ACC" w:rsidRPr="00E50A6D" w:rsidRDefault="006C7ACC" w:rsidP="007B237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271ABFA9" w14:textId="77777777" w:rsidR="006C7ACC" w:rsidRPr="00E50A6D" w:rsidRDefault="006C7ACC" w:rsidP="007B237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E50A6D">
              <w:rPr>
                <w:rFonts w:ascii="Angsana New" w:hAnsi="Angsana New"/>
                <w:cs/>
              </w:rPr>
              <w:t>รวม</w:t>
            </w:r>
          </w:p>
        </w:tc>
      </w:tr>
      <w:tr w:rsidR="006C7ACC" w:rsidRPr="00E50A6D" w14:paraId="287A0B5A" w14:textId="77777777" w:rsidTr="007B237F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139462C7" w14:textId="77777777" w:rsidR="006C7ACC" w:rsidRPr="00E50A6D" w:rsidRDefault="006C7ACC" w:rsidP="007B237F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9E2BD5" w14:textId="77777777" w:rsidR="006C7ACC" w:rsidRPr="00E50A6D" w:rsidRDefault="006C7ACC" w:rsidP="007B237F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04656A" w14:textId="77777777" w:rsidR="006C7ACC" w:rsidRPr="00E50A6D" w:rsidRDefault="006C7ACC" w:rsidP="007B237F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4B387F3" w14:textId="77777777" w:rsidR="006C7ACC" w:rsidRPr="00E50A6D" w:rsidRDefault="006C7ACC" w:rsidP="007B237F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733319" w14:textId="77777777" w:rsidR="006C7ACC" w:rsidRPr="00E50A6D" w:rsidRDefault="006C7ACC" w:rsidP="007B237F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7BF3F0" w14:textId="77777777" w:rsidR="006C7ACC" w:rsidRPr="00E50A6D" w:rsidRDefault="006C7ACC" w:rsidP="007B237F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1A4A1E53" w14:textId="77777777" w:rsidR="006C7ACC" w:rsidRPr="00E50A6D" w:rsidRDefault="006C7ACC" w:rsidP="007B237F">
            <w:pPr>
              <w:spacing w:line="300" w:lineRule="exact"/>
              <w:rPr>
                <w:rFonts w:ascii="Angsana New" w:hAnsi="Angsana New"/>
              </w:rPr>
            </w:pPr>
          </w:p>
        </w:tc>
      </w:tr>
      <w:tr w:rsidR="006C7ACC" w:rsidRPr="00E50A6D" w14:paraId="4669FB2E" w14:textId="77777777" w:rsidTr="007B237F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6D12542F" w14:textId="77777777" w:rsidR="006C7ACC" w:rsidRPr="00E50A6D" w:rsidRDefault="006C7ACC" w:rsidP="007B237F">
            <w:pPr>
              <w:tabs>
                <w:tab w:val="left" w:pos="240"/>
              </w:tabs>
              <w:spacing w:line="300" w:lineRule="exact"/>
              <w:ind w:left="240" w:right="-198" w:hanging="240"/>
              <w:rPr>
                <w:rFonts w:ascii="Angsana New" w:hAnsi="Angsana New"/>
                <w:b/>
                <w:bCs/>
                <w:cs/>
              </w:rPr>
            </w:pPr>
            <w:r w:rsidRPr="00E50A6D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3347CC4" w14:textId="77777777" w:rsidR="006C7ACC" w:rsidRPr="00E50A6D" w:rsidRDefault="006C7ACC" w:rsidP="007B237F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A36869" w14:textId="77777777" w:rsidR="006C7ACC" w:rsidRPr="00E50A6D" w:rsidRDefault="006C7ACC" w:rsidP="007B237F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E94BB3" w14:textId="77777777" w:rsidR="006C7ACC" w:rsidRPr="00E50A6D" w:rsidRDefault="006C7ACC" w:rsidP="007B237F">
            <w:pPr>
              <w:tabs>
                <w:tab w:val="decimal" w:pos="702"/>
              </w:tabs>
              <w:spacing w:line="30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09FDC6" w14:textId="77777777" w:rsidR="006C7ACC" w:rsidRPr="00E50A6D" w:rsidRDefault="006C7ACC" w:rsidP="007B237F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597690" w14:textId="77777777" w:rsidR="006C7ACC" w:rsidRPr="00E50A6D" w:rsidRDefault="006C7ACC" w:rsidP="007B237F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0263FCA" w14:textId="77777777" w:rsidR="006C7ACC" w:rsidRPr="00E50A6D" w:rsidRDefault="006C7ACC" w:rsidP="007B237F">
            <w:pPr>
              <w:tabs>
                <w:tab w:val="decimal" w:pos="705"/>
              </w:tabs>
              <w:spacing w:line="30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C7ACC" w:rsidRPr="00E50A6D" w14:paraId="2BB1242F" w14:textId="77777777" w:rsidTr="007B237F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6AD5E289" w14:textId="77777777" w:rsidR="006C7ACC" w:rsidRPr="00703137" w:rsidRDefault="006C7ACC" w:rsidP="007B237F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 w:val="24"/>
                <w:szCs w:val="24"/>
              </w:rPr>
            </w:pPr>
            <w:r w:rsidRPr="00703137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A607EE8" w14:textId="77777777" w:rsidR="006C7ACC" w:rsidRPr="00E50A6D" w:rsidRDefault="006C7ACC" w:rsidP="00B62298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F15BBA" w14:textId="77777777" w:rsidR="006C7ACC" w:rsidRPr="00E50A6D" w:rsidRDefault="006C7ACC" w:rsidP="00B62298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058D96C" w14:textId="77777777" w:rsidR="006C7ACC" w:rsidRPr="00E50A6D" w:rsidRDefault="006C7ACC" w:rsidP="00B62298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99B876" w14:textId="77777777" w:rsidR="006C7ACC" w:rsidRPr="00E50A6D" w:rsidRDefault="006C7ACC" w:rsidP="00B62298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  <w:cs/>
              </w:rPr>
              <w:t>5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344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745.06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465180" w14:textId="77777777" w:rsidR="006C7ACC" w:rsidRPr="00E50A6D" w:rsidRDefault="006C7ACC" w:rsidP="00B62298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  <w:cs/>
              </w:rPr>
              <w:t>21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842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121.50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0BB14BAF" w14:textId="77777777" w:rsidR="006C7ACC" w:rsidRPr="00E50A6D" w:rsidRDefault="006C7ACC" w:rsidP="00B62298">
            <w:pPr>
              <w:spacing w:line="300" w:lineRule="exact"/>
              <w:ind w:left="-7" w:right="-3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  <w:cs/>
              </w:rPr>
              <w:t>27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186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866.56</w:t>
            </w:r>
          </w:p>
        </w:tc>
      </w:tr>
      <w:tr w:rsidR="006C7ACC" w:rsidRPr="00E50A6D" w14:paraId="4B0D2FD4" w14:textId="77777777" w:rsidTr="007B237F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45C5EDF9" w14:textId="77777777" w:rsidR="006C7ACC" w:rsidRPr="00703137" w:rsidRDefault="006C7ACC" w:rsidP="007B237F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703137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5474D8F" w14:textId="77777777" w:rsidR="006C7ACC" w:rsidRPr="00E50A6D" w:rsidRDefault="006C7ACC" w:rsidP="00B62298">
            <w:pPr>
              <w:tabs>
                <w:tab w:val="decimal" w:pos="84"/>
              </w:tabs>
              <w:spacing w:line="300" w:lineRule="exact"/>
              <w:ind w:left="-7" w:right="-1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  <w:cs/>
              </w:rPr>
              <w:t>7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800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000.00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B775A91" w14:textId="77777777" w:rsidR="006C7ACC" w:rsidRPr="00E50A6D" w:rsidRDefault="006C7ACC" w:rsidP="00B62298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CDA2A92" w14:textId="77777777" w:rsidR="006C7ACC" w:rsidRPr="00E50A6D" w:rsidRDefault="006C7ACC" w:rsidP="00B62298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9FD7DC" w14:textId="77777777" w:rsidR="006C7ACC" w:rsidRPr="00E50A6D" w:rsidRDefault="006C7ACC" w:rsidP="00B62298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29154D" w14:textId="77777777" w:rsidR="006C7ACC" w:rsidRPr="00E50A6D" w:rsidRDefault="006C7ACC" w:rsidP="00B62298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6E22E08B" w14:textId="77777777" w:rsidR="006C7ACC" w:rsidRPr="00E50A6D" w:rsidRDefault="006C7ACC" w:rsidP="00B62298">
            <w:pPr>
              <w:spacing w:line="300" w:lineRule="exact"/>
              <w:ind w:left="-7" w:right="-3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7,800,000.00</w:t>
            </w:r>
          </w:p>
        </w:tc>
      </w:tr>
      <w:tr w:rsidR="006C7ACC" w:rsidRPr="00E50A6D" w14:paraId="2B99B1BB" w14:textId="77777777" w:rsidTr="007B237F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53F0B141" w14:textId="77777777" w:rsidR="006C7ACC" w:rsidRPr="00703137" w:rsidRDefault="006C7ACC" w:rsidP="007B237F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703137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3CCF144" w14:textId="77777777" w:rsidR="006C7ACC" w:rsidRPr="00E50A6D" w:rsidRDefault="006C7ACC" w:rsidP="00B62298">
            <w:pPr>
              <w:tabs>
                <w:tab w:val="left" w:pos="681"/>
              </w:tabs>
              <w:spacing w:line="300" w:lineRule="exact"/>
              <w:ind w:left="-7" w:right="-3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  <w:cs/>
              </w:rPr>
              <w:t>19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968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699.52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85091B2" w14:textId="77777777" w:rsidR="006C7ACC" w:rsidRPr="00E50A6D" w:rsidRDefault="006C7ACC" w:rsidP="00B62298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5F24B41" w14:textId="77777777" w:rsidR="006C7ACC" w:rsidRPr="00E50A6D" w:rsidRDefault="006C7ACC" w:rsidP="00B62298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3DE489" w14:textId="77777777" w:rsidR="006C7ACC" w:rsidRPr="00E50A6D" w:rsidRDefault="006C7ACC" w:rsidP="00B62298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50A6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755981" w14:textId="77777777" w:rsidR="006C7ACC" w:rsidRPr="00E50A6D" w:rsidRDefault="006C7ACC" w:rsidP="00B62298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50A6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00F7558D" w14:textId="77777777" w:rsidR="006C7ACC" w:rsidRPr="00E50A6D" w:rsidRDefault="006C7ACC" w:rsidP="00B62298">
            <w:pPr>
              <w:spacing w:line="300" w:lineRule="exact"/>
              <w:ind w:left="-7" w:right="-3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50A6D">
              <w:rPr>
                <w:rFonts w:ascii="Angsana New" w:hAnsi="Angsana New"/>
                <w:sz w:val="20"/>
                <w:szCs w:val="20"/>
                <w:cs/>
              </w:rPr>
              <w:t>19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968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699.52</w:t>
            </w:r>
          </w:p>
        </w:tc>
      </w:tr>
      <w:tr w:rsidR="006C7ACC" w:rsidRPr="00E50A6D" w14:paraId="00C294F9" w14:textId="77777777" w:rsidTr="007B237F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42440C8E" w14:textId="77777777" w:rsidR="006C7ACC" w:rsidRPr="00703137" w:rsidRDefault="006C7ACC" w:rsidP="007B237F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703137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7A27CB7" w14:textId="77777777" w:rsidR="006C7ACC" w:rsidRPr="00E50A6D" w:rsidRDefault="006C7ACC" w:rsidP="00B62298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F974176" w14:textId="77777777" w:rsidR="006C7ACC" w:rsidRPr="00E50A6D" w:rsidRDefault="006C7ACC" w:rsidP="00B62298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8B72290" w14:textId="77777777" w:rsidR="006C7ACC" w:rsidRPr="00E50A6D" w:rsidRDefault="006C7ACC" w:rsidP="00B62298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B5A7DC" w14:textId="77777777" w:rsidR="006C7ACC" w:rsidRPr="00E50A6D" w:rsidRDefault="006C7ACC" w:rsidP="00B62298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50A6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F56995" w14:textId="77777777" w:rsidR="006C7ACC" w:rsidRPr="00E50A6D" w:rsidRDefault="006C7ACC" w:rsidP="00B62298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91,263,818.37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3CE0379F" w14:textId="77777777" w:rsidR="006C7ACC" w:rsidRPr="00E50A6D" w:rsidRDefault="006C7ACC" w:rsidP="00B62298">
            <w:pPr>
              <w:spacing w:line="300" w:lineRule="exact"/>
              <w:ind w:left="-7" w:right="-3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91,263,818.37</w:t>
            </w:r>
          </w:p>
        </w:tc>
      </w:tr>
      <w:tr w:rsidR="006C7ACC" w:rsidRPr="00E50A6D" w14:paraId="404D8AEE" w14:textId="77777777" w:rsidTr="007B237F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43D9CF80" w14:textId="77777777" w:rsidR="006C7ACC" w:rsidRPr="00703137" w:rsidRDefault="006C7ACC" w:rsidP="007B237F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703137">
              <w:rPr>
                <w:rFonts w:ascii="Angsana New" w:hAnsi="Angsana New"/>
                <w:sz w:val="24"/>
                <w:szCs w:val="24"/>
                <w:cs/>
              </w:rPr>
              <w:t>เงินฝาก</w:t>
            </w:r>
            <w:r w:rsidRPr="00703137">
              <w:rPr>
                <w:rFonts w:ascii="Angsana New" w:hAnsi="Angsana New" w:hint="cs"/>
                <w:sz w:val="24"/>
                <w:szCs w:val="24"/>
                <w:cs/>
              </w:rPr>
              <w:t>ติด</w:t>
            </w:r>
            <w:r w:rsidRPr="00703137">
              <w:rPr>
                <w:rFonts w:ascii="Angsana New" w:hAnsi="Angsana New"/>
                <w:sz w:val="24"/>
                <w:szCs w:val="24"/>
                <w:cs/>
              </w:rPr>
              <w:t>ภาระค้ำประกัน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5FA4070" w14:textId="77777777" w:rsidR="006C7ACC" w:rsidRPr="00E50A6D" w:rsidRDefault="00A63092" w:rsidP="00B62298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86CCF3" w14:textId="77777777" w:rsidR="006C7ACC" w:rsidRPr="00E50A6D" w:rsidRDefault="00A63092" w:rsidP="00B62298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A714BF7" w14:textId="77777777" w:rsidR="006C7ACC" w:rsidRPr="00E50A6D" w:rsidRDefault="00A63092" w:rsidP="00B62298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7BF35D" w14:textId="77777777" w:rsidR="006C7ACC" w:rsidRPr="00E50A6D" w:rsidRDefault="006C7ACC" w:rsidP="00B62298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  <w:cs/>
              </w:rPr>
              <w:t>457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772.75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33E5D7" w14:textId="77777777" w:rsidR="006C7ACC" w:rsidRPr="00E50A6D" w:rsidRDefault="006C7ACC" w:rsidP="00B62298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50A6D">
              <w:rPr>
                <w:rFonts w:ascii="Angsana New" w:hAnsi="Angsana New"/>
                <w:sz w:val="20"/>
                <w:szCs w:val="20"/>
                <w:cs/>
              </w:rPr>
              <w:t>1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012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773.17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170545A5" w14:textId="77777777" w:rsidR="006C7ACC" w:rsidRPr="00E50A6D" w:rsidRDefault="006C7ACC" w:rsidP="00B62298">
            <w:pPr>
              <w:spacing w:line="300" w:lineRule="exact"/>
              <w:ind w:left="-7" w:right="-3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  <w:cs/>
              </w:rPr>
              <w:t>1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470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545.92</w:t>
            </w:r>
          </w:p>
        </w:tc>
      </w:tr>
      <w:tr w:rsidR="006C7ACC" w:rsidRPr="00E50A6D" w14:paraId="14D7165D" w14:textId="77777777" w:rsidTr="007B237F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79D7AAF1" w14:textId="77777777" w:rsidR="006C7ACC" w:rsidRPr="00703137" w:rsidRDefault="006C7ACC" w:rsidP="007B237F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703137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1C5E1A0" w14:textId="77777777" w:rsidR="006C7ACC" w:rsidRPr="00E50A6D" w:rsidRDefault="006C7ACC" w:rsidP="00B6229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F6D9D8C" w14:textId="77777777" w:rsidR="006C7ACC" w:rsidRPr="00E50A6D" w:rsidRDefault="006C7ACC" w:rsidP="00B6229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B420FAD" w14:textId="77777777" w:rsidR="006C7ACC" w:rsidRPr="00E50A6D" w:rsidRDefault="006C7ACC" w:rsidP="00B6229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603797" w14:textId="77777777" w:rsidR="006C7ACC" w:rsidRPr="00E50A6D" w:rsidRDefault="006C7ACC" w:rsidP="00B6229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416A3B" w14:textId="77777777" w:rsidR="006C7ACC" w:rsidRPr="00E50A6D" w:rsidRDefault="006C7ACC" w:rsidP="00B6229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95,511,075.67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36953320" w14:textId="77777777" w:rsidR="006C7ACC" w:rsidRPr="00E50A6D" w:rsidRDefault="006C7ACC" w:rsidP="00B62298">
            <w:pPr>
              <w:pBdr>
                <w:bottom w:val="single" w:sz="4" w:space="1" w:color="auto"/>
              </w:pBdr>
              <w:spacing w:line="300" w:lineRule="exact"/>
              <w:ind w:left="-7" w:right="-3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95,511,075.67</w:t>
            </w:r>
          </w:p>
        </w:tc>
      </w:tr>
      <w:tr w:rsidR="006C7ACC" w:rsidRPr="00E50A6D" w14:paraId="68D52C46" w14:textId="77777777" w:rsidTr="007B237F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1A81A90E" w14:textId="77777777" w:rsidR="006C7ACC" w:rsidRPr="00E50A6D" w:rsidRDefault="006C7ACC" w:rsidP="007B237F">
            <w:pPr>
              <w:spacing w:line="300" w:lineRule="exact"/>
              <w:ind w:left="1220" w:hanging="240"/>
              <w:rPr>
                <w:rFonts w:ascii="Angsana New" w:hAnsi="Angsana New"/>
                <w:cs/>
              </w:rPr>
            </w:pPr>
            <w:r w:rsidRPr="00E50A6D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B3F4B8F" w14:textId="77777777" w:rsidR="006C7ACC" w:rsidRPr="00E50A6D" w:rsidRDefault="006C7ACC" w:rsidP="00B62298">
            <w:pPr>
              <w:pBdr>
                <w:bottom w:val="double" w:sz="4" w:space="1" w:color="auto"/>
              </w:pBdr>
              <w:spacing w:line="300" w:lineRule="exact"/>
              <w:ind w:left="-7" w:right="-2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  <w:cs/>
              </w:rPr>
              <w:t>27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768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699.52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642A61C" w14:textId="77777777" w:rsidR="006C7ACC" w:rsidRPr="00E50A6D" w:rsidRDefault="006C7ACC" w:rsidP="00B6229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5EB4F13" w14:textId="77777777" w:rsidR="006C7ACC" w:rsidRPr="00E50A6D" w:rsidRDefault="006C7ACC" w:rsidP="00B6229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4549A5" w14:textId="77777777" w:rsidR="006C7ACC" w:rsidRPr="00E50A6D" w:rsidRDefault="006C7ACC" w:rsidP="00B62298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  <w:cs/>
              </w:rPr>
              <w:t>5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802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517.81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270C32" w14:textId="77777777" w:rsidR="006C7ACC" w:rsidRPr="00E50A6D" w:rsidRDefault="006C7ACC" w:rsidP="00B62298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  <w:cs/>
              </w:rPr>
              <w:t>209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629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788.71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450B980E" w14:textId="77777777" w:rsidR="006C7ACC" w:rsidRPr="00E50A6D" w:rsidRDefault="006C7ACC" w:rsidP="00B62298">
            <w:pPr>
              <w:pBdr>
                <w:bottom w:val="double" w:sz="4" w:space="1" w:color="auto"/>
              </w:pBdr>
              <w:spacing w:line="300" w:lineRule="exact"/>
              <w:ind w:left="-7" w:right="-3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  <w:cs/>
              </w:rPr>
              <w:t>243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201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006.04</w:t>
            </w:r>
          </w:p>
        </w:tc>
      </w:tr>
      <w:tr w:rsidR="006C7ACC" w:rsidRPr="00E50A6D" w14:paraId="780E665A" w14:textId="77777777" w:rsidTr="007B237F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55105571" w14:textId="77777777" w:rsidR="006C7ACC" w:rsidRPr="00E50A6D" w:rsidRDefault="006C7ACC" w:rsidP="007B237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E50A6D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EAAABFC" w14:textId="77777777" w:rsidR="006C7ACC" w:rsidRPr="00E50A6D" w:rsidRDefault="006C7ACC" w:rsidP="007B237F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94DDE1" w14:textId="77777777" w:rsidR="006C7ACC" w:rsidRPr="00E50A6D" w:rsidRDefault="006C7ACC" w:rsidP="007B237F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10D9F9" w14:textId="77777777" w:rsidR="006C7ACC" w:rsidRPr="00E50A6D" w:rsidRDefault="006C7ACC" w:rsidP="007B237F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873278" w14:textId="77777777" w:rsidR="006C7ACC" w:rsidRPr="00E50A6D" w:rsidRDefault="006C7ACC" w:rsidP="007B237F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A8201A" w14:textId="77777777" w:rsidR="006C7ACC" w:rsidRPr="00E50A6D" w:rsidRDefault="006C7ACC" w:rsidP="007B237F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4E45E9B" w14:textId="77777777" w:rsidR="006C7ACC" w:rsidRPr="00E50A6D" w:rsidRDefault="006C7ACC" w:rsidP="007B237F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C7ACC" w:rsidRPr="00E50A6D" w14:paraId="0A0E440E" w14:textId="77777777" w:rsidTr="007B237F">
        <w:trPr>
          <w:cantSplit/>
        </w:trPr>
        <w:tc>
          <w:tcPr>
            <w:tcW w:w="3492" w:type="dxa"/>
            <w:shd w:val="clear" w:color="auto" w:fill="auto"/>
          </w:tcPr>
          <w:p w14:paraId="5B79893F" w14:textId="77777777" w:rsidR="006C7ACC" w:rsidRPr="00703137" w:rsidRDefault="006C7ACC" w:rsidP="007B237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703137">
              <w:rPr>
                <w:sz w:val="24"/>
                <w:szCs w:val="24"/>
                <w:cs/>
              </w:rPr>
              <w:t>เจ้าหนี้การค้าและเจ้าหนี้</w:t>
            </w:r>
            <w:r w:rsidRPr="00703137">
              <w:rPr>
                <w:rFonts w:hint="cs"/>
                <w:sz w:val="24"/>
                <w:szCs w:val="24"/>
                <w:cs/>
              </w:rPr>
              <w:t>หมุนเวียน</w:t>
            </w:r>
            <w:r w:rsidRPr="00703137">
              <w:rPr>
                <w:sz w:val="24"/>
                <w:szCs w:val="24"/>
                <w:cs/>
              </w:rPr>
              <w:t>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0932E25" w14:textId="77777777" w:rsidR="006C7ACC" w:rsidRPr="00E50A6D" w:rsidRDefault="006C7ACC" w:rsidP="00A63092">
            <w:pPr>
              <w:spacing w:line="300" w:lineRule="exact"/>
              <w:ind w:left="-7" w:right="-3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95E2FBD" w14:textId="77777777" w:rsidR="006C7ACC" w:rsidRPr="00E50A6D" w:rsidRDefault="006C7ACC" w:rsidP="00A6309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D5A2785" w14:textId="77777777" w:rsidR="006C7ACC" w:rsidRPr="00E50A6D" w:rsidRDefault="006C7ACC" w:rsidP="00A6309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AB0C8F" w14:textId="77777777" w:rsidR="006C7ACC" w:rsidRPr="00E50A6D" w:rsidRDefault="006C7ACC" w:rsidP="00A63092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0D8B82" w14:textId="77777777" w:rsidR="006C7ACC" w:rsidRPr="00E50A6D" w:rsidRDefault="006C7ACC" w:rsidP="00A63092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  <w:cs/>
              </w:rPr>
              <w:t>27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237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742.42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01ADF7F6" w14:textId="77777777" w:rsidR="006C7ACC" w:rsidRPr="00E50A6D" w:rsidRDefault="006C7ACC" w:rsidP="00A63092">
            <w:pP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  <w:cs/>
              </w:rPr>
              <w:t>27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237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742.42</w:t>
            </w:r>
          </w:p>
        </w:tc>
      </w:tr>
      <w:tr w:rsidR="00222F27" w:rsidRPr="00E50A6D" w14:paraId="7F2BD72F" w14:textId="77777777" w:rsidTr="007B237F">
        <w:trPr>
          <w:cantSplit/>
        </w:trPr>
        <w:tc>
          <w:tcPr>
            <w:tcW w:w="3492" w:type="dxa"/>
            <w:shd w:val="clear" w:color="auto" w:fill="auto"/>
          </w:tcPr>
          <w:p w14:paraId="60557C97" w14:textId="77777777" w:rsidR="00222F27" w:rsidRPr="00703137" w:rsidRDefault="00222F27" w:rsidP="00222F27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703137">
              <w:rPr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A99A3D5" w14:textId="77777777" w:rsidR="00222F27" w:rsidRPr="00E50A6D" w:rsidRDefault="00222F27" w:rsidP="00A63092">
            <w:pPr>
              <w:spacing w:line="300" w:lineRule="exact"/>
              <w:ind w:left="-7" w:right="-3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32EFE05" w14:textId="77777777" w:rsidR="00222F27" w:rsidRPr="00E50A6D" w:rsidRDefault="00222F27" w:rsidP="00A6309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CD3BEEA" w14:textId="77777777" w:rsidR="00222F27" w:rsidRPr="00E50A6D" w:rsidRDefault="00222F27" w:rsidP="00A63092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4FDA39" w14:textId="77777777" w:rsidR="00222F27" w:rsidRPr="00E50A6D" w:rsidRDefault="00222F27" w:rsidP="00A63092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  <w:cs/>
              </w:rPr>
              <w:t>46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279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484.71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738490" w14:textId="77777777" w:rsidR="00222F27" w:rsidRPr="00E50A6D" w:rsidRDefault="00222F27" w:rsidP="00A63092">
            <w:pP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26B16992" w14:textId="77777777" w:rsidR="00222F27" w:rsidRPr="00E50A6D" w:rsidRDefault="00222F27" w:rsidP="00A63092">
            <w:pP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  <w:cs/>
              </w:rPr>
              <w:t>46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279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484.71</w:t>
            </w:r>
          </w:p>
        </w:tc>
      </w:tr>
      <w:tr w:rsidR="006C7ACC" w:rsidRPr="00E50A6D" w14:paraId="6DD2C8B0" w14:textId="77777777" w:rsidTr="007B237F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4FEB1B69" w14:textId="77777777" w:rsidR="006C7ACC" w:rsidRPr="00703137" w:rsidRDefault="006C7ACC" w:rsidP="007B237F">
            <w:pPr>
              <w:tabs>
                <w:tab w:val="left" w:pos="240"/>
              </w:tabs>
              <w:spacing w:line="300" w:lineRule="exact"/>
              <w:ind w:left="240" w:right="77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703137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987765F" w14:textId="77777777" w:rsidR="006C7ACC" w:rsidRPr="00E50A6D" w:rsidRDefault="006C7ACC" w:rsidP="00A6309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8,514,423.00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D4CB37" w14:textId="77777777" w:rsidR="006C7ACC" w:rsidRPr="00E50A6D" w:rsidRDefault="006C7ACC" w:rsidP="00A63092">
            <w:pPr>
              <w:pBdr>
                <w:bottom w:val="single" w:sz="4" w:space="1" w:color="auto"/>
              </w:pBdr>
              <w:spacing w:line="300" w:lineRule="exact"/>
              <w:ind w:left="-7" w:right="-6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22,347,718.00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A84D95D" w14:textId="77777777" w:rsidR="006C7ACC" w:rsidRPr="00E50A6D" w:rsidRDefault="006C7ACC" w:rsidP="00A63092">
            <w:pPr>
              <w:pBdr>
                <w:bottom w:val="single" w:sz="4" w:space="1" w:color="auto"/>
              </w:pBdr>
              <w:spacing w:line="300" w:lineRule="exact"/>
              <w:ind w:left="-7" w:right="-1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5,230,000.00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93C390" w14:textId="77777777" w:rsidR="006C7ACC" w:rsidRPr="00E50A6D" w:rsidRDefault="006C7ACC" w:rsidP="00A6309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C2520B" w14:textId="77777777" w:rsidR="006C7ACC" w:rsidRPr="00E50A6D" w:rsidRDefault="006C7ACC" w:rsidP="00A6309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59D22498" w14:textId="77777777" w:rsidR="006C7ACC" w:rsidRPr="00E50A6D" w:rsidRDefault="006C7ACC" w:rsidP="00A63092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  <w:cs/>
              </w:rPr>
              <w:t>36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092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141.00</w:t>
            </w:r>
          </w:p>
        </w:tc>
      </w:tr>
      <w:tr w:rsidR="00222F27" w:rsidRPr="00E50A6D" w14:paraId="7A9D79E3" w14:textId="77777777" w:rsidTr="007B237F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4A69F03D" w14:textId="77777777" w:rsidR="00222F27" w:rsidRPr="00E50A6D" w:rsidRDefault="00222F27" w:rsidP="00222F27">
            <w:pPr>
              <w:spacing w:line="300" w:lineRule="exact"/>
              <w:ind w:left="1220" w:hanging="240"/>
              <w:rPr>
                <w:rFonts w:ascii="Angsana New" w:hAnsi="Angsana New"/>
                <w:cs/>
              </w:rPr>
            </w:pPr>
            <w:r w:rsidRPr="00E50A6D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D322801" w14:textId="77777777" w:rsidR="00222F27" w:rsidRPr="00E50A6D" w:rsidRDefault="00222F27" w:rsidP="00A63092">
            <w:pPr>
              <w:pBdr>
                <w:bottom w:val="double" w:sz="4" w:space="1" w:color="auto"/>
              </w:pBdr>
              <w:spacing w:line="300" w:lineRule="exact"/>
              <w:ind w:left="-7" w:right="-2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8,514,423.00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359204" w14:textId="77777777" w:rsidR="00222F27" w:rsidRPr="00E50A6D" w:rsidRDefault="00222F27" w:rsidP="00A63092">
            <w:pPr>
              <w:pBdr>
                <w:bottom w:val="double" w:sz="4" w:space="1" w:color="auto"/>
              </w:pBdr>
              <w:spacing w:line="300" w:lineRule="exact"/>
              <w:ind w:left="-7" w:right="-5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</w:rPr>
              <w:t>22,347,718.00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A2F939E" w14:textId="77777777" w:rsidR="00222F27" w:rsidRPr="00E50A6D" w:rsidRDefault="00222F27" w:rsidP="00A63092">
            <w:pPr>
              <w:pBdr>
                <w:bottom w:val="double" w:sz="4" w:space="1" w:color="auto"/>
              </w:pBdr>
              <w:spacing w:line="300" w:lineRule="exact"/>
              <w:ind w:left="-7" w:right="-1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50A6D">
              <w:rPr>
                <w:rFonts w:ascii="Angsana New" w:hAnsi="Angsana New"/>
                <w:sz w:val="20"/>
                <w:szCs w:val="20"/>
                <w:cs/>
              </w:rPr>
              <w:t>5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230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000.00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3F1161" w14:textId="77777777" w:rsidR="00222F27" w:rsidRPr="00E50A6D" w:rsidRDefault="00222F27" w:rsidP="00A6309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50A6D">
              <w:rPr>
                <w:rFonts w:ascii="Angsana New" w:hAnsi="Angsana New"/>
                <w:sz w:val="20"/>
                <w:szCs w:val="20"/>
                <w:cs/>
              </w:rPr>
              <w:t>46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279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484.71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8A8F2E" w14:textId="77777777" w:rsidR="00222F27" w:rsidRPr="00E50A6D" w:rsidRDefault="00222F27" w:rsidP="00A6309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  <w:cs/>
              </w:rPr>
              <w:t>27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237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742.42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22A3A27E" w14:textId="77777777" w:rsidR="00222F27" w:rsidRPr="00E50A6D" w:rsidRDefault="00222F27" w:rsidP="00A63092">
            <w:pPr>
              <w:pBdr>
                <w:bottom w:val="double" w:sz="4" w:space="1" w:color="auto"/>
              </w:pBdr>
              <w:spacing w:line="30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50A6D">
              <w:rPr>
                <w:rFonts w:ascii="Angsana New" w:hAnsi="Angsana New"/>
                <w:sz w:val="20"/>
                <w:szCs w:val="20"/>
                <w:cs/>
              </w:rPr>
              <w:t>109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609</w:t>
            </w:r>
            <w:r w:rsidRPr="00E50A6D">
              <w:rPr>
                <w:rFonts w:ascii="Angsana New" w:hAnsi="Angsana New"/>
                <w:sz w:val="20"/>
                <w:szCs w:val="20"/>
              </w:rPr>
              <w:t>,</w:t>
            </w:r>
            <w:r w:rsidRPr="00E50A6D">
              <w:rPr>
                <w:rFonts w:ascii="Angsana New" w:hAnsi="Angsana New"/>
                <w:sz w:val="20"/>
                <w:szCs w:val="20"/>
                <w:cs/>
              </w:rPr>
              <w:t>368.13</w:t>
            </w:r>
          </w:p>
        </w:tc>
      </w:tr>
    </w:tbl>
    <w:p w14:paraId="0659E990" w14:textId="77777777" w:rsidR="00A92F60" w:rsidRPr="00E50A6D" w:rsidRDefault="00A92F60" w:rsidP="0037491E">
      <w:pPr>
        <w:spacing w:before="120" w:line="240" w:lineRule="atLeast"/>
        <w:ind w:left="518"/>
        <w:jc w:val="thaiDistribute"/>
        <w:rPr>
          <w:rFonts w:ascii="Angsana New" w:hAnsi="Angsana New"/>
          <w:sz w:val="24"/>
          <w:szCs w:val="24"/>
        </w:rPr>
      </w:pPr>
    </w:p>
    <w:p w14:paraId="4261E299" w14:textId="77777777" w:rsidR="00D94206" w:rsidRPr="00E50A6D" w:rsidRDefault="00D94206" w:rsidP="0037684B">
      <w:pPr>
        <w:spacing w:line="240" w:lineRule="atLeas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>การวิเคราะห์ผลกระทบของการเปลี่ยนแปลงอัตราดอกเบี้ย</w:t>
      </w:r>
    </w:p>
    <w:p w14:paraId="403EE4A5" w14:textId="77777777" w:rsidR="009E5FFC" w:rsidRPr="00E50A6D" w:rsidRDefault="00D94206" w:rsidP="00D94206">
      <w:pPr>
        <w:spacing w:after="24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ผลกระทบต่อกำไรก่อนภาษีและส่วนของผู้ถือหุ้นของกลุ่มบริษัทจากการเปลี่ยนแปลงที่อาจเกิดขึ้นอย่างสมเหตุสมผลของอัตราดอกเบี้ยของเงินกู้ยืมที่มีอัตราดอกเบี้ยที่ปรับขึ้นลงตามอัตราตลาด ณ วันที่</w:t>
      </w:r>
      <w:r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31 ธันวาคม 25</w:t>
      </w:r>
      <w:r w:rsidRPr="003D09C5">
        <w:rPr>
          <w:rFonts w:ascii="Angsana New" w:hAnsi="Angsana New"/>
          <w:sz w:val="30"/>
          <w:szCs w:val="30"/>
          <w:cs/>
        </w:rPr>
        <w:t>6</w:t>
      </w:r>
      <w:r w:rsidR="00FD06E4" w:rsidRPr="003D09C5">
        <w:rPr>
          <w:rFonts w:ascii="Angsana New" w:hAnsi="Angsana New" w:hint="cs"/>
          <w:sz w:val="30"/>
          <w:szCs w:val="30"/>
          <w:cs/>
        </w:rPr>
        <w:t>4</w:t>
      </w:r>
      <w:r w:rsidRPr="00E50A6D">
        <w:rPr>
          <w:rFonts w:ascii="Angsana New" w:hAnsi="Angsana New"/>
          <w:sz w:val="30"/>
          <w:szCs w:val="30"/>
          <w:cs/>
        </w:rPr>
        <w:t xml:space="preserve"> แสดงได้ดังนี้</w:t>
      </w:r>
    </w:p>
    <w:tbl>
      <w:tblPr>
        <w:tblW w:w="7332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2040"/>
        <w:gridCol w:w="1170"/>
        <w:gridCol w:w="2142"/>
        <w:gridCol w:w="1980"/>
      </w:tblGrid>
      <w:tr w:rsidR="00D94206" w:rsidRPr="00E50A6D" w14:paraId="00E0F8BE" w14:textId="77777777" w:rsidTr="00D94206">
        <w:trPr>
          <w:trHeight w:val="198"/>
        </w:trPr>
        <w:tc>
          <w:tcPr>
            <w:tcW w:w="2040" w:type="dxa"/>
            <w:shd w:val="clear" w:color="auto" w:fill="auto"/>
          </w:tcPr>
          <w:p w14:paraId="47D65858" w14:textId="77777777" w:rsidR="00D94206" w:rsidRPr="00E50A6D" w:rsidRDefault="00D94206" w:rsidP="00D94206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080FF9" w14:textId="77777777" w:rsidR="00D94206" w:rsidRPr="00E50A6D" w:rsidRDefault="00D94206" w:rsidP="00D9420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122" w:type="dxa"/>
            <w:gridSpan w:val="2"/>
            <w:shd w:val="clear" w:color="auto" w:fill="auto"/>
            <w:vAlign w:val="bottom"/>
          </w:tcPr>
          <w:p w14:paraId="21597B6E" w14:textId="77777777" w:rsidR="00D94206" w:rsidRPr="00E50A6D" w:rsidRDefault="00D94206" w:rsidP="00D942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94206" w:rsidRPr="00E50A6D" w14:paraId="00C32693" w14:textId="77777777" w:rsidTr="00D94206">
        <w:trPr>
          <w:trHeight w:val="589"/>
        </w:trPr>
        <w:tc>
          <w:tcPr>
            <w:tcW w:w="2040" w:type="dxa"/>
            <w:shd w:val="clear" w:color="auto" w:fill="auto"/>
          </w:tcPr>
          <w:p w14:paraId="51B332F7" w14:textId="77777777" w:rsidR="00D94206" w:rsidRPr="00E50A6D" w:rsidRDefault="00D94206" w:rsidP="00D94206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62B7126F" w14:textId="77777777" w:rsidR="00D94206" w:rsidRPr="00E50A6D" w:rsidRDefault="00D94206" w:rsidP="00D942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50A6D">
              <w:rPr>
                <w:rFonts w:ascii="Angsana New" w:hAnsi="Angsana New"/>
                <w:sz w:val="28"/>
                <w:cs/>
              </w:rPr>
              <w:t>เพิ่มขึ้น</w:t>
            </w:r>
            <w:r w:rsidRPr="00E50A6D">
              <w:rPr>
                <w:rFonts w:ascii="Angsana New" w:hAnsi="Angsana New"/>
                <w:sz w:val="28"/>
              </w:rPr>
              <w:t>/</w:t>
            </w:r>
          </w:p>
          <w:p w14:paraId="244B166D" w14:textId="77777777" w:rsidR="00D94206" w:rsidRPr="00E50A6D" w:rsidRDefault="00D94206" w:rsidP="00D942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50A6D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2142" w:type="dxa"/>
            <w:shd w:val="clear" w:color="auto" w:fill="auto"/>
            <w:vAlign w:val="bottom"/>
            <w:hideMark/>
          </w:tcPr>
          <w:p w14:paraId="6FA80EDD" w14:textId="77777777" w:rsidR="00D94206" w:rsidRPr="00E50A6D" w:rsidRDefault="00D94206" w:rsidP="00D942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E50A6D">
              <w:rPr>
                <w:rFonts w:ascii="Angsana New" w:hAnsi="Angsana New"/>
                <w:sz w:val="28"/>
                <w:cs/>
              </w:rPr>
              <w:t>กำไรก่อนภาษี</w:t>
            </w:r>
            <w:r w:rsidRPr="00E50A6D">
              <w:rPr>
                <w:rFonts w:ascii="Angsana New" w:hAnsi="Angsana New"/>
                <w:sz w:val="28"/>
              </w:rPr>
              <w:t xml:space="preserve"> </w:t>
            </w:r>
            <w:r w:rsidRPr="00E50A6D">
              <w:rPr>
                <w:rFonts w:ascii="Angsana New" w:hAnsi="Angsana New"/>
                <w:sz w:val="28"/>
                <w:cs/>
              </w:rPr>
              <w:t>เพิ่มขึ้น(ลดลง)</w:t>
            </w:r>
          </w:p>
        </w:tc>
        <w:tc>
          <w:tcPr>
            <w:tcW w:w="1980" w:type="dxa"/>
            <w:shd w:val="clear" w:color="auto" w:fill="auto"/>
            <w:vAlign w:val="bottom"/>
            <w:hideMark/>
          </w:tcPr>
          <w:p w14:paraId="1D4F2820" w14:textId="77777777" w:rsidR="00D94206" w:rsidRPr="00E50A6D" w:rsidRDefault="00D94206" w:rsidP="00D942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E50A6D">
              <w:rPr>
                <w:rFonts w:ascii="Angsana New" w:hAnsi="Angsana New"/>
                <w:sz w:val="28"/>
                <w:cs/>
              </w:rPr>
              <w:t>ส่วนของผู้ถือหุ้นเพิ่มขึ้น(ลดลง)</w:t>
            </w:r>
          </w:p>
        </w:tc>
      </w:tr>
      <w:tr w:rsidR="00D94206" w:rsidRPr="00E50A6D" w14:paraId="68A7AE0D" w14:textId="77777777" w:rsidTr="004270A9">
        <w:trPr>
          <w:trHeight w:val="275"/>
        </w:trPr>
        <w:tc>
          <w:tcPr>
            <w:tcW w:w="2040" w:type="dxa"/>
            <w:shd w:val="clear" w:color="auto" w:fill="auto"/>
            <w:hideMark/>
          </w:tcPr>
          <w:p w14:paraId="59AB8BCD" w14:textId="77777777" w:rsidR="00D94206" w:rsidRPr="00E50A6D" w:rsidRDefault="00D94206" w:rsidP="00D9420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hideMark/>
          </w:tcPr>
          <w:p w14:paraId="251F0C5F" w14:textId="77777777" w:rsidR="00D94206" w:rsidRPr="00E50A6D" w:rsidRDefault="00D94206" w:rsidP="00D94206">
            <w:pPr>
              <w:ind w:left="-200" w:right="-200"/>
              <w:jc w:val="center"/>
              <w:rPr>
                <w:rFonts w:ascii="Angsana New" w:hAnsi="Angsana New"/>
                <w:sz w:val="28"/>
              </w:rPr>
            </w:pPr>
            <w:r w:rsidRPr="00E50A6D">
              <w:rPr>
                <w:rFonts w:ascii="Angsana New" w:hAnsi="Angsana New"/>
                <w:sz w:val="28"/>
              </w:rPr>
              <w:t>(</w:t>
            </w:r>
            <w:r w:rsidRPr="00E50A6D">
              <w:rPr>
                <w:rFonts w:ascii="Angsana New" w:hAnsi="Angsana New"/>
                <w:sz w:val="28"/>
                <w:cs/>
              </w:rPr>
              <w:t>ร้อยละต่อปี)</w:t>
            </w:r>
          </w:p>
        </w:tc>
        <w:tc>
          <w:tcPr>
            <w:tcW w:w="2142" w:type="dxa"/>
            <w:shd w:val="clear" w:color="auto" w:fill="auto"/>
            <w:vAlign w:val="bottom"/>
            <w:hideMark/>
          </w:tcPr>
          <w:p w14:paraId="332A4FBC" w14:textId="77777777" w:rsidR="00D94206" w:rsidRPr="00E50A6D" w:rsidRDefault="00D94206" w:rsidP="00D94206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E50A6D">
              <w:rPr>
                <w:rFonts w:ascii="Angsana New" w:hAnsi="Angsana New"/>
                <w:sz w:val="28"/>
              </w:rPr>
              <w:t>(</w:t>
            </w:r>
            <w:r w:rsidRPr="00E50A6D">
              <w:rPr>
                <w:rFonts w:ascii="Angsana New" w:hAnsi="Angsana New"/>
                <w:sz w:val="28"/>
                <w:cs/>
              </w:rPr>
              <w:t>บาท</w:t>
            </w:r>
            <w:r w:rsidRPr="00E50A6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980" w:type="dxa"/>
            <w:shd w:val="clear" w:color="auto" w:fill="auto"/>
            <w:vAlign w:val="bottom"/>
            <w:hideMark/>
          </w:tcPr>
          <w:p w14:paraId="7941B41D" w14:textId="77777777" w:rsidR="00D94206" w:rsidRPr="00E50A6D" w:rsidRDefault="00D94206" w:rsidP="00D94206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E50A6D">
              <w:rPr>
                <w:rFonts w:ascii="Angsana New" w:hAnsi="Angsana New"/>
                <w:sz w:val="28"/>
              </w:rPr>
              <w:t>(</w:t>
            </w:r>
            <w:r w:rsidRPr="00E50A6D">
              <w:rPr>
                <w:rFonts w:ascii="Angsana New" w:hAnsi="Angsana New"/>
                <w:sz w:val="28"/>
                <w:cs/>
              </w:rPr>
              <w:t>บาท</w:t>
            </w:r>
            <w:r w:rsidRPr="00E50A6D">
              <w:rPr>
                <w:rFonts w:ascii="Angsana New" w:hAnsi="Angsana New"/>
                <w:sz w:val="28"/>
              </w:rPr>
              <w:t>)</w:t>
            </w:r>
          </w:p>
        </w:tc>
      </w:tr>
      <w:tr w:rsidR="00D94206" w:rsidRPr="00E50A6D" w14:paraId="4D0EF98E" w14:textId="77777777" w:rsidTr="005B42D7">
        <w:trPr>
          <w:trHeight w:val="252"/>
        </w:trPr>
        <w:tc>
          <w:tcPr>
            <w:tcW w:w="2040" w:type="dxa"/>
            <w:shd w:val="clear" w:color="auto" w:fill="auto"/>
            <w:hideMark/>
          </w:tcPr>
          <w:p w14:paraId="03CD09C2" w14:textId="77777777" w:rsidR="00D94206" w:rsidRPr="00E50A6D" w:rsidRDefault="00D94206" w:rsidP="00D94206">
            <w:pPr>
              <w:ind w:left="48"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E50A6D">
              <w:rPr>
                <w:rFonts w:ascii="Angsana New" w:hAnsi="Angsana New"/>
                <w:sz w:val="28"/>
                <w:cs/>
              </w:rPr>
              <w:t>เงินกู้ยืมสกุลเงินบาท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6BFC1391" w14:textId="77777777" w:rsidR="00D94206" w:rsidRPr="00E50A6D" w:rsidRDefault="00D94206" w:rsidP="00D94206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E50A6D">
              <w:rPr>
                <w:rFonts w:ascii="Angsana New" w:hAnsi="Angsana New"/>
                <w:sz w:val="28"/>
              </w:rPr>
              <w:t>+0.5</w:t>
            </w:r>
          </w:p>
        </w:tc>
        <w:tc>
          <w:tcPr>
            <w:tcW w:w="2142" w:type="dxa"/>
            <w:shd w:val="clear" w:color="auto" w:fill="auto"/>
            <w:vAlign w:val="bottom"/>
          </w:tcPr>
          <w:p w14:paraId="40879571" w14:textId="77777777" w:rsidR="00D94206" w:rsidRPr="00E50A6D" w:rsidRDefault="00CD030F" w:rsidP="00D94206">
            <w:pPr>
              <w:tabs>
                <w:tab w:val="decimal" w:pos="1060"/>
              </w:tabs>
              <w:ind w:right="-18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9304F8">
              <w:rPr>
                <w:rFonts w:ascii="Angsana New" w:hAnsi="Angsana New"/>
                <w:sz w:val="28"/>
              </w:rPr>
              <w:t>340,018.12)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C7CDBF4" w14:textId="77777777" w:rsidR="00D94206" w:rsidRPr="00E50A6D" w:rsidRDefault="00717507" w:rsidP="00D94206">
            <w:pPr>
              <w:tabs>
                <w:tab w:val="decimal" w:pos="1060"/>
              </w:tabs>
              <w:ind w:right="-18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  <w:lang w:val="en-US"/>
              </w:rPr>
              <w:t>(</w:t>
            </w:r>
            <w:r>
              <w:rPr>
                <w:rFonts w:ascii="Angsana New" w:hAnsi="Angsana New"/>
                <w:sz w:val="28"/>
                <w:lang w:val="en-US"/>
              </w:rPr>
              <w:t>272,014.50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D94206" w:rsidRPr="00E50A6D" w14:paraId="486F82C8" w14:textId="77777777" w:rsidTr="005B42D7">
        <w:trPr>
          <w:trHeight w:val="288"/>
        </w:trPr>
        <w:tc>
          <w:tcPr>
            <w:tcW w:w="2040" w:type="dxa"/>
            <w:shd w:val="clear" w:color="auto" w:fill="auto"/>
          </w:tcPr>
          <w:p w14:paraId="5288953A" w14:textId="77777777" w:rsidR="00D94206" w:rsidRPr="00E50A6D" w:rsidRDefault="00D94206" w:rsidP="00D94206">
            <w:pPr>
              <w:ind w:left="48" w:right="-1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5CD1A756" w14:textId="77777777" w:rsidR="00D94206" w:rsidRPr="00E50A6D" w:rsidRDefault="00D94206" w:rsidP="00D94206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E50A6D">
              <w:rPr>
                <w:rFonts w:ascii="Angsana New" w:hAnsi="Angsana New"/>
                <w:sz w:val="28"/>
              </w:rPr>
              <w:t>-0.5</w:t>
            </w:r>
          </w:p>
        </w:tc>
        <w:tc>
          <w:tcPr>
            <w:tcW w:w="2142" w:type="dxa"/>
            <w:shd w:val="clear" w:color="auto" w:fill="auto"/>
            <w:vAlign w:val="bottom"/>
          </w:tcPr>
          <w:p w14:paraId="720D8334" w14:textId="77777777" w:rsidR="00D94206" w:rsidRPr="00E50A6D" w:rsidRDefault="00414B81" w:rsidP="00D94206">
            <w:pPr>
              <w:tabs>
                <w:tab w:val="decimal" w:pos="1060"/>
              </w:tabs>
              <w:ind w:right="-18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340,018.12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B6F507D" w14:textId="77777777" w:rsidR="00D94206" w:rsidRPr="00717507" w:rsidRDefault="00717507" w:rsidP="00D94206">
            <w:pPr>
              <w:tabs>
                <w:tab w:val="decimal" w:pos="1060"/>
              </w:tabs>
              <w:ind w:right="-18"/>
              <w:jc w:val="right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272,014.50</w:t>
            </w:r>
          </w:p>
        </w:tc>
      </w:tr>
      <w:tr w:rsidR="00D94206" w:rsidRPr="00E50A6D" w14:paraId="5219222F" w14:textId="77777777" w:rsidTr="00D94206">
        <w:trPr>
          <w:trHeight w:val="288"/>
        </w:trPr>
        <w:tc>
          <w:tcPr>
            <w:tcW w:w="2040" w:type="dxa"/>
            <w:shd w:val="clear" w:color="auto" w:fill="auto"/>
          </w:tcPr>
          <w:p w14:paraId="78F91569" w14:textId="77777777" w:rsidR="00D94206" w:rsidRPr="00E50A6D" w:rsidRDefault="00D94206" w:rsidP="00D94206">
            <w:pPr>
              <w:ind w:left="48" w:right="-1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B7466C" w14:textId="77777777" w:rsidR="00D94206" w:rsidRPr="00E50A6D" w:rsidRDefault="00D94206" w:rsidP="00D94206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42" w:type="dxa"/>
            <w:shd w:val="clear" w:color="auto" w:fill="auto"/>
            <w:vAlign w:val="bottom"/>
          </w:tcPr>
          <w:p w14:paraId="401558A7" w14:textId="77777777" w:rsidR="00D94206" w:rsidRPr="00E50A6D" w:rsidRDefault="00D94206" w:rsidP="00D94206">
            <w:pPr>
              <w:tabs>
                <w:tab w:val="decimal" w:pos="1060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0DF6DA15" w14:textId="77777777" w:rsidR="00D94206" w:rsidRPr="00E50A6D" w:rsidRDefault="00D94206" w:rsidP="00D94206">
            <w:pPr>
              <w:tabs>
                <w:tab w:val="decimal" w:pos="1060"/>
              </w:tabs>
              <w:ind w:right="-18"/>
              <w:rPr>
                <w:rFonts w:ascii="Angsana New" w:hAnsi="Angsana New"/>
                <w:sz w:val="28"/>
              </w:rPr>
            </w:pPr>
          </w:p>
        </w:tc>
      </w:tr>
    </w:tbl>
    <w:p w14:paraId="294134A6" w14:textId="77777777" w:rsidR="00D94206" w:rsidRPr="00E50A6D" w:rsidRDefault="00D94206" w:rsidP="00D44F8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58D9A66" w14:textId="77777777" w:rsidR="00D94206" w:rsidRPr="00E50A6D" w:rsidRDefault="00D94206" w:rsidP="00D44F8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4690994" w14:textId="77777777" w:rsidR="00B53EC5" w:rsidRDefault="00B53EC5" w:rsidP="00D44F8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CA15A65" w14:textId="77777777" w:rsidR="002F25BD" w:rsidRDefault="002F25BD" w:rsidP="00D44F8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515902F" w14:textId="77777777" w:rsidR="00D94206" w:rsidRPr="00E50A6D" w:rsidRDefault="00D94206" w:rsidP="00E933C8">
      <w:pPr>
        <w:numPr>
          <w:ilvl w:val="0"/>
          <w:numId w:val="80"/>
        </w:numPr>
        <w:spacing w:before="240"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  <w:r w:rsidRPr="00E50A6D">
        <w:rPr>
          <w:rFonts w:ascii="Angsana New" w:hAnsi="Angsana New"/>
          <w:b/>
          <w:bCs/>
          <w:sz w:val="30"/>
          <w:szCs w:val="30"/>
        </w:rPr>
        <w:t xml:space="preserve"> 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67493D74" w14:textId="77777777" w:rsidR="00D94206" w:rsidRPr="00E50A6D" w:rsidRDefault="00D94206" w:rsidP="0037684B">
      <w:pPr>
        <w:spacing w:before="120" w:line="240" w:lineRule="atLeas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>การวิเคราะห์ผลกระทบของการเปลี่ยนแปลงอัตราดอกเบี้ย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7FC777EF" w14:textId="77777777" w:rsidR="00D94206" w:rsidRPr="00E50A6D" w:rsidRDefault="00D94206" w:rsidP="007760CB">
      <w:pPr>
        <w:spacing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การวิเคราะห์ผลกระทบข้างต้นจัดทำโดยใช้สมมติฐานว่าจำนวนเงินกู้ยืมที่มีอัตราดอกเบี้ยที่ปรับขึ้นลงตามอัตราตลาดและตัวแปรอื่นทั้งหมดคงที่ตลอด 1 ปี และยังถือเสมือนว่าอัตราดอกเบี้ยที่ปรับขึ้นลงตามอัตราตลาดของเงินกู้ยืมไ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การเปลี่ยนแปลงของอัตราดอกเบี้ยที่เกิดขึ้นจึงมีผลกระทบต่อดอกเบี้ยที่ต้องชำระตลอด 12 เดือนเต็ม ทั้งนี้ ข้อมูลดังกล่าวข้างต้นไม่ใช่การคาดการณ์หรือพยากรณ์สภาวะตลาดในอนาคต</w:t>
      </w:r>
    </w:p>
    <w:p w14:paraId="22510223" w14:textId="77777777" w:rsidR="00D94206" w:rsidRPr="00341116" w:rsidRDefault="00D94206" w:rsidP="007760CB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u w:val="single"/>
          <w:lang w:val="en-US"/>
        </w:rPr>
      </w:pPr>
      <w:r w:rsidRPr="006C7ACC">
        <w:rPr>
          <w:rFonts w:asciiTheme="majorBidi" w:hAnsiTheme="majorBidi" w:cstheme="majorBidi"/>
          <w:sz w:val="30"/>
          <w:szCs w:val="30"/>
          <w:u w:val="single"/>
          <w:cs/>
        </w:rPr>
        <w:t>ความเสี่ยงด้านสภาพคล่อง</w:t>
      </w:r>
    </w:p>
    <w:p w14:paraId="18CBCB5D" w14:textId="77777777" w:rsidR="00D94206" w:rsidRPr="00355907" w:rsidRDefault="00734B21" w:rsidP="007760CB">
      <w:pPr>
        <w:spacing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355907">
        <w:rPr>
          <w:rFonts w:ascii="Angsana New" w:hAnsi="Angsana New"/>
          <w:sz w:val="30"/>
          <w:szCs w:val="30"/>
          <w:cs/>
        </w:rPr>
        <w:t>กลุ่มบริษัทมีการติดตามความเสี่ยงจากการขาดสภาพคล่องโดยการใช้เงินเบิกเกินบัญชี เงินกู้ยืมจากสถาบันการเงิน สัญญาเช่า</w:t>
      </w:r>
      <w:r w:rsidR="00B5233A" w:rsidRPr="00355907">
        <w:rPr>
          <w:rFonts w:ascii="Angsana New" w:hAnsi="Angsana New"/>
          <w:sz w:val="30"/>
          <w:szCs w:val="30"/>
          <w:cs/>
        </w:rPr>
        <w:t xml:space="preserve"> และหนี้สินทางการเงิน</w:t>
      </w:r>
      <w:r w:rsidRPr="00355907">
        <w:rPr>
          <w:rFonts w:ascii="Angsana New" w:hAnsi="Angsana New"/>
          <w:sz w:val="30"/>
          <w:szCs w:val="30"/>
          <w:cs/>
        </w:rPr>
        <w:t xml:space="preserve"> ทั้งนี้ ณ วันที่ </w:t>
      </w:r>
      <w:r w:rsidR="00732894" w:rsidRPr="00355907">
        <w:rPr>
          <w:rFonts w:ascii="Angsana New" w:hAnsi="Angsana New"/>
          <w:sz w:val="30"/>
          <w:szCs w:val="30"/>
        </w:rPr>
        <w:t>31</w:t>
      </w:r>
      <w:r w:rsidRPr="0035590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C7ACC" w:rsidRPr="00355907">
        <w:rPr>
          <w:rFonts w:ascii="Angsana New" w:hAnsi="Angsana New"/>
          <w:sz w:val="30"/>
          <w:szCs w:val="30"/>
        </w:rPr>
        <w:t>256</w:t>
      </w:r>
      <w:r w:rsidR="003B7E4D" w:rsidRPr="00355907">
        <w:rPr>
          <w:rFonts w:ascii="Angsana New" w:hAnsi="Angsana New"/>
          <w:sz w:val="30"/>
          <w:szCs w:val="30"/>
          <w:lang w:val="en-US"/>
        </w:rPr>
        <w:t>4</w:t>
      </w:r>
      <w:r w:rsidRPr="00355907">
        <w:rPr>
          <w:rFonts w:ascii="Angsana New" w:hAnsi="Angsana New"/>
          <w:sz w:val="30"/>
          <w:szCs w:val="30"/>
          <w:cs/>
        </w:rPr>
        <w:t xml:space="preserve"> กลุ่มบริษัทมีหนี้สินประมาณร้อยละ </w:t>
      </w:r>
      <w:r w:rsidR="00024E0E" w:rsidRPr="00355907">
        <w:rPr>
          <w:rFonts w:ascii="Angsana New" w:hAnsi="Angsana New"/>
          <w:sz w:val="30"/>
          <w:szCs w:val="30"/>
        </w:rPr>
        <w:t>42</w:t>
      </w:r>
      <w:r w:rsidRPr="00355907">
        <w:rPr>
          <w:rFonts w:ascii="Angsana New" w:hAnsi="Angsana New"/>
          <w:sz w:val="30"/>
          <w:szCs w:val="30"/>
          <w:cs/>
        </w:rPr>
        <w:t xml:space="preserve"> ที่จะครบกำหนดชำระภายในหนึ่งปีเมื่อเทียบกับมูลค่าตามบัญชีทั้งหมดของหนี้สินดังกล่าวที่แสดงอยู่ในงบการเงิน (</w:t>
      </w:r>
      <w:r w:rsidR="006C7ACC" w:rsidRPr="00355907">
        <w:rPr>
          <w:rFonts w:ascii="Angsana New" w:hAnsi="Angsana New"/>
          <w:sz w:val="30"/>
          <w:szCs w:val="30"/>
        </w:rPr>
        <w:t>2563</w:t>
      </w:r>
      <w:r w:rsidRPr="00355907">
        <w:rPr>
          <w:rFonts w:ascii="Angsana New" w:hAnsi="Angsana New"/>
          <w:sz w:val="30"/>
          <w:szCs w:val="30"/>
          <w:cs/>
        </w:rPr>
        <w:t xml:space="preserve">: ร้อยละ </w:t>
      </w:r>
      <w:r w:rsidR="006C7ACC" w:rsidRPr="00355907">
        <w:rPr>
          <w:rFonts w:ascii="Angsana New" w:hAnsi="Angsana New"/>
          <w:sz w:val="30"/>
          <w:szCs w:val="30"/>
        </w:rPr>
        <w:t>43</w:t>
      </w:r>
      <w:r w:rsidRPr="00355907">
        <w:rPr>
          <w:rFonts w:ascii="Angsana New" w:hAnsi="Angsana New"/>
          <w:sz w:val="30"/>
          <w:szCs w:val="30"/>
          <w:cs/>
        </w:rPr>
        <w:t xml:space="preserve">) (เฉพาะบริษัทฯ: ร้อยละ </w:t>
      </w:r>
      <w:r w:rsidR="00BE554D" w:rsidRPr="00355907">
        <w:rPr>
          <w:rFonts w:ascii="Angsana New" w:hAnsi="Angsana New"/>
          <w:sz w:val="30"/>
          <w:szCs w:val="30"/>
        </w:rPr>
        <w:t>42</w:t>
      </w:r>
      <w:r w:rsidRPr="00355907">
        <w:rPr>
          <w:rFonts w:ascii="Angsana New" w:hAnsi="Angsana New"/>
          <w:sz w:val="30"/>
          <w:szCs w:val="30"/>
          <w:cs/>
        </w:rPr>
        <w:t xml:space="preserve"> </w:t>
      </w:r>
      <w:r w:rsidR="006C7ACC" w:rsidRPr="00355907">
        <w:rPr>
          <w:rFonts w:ascii="Angsana New" w:hAnsi="Angsana New"/>
          <w:sz w:val="30"/>
          <w:szCs w:val="30"/>
        </w:rPr>
        <w:t>2563</w:t>
      </w:r>
      <w:r w:rsidRPr="00355907">
        <w:rPr>
          <w:rFonts w:ascii="Angsana New" w:hAnsi="Angsana New"/>
          <w:sz w:val="30"/>
          <w:szCs w:val="30"/>
          <w:cs/>
        </w:rPr>
        <w:t xml:space="preserve">: ร้อยละ </w:t>
      </w:r>
      <w:r w:rsidR="006C7ACC" w:rsidRPr="00355907">
        <w:rPr>
          <w:rFonts w:ascii="Angsana New" w:hAnsi="Angsana New"/>
          <w:sz w:val="30"/>
          <w:szCs w:val="30"/>
        </w:rPr>
        <w:t>42</w:t>
      </w:r>
      <w:r w:rsidRPr="00355907">
        <w:rPr>
          <w:rFonts w:ascii="Angsana New" w:hAnsi="Angsana New"/>
          <w:sz w:val="30"/>
          <w:szCs w:val="30"/>
          <w:cs/>
        </w:rPr>
        <w:t>) กลุ่มบริษัท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 กลุ่มบริษัทมีความสามารถในการเข้าถึงแหล่งของเงินทุนที่หลากหลายอย่างเพียงพอ</w:t>
      </w:r>
    </w:p>
    <w:p w14:paraId="5D456FAC" w14:textId="77777777" w:rsidR="00734B21" w:rsidRPr="00355907" w:rsidRDefault="00734B21" w:rsidP="007760CB">
      <w:pPr>
        <w:spacing w:after="24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355907">
        <w:rPr>
          <w:rFonts w:ascii="Angsana New" w:hAnsi="Angsana New"/>
          <w:sz w:val="30"/>
          <w:szCs w:val="30"/>
          <w:cs/>
        </w:rPr>
        <w:t xml:space="preserve">รายละเอียดการครบกำหนดชำระของหนี้สินทางการเงิน ของกลุ่มบริษัท ณ วันที่ </w:t>
      </w:r>
      <w:r w:rsidR="00732894" w:rsidRPr="00355907">
        <w:rPr>
          <w:rFonts w:ascii="Angsana New" w:hAnsi="Angsana New"/>
          <w:sz w:val="30"/>
          <w:szCs w:val="30"/>
        </w:rPr>
        <w:t>31</w:t>
      </w:r>
      <w:r w:rsidRPr="0035590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32894" w:rsidRPr="00355907">
        <w:rPr>
          <w:rFonts w:ascii="Angsana New" w:hAnsi="Angsana New"/>
          <w:sz w:val="30"/>
          <w:szCs w:val="30"/>
        </w:rPr>
        <w:t>2564</w:t>
      </w:r>
      <w:r w:rsidRPr="00355907">
        <w:rPr>
          <w:rFonts w:ascii="Angsana New" w:hAnsi="Angsana New"/>
          <w:sz w:val="30"/>
          <w:szCs w:val="30"/>
          <w:cs/>
        </w:rPr>
        <w:t xml:space="preserve"> ซึ่งพิจารณาจากกระแสเงินสดตามสัญญา  ที่ยังไม่คิดลดเป็นมูลค่าปัจจุบัน สามารถแสดงได้ดังนี้</w:t>
      </w:r>
    </w:p>
    <w:tbl>
      <w:tblPr>
        <w:tblW w:w="9104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350"/>
        <w:gridCol w:w="1350"/>
        <w:gridCol w:w="1350"/>
        <w:gridCol w:w="1544"/>
      </w:tblGrid>
      <w:tr w:rsidR="007760CB" w:rsidRPr="00E50A6D" w14:paraId="4CE19334" w14:textId="77777777" w:rsidTr="00140727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4BD9FEDD" w14:textId="77777777" w:rsidR="007760CB" w:rsidRPr="00E50A6D" w:rsidRDefault="007760CB" w:rsidP="00C95691">
            <w:pPr>
              <w:rPr>
                <w:rFonts w:asciiTheme="majorBidi" w:hAnsiTheme="majorBidi" w:cstheme="majorBidi"/>
                <w:sz w:val="30"/>
                <w:szCs w:val="30"/>
              </w:rPr>
            </w:pPr>
            <w:bookmarkStart w:id="6" w:name="_Hlk64380516"/>
          </w:p>
        </w:tc>
        <w:tc>
          <w:tcPr>
            <w:tcW w:w="5594" w:type="dxa"/>
            <w:gridSpan w:val="4"/>
            <w:noWrap/>
            <w:vAlign w:val="center"/>
            <w:hideMark/>
          </w:tcPr>
          <w:p w14:paraId="051334E9" w14:textId="77777777" w:rsidR="007760CB" w:rsidRPr="00E50A6D" w:rsidRDefault="007760CB" w:rsidP="00C9569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0A6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50A6D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50A6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50A6D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E50A6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760CB" w:rsidRPr="00E50A6D" w14:paraId="27C16C70" w14:textId="77777777" w:rsidTr="00140727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04D91374" w14:textId="77777777" w:rsidR="007760CB" w:rsidRPr="00E50A6D" w:rsidRDefault="007760CB" w:rsidP="00C9569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4" w:type="dxa"/>
            <w:gridSpan w:val="4"/>
            <w:noWrap/>
            <w:vAlign w:val="center"/>
            <w:hideMark/>
          </w:tcPr>
          <w:p w14:paraId="16CBE94A" w14:textId="77777777" w:rsidR="007760CB" w:rsidRPr="00E50A6D" w:rsidRDefault="007760CB" w:rsidP="00C956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0A6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7760CB" w:rsidRPr="00E50A6D" w14:paraId="111ACC1A" w14:textId="77777777" w:rsidTr="00140727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4269D323" w14:textId="77777777" w:rsidR="007760CB" w:rsidRPr="00E50A6D" w:rsidRDefault="007760CB" w:rsidP="00C95691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14:paraId="70D5C65F" w14:textId="77777777" w:rsidR="007760CB" w:rsidRPr="00E50A6D" w:rsidRDefault="007760CB" w:rsidP="007760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50A6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ไม่เกิน </w:t>
            </w:r>
            <w:r w:rsidRPr="00E50A6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E50A6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5428107D" w14:textId="77777777" w:rsidR="007760CB" w:rsidRPr="00E50A6D" w:rsidRDefault="007760CB" w:rsidP="00C956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E50A6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- </w:t>
            </w:r>
            <w:r w:rsidRPr="00E50A6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Pr="00E50A6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200D6D7E" w14:textId="77777777" w:rsidR="007760CB" w:rsidRPr="00E50A6D" w:rsidRDefault="007760CB" w:rsidP="007760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50A6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E50A6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Pr="00E50A6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44" w:type="dxa"/>
            <w:noWrap/>
            <w:vAlign w:val="bottom"/>
            <w:hideMark/>
          </w:tcPr>
          <w:p w14:paraId="3E2E4BB2" w14:textId="77777777" w:rsidR="007760CB" w:rsidRPr="00E50A6D" w:rsidRDefault="007760CB" w:rsidP="00C956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50A6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7760CB" w:rsidRPr="00E50A6D" w14:paraId="4F102F6F" w14:textId="77777777" w:rsidTr="00140727">
        <w:trPr>
          <w:trHeight w:val="64"/>
        </w:trPr>
        <w:tc>
          <w:tcPr>
            <w:tcW w:w="3510" w:type="dxa"/>
            <w:noWrap/>
            <w:vAlign w:val="center"/>
          </w:tcPr>
          <w:p w14:paraId="4C14AC27" w14:textId="77777777" w:rsidR="007760CB" w:rsidRPr="00E50A6D" w:rsidRDefault="007760CB" w:rsidP="00C95691">
            <w:pPr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50A6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  <w:noWrap/>
            <w:vAlign w:val="bottom"/>
          </w:tcPr>
          <w:p w14:paraId="501D4289" w14:textId="77777777" w:rsidR="007760CB" w:rsidRPr="00E50A6D" w:rsidRDefault="007760CB" w:rsidP="00C95691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0D8E70F7" w14:textId="77777777" w:rsidR="007760CB" w:rsidRPr="00E50A6D" w:rsidRDefault="007760CB" w:rsidP="00C95691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2C907C7D" w14:textId="77777777" w:rsidR="007760CB" w:rsidRPr="00E50A6D" w:rsidRDefault="007760CB" w:rsidP="00C95691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544" w:type="dxa"/>
            <w:noWrap/>
            <w:vAlign w:val="bottom"/>
          </w:tcPr>
          <w:p w14:paraId="3E048933" w14:textId="77777777" w:rsidR="007760CB" w:rsidRPr="00E50A6D" w:rsidRDefault="007760CB" w:rsidP="00C95691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7760CB" w:rsidRPr="00E50A6D" w14:paraId="7BF9271E" w14:textId="77777777" w:rsidTr="00140727">
        <w:trPr>
          <w:trHeight w:val="64"/>
        </w:trPr>
        <w:tc>
          <w:tcPr>
            <w:tcW w:w="3510" w:type="dxa"/>
            <w:noWrap/>
            <w:vAlign w:val="center"/>
          </w:tcPr>
          <w:p w14:paraId="3AF8A139" w14:textId="77777777" w:rsidR="007760CB" w:rsidRPr="00E50A6D" w:rsidRDefault="007760CB" w:rsidP="00C95691">
            <w:pPr>
              <w:ind w:left="169" w:hanging="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50A6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เจ้าหนี้การค้าและเจ้าหนี้</w:t>
            </w:r>
            <w:r w:rsidR="007E2EB9" w:rsidRPr="00E50A6D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หมุนเวียน</w:t>
            </w:r>
            <w:r w:rsidRPr="00E50A6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1350" w:type="dxa"/>
            <w:noWrap/>
            <w:vAlign w:val="bottom"/>
          </w:tcPr>
          <w:p w14:paraId="6F4DD0C2" w14:textId="77777777" w:rsidR="007760CB" w:rsidRPr="00E50A6D" w:rsidRDefault="00140727" w:rsidP="0062191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4072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43,940,193.22</w:t>
            </w:r>
          </w:p>
        </w:tc>
        <w:tc>
          <w:tcPr>
            <w:tcW w:w="1350" w:type="dxa"/>
            <w:noWrap/>
            <w:vAlign w:val="bottom"/>
          </w:tcPr>
          <w:p w14:paraId="174EA681" w14:textId="77777777" w:rsidR="007760CB" w:rsidRPr="00E50A6D" w:rsidRDefault="00140727" w:rsidP="0062191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3F565870" w14:textId="77777777" w:rsidR="007760CB" w:rsidRPr="00E50A6D" w:rsidRDefault="00140727" w:rsidP="0062191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44" w:type="dxa"/>
            <w:noWrap/>
            <w:vAlign w:val="bottom"/>
          </w:tcPr>
          <w:p w14:paraId="6E8B95A7" w14:textId="77777777" w:rsidR="007760CB" w:rsidRPr="00E50A6D" w:rsidRDefault="00140727" w:rsidP="0062191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4072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43,940,193.22</w:t>
            </w:r>
          </w:p>
        </w:tc>
      </w:tr>
      <w:tr w:rsidR="0062191E" w:rsidRPr="00E50A6D" w14:paraId="229FB5C2" w14:textId="77777777" w:rsidTr="00140727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205EA90E" w14:textId="77777777" w:rsidR="0062191E" w:rsidRPr="00E50A6D" w:rsidRDefault="0062191E" w:rsidP="0062191E">
            <w:pPr>
              <w:ind w:left="169" w:hanging="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noWrap/>
            <w:vAlign w:val="bottom"/>
          </w:tcPr>
          <w:p w14:paraId="6A883B00" w14:textId="77777777" w:rsidR="0062191E" w:rsidRPr="00E50A6D" w:rsidRDefault="00D014B8" w:rsidP="0062191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014B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4,575,654.00</w:t>
            </w:r>
          </w:p>
        </w:tc>
        <w:tc>
          <w:tcPr>
            <w:tcW w:w="1350" w:type="dxa"/>
            <w:noWrap/>
            <w:vAlign w:val="bottom"/>
          </w:tcPr>
          <w:p w14:paraId="074C62B1" w14:textId="77777777" w:rsidR="0062191E" w:rsidRPr="00E50A6D" w:rsidRDefault="00D014B8" w:rsidP="0062191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014B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11,532,064.00</w:t>
            </w:r>
          </w:p>
        </w:tc>
        <w:tc>
          <w:tcPr>
            <w:tcW w:w="1350" w:type="dxa"/>
            <w:noWrap/>
            <w:vAlign w:val="bottom"/>
          </w:tcPr>
          <w:p w14:paraId="1872E52A" w14:textId="77777777" w:rsidR="0062191E" w:rsidRPr="00E50A6D" w:rsidRDefault="00D014B8" w:rsidP="0062191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014B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3,670,000.00</w:t>
            </w:r>
          </w:p>
        </w:tc>
        <w:tc>
          <w:tcPr>
            <w:tcW w:w="1544" w:type="dxa"/>
            <w:noWrap/>
            <w:vAlign w:val="bottom"/>
          </w:tcPr>
          <w:p w14:paraId="0ACE2CF7" w14:textId="77777777" w:rsidR="0062191E" w:rsidRPr="00E50A6D" w:rsidRDefault="00D014B8" w:rsidP="0062191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014B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19,777,718.00</w:t>
            </w:r>
          </w:p>
        </w:tc>
      </w:tr>
      <w:tr w:rsidR="0062191E" w:rsidRPr="00E50A6D" w14:paraId="7E511DAC" w14:textId="77777777" w:rsidTr="00140727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640C8587" w14:textId="77777777" w:rsidR="0062191E" w:rsidRPr="00E50A6D" w:rsidRDefault="007E2EB9" w:rsidP="0062191E">
            <w:pPr>
              <w:ind w:left="169" w:hanging="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noWrap/>
            <w:vAlign w:val="bottom"/>
          </w:tcPr>
          <w:p w14:paraId="4F6B72C5" w14:textId="77777777" w:rsidR="0062191E" w:rsidRPr="00E50A6D" w:rsidRDefault="007C3383" w:rsidP="007C338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C338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17,067,325.46</w:t>
            </w:r>
          </w:p>
        </w:tc>
        <w:tc>
          <w:tcPr>
            <w:tcW w:w="1350" w:type="dxa"/>
            <w:noWrap/>
            <w:vAlign w:val="bottom"/>
          </w:tcPr>
          <w:p w14:paraId="681ECA87" w14:textId="77777777" w:rsidR="0062191E" w:rsidRPr="00E50A6D" w:rsidRDefault="00B56E6C" w:rsidP="0042195B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56E6C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66</w:t>
            </w:r>
            <w:r w:rsidRPr="00B56E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B56E6C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443</w:t>
            </w:r>
            <w:r w:rsidRPr="00B56E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B56E6C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237.</w:t>
            </w:r>
            <w:r w:rsidR="00C55C8C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30</w:t>
            </w:r>
          </w:p>
        </w:tc>
        <w:tc>
          <w:tcPr>
            <w:tcW w:w="1350" w:type="dxa"/>
            <w:noWrap/>
            <w:vAlign w:val="bottom"/>
          </w:tcPr>
          <w:p w14:paraId="004C8A84" w14:textId="77777777" w:rsidR="0062191E" w:rsidRPr="00E50A6D" w:rsidRDefault="00B56E6C" w:rsidP="0062191E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56E6C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8</w:t>
            </w:r>
            <w:r w:rsidRPr="00B56E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B56E6C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493</w:t>
            </w:r>
            <w:r w:rsidRPr="00B56E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B56E6C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062.16</w:t>
            </w:r>
          </w:p>
        </w:tc>
        <w:tc>
          <w:tcPr>
            <w:tcW w:w="1544" w:type="dxa"/>
            <w:noWrap/>
            <w:vAlign w:val="bottom"/>
          </w:tcPr>
          <w:p w14:paraId="136AABE5" w14:textId="77777777" w:rsidR="0062191E" w:rsidRPr="00E50A6D" w:rsidRDefault="00B56E6C" w:rsidP="0062191E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56E6C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92</w:t>
            </w:r>
            <w:r w:rsidRPr="00B56E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B56E6C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003</w:t>
            </w:r>
            <w:r w:rsidRPr="00B56E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B56E6C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624.92</w:t>
            </w:r>
          </w:p>
        </w:tc>
      </w:tr>
      <w:tr w:rsidR="007760CB" w:rsidRPr="00E50A6D" w14:paraId="06F7121D" w14:textId="77777777" w:rsidTr="00140727">
        <w:trPr>
          <w:trHeight w:val="54"/>
        </w:trPr>
        <w:tc>
          <w:tcPr>
            <w:tcW w:w="3510" w:type="dxa"/>
            <w:vAlign w:val="center"/>
          </w:tcPr>
          <w:p w14:paraId="08EC4183" w14:textId="77777777" w:rsidR="007760CB" w:rsidRPr="00E50A6D" w:rsidRDefault="007760CB" w:rsidP="00C95691">
            <w:pPr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50A6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E50A6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  <w:noWrap/>
            <w:vAlign w:val="bottom"/>
          </w:tcPr>
          <w:p w14:paraId="6A99E52D" w14:textId="77777777" w:rsidR="007760CB" w:rsidRPr="00E50A6D" w:rsidRDefault="00613CA7" w:rsidP="0062191E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13CA7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65</w:t>
            </w:r>
            <w:r w:rsidRPr="00613CA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613CA7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583</w:t>
            </w:r>
            <w:r w:rsidRPr="00613CA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613CA7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172.68</w:t>
            </w:r>
          </w:p>
        </w:tc>
        <w:tc>
          <w:tcPr>
            <w:tcW w:w="1350" w:type="dxa"/>
            <w:noWrap/>
            <w:vAlign w:val="bottom"/>
          </w:tcPr>
          <w:p w14:paraId="2CF9DE18" w14:textId="77777777" w:rsidR="007760CB" w:rsidRPr="00E50A6D" w:rsidRDefault="00613CA7" w:rsidP="0042195B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13CA7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77</w:t>
            </w:r>
            <w:r w:rsidRPr="00613CA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613CA7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975</w:t>
            </w:r>
            <w:r w:rsidRPr="00613CA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613CA7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301.</w:t>
            </w:r>
            <w:r w:rsidR="00C55C8C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30</w:t>
            </w:r>
          </w:p>
        </w:tc>
        <w:tc>
          <w:tcPr>
            <w:tcW w:w="1350" w:type="dxa"/>
            <w:noWrap/>
            <w:vAlign w:val="bottom"/>
          </w:tcPr>
          <w:p w14:paraId="08CA0408" w14:textId="77777777" w:rsidR="007760CB" w:rsidRPr="00E50A6D" w:rsidRDefault="00613CA7" w:rsidP="0062191E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13CA7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12</w:t>
            </w:r>
            <w:r w:rsidRPr="00613CA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613CA7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163</w:t>
            </w:r>
            <w:r w:rsidRPr="00613CA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613CA7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062.16</w:t>
            </w:r>
          </w:p>
        </w:tc>
        <w:tc>
          <w:tcPr>
            <w:tcW w:w="1544" w:type="dxa"/>
            <w:noWrap/>
            <w:vAlign w:val="bottom"/>
          </w:tcPr>
          <w:p w14:paraId="49095B0E" w14:textId="77777777" w:rsidR="007760CB" w:rsidRPr="00E50A6D" w:rsidRDefault="00613CA7" w:rsidP="0062191E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13CA7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155</w:t>
            </w:r>
            <w:r w:rsidRPr="00613CA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613CA7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721</w:t>
            </w:r>
            <w:r w:rsidRPr="00613CA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613CA7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536.14</w:t>
            </w:r>
          </w:p>
        </w:tc>
      </w:tr>
      <w:bookmarkEnd w:id="6"/>
    </w:tbl>
    <w:p w14:paraId="4F7E96D6" w14:textId="77777777" w:rsidR="00734B21" w:rsidRPr="00E50A6D" w:rsidRDefault="00734B21" w:rsidP="00D44F8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66D6157" w14:textId="77777777" w:rsidR="00D94206" w:rsidRPr="00E50A6D" w:rsidRDefault="00D94206" w:rsidP="00D44F8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D3C1906" w14:textId="77777777" w:rsidR="001A1B24" w:rsidRPr="00E50A6D" w:rsidRDefault="001A1B24" w:rsidP="00D44F8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598F3E4" w14:textId="77777777" w:rsidR="0062191E" w:rsidRPr="00E50A6D" w:rsidRDefault="0062191E" w:rsidP="00D44F8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7D13D48" w14:textId="77777777" w:rsidR="00B53EC5" w:rsidRDefault="00B53EC5" w:rsidP="00D44F8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128C9A0" w14:textId="77777777" w:rsidR="00D478AE" w:rsidRPr="00E50A6D" w:rsidRDefault="00D478AE" w:rsidP="00D44F8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4CBCA21" w14:textId="77777777" w:rsidR="007E2EB9" w:rsidRPr="00E50A6D" w:rsidRDefault="007E2EB9" w:rsidP="00D44F8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9162703" w14:textId="77777777" w:rsidR="001A1B24" w:rsidRPr="00E50A6D" w:rsidRDefault="001A1B24" w:rsidP="00D44F8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1E35B75" w14:textId="77777777" w:rsidR="007760CB" w:rsidRPr="00E50A6D" w:rsidRDefault="007760CB" w:rsidP="00E933C8">
      <w:pPr>
        <w:numPr>
          <w:ilvl w:val="0"/>
          <w:numId w:val="81"/>
        </w:numPr>
        <w:spacing w:before="240"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  <w:r w:rsidRPr="00E50A6D">
        <w:rPr>
          <w:rFonts w:ascii="Angsana New" w:hAnsi="Angsana New"/>
          <w:b/>
          <w:bCs/>
          <w:sz w:val="30"/>
          <w:szCs w:val="30"/>
        </w:rPr>
        <w:t xml:space="preserve"> 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1A386847" w14:textId="77777777" w:rsidR="001A1B24" w:rsidRPr="00732894" w:rsidRDefault="007760CB" w:rsidP="008B50C4">
      <w:pPr>
        <w:spacing w:line="240" w:lineRule="atLeast"/>
        <w:ind w:left="567"/>
        <w:rPr>
          <w:rFonts w:ascii="Angsana New" w:hAnsi="Angsana New"/>
          <w:sz w:val="30"/>
          <w:szCs w:val="30"/>
          <w:u w:val="single"/>
        </w:rPr>
      </w:pPr>
      <w:r w:rsidRPr="00732894">
        <w:rPr>
          <w:rFonts w:asciiTheme="majorBidi" w:hAnsiTheme="majorBidi" w:cstheme="majorBidi"/>
          <w:sz w:val="30"/>
          <w:szCs w:val="30"/>
          <w:u w:val="single"/>
          <w:cs/>
        </w:rPr>
        <w:t>ความเสี่ยงด้านสภาพคล่อง</w:t>
      </w:r>
      <w:r w:rsidRPr="00732894">
        <w:rPr>
          <w:rFonts w:asciiTheme="majorBidi" w:hAnsiTheme="majorBidi" w:cstheme="majorBidi" w:hint="cs"/>
          <w:sz w:val="30"/>
          <w:szCs w:val="30"/>
          <w:u w:val="single"/>
          <w:cs/>
        </w:rPr>
        <w:t xml:space="preserve"> (ต่อ)</w:t>
      </w:r>
    </w:p>
    <w:tbl>
      <w:tblPr>
        <w:tblW w:w="88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350"/>
        <w:gridCol w:w="1350"/>
        <w:gridCol w:w="1350"/>
        <w:gridCol w:w="1260"/>
      </w:tblGrid>
      <w:tr w:rsidR="0062191E" w:rsidRPr="00E50A6D" w14:paraId="6E4A49C8" w14:textId="77777777" w:rsidTr="00C95691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01053E4B" w14:textId="77777777" w:rsidR="0062191E" w:rsidRPr="00E50A6D" w:rsidRDefault="0062191E" w:rsidP="00C9569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4"/>
            <w:noWrap/>
            <w:vAlign w:val="center"/>
            <w:hideMark/>
          </w:tcPr>
          <w:p w14:paraId="41337633" w14:textId="77777777" w:rsidR="0062191E" w:rsidRPr="00CB5105" w:rsidRDefault="0062191E" w:rsidP="00C9569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5105">
              <w:rPr>
                <w:rFonts w:ascii="Angsana New" w:hAnsi="Angsana New"/>
                <w:sz w:val="28"/>
                <w:szCs w:val="28"/>
              </w:rPr>
              <w:t>(</w:t>
            </w:r>
            <w:r w:rsidRPr="00CB510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B510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B510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CB510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2191E" w:rsidRPr="00E50A6D" w14:paraId="556EF04B" w14:textId="77777777" w:rsidTr="00C95691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32FD7F5C" w14:textId="77777777" w:rsidR="0062191E" w:rsidRPr="00E50A6D" w:rsidRDefault="0062191E" w:rsidP="00C9569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0" w:type="dxa"/>
            <w:gridSpan w:val="4"/>
            <w:noWrap/>
            <w:vAlign w:val="center"/>
            <w:hideMark/>
          </w:tcPr>
          <w:p w14:paraId="420BB015" w14:textId="77777777" w:rsidR="0062191E" w:rsidRPr="00E50A6D" w:rsidRDefault="0062191E" w:rsidP="00C956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0A6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E50A6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62191E" w:rsidRPr="00E50A6D" w14:paraId="79762CA9" w14:textId="77777777" w:rsidTr="00C95691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1C053ED8" w14:textId="77777777" w:rsidR="0062191E" w:rsidRPr="00E50A6D" w:rsidRDefault="0062191E" w:rsidP="00C95691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14:paraId="1048B6E5" w14:textId="77777777" w:rsidR="0062191E" w:rsidRPr="00E50A6D" w:rsidRDefault="0062191E" w:rsidP="00C956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ไม่เกิน </w:t>
            </w:r>
            <w:r w:rsidRPr="00E50A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E50A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509D1B2C" w14:textId="77777777" w:rsidR="0062191E" w:rsidRPr="00E50A6D" w:rsidRDefault="0062191E" w:rsidP="00C956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50A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E50A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- </w:t>
            </w:r>
            <w:r w:rsidRPr="00E50A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Pr="00E50A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362858BA" w14:textId="77777777" w:rsidR="0062191E" w:rsidRPr="00E50A6D" w:rsidRDefault="0062191E" w:rsidP="00C956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มากกว่า </w:t>
            </w:r>
            <w:r w:rsidRPr="00E50A6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Pr="00E50A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noWrap/>
            <w:vAlign w:val="bottom"/>
            <w:hideMark/>
          </w:tcPr>
          <w:p w14:paraId="44E0A712" w14:textId="77777777" w:rsidR="0062191E" w:rsidRPr="00E50A6D" w:rsidRDefault="0062191E" w:rsidP="00C956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62191E" w:rsidRPr="00E50A6D" w14:paraId="6CCBC1FF" w14:textId="77777777" w:rsidTr="00C95691">
        <w:trPr>
          <w:trHeight w:val="64"/>
        </w:trPr>
        <w:tc>
          <w:tcPr>
            <w:tcW w:w="3510" w:type="dxa"/>
            <w:noWrap/>
            <w:vAlign w:val="center"/>
          </w:tcPr>
          <w:p w14:paraId="459C4867" w14:textId="77777777" w:rsidR="0062191E" w:rsidRPr="00E50A6D" w:rsidRDefault="0062191E" w:rsidP="00C95691">
            <w:pPr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E50A6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50" w:type="dxa"/>
            <w:noWrap/>
            <w:vAlign w:val="bottom"/>
          </w:tcPr>
          <w:p w14:paraId="17927EBF" w14:textId="77777777" w:rsidR="0062191E" w:rsidRPr="00E50A6D" w:rsidRDefault="0062191E" w:rsidP="00C95691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6A152B5E" w14:textId="77777777" w:rsidR="0062191E" w:rsidRPr="00E50A6D" w:rsidRDefault="0062191E" w:rsidP="00C95691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492DA803" w14:textId="77777777" w:rsidR="0062191E" w:rsidRPr="00E50A6D" w:rsidRDefault="0062191E" w:rsidP="00C95691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77936662" w14:textId="77777777" w:rsidR="0062191E" w:rsidRPr="00E50A6D" w:rsidRDefault="0062191E" w:rsidP="00C95691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62191E" w:rsidRPr="00E50A6D" w14:paraId="3213E812" w14:textId="77777777" w:rsidTr="00C95691">
        <w:trPr>
          <w:trHeight w:val="64"/>
        </w:trPr>
        <w:tc>
          <w:tcPr>
            <w:tcW w:w="3510" w:type="dxa"/>
            <w:noWrap/>
            <w:vAlign w:val="center"/>
          </w:tcPr>
          <w:p w14:paraId="5FDE5257" w14:textId="77777777" w:rsidR="0062191E" w:rsidRPr="00E50A6D" w:rsidRDefault="0062191E" w:rsidP="00C95691">
            <w:pPr>
              <w:ind w:left="169" w:hanging="9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7E2EB9" w:rsidRPr="00E50A6D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หนุนเวียน</w:t>
            </w:r>
            <w:r w:rsidRPr="00E50A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350" w:type="dxa"/>
            <w:noWrap/>
            <w:vAlign w:val="bottom"/>
          </w:tcPr>
          <w:p w14:paraId="6F09B370" w14:textId="77777777" w:rsidR="0062191E" w:rsidRPr="00E50A6D" w:rsidRDefault="00730BA4" w:rsidP="0062191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0BA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44,167,768.64</w:t>
            </w:r>
          </w:p>
        </w:tc>
        <w:tc>
          <w:tcPr>
            <w:tcW w:w="1350" w:type="dxa"/>
            <w:noWrap/>
            <w:vAlign w:val="bottom"/>
          </w:tcPr>
          <w:p w14:paraId="6235B5BD" w14:textId="77777777" w:rsidR="0062191E" w:rsidRPr="00E50A6D" w:rsidRDefault="00730BA4" w:rsidP="0062191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4189FCC9" w14:textId="77777777" w:rsidR="0062191E" w:rsidRPr="00E50A6D" w:rsidRDefault="00730BA4" w:rsidP="0062191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65B37ECA" w14:textId="77777777" w:rsidR="0062191E" w:rsidRPr="00E50A6D" w:rsidRDefault="00730BA4" w:rsidP="0062191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30BA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44,167,768.64</w:t>
            </w:r>
          </w:p>
        </w:tc>
      </w:tr>
      <w:tr w:rsidR="0062191E" w:rsidRPr="00E50A6D" w14:paraId="01B7208E" w14:textId="77777777" w:rsidTr="00C95691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40BAC877" w14:textId="77777777" w:rsidR="0062191E" w:rsidRPr="00E50A6D" w:rsidRDefault="0062191E" w:rsidP="0062191E">
            <w:pPr>
              <w:ind w:left="169" w:hanging="9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50A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noWrap/>
            <w:vAlign w:val="bottom"/>
          </w:tcPr>
          <w:p w14:paraId="58A95379" w14:textId="77777777" w:rsidR="0062191E" w:rsidRPr="00E50A6D" w:rsidRDefault="00874836" w:rsidP="0062191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748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8,175,654.00</w:t>
            </w:r>
          </w:p>
        </w:tc>
        <w:tc>
          <w:tcPr>
            <w:tcW w:w="1350" w:type="dxa"/>
            <w:noWrap/>
            <w:vAlign w:val="bottom"/>
          </w:tcPr>
          <w:p w14:paraId="72F4256A" w14:textId="77777777" w:rsidR="0062191E" w:rsidRPr="00E50A6D" w:rsidRDefault="00874836" w:rsidP="0062191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748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15,732,064.00</w:t>
            </w:r>
          </w:p>
        </w:tc>
        <w:tc>
          <w:tcPr>
            <w:tcW w:w="1350" w:type="dxa"/>
            <w:noWrap/>
            <w:vAlign w:val="bottom"/>
          </w:tcPr>
          <w:p w14:paraId="1B4C5942" w14:textId="77777777" w:rsidR="0062191E" w:rsidRPr="00E50A6D" w:rsidRDefault="00874836" w:rsidP="0062191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748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3,670,000.00</w:t>
            </w:r>
          </w:p>
        </w:tc>
        <w:tc>
          <w:tcPr>
            <w:tcW w:w="1260" w:type="dxa"/>
            <w:noWrap/>
            <w:vAlign w:val="bottom"/>
          </w:tcPr>
          <w:p w14:paraId="5B08F54B" w14:textId="77777777" w:rsidR="0062191E" w:rsidRPr="00E50A6D" w:rsidRDefault="00874836" w:rsidP="0062191E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748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27,577,718.00</w:t>
            </w:r>
          </w:p>
        </w:tc>
      </w:tr>
      <w:tr w:rsidR="00811F2C" w:rsidRPr="00E50A6D" w14:paraId="6E614218" w14:textId="77777777" w:rsidTr="00C95691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6968A70C" w14:textId="77777777" w:rsidR="00811F2C" w:rsidRPr="00E50A6D" w:rsidRDefault="00811F2C" w:rsidP="00811F2C">
            <w:pPr>
              <w:ind w:left="169" w:hanging="9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50A6D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noWrap/>
            <w:vAlign w:val="bottom"/>
          </w:tcPr>
          <w:p w14:paraId="6EDD71CB" w14:textId="77777777" w:rsidR="00811F2C" w:rsidRPr="00E50A6D" w:rsidRDefault="00811F2C" w:rsidP="00811F2C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C338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17,067,325.46</w:t>
            </w:r>
          </w:p>
        </w:tc>
        <w:tc>
          <w:tcPr>
            <w:tcW w:w="1350" w:type="dxa"/>
            <w:noWrap/>
            <w:vAlign w:val="bottom"/>
          </w:tcPr>
          <w:p w14:paraId="406361F2" w14:textId="77777777" w:rsidR="00811F2C" w:rsidRPr="00E50A6D" w:rsidRDefault="00811F2C" w:rsidP="00811F2C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56E6C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66</w:t>
            </w:r>
            <w:r w:rsidRPr="00B56E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B56E6C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443</w:t>
            </w:r>
            <w:r w:rsidRPr="00B56E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B56E6C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237.</w:t>
            </w:r>
            <w:r w:rsidR="00A51731">
              <w:rPr>
                <w:rFonts w:asciiTheme="majorBidi" w:hAnsiTheme="majorBid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350" w:type="dxa"/>
            <w:noWrap/>
            <w:vAlign w:val="bottom"/>
          </w:tcPr>
          <w:p w14:paraId="3FB15BA7" w14:textId="77777777" w:rsidR="00811F2C" w:rsidRPr="00E50A6D" w:rsidRDefault="00811F2C" w:rsidP="00811F2C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56E6C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8</w:t>
            </w:r>
            <w:r w:rsidRPr="00B56E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B56E6C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493</w:t>
            </w:r>
            <w:r w:rsidRPr="00B56E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B56E6C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062.16</w:t>
            </w:r>
          </w:p>
        </w:tc>
        <w:tc>
          <w:tcPr>
            <w:tcW w:w="1260" w:type="dxa"/>
            <w:noWrap/>
            <w:vAlign w:val="bottom"/>
          </w:tcPr>
          <w:p w14:paraId="1215EE3D" w14:textId="77777777" w:rsidR="00811F2C" w:rsidRPr="00E50A6D" w:rsidRDefault="00811F2C" w:rsidP="00811F2C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56E6C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92</w:t>
            </w:r>
            <w:r w:rsidRPr="00B56E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B56E6C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003</w:t>
            </w:r>
            <w:r w:rsidRPr="00B56E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B56E6C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624.92</w:t>
            </w:r>
          </w:p>
        </w:tc>
      </w:tr>
      <w:tr w:rsidR="0062191E" w:rsidRPr="00E50A6D" w14:paraId="319B7561" w14:textId="77777777" w:rsidTr="00C95691">
        <w:trPr>
          <w:trHeight w:val="54"/>
        </w:trPr>
        <w:tc>
          <w:tcPr>
            <w:tcW w:w="3510" w:type="dxa"/>
            <w:vAlign w:val="center"/>
          </w:tcPr>
          <w:p w14:paraId="24318BCE" w14:textId="77777777" w:rsidR="0062191E" w:rsidRPr="00E50A6D" w:rsidRDefault="0062191E" w:rsidP="00C95691">
            <w:pPr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E50A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  <w:r w:rsidRPr="00E50A6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50" w:type="dxa"/>
            <w:noWrap/>
            <w:vAlign w:val="bottom"/>
          </w:tcPr>
          <w:p w14:paraId="1BCD25B2" w14:textId="77777777" w:rsidR="0062191E" w:rsidRPr="00E50A6D" w:rsidRDefault="00AA2874" w:rsidP="0062191E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A2874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69</w:t>
            </w:r>
            <w:r w:rsidRPr="00AA28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A2874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410</w:t>
            </w:r>
            <w:r w:rsidRPr="00AA28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A2874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748.10</w:t>
            </w:r>
          </w:p>
        </w:tc>
        <w:tc>
          <w:tcPr>
            <w:tcW w:w="1350" w:type="dxa"/>
            <w:noWrap/>
            <w:vAlign w:val="bottom"/>
          </w:tcPr>
          <w:p w14:paraId="282BD88F" w14:textId="77777777" w:rsidR="0062191E" w:rsidRPr="00E50A6D" w:rsidRDefault="00AA2874" w:rsidP="0062191E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A2874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82</w:t>
            </w:r>
            <w:r w:rsidRPr="00AA28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A2874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175</w:t>
            </w:r>
            <w:r w:rsidRPr="00AA28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A2874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301.</w:t>
            </w:r>
            <w:r w:rsidR="00A51731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30</w:t>
            </w:r>
          </w:p>
        </w:tc>
        <w:tc>
          <w:tcPr>
            <w:tcW w:w="1350" w:type="dxa"/>
            <w:noWrap/>
            <w:vAlign w:val="bottom"/>
          </w:tcPr>
          <w:p w14:paraId="351FB6F3" w14:textId="77777777" w:rsidR="0062191E" w:rsidRPr="00E50A6D" w:rsidRDefault="00AA2874" w:rsidP="0062191E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A2874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12</w:t>
            </w:r>
            <w:r w:rsidRPr="00AA28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A2874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163</w:t>
            </w:r>
            <w:r w:rsidRPr="00AA28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A2874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062.16</w:t>
            </w:r>
          </w:p>
        </w:tc>
        <w:tc>
          <w:tcPr>
            <w:tcW w:w="1260" w:type="dxa"/>
            <w:noWrap/>
            <w:vAlign w:val="bottom"/>
          </w:tcPr>
          <w:p w14:paraId="1CBA4951" w14:textId="77777777" w:rsidR="0062191E" w:rsidRPr="00E50A6D" w:rsidRDefault="00AA2874" w:rsidP="008B50C4">
            <w:pPr>
              <w:pBdr>
                <w:bottom w:val="double" w:sz="4" w:space="1" w:color="auto"/>
              </w:pBdr>
              <w:ind w:left="-21"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A2874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163</w:t>
            </w:r>
            <w:r w:rsidRPr="00AA28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A2874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749</w:t>
            </w:r>
            <w:r w:rsidRPr="00AA28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A2874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111.56</w:t>
            </w:r>
          </w:p>
        </w:tc>
      </w:tr>
    </w:tbl>
    <w:p w14:paraId="33F2D29F" w14:textId="77777777" w:rsidR="001A1B24" w:rsidRPr="00EB1974" w:rsidRDefault="00C3362D" w:rsidP="00AE76DA">
      <w:pPr>
        <w:spacing w:before="240" w:line="240" w:lineRule="atLeast"/>
        <w:ind w:left="567"/>
        <w:rPr>
          <w:rFonts w:ascii="Angsana New" w:hAnsi="Angsana New"/>
          <w:sz w:val="30"/>
          <w:szCs w:val="30"/>
          <w:u w:val="single"/>
        </w:rPr>
      </w:pPr>
      <w:r w:rsidRPr="00EB1974">
        <w:rPr>
          <w:rFonts w:ascii="Angsana New" w:hAnsi="Angsana New"/>
          <w:sz w:val="30"/>
          <w:szCs w:val="30"/>
          <w:u w:val="single"/>
          <w:cs/>
        </w:rPr>
        <w:t>มูลค่ายุติธรรมของเครื่องมือทางการเงิน</w:t>
      </w:r>
    </w:p>
    <w:p w14:paraId="0586E313" w14:textId="77777777" w:rsidR="008B608D" w:rsidRPr="00AA2874" w:rsidRDefault="008B608D" w:rsidP="008B608D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E50A6D">
        <w:rPr>
          <w:rFonts w:ascii="Angsana New" w:hAnsi="Angsana New"/>
          <w:sz w:val="30"/>
          <w:szCs w:val="30"/>
          <w:cs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 ฝ่ายบริหารของ</w:t>
      </w:r>
      <w:r w:rsidR="007E2EB9" w:rsidRPr="00E50A6D">
        <w:rPr>
          <w:rFonts w:ascii="Angsana New" w:hAnsi="Angsana New" w:hint="cs"/>
          <w:sz w:val="30"/>
          <w:szCs w:val="30"/>
          <w:cs/>
        </w:rPr>
        <w:t>กลุ่ม</w:t>
      </w:r>
      <w:r w:rsidRPr="00E50A6D">
        <w:rPr>
          <w:rFonts w:ascii="Angsana New" w:hAnsi="Angsana New"/>
          <w:sz w:val="30"/>
          <w:szCs w:val="30"/>
          <w:cs/>
        </w:rPr>
        <w:t>บริษัทฯ 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14:paraId="22C2040E" w14:textId="77777777" w:rsidR="008B608D" w:rsidRPr="00E50A6D" w:rsidRDefault="008B608D" w:rsidP="008B50C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Pr="00E50A6D">
        <w:rPr>
          <w:rFonts w:ascii="Angsana New" w:hAnsi="Angsana New"/>
          <w:sz w:val="30"/>
          <w:szCs w:val="30"/>
        </w:rPr>
        <w:t xml:space="preserve">31 </w:t>
      </w:r>
      <w:r w:rsidRPr="00E50A6D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E50A6D">
        <w:rPr>
          <w:rFonts w:ascii="Angsana New" w:hAnsi="Angsana New"/>
          <w:sz w:val="30"/>
          <w:szCs w:val="30"/>
        </w:rPr>
        <w:t>256</w:t>
      </w:r>
      <w:r w:rsidR="00732894">
        <w:rPr>
          <w:rFonts w:ascii="Angsana New" w:hAnsi="Angsana New"/>
          <w:sz w:val="30"/>
          <w:szCs w:val="30"/>
        </w:rPr>
        <w:t>4</w:t>
      </w:r>
      <w:r w:rsidR="009F796B"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 xml:space="preserve">และ </w:t>
      </w:r>
      <w:r w:rsidRPr="00E50A6D">
        <w:rPr>
          <w:rFonts w:ascii="Angsana New" w:hAnsi="Angsana New"/>
          <w:sz w:val="30"/>
          <w:szCs w:val="30"/>
        </w:rPr>
        <w:t>256</w:t>
      </w:r>
      <w:r w:rsidR="00732894">
        <w:rPr>
          <w:rFonts w:ascii="Angsana New" w:hAnsi="Angsana New"/>
          <w:sz w:val="30"/>
          <w:szCs w:val="30"/>
        </w:rPr>
        <w:t>3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มีดังต่อไปนี้</w:t>
      </w:r>
    </w:p>
    <w:tbl>
      <w:tblPr>
        <w:tblW w:w="99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988"/>
        <w:gridCol w:w="1888"/>
        <w:gridCol w:w="1800"/>
        <w:gridCol w:w="1742"/>
        <w:gridCol w:w="1522"/>
      </w:tblGrid>
      <w:tr w:rsidR="008B608D" w:rsidRPr="00CB5105" w14:paraId="093CE653" w14:textId="77777777" w:rsidTr="00EE60AD">
        <w:trPr>
          <w:trHeight w:val="374"/>
        </w:trPr>
        <w:tc>
          <w:tcPr>
            <w:tcW w:w="2988" w:type="dxa"/>
            <w:vAlign w:val="bottom"/>
          </w:tcPr>
          <w:p w14:paraId="082250C0" w14:textId="77777777" w:rsidR="008B608D" w:rsidRPr="00E50A6D" w:rsidRDefault="008B608D" w:rsidP="00C95691">
            <w:pPr>
              <w:spacing w:after="120" w:line="30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6952" w:type="dxa"/>
            <w:gridSpan w:val="4"/>
            <w:vAlign w:val="bottom"/>
            <w:hideMark/>
          </w:tcPr>
          <w:p w14:paraId="27808A0D" w14:textId="77777777" w:rsidR="008B608D" w:rsidRPr="00CB5105" w:rsidRDefault="008B608D" w:rsidP="00C95691">
            <w:pPr>
              <w:spacing w:after="120" w:line="300" w:lineRule="exact"/>
              <w:ind w:left="360"/>
              <w:jc w:val="right"/>
              <w:rPr>
                <w:sz w:val="26"/>
                <w:szCs w:val="26"/>
              </w:rPr>
            </w:pPr>
            <w:r w:rsidRPr="00CB5105">
              <w:rPr>
                <w:sz w:val="26"/>
                <w:szCs w:val="26"/>
                <w:cs/>
              </w:rPr>
              <w:t>(หน่วย: บาท)</w:t>
            </w:r>
          </w:p>
        </w:tc>
      </w:tr>
      <w:tr w:rsidR="008B608D" w:rsidRPr="00E50A6D" w14:paraId="14A3EE1D" w14:textId="77777777" w:rsidTr="00EE60AD">
        <w:trPr>
          <w:trHeight w:val="374"/>
        </w:trPr>
        <w:tc>
          <w:tcPr>
            <w:tcW w:w="2988" w:type="dxa"/>
            <w:vAlign w:val="bottom"/>
          </w:tcPr>
          <w:p w14:paraId="005CAA37" w14:textId="77777777" w:rsidR="008B608D" w:rsidRPr="00E50A6D" w:rsidRDefault="008B608D" w:rsidP="00C95691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6952" w:type="dxa"/>
            <w:gridSpan w:val="4"/>
            <w:vAlign w:val="bottom"/>
            <w:hideMark/>
          </w:tcPr>
          <w:p w14:paraId="7DFAABF6" w14:textId="77777777" w:rsidR="008B608D" w:rsidRPr="00A51731" w:rsidRDefault="008B608D" w:rsidP="00C95691">
            <w:pPr>
              <w:pBdr>
                <w:bottom w:val="single" w:sz="4" w:space="1" w:color="auto"/>
              </w:pBdr>
              <w:spacing w:after="120" w:line="300" w:lineRule="exact"/>
              <w:ind w:left="36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517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งบการเงินรวม ณ วันที่ </w:t>
            </w:r>
            <w:r w:rsidRPr="00A5173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517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5173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32894" w:rsidRPr="00A51731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8B608D" w:rsidRPr="00E50A6D" w14:paraId="7A0E089B" w14:textId="77777777" w:rsidTr="00EE60AD">
        <w:trPr>
          <w:trHeight w:val="374"/>
        </w:trPr>
        <w:tc>
          <w:tcPr>
            <w:tcW w:w="2988" w:type="dxa"/>
            <w:vAlign w:val="bottom"/>
          </w:tcPr>
          <w:p w14:paraId="6FF2860E" w14:textId="77777777" w:rsidR="008B608D" w:rsidRPr="00E50A6D" w:rsidRDefault="008B608D" w:rsidP="00C95691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5430" w:type="dxa"/>
            <w:gridSpan w:val="3"/>
            <w:vAlign w:val="bottom"/>
            <w:hideMark/>
          </w:tcPr>
          <w:p w14:paraId="460DB7C7" w14:textId="77777777" w:rsidR="008B608D" w:rsidRPr="00E50A6D" w:rsidRDefault="008B608D" w:rsidP="00C95691">
            <w:pPr>
              <w:pBdr>
                <w:bottom w:val="single" w:sz="4" w:space="1" w:color="auto"/>
              </w:pBdr>
              <w:spacing w:after="120" w:line="300" w:lineRule="exact"/>
              <w:ind w:left="360" w:right="-74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522" w:type="dxa"/>
            <w:vAlign w:val="bottom"/>
            <w:hideMark/>
          </w:tcPr>
          <w:p w14:paraId="17502E54" w14:textId="77777777" w:rsidR="008B608D" w:rsidRPr="00E50A6D" w:rsidRDefault="008B608D" w:rsidP="008B608D">
            <w:pPr>
              <w:pBdr>
                <w:bottom w:val="single" w:sz="4" w:space="1" w:color="auto"/>
              </w:pBdr>
              <w:spacing w:after="120" w:line="300" w:lineRule="exact"/>
              <w:ind w:left="360" w:right="-74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มูลค่ายุติธรรม</w:t>
            </w:r>
          </w:p>
        </w:tc>
      </w:tr>
      <w:tr w:rsidR="008B608D" w:rsidRPr="00E50A6D" w14:paraId="2F18912F" w14:textId="77777777" w:rsidTr="00EE60AD">
        <w:trPr>
          <w:trHeight w:val="720"/>
        </w:trPr>
        <w:tc>
          <w:tcPr>
            <w:tcW w:w="2988" w:type="dxa"/>
            <w:vAlign w:val="bottom"/>
          </w:tcPr>
          <w:p w14:paraId="076D1614" w14:textId="77777777" w:rsidR="008B608D" w:rsidRPr="00E50A6D" w:rsidRDefault="008B608D" w:rsidP="00C95691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1888" w:type="dxa"/>
            <w:vAlign w:val="bottom"/>
            <w:hideMark/>
          </w:tcPr>
          <w:p w14:paraId="7EF4A2CD" w14:textId="77777777" w:rsidR="008B608D" w:rsidRPr="00E50A6D" w:rsidRDefault="008B608D" w:rsidP="00C95691">
            <w:pPr>
              <w:pBdr>
                <w:bottom w:val="single" w:sz="4" w:space="1" w:color="auto"/>
              </w:pBdr>
              <w:spacing w:after="120" w:line="300" w:lineRule="exact"/>
              <w:ind w:left="360" w:right="-15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800" w:type="dxa"/>
            <w:vAlign w:val="bottom"/>
            <w:hideMark/>
          </w:tcPr>
          <w:p w14:paraId="0A1692C1" w14:textId="77777777" w:rsidR="008B608D" w:rsidRPr="00E50A6D" w:rsidRDefault="008B608D" w:rsidP="00C95691">
            <w:pPr>
              <w:pBdr>
                <w:bottom w:val="single" w:sz="4" w:space="1" w:color="auto"/>
              </w:pBdr>
              <w:spacing w:after="120" w:line="300" w:lineRule="exact"/>
              <w:ind w:left="360" w:right="-15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ราคาทุน</w:t>
            </w:r>
            <w:r w:rsidRPr="00E50A6D">
              <w:rPr>
                <w:sz w:val="26"/>
                <w:szCs w:val="26"/>
                <w:cs/>
              </w:rPr>
              <w:br/>
              <w:t>ตัดจำหน่าย</w:t>
            </w:r>
          </w:p>
        </w:tc>
        <w:tc>
          <w:tcPr>
            <w:tcW w:w="1742" w:type="dxa"/>
            <w:vAlign w:val="bottom"/>
            <w:hideMark/>
          </w:tcPr>
          <w:p w14:paraId="1F08A864" w14:textId="77777777" w:rsidR="008B608D" w:rsidRPr="00E50A6D" w:rsidRDefault="008B608D" w:rsidP="00C95691">
            <w:pPr>
              <w:pBdr>
                <w:bottom w:val="single" w:sz="4" w:space="1" w:color="auto"/>
              </w:pBdr>
              <w:spacing w:after="120" w:line="300" w:lineRule="exact"/>
              <w:ind w:left="360"/>
              <w:jc w:val="center"/>
              <w:rPr>
                <w:sz w:val="26"/>
                <w:szCs w:val="26"/>
                <w:cs/>
              </w:rPr>
            </w:pPr>
            <w:r w:rsidRPr="00E50A6D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522" w:type="dxa"/>
            <w:vAlign w:val="bottom"/>
          </w:tcPr>
          <w:p w14:paraId="2A30D999" w14:textId="77777777" w:rsidR="008B608D" w:rsidRPr="00E50A6D" w:rsidRDefault="008B608D" w:rsidP="00C95691">
            <w:pPr>
              <w:spacing w:after="120" w:line="300" w:lineRule="exact"/>
              <w:ind w:left="360" w:right="-74"/>
              <w:jc w:val="center"/>
              <w:rPr>
                <w:sz w:val="26"/>
                <w:szCs w:val="26"/>
              </w:rPr>
            </w:pPr>
          </w:p>
        </w:tc>
      </w:tr>
      <w:tr w:rsidR="008B608D" w:rsidRPr="00E50A6D" w14:paraId="7A45779F" w14:textId="77777777" w:rsidTr="00EE60AD">
        <w:trPr>
          <w:trHeight w:val="374"/>
        </w:trPr>
        <w:tc>
          <w:tcPr>
            <w:tcW w:w="2988" w:type="dxa"/>
            <w:vAlign w:val="bottom"/>
          </w:tcPr>
          <w:p w14:paraId="5C86804E" w14:textId="77777777" w:rsidR="008B608D" w:rsidRPr="00E50A6D" w:rsidRDefault="008B608D" w:rsidP="00C95691">
            <w:pPr>
              <w:spacing w:after="120" w:line="300" w:lineRule="exact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888" w:type="dxa"/>
            <w:vAlign w:val="bottom"/>
          </w:tcPr>
          <w:p w14:paraId="2EF50E13" w14:textId="77777777" w:rsidR="008B608D" w:rsidRPr="00E50A6D" w:rsidRDefault="008B608D" w:rsidP="00C95691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0A29AB4C" w14:textId="77777777" w:rsidR="008B608D" w:rsidRPr="00E50A6D" w:rsidRDefault="008B608D" w:rsidP="00C95691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42" w:type="dxa"/>
            <w:vAlign w:val="bottom"/>
          </w:tcPr>
          <w:p w14:paraId="7B9D4584" w14:textId="77777777" w:rsidR="008B608D" w:rsidRPr="00E50A6D" w:rsidRDefault="008B608D" w:rsidP="00C95691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5B80E106" w14:textId="77777777" w:rsidR="008B608D" w:rsidRPr="00E50A6D" w:rsidRDefault="008B608D" w:rsidP="00C95691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B608D" w:rsidRPr="00E50A6D" w14:paraId="4DC1C522" w14:textId="77777777" w:rsidTr="00EE60AD">
        <w:trPr>
          <w:trHeight w:val="374"/>
        </w:trPr>
        <w:tc>
          <w:tcPr>
            <w:tcW w:w="2988" w:type="dxa"/>
            <w:vAlign w:val="bottom"/>
          </w:tcPr>
          <w:p w14:paraId="560B03CC" w14:textId="77777777" w:rsidR="008B608D" w:rsidRPr="00E50A6D" w:rsidRDefault="008B608D" w:rsidP="00C95691">
            <w:pPr>
              <w:spacing w:after="120"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888" w:type="dxa"/>
            <w:vAlign w:val="bottom"/>
          </w:tcPr>
          <w:p w14:paraId="7F9D9ED1" w14:textId="77777777" w:rsidR="008B608D" w:rsidRPr="00E50A6D" w:rsidRDefault="00722D9C" w:rsidP="00C95691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5CE2C5D7" w14:textId="77777777" w:rsidR="008B608D" w:rsidRPr="00E50A6D" w:rsidRDefault="00722D9C" w:rsidP="00C95691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2D9C">
              <w:rPr>
                <w:rFonts w:asciiTheme="majorBidi" w:hAnsiTheme="majorBidi"/>
                <w:sz w:val="26"/>
                <w:szCs w:val="26"/>
                <w:cs/>
              </w:rPr>
              <w:t>30</w:t>
            </w:r>
            <w:r w:rsidRPr="00722D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22D9C">
              <w:rPr>
                <w:rFonts w:asciiTheme="majorBidi" w:hAnsiTheme="majorBidi"/>
                <w:sz w:val="26"/>
                <w:szCs w:val="26"/>
                <w:cs/>
              </w:rPr>
              <w:t>306</w:t>
            </w:r>
            <w:r w:rsidRPr="00722D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22D9C">
              <w:rPr>
                <w:rFonts w:asciiTheme="majorBidi" w:hAnsiTheme="majorBidi"/>
                <w:sz w:val="26"/>
                <w:szCs w:val="26"/>
                <w:cs/>
              </w:rPr>
              <w:t>166.89</w:t>
            </w:r>
          </w:p>
        </w:tc>
        <w:tc>
          <w:tcPr>
            <w:tcW w:w="1742" w:type="dxa"/>
            <w:vAlign w:val="bottom"/>
          </w:tcPr>
          <w:p w14:paraId="02CCA426" w14:textId="77777777" w:rsidR="008B608D" w:rsidRPr="00E50A6D" w:rsidRDefault="00722D9C" w:rsidP="00C95691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2D9C">
              <w:rPr>
                <w:rFonts w:asciiTheme="majorBidi" w:hAnsiTheme="majorBidi"/>
                <w:sz w:val="26"/>
                <w:szCs w:val="26"/>
                <w:cs/>
              </w:rPr>
              <w:t>30</w:t>
            </w:r>
            <w:r w:rsidRPr="00722D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22D9C">
              <w:rPr>
                <w:rFonts w:asciiTheme="majorBidi" w:hAnsiTheme="majorBidi"/>
                <w:sz w:val="26"/>
                <w:szCs w:val="26"/>
                <w:cs/>
              </w:rPr>
              <w:t>306</w:t>
            </w:r>
            <w:r w:rsidRPr="00722D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22D9C">
              <w:rPr>
                <w:rFonts w:asciiTheme="majorBidi" w:hAnsiTheme="majorBidi"/>
                <w:sz w:val="26"/>
                <w:szCs w:val="26"/>
                <w:cs/>
              </w:rPr>
              <w:t>166.89</w:t>
            </w:r>
          </w:p>
        </w:tc>
        <w:tc>
          <w:tcPr>
            <w:tcW w:w="1522" w:type="dxa"/>
            <w:vAlign w:val="bottom"/>
          </w:tcPr>
          <w:p w14:paraId="7FC1ED83" w14:textId="77777777" w:rsidR="008B608D" w:rsidRPr="00E50A6D" w:rsidRDefault="00722D9C" w:rsidP="00C34648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2D9C">
              <w:rPr>
                <w:rFonts w:asciiTheme="majorBidi" w:hAnsiTheme="majorBidi"/>
                <w:sz w:val="26"/>
                <w:szCs w:val="26"/>
                <w:cs/>
              </w:rPr>
              <w:t>30</w:t>
            </w:r>
            <w:r w:rsidRPr="00722D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22D9C">
              <w:rPr>
                <w:rFonts w:asciiTheme="majorBidi" w:hAnsiTheme="majorBidi"/>
                <w:sz w:val="26"/>
                <w:szCs w:val="26"/>
                <w:cs/>
              </w:rPr>
              <w:t>306</w:t>
            </w:r>
            <w:r w:rsidRPr="00722D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22D9C">
              <w:rPr>
                <w:rFonts w:asciiTheme="majorBidi" w:hAnsiTheme="majorBidi"/>
                <w:sz w:val="26"/>
                <w:szCs w:val="26"/>
                <w:cs/>
              </w:rPr>
              <w:t>166.89</w:t>
            </w:r>
          </w:p>
        </w:tc>
      </w:tr>
      <w:tr w:rsidR="008B608D" w:rsidRPr="00E50A6D" w14:paraId="26CC07AA" w14:textId="77777777" w:rsidTr="00EE60AD">
        <w:trPr>
          <w:trHeight w:val="374"/>
        </w:trPr>
        <w:tc>
          <w:tcPr>
            <w:tcW w:w="2988" w:type="dxa"/>
            <w:vAlign w:val="bottom"/>
          </w:tcPr>
          <w:p w14:paraId="1DB49494" w14:textId="77777777" w:rsidR="008B608D" w:rsidRPr="00E50A6D" w:rsidRDefault="008B608D" w:rsidP="00C95691">
            <w:pPr>
              <w:spacing w:after="120"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88" w:type="dxa"/>
            <w:vAlign w:val="bottom"/>
          </w:tcPr>
          <w:p w14:paraId="33B4A278" w14:textId="77777777" w:rsidR="008B608D" w:rsidRPr="00E50A6D" w:rsidRDefault="00B65BBA" w:rsidP="00C95691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33C9B1FB" w14:textId="77777777" w:rsidR="008B608D" w:rsidRPr="00E50A6D" w:rsidRDefault="00CC5C57" w:rsidP="00C95691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5C57">
              <w:rPr>
                <w:rFonts w:asciiTheme="majorBidi" w:hAnsiTheme="majorBidi"/>
                <w:sz w:val="26"/>
                <w:szCs w:val="26"/>
                <w:cs/>
              </w:rPr>
              <w:t>148</w:t>
            </w:r>
            <w:r w:rsidRPr="00CC5C57">
              <w:rPr>
                <w:rFonts w:asciiTheme="majorBidi" w:hAnsiTheme="majorBidi"/>
                <w:sz w:val="26"/>
                <w:szCs w:val="26"/>
              </w:rPr>
              <w:t>,</w:t>
            </w:r>
            <w:r w:rsidRPr="00CC5C57">
              <w:rPr>
                <w:rFonts w:asciiTheme="majorBidi" w:hAnsiTheme="majorBidi"/>
                <w:sz w:val="26"/>
                <w:szCs w:val="26"/>
                <w:cs/>
              </w:rPr>
              <w:t>461</w:t>
            </w:r>
            <w:r w:rsidRPr="00CC5C57">
              <w:rPr>
                <w:rFonts w:asciiTheme="majorBidi" w:hAnsiTheme="majorBidi"/>
                <w:sz w:val="26"/>
                <w:szCs w:val="26"/>
              </w:rPr>
              <w:t>,</w:t>
            </w:r>
            <w:r w:rsidRPr="00CC5C57">
              <w:rPr>
                <w:rFonts w:asciiTheme="majorBidi" w:hAnsiTheme="majorBidi"/>
                <w:sz w:val="26"/>
                <w:szCs w:val="26"/>
                <w:cs/>
              </w:rPr>
              <w:t>492.63</w:t>
            </w:r>
          </w:p>
        </w:tc>
        <w:tc>
          <w:tcPr>
            <w:tcW w:w="1742" w:type="dxa"/>
            <w:vAlign w:val="bottom"/>
          </w:tcPr>
          <w:p w14:paraId="5BBDC299" w14:textId="77777777" w:rsidR="008B608D" w:rsidRPr="00E50A6D" w:rsidRDefault="00CC5C57" w:rsidP="00C34648">
            <w:pPr>
              <w:tabs>
                <w:tab w:val="decimal" w:pos="1247"/>
              </w:tabs>
              <w:spacing w:after="120" w:line="300" w:lineRule="exact"/>
              <w:ind w:lef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5C57">
              <w:rPr>
                <w:rFonts w:asciiTheme="majorBidi" w:hAnsiTheme="majorBidi"/>
                <w:sz w:val="26"/>
                <w:szCs w:val="26"/>
                <w:cs/>
              </w:rPr>
              <w:t>148</w:t>
            </w:r>
            <w:r w:rsidRPr="00CC5C57">
              <w:rPr>
                <w:rFonts w:asciiTheme="majorBidi" w:hAnsiTheme="majorBidi"/>
                <w:sz w:val="26"/>
                <w:szCs w:val="26"/>
              </w:rPr>
              <w:t>,</w:t>
            </w:r>
            <w:r w:rsidRPr="00CC5C57">
              <w:rPr>
                <w:rFonts w:asciiTheme="majorBidi" w:hAnsiTheme="majorBidi"/>
                <w:sz w:val="26"/>
                <w:szCs w:val="26"/>
                <w:cs/>
              </w:rPr>
              <w:t>461</w:t>
            </w:r>
            <w:r w:rsidRPr="00CC5C57">
              <w:rPr>
                <w:rFonts w:asciiTheme="majorBidi" w:hAnsiTheme="majorBidi"/>
                <w:sz w:val="26"/>
                <w:szCs w:val="26"/>
              </w:rPr>
              <w:t>,</w:t>
            </w:r>
            <w:r w:rsidRPr="00CC5C57">
              <w:rPr>
                <w:rFonts w:asciiTheme="majorBidi" w:hAnsiTheme="majorBidi"/>
                <w:sz w:val="26"/>
                <w:szCs w:val="26"/>
                <w:cs/>
              </w:rPr>
              <w:t>492.63</w:t>
            </w:r>
          </w:p>
        </w:tc>
        <w:tc>
          <w:tcPr>
            <w:tcW w:w="1522" w:type="dxa"/>
            <w:vAlign w:val="bottom"/>
          </w:tcPr>
          <w:p w14:paraId="19DF4E50" w14:textId="77777777" w:rsidR="008B608D" w:rsidRPr="00E50A6D" w:rsidRDefault="00CC5C57" w:rsidP="00C34648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5C57">
              <w:rPr>
                <w:rFonts w:asciiTheme="majorBidi" w:hAnsiTheme="majorBidi"/>
                <w:sz w:val="26"/>
                <w:szCs w:val="26"/>
                <w:cs/>
              </w:rPr>
              <w:t>148</w:t>
            </w:r>
            <w:r w:rsidRPr="00CC5C57">
              <w:rPr>
                <w:rFonts w:asciiTheme="majorBidi" w:hAnsiTheme="majorBidi"/>
                <w:sz w:val="26"/>
                <w:szCs w:val="26"/>
              </w:rPr>
              <w:t>,</w:t>
            </w:r>
            <w:r w:rsidRPr="00CC5C57">
              <w:rPr>
                <w:rFonts w:asciiTheme="majorBidi" w:hAnsiTheme="majorBidi"/>
                <w:sz w:val="26"/>
                <w:szCs w:val="26"/>
                <w:cs/>
              </w:rPr>
              <w:t>461</w:t>
            </w:r>
            <w:r w:rsidRPr="00CC5C57">
              <w:rPr>
                <w:rFonts w:asciiTheme="majorBidi" w:hAnsiTheme="majorBidi"/>
                <w:sz w:val="26"/>
                <w:szCs w:val="26"/>
              </w:rPr>
              <w:t>,</w:t>
            </w:r>
            <w:r w:rsidRPr="00CC5C57">
              <w:rPr>
                <w:rFonts w:asciiTheme="majorBidi" w:hAnsiTheme="majorBidi"/>
                <w:sz w:val="26"/>
                <w:szCs w:val="26"/>
                <w:cs/>
              </w:rPr>
              <w:t>492.63</w:t>
            </w:r>
          </w:p>
        </w:tc>
      </w:tr>
      <w:tr w:rsidR="008B608D" w:rsidRPr="00E50A6D" w14:paraId="3D3F77EE" w14:textId="77777777" w:rsidTr="00EE60AD">
        <w:trPr>
          <w:trHeight w:val="374"/>
        </w:trPr>
        <w:tc>
          <w:tcPr>
            <w:tcW w:w="2988" w:type="dxa"/>
            <w:vAlign w:val="bottom"/>
          </w:tcPr>
          <w:p w14:paraId="7C4ECBDD" w14:textId="77777777" w:rsidR="008B608D" w:rsidRPr="00E50A6D" w:rsidRDefault="00C34648" w:rsidP="00C95691">
            <w:pPr>
              <w:spacing w:after="120" w:line="300" w:lineRule="exact"/>
              <w:ind w:left="255" w:hanging="255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เงินฝากติดภาระค้ำประกัน</w:t>
            </w:r>
          </w:p>
        </w:tc>
        <w:tc>
          <w:tcPr>
            <w:tcW w:w="1888" w:type="dxa"/>
            <w:vAlign w:val="bottom"/>
          </w:tcPr>
          <w:p w14:paraId="75EFC595" w14:textId="77777777" w:rsidR="008B608D" w:rsidRPr="00E50A6D" w:rsidRDefault="00B65BBA" w:rsidP="00C95691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0A7BDF57" w14:textId="77777777" w:rsidR="008B608D" w:rsidRPr="00B65BBA" w:rsidRDefault="00B65BBA" w:rsidP="00C95691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65BBA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B65B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65BBA">
              <w:rPr>
                <w:rFonts w:asciiTheme="majorBidi" w:hAnsiTheme="majorBidi"/>
                <w:sz w:val="26"/>
                <w:szCs w:val="26"/>
                <w:cs/>
              </w:rPr>
              <w:t>183</w:t>
            </w:r>
            <w:r w:rsidRPr="00B65B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65BBA">
              <w:rPr>
                <w:rFonts w:asciiTheme="majorBidi" w:hAnsiTheme="majorBidi"/>
                <w:sz w:val="26"/>
                <w:szCs w:val="26"/>
                <w:cs/>
              </w:rPr>
              <w:t>103.80</w:t>
            </w:r>
          </w:p>
        </w:tc>
        <w:tc>
          <w:tcPr>
            <w:tcW w:w="1742" w:type="dxa"/>
            <w:vAlign w:val="bottom"/>
          </w:tcPr>
          <w:p w14:paraId="4D33C9F9" w14:textId="77777777" w:rsidR="008B608D" w:rsidRPr="00E50A6D" w:rsidRDefault="00B65BBA" w:rsidP="00C95691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65BBA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B65B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65BBA">
              <w:rPr>
                <w:rFonts w:asciiTheme="majorBidi" w:hAnsiTheme="majorBidi"/>
                <w:sz w:val="26"/>
                <w:szCs w:val="26"/>
                <w:cs/>
              </w:rPr>
              <w:t>183</w:t>
            </w:r>
            <w:r w:rsidRPr="00B65B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65BBA">
              <w:rPr>
                <w:rFonts w:asciiTheme="majorBidi" w:hAnsiTheme="majorBidi"/>
                <w:sz w:val="26"/>
                <w:szCs w:val="26"/>
                <w:cs/>
              </w:rPr>
              <w:t>103.80</w:t>
            </w:r>
          </w:p>
        </w:tc>
        <w:tc>
          <w:tcPr>
            <w:tcW w:w="1522" w:type="dxa"/>
            <w:vAlign w:val="bottom"/>
          </w:tcPr>
          <w:p w14:paraId="56D8263B" w14:textId="77777777" w:rsidR="008B608D" w:rsidRPr="00E50A6D" w:rsidRDefault="00B65BBA" w:rsidP="00C95691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65BBA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B65B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65BBA">
              <w:rPr>
                <w:rFonts w:asciiTheme="majorBidi" w:hAnsiTheme="majorBidi"/>
                <w:sz w:val="26"/>
                <w:szCs w:val="26"/>
                <w:cs/>
              </w:rPr>
              <w:t>183</w:t>
            </w:r>
            <w:r w:rsidRPr="00B65B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65BBA">
              <w:rPr>
                <w:rFonts w:asciiTheme="majorBidi" w:hAnsiTheme="majorBidi"/>
                <w:sz w:val="26"/>
                <w:szCs w:val="26"/>
                <w:cs/>
              </w:rPr>
              <w:t>103.80</w:t>
            </w:r>
          </w:p>
        </w:tc>
      </w:tr>
      <w:tr w:rsidR="008B608D" w:rsidRPr="00E50A6D" w14:paraId="07DBC6F3" w14:textId="77777777" w:rsidTr="00EE60AD">
        <w:trPr>
          <w:trHeight w:val="374"/>
        </w:trPr>
        <w:tc>
          <w:tcPr>
            <w:tcW w:w="2988" w:type="dxa"/>
            <w:vAlign w:val="bottom"/>
          </w:tcPr>
          <w:p w14:paraId="46E8BEC6" w14:textId="77777777" w:rsidR="008B608D" w:rsidRPr="00E50A6D" w:rsidRDefault="00C34648" w:rsidP="00C95691">
            <w:pPr>
              <w:spacing w:after="120" w:line="300" w:lineRule="exact"/>
              <w:rPr>
                <w:color w:val="FF0000"/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88" w:type="dxa"/>
            <w:vAlign w:val="bottom"/>
          </w:tcPr>
          <w:p w14:paraId="69EB9F8C" w14:textId="77777777" w:rsidR="008B608D" w:rsidRPr="00E50A6D" w:rsidRDefault="00923C36" w:rsidP="00C95691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C36">
              <w:rPr>
                <w:rFonts w:asciiTheme="majorBidi" w:hAnsiTheme="majorBidi"/>
                <w:sz w:val="26"/>
                <w:szCs w:val="26"/>
                <w:cs/>
              </w:rPr>
              <w:t>25</w:t>
            </w:r>
            <w:r w:rsidRPr="00923C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C36">
              <w:rPr>
                <w:rFonts w:asciiTheme="majorBidi" w:hAnsiTheme="majorBidi"/>
                <w:sz w:val="26"/>
                <w:szCs w:val="26"/>
                <w:cs/>
              </w:rPr>
              <w:t>153</w:t>
            </w:r>
            <w:r w:rsidRPr="00923C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C36">
              <w:rPr>
                <w:rFonts w:asciiTheme="majorBidi" w:hAnsiTheme="majorBidi"/>
                <w:sz w:val="26"/>
                <w:szCs w:val="26"/>
                <w:cs/>
              </w:rPr>
              <w:t>392.92</w:t>
            </w:r>
          </w:p>
        </w:tc>
        <w:tc>
          <w:tcPr>
            <w:tcW w:w="1800" w:type="dxa"/>
            <w:vAlign w:val="bottom"/>
          </w:tcPr>
          <w:p w14:paraId="0F54B419" w14:textId="77777777" w:rsidR="008B608D" w:rsidRPr="00E50A6D" w:rsidRDefault="00923C36" w:rsidP="00C95691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742" w:type="dxa"/>
            <w:vAlign w:val="bottom"/>
          </w:tcPr>
          <w:p w14:paraId="3F8DEEAF" w14:textId="77777777" w:rsidR="008B608D" w:rsidRPr="00E50A6D" w:rsidRDefault="00923C36" w:rsidP="00C95691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C36">
              <w:rPr>
                <w:rFonts w:asciiTheme="majorBidi" w:hAnsiTheme="majorBidi"/>
                <w:sz w:val="26"/>
                <w:szCs w:val="26"/>
                <w:cs/>
              </w:rPr>
              <w:t>25</w:t>
            </w:r>
            <w:r w:rsidRPr="00923C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C36">
              <w:rPr>
                <w:rFonts w:asciiTheme="majorBidi" w:hAnsiTheme="majorBidi"/>
                <w:sz w:val="26"/>
                <w:szCs w:val="26"/>
                <w:cs/>
              </w:rPr>
              <w:t>153</w:t>
            </w:r>
            <w:r w:rsidRPr="00923C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C36">
              <w:rPr>
                <w:rFonts w:asciiTheme="majorBidi" w:hAnsiTheme="majorBidi"/>
                <w:sz w:val="26"/>
                <w:szCs w:val="26"/>
                <w:cs/>
              </w:rPr>
              <w:t>392.92</w:t>
            </w:r>
          </w:p>
        </w:tc>
        <w:tc>
          <w:tcPr>
            <w:tcW w:w="1522" w:type="dxa"/>
            <w:vAlign w:val="bottom"/>
          </w:tcPr>
          <w:p w14:paraId="430A93FA" w14:textId="77777777" w:rsidR="008B608D" w:rsidRPr="00E50A6D" w:rsidRDefault="00923C36" w:rsidP="008B50C4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C36">
              <w:rPr>
                <w:rFonts w:asciiTheme="majorBidi" w:hAnsiTheme="majorBidi"/>
                <w:sz w:val="26"/>
                <w:szCs w:val="26"/>
                <w:cs/>
              </w:rPr>
              <w:t>25</w:t>
            </w:r>
            <w:r w:rsidRPr="00923C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C36">
              <w:rPr>
                <w:rFonts w:asciiTheme="majorBidi" w:hAnsiTheme="majorBidi"/>
                <w:sz w:val="26"/>
                <w:szCs w:val="26"/>
                <w:cs/>
              </w:rPr>
              <w:t>153</w:t>
            </w:r>
            <w:r w:rsidRPr="00923C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C36">
              <w:rPr>
                <w:rFonts w:asciiTheme="majorBidi" w:hAnsiTheme="majorBidi"/>
                <w:sz w:val="26"/>
                <w:szCs w:val="26"/>
                <w:cs/>
              </w:rPr>
              <w:t>392.92</w:t>
            </w:r>
          </w:p>
        </w:tc>
      </w:tr>
      <w:tr w:rsidR="008B608D" w:rsidRPr="00E50A6D" w14:paraId="20D76743" w14:textId="77777777" w:rsidTr="00EE60AD">
        <w:trPr>
          <w:trHeight w:val="374"/>
        </w:trPr>
        <w:tc>
          <w:tcPr>
            <w:tcW w:w="2988" w:type="dxa"/>
            <w:vAlign w:val="bottom"/>
            <w:hideMark/>
          </w:tcPr>
          <w:p w14:paraId="156C05B0" w14:textId="77777777" w:rsidR="008B608D" w:rsidRPr="00E50A6D" w:rsidRDefault="008B608D" w:rsidP="00C95691">
            <w:pPr>
              <w:spacing w:after="120" w:line="300" w:lineRule="exact"/>
              <w:ind w:left="360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888" w:type="dxa"/>
            <w:vAlign w:val="bottom"/>
          </w:tcPr>
          <w:p w14:paraId="6C22E742" w14:textId="77777777" w:rsidR="008B608D" w:rsidRPr="00E50A6D" w:rsidRDefault="00923C36" w:rsidP="00C95691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C36">
              <w:rPr>
                <w:rFonts w:asciiTheme="majorBidi" w:hAnsiTheme="majorBidi"/>
                <w:sz w:val="26"/>
                <w:szCs w:val="26"/>
                <w:cs/>
              </w:rPr>
              <w:t>25</w:t>
            </w:r>
            <w:r w:rsidRPr="00923C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C36">
              <w:rPr>
                <w:rFonts w:asciiTheme="majorBidi" w:hAnsiTheme="majorBidi"/>
                <w:sz w:val="26"/>
                <w:szCs w:val="26"/>
                <w:cs/>
              </w:rPr>
              <w:t>153</w:t>
            </w:r>
            <w:r w:rsidRPr="00923C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C36">
              <w:rPr>
                <w:rFonts w:asciiTheme="majorBidi" w:hAnsiTheme="majorBidi"/>
                <w:sz w:val="26"/>
                <w:szCs w:val="26"/>
                <w:cs/>
              </w:rPr>
              <w:t>392.92</w:t>
            </w:r>
          </w:p>
        </w:tc>
        <w:tc>
          <w:tcPr>
            <w:tcW w:w="1800" w:type="dxa"/>
            <w:vAlign w:val="bottom"/>
          </w:tcPr>
          <w:p w14:paraId="120EC345" w14:textId="77777777" w:rsidR="008B608D" w:rsidRPr="00E50A6D" w:rsidRDefault="009A2FF5" w:rsidP="00C95691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2FF5">
              <w:rPr>
                <w:rFonts w:asciiTheme="majorBidi" w:hAnsiTheme="majorBidi"/>
                <w:sz w:val="26"/>
                <w:szCs w:val="26"/>
                <w:cs/>
              </w:rPr>
              <w:t>179</w:t>
            </w:r>
            <w:r w:rsidRPr="009A2FF5">
              <w:rPr>
                <w:rFonts w:asciiTheme="majorBidi" w:hAnsiTheme="majorBidi"/>
                <w:sz w:val="26"/>
                <w:szCs w:val="26"/>
              </w:rPr>
              <w:t>,</w:t>
            </w:r>
            <w:r w:rsidRPr="009A2FF5">
              <w:rPr>
                <w:rFonts w:asciiTheme="majorBidi" w:hAnsiTheme="majorBidi"/>
                <w:sz w:val="26"/>
                <w:szCs w:val="26"/>
                <w:cs/>
              </w:rPr>
              <w:t>950</w:t>
            </w:r>
            <w:r w:rsidRPr="009A2FF5">
              <w:rPr>
                <w:rFonts w:asciiTheme="majorBidi" w:hAnsiTheme="majorBidi"/>
                <w:sz w:val="26"/>
                <w:szCs w:val="26"/>
              </w:rPr>
              <w:t>,</w:t>
            </w:r>
            <w:r w:rsidRPr="009A2FF5">
              <w:rPr>
                <w:rFonts w:asciiTheme="majorBidi" w:hAnsiTheme="majorBidi"/>
                <w:sz w:val="26"/>
                <w:szCs w:val="26"/>
                <w:cs/>
              </w:rPr>
              <w:t>763.32</w:t>
            </w:r>
          </w:p>
        </w:tc>
        <w:tc>
          <w:tcPr>
            <w:tcW w:w="1742" w:type="dxa"/>
            <w:vAlign w:val="bottom"/>
          </w:tcPr>
          <w:p w14:paraId="5B65DDF2" w14:textId="77777777" w:rsidR="008B608D" w:rsidRPr="00E50A6D" w:rsidRDefault="009A2FF5" w:rsidP="008B50C4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2FF5">
              <w:rPr>
                <w:rFonts w:asciiTheme="majorBidi" w:hAnsiTheme="majorBidi"/>
                <w:sz w:val="26"/>
                <w:szCs w:val="26"/>
                <w:cs/>
              </w:rPr>
              <w:t>205</w:t>
            </w:r>
            <w:r w:rsidRPr="009A2FF5">
              <w:rPr>
                <w:rFonts w:asciiTheme="majorBidi" w:hAnsiTheme="majorBidi"/>
                <w:sz w:val="26"/>
                <w:szCs w:val="26"/>
              </w:rPr>
              <w:t>,</w:t>
            </w:r>
            <w:r w:rsidRPr="009A2FF5">
              <w:rPr>
                <w:rFonts w:asciiTheme="majorBidi" w:hAnsiTheme="majorBidi"/>
                <w:sz w:val="26"/>
                <w:szCs w:val="26"/>
                <w:cs/>
              </w:rPr>
              <w:t>104</w:t>
            </w:r>
            <w:r w:rsidRPr="009A2FF5">
              <w:rPr>
                <w:rFonts w:asciiTheme="majorBidi" w:hAnsiTheme="majorBidi"/>
                <w:sz w:val="26"/>
                <w:szCs w:val="26"/>
              </w:rPr>
              <w:t>,</w:t>
            </w:r>
            <w:r w:rsidRPr="009A2FF5">
              <w:rPr>
                <w:rFonts w:asciiTheme="majorBidi" w:hAnsiTheme="majorBidi"/>
                <w:sz w:val="26"/>
                <w:szCs w:val="26"/>
                <w:cs/>
              </w:rPr>
              <w:t>156.24</w:t>
            </w:r>
          </w:p>
        </w:tc>
        <w:tc>
          <w:tcPr>
            <w:tcW w:w="1522" w:type="dxa"/>
            <w:vAlign w:val="bottom"/>
          </w:tcPr>
          <w:p w14:paraId="6E006960" w14:textId="77777777" w:rsidR="008B608D" w:rsidRPr="00E50A6D" w:rsidRDefault="009A2FF5" w:rsidP="008B50C4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2FF5">
              <w:rPr>
                <w:rFonts w:asciiTheme="majorBidi" w:hAnsiTheme="majorBidi"/>
                <w:sz w:val="26"/>
                <w:szCs w:val="26"/>
                <w:cs/>
              </w:rPr>
              <w:t>205</w:t>
            </w:r>
            <w:r w:rsidRPr="009A2FF5">
              <w:rPr>
                <w:rFonts w:asciiTheme="majorBidi" w:hAnsiTheme="majorBidi"/>
                <w:sz w:val="26"/>
                <w:szCs w:val="26"/>
              </w:rPr>
              <w:t>,</w:t>
            </w:r>
            <w:r w:rsidRPr="009A2FF5">
              <w:rPr>
                <w:rFonts w:asciiTheme="majorBidi" w:hAnsiTheme="majorBidi"/>
                <w:sz w:val="26"/>
                <w:szCs w:val="26"/>
                <w:cs/>
              </w:rPr>
              <w:t>104</w:t>
            </w:r>
            <w:r w:rsidRPr="009A2FF5">
              <w:rPr>
                <w:rFonts w:asciiTheme="majorBidi" w:hAnsiTheme="majorBidi"/>
                <w:sz w:val="26"/>
                <w:szCs w:val="26"/>
              </w:rPr>
              <w:t>,</w:t>
            </w:r>
            <w:r w:rsidRPr="009A2FF5">
              <w:rPr>
                <w:rFonts w:asciiTheme="majorBidi" w:hAnsiTheme="majorBidi"/>
                <w:sz w:val="26"/>
                <w:szCs w:val="26"/>
                <w:cs/>
              </w:rPr>
              <w:t>156.24</w:t>
            </w:r>
          </w:p>
        </w:tc>
      </w:tr>
      <w:tr w:rsidR="008B608D" w:rsidRPr="00E50A6D" w14:paraId="132A0DE4" w14:textId="77777777" w:rsidTr="00EE60AD">
        <w:trPr>
          <w:trHeight w:val="374"/>
        </w:trPr>
        <w:tc>
          <w:tcPr>
            <w:tcW w:w="2988" w:type="dxa"/>
            <w:vAlign w:val="bottom"/>
          </w:tcPr>
          <w:p w14:paraId="02A131A9" w14:textId="77777777" w:rsidR="008B608D" w:rsidRPr="00E50A6D" w:rsidRDefault="008B608D" w:rsidP="00C95691">
            <w:pPr>
              <w:spacing w:after="120" w:line="320" w:lineRule="exact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1888" w:type="dxa"/>
            <w:vAlign w:val="bottom"/>
          </w:tcPr>
          <w:p w14:paraId="7CFADC55" w14:textId="77777777" w:rsidR="008B608D" w:rsidRPr="00E50A6D" w:rsidRDefault="008B608D" w:rsidP="00C95691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3EE3B513" w14:textId="77777777" w:rsidR="008B608D" w:rsidRPr="00E50A6D" w:rsidRDefault="008B608D" w:rsidP="00C95691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742" w:type="dxa"/>
            <w:vAlign w:val="bottom"/>
          </w:tcPr>
          <w:p w14:paraId="40A65E9D" w14:textId="77777777" w:rsidR="008B608D" w:rsidRPr="00E50A6D" w:rsidRDefault="008B608D" w:rsidP="00C95691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4988762A" w14:textId="77777777" w:rsidR="008B608D" w:rsidRPr="00E50A6D" w:rsidRDefault="008B608D" w:rsidP="00C95691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</w:tr>
      <w:tr w:rsidR="008B608D" w:rsidRPr="00E50A6D" w14:paraId="711ABBED" w14:textId="77777777" w:rsidTr="00EE60AD">
        <w:trPr>
          <w:trHeight w:val="374"/>
        </w:trPr>
        <w:tc>
          <w:tcPr>
            <w:tcW w:w="2988" w:type="dxa"/>
            <w:vAlign w:val="bottom"/>
          </w:tcPr>
          <w:p w14:paraId="4F639521" w14:textId="77777777" w:rsidR="008B608D" w:rsidRPr="00E50A6D" w:rsidRDefault="008B608D" w:rsidP="00C95691">
            <w:pPr>
              <w:spacing w:after="120" w:line="320" w:lineRule="exact"/>
              <w:ind w:left="161" w:hanging="161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88" w:type="dxa"/>
            <w:vAlign w:val="bottom"/>
          </w:tcPr>
          <w:p w14:paraId="3A5D00C2" w14:textId="77777777" w:rsidR="008B608D" w:rsidRPr="00E50A6D" w:rsidRDefault="003F5ACA" w:rsidP="00C95691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1CF2F04A" w14:textId="77777777" w:rsidR="008B608D" w:rsidRPr="00E50A6D" w:rsidRDefault="00434E8B" w:rsidP="00C95691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43</w:t>
            </w:r>
            <w:r w:rsidRPr="00434E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940</w:t>
            </w:r>
            <w:r w:rsidRPr="00434E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193.22</w:t>
            </w:r>
          </w:p>
        </w:tc>
        <w:tc>
          <w:tcPr>
            <w:tcW w:w="1742" w:type="dxa"/>
            <w:vAlign w:val="bottom"/>
          </w:tcPr>
          <w:p w14:paraId="2EF90A3F" w14:textId="77777777" w:rsidR="008B608D" w:rsidRPr="00E50A6D" w:rsidRDefault="00434E8B" w:rsidP="00C95691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43</w:t>
            </w:r>
            <w:r w:rsidRPr="00434E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940</w:t>
            </w:r>
            <w:r w:rsidRPr="00434E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193.22</w:t>
            </w:r>
          </w:p>
        </w:tc>
        <w:tc>
          <w:tcPr>
            <w:tcW w:w="1522" w:type="dxa"/>
            <w:vAlign w:val="bottom"/>
          </w:tcPr>
          <w:p w14:paraId="230AD1AE" w14:textId="77777777" w:rsidR="008B608D" w:rsidRPr="00E50A6D" w:rsidRDefault="00434E8B" w:rsidP="008B50C4">
            <w:pP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43</w:t>
            </w:r>
            <w:r w:rsidRPr="00434E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940</w:t>
            </w:r>
            <w:r w:rsidRPr="00434E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193.22</w:t>
            </w:r>
          </w:p>
        </w:tc>
      </w:tr>
      <w:tr w:rsidR="008B50C4" w:rsidRPr="00E50A6D" w14:paraId="66C8256C" w14:textId="77777777" w:rsidTr="00EE60AD">
        <w:trPr>
          <w:trHeight w:val="374"/>
        </w:trPr>
        <w:tc>
          <w:tcPr>
            <w:tcW w:w="2988" w:type="dxa"/>
            <w:vAlign w:val="bottom"/>
          </w:tcPr>
          <w:p w14:paraId="29A86A63" w14:textId="77777777" w:rsidR="008B50C4" w:rsidRPr="00E50A6D" w:rsidRDefault="008B50C4" w:rsidP="00C95691">
            <w:pPr>
              <w:spacing w:after="120" w:line="320" w:lineRule="exact"/>
              <w:ind w:left="161" w:hanging="161"/>
              <w:rPr>
                <w:sz w:val="26"/>
                <w:szCs w:val="26"/>
                <w:cs/>
              </w:rPr>
            </w:pPr>
            <w:r w:rsidRPr="00E50A6D">
              <w:rPr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88" w:type="dxa"/>
            <w:vAlign w:val="bottom"/>
          </w:tcPr>
          <w:p w14:paraId="3D061209" w14:textId="77777777" w:rsidR="008B50C4" w:rsidRPr="00E50A6D" w:rsidRDefault="003F5ACA" w:rsidP="00C95691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2CEEB458" w14:textId="77777777" w:rsidR="008B50C4" w:rsidRPr="00E50A6D" w:rsidRDefault="00434E8B" w:rsidP="00C95691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92</w:t>
            </w:r>
            <w:r w:rsidRPr="00434E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003</w:t>
            </w:r>
            <w:r w:rsidRPr="00434E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624.92</w:t>
            </w:r>
          </w:p>
        </w:tc>
        <w:tc>
          <w:tcPr>
            <w:tcW w:w="1742" w:type="dxa"/>
            <w:vAlign w:val="bottom"/>
          </w:tcPr>
          <w:p w14:paraId="5C895BF9" w14:textId="77777777" w:rsidR="008B50C4" w:rsidRPr="00E50A6D" w:rsidRDefault="00434E8B" w:rsidP="00C95691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92</w:t>
            </w:r>
            <w:r w:rsidRPr="00434E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003</w:t>
            </w:r>
            <w:r w:rsidRPr="00434E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624.92</w:t>
            </w:r>
          </w:p>
        </w:tc>
        <w:tc>
          <w:tcPr>
            <w:tcW w:w="1522" w:type="dxa"/>
            <w:vAlign w:val="bottom"/>
          </w:tcPr>
          <w:p w14:paraId="1C9A4EA7" w14:textId="77777777" w:rsidR="008B50C4" w:rsidRPr="00E50A6D" w:rsidRDefault="00434E8B" w:rsidP="008B50C4">
            <w:pP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92</w:t>
            </w:r>
            <w:r w:rsidRPr="00434E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003</w:t>
            </w:r>
            <w:r w:rsidRPr="00434E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624.92</w:t>
            </w:r>
          </w:p>
        </w:tc>
      </w:tr>
      <w:tr w:rsidR="008B608D" w:rsidRPr="00E50A6D" w14:paraId="2CB8D7E0" w14:textId="77777777" w:rsidTr="00EE60AD">
        <w:trPr>
          <w:trHeight w:val="374"/>
        </w:trPr>
        <w:tc>
          <w:tcPr>
            <w:tcW w:w="2988" w:type="dxa"/>
            <w:vAlign w:val="bottom"/>
          </w:tcPr>
          <w:p w14:paraId="27508863" w14:textId="77777777" w:rsidR="008B608D" w:rsidRPr="00E50A6D" w:rsidRDefault="008B608D" w:rsidP="00C95691">
            <w:pPr>
              <w:spacing w:after="120" w:line="320" w:lineRule="exact"/>
              <w:ind w:left="250" w:hanging="250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888" w:type="dxa"/>
            <w:vAlign w:val="bottom"/>
          </w:tcPr>
          <w:p w14:paraId="578D03DF" w14:textId="77777777" w:rsidR="008B608D" w:rsidRPr="00E50A6D" w:rsidRDefault="003F5ACA" w:rsidP="00C95691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57DA6DE8" w14:textId="77777777" w:rsidR="008B608D" w:rsidRPr="00E50A6D" w:rsidRDefault="00EE60AD" w:rsidP="00C95691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60AD">
              <w:rPr>
                <w:rFonts w:asciiTheme="majorBidi" w:hAnsiTheme="majorBidi"/>
                <w:sz w:val="26"/>
                <w:szCs w:val="26"/>
                <w:cs/>
              </w:rPr>
              <w:t>16</w:t>
            </w:r>
            <w:r w:rsidRPr="00EE60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E60AD">
              <w:rPr>
                <w:rFonts w:asciiTheme="majorBidi" w:hAnsiTheme="majorBidi"/>
                <w:sz w:val="26"/>
                <w:szCs w:val="26"/>
                <w:cs/>
              </w:rPr>
              <w:t>790</w:t>
            </w:r>
            <w:r w:rsidRPr="00EE60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E60AD">
              <w:rPr>
                <w:rFonts w:asciiTheme="majorBidi" w:hAnsiTheme="majorBidi"/>
                <w:sz w:val="26"/>
                <w:szCs w:val="26"/>
                <w:cs/>
              </w:rPr>
              <w:t>000.58</w:t>
            </w:r>
          </w:p>
        </w:tc>
        <w:tc>
          <w:tcPr>
            <w:tcW w:w="1742" w:type="dxa"/>
            <w:vAlign w:val="bottom"/>
          </w:tcPr>
          <w:p w14:paraId="71B74CB2" w14:textId="77777777" w:rsidR="008B608D" w:rsidRPr="00E50A6D" w:rsidRDefault="00EE60AD" w:rsidP="00C95691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60AD">
              <w:rPr>
                <w:rFonts w:asciiTheme="majorBidi" w:hAnsiTheme="majorBidi"/>
                <w:sz w:val="26"/>
                <w:szCs w:val="26"/>
                <w:cs/>
              </w:rPr>
              <w:t>16</w:t>
            </w:r>
            <w:r w:rsidRPr="00EE60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E60AD">
              <w:rPr>
                <w:rFonts w:asciiTheme="majorBidi" w:hAnsiTheme="majorBidi"/>
                <w:sz w:val="26"/>
                <w:szCs w:val="26"/>
                <w:cs/>
              </w:rPr>
              <w:t>790</w:t>
            </w:r>
            <w:r w:rsidRPr="00EE60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E60AD">
              <w:rPr>
                <w:rFonts w:asciiTheme="majorBidi" w:hAnsiTheme="majorBidi"/>
                <w:sz w:val="26"/>
                <w:szCs w:val="26"/>
                <w:cs/>
              </w:rPr>
              <w:t>000.58</w:t>
            </w:r>
          </w:p>
        </w:tc>
        <w:tc>
          <w:tcPr>
            <w:tcW w:w="1522" w:type="dxa"/>
            <w:vAlign w:val="bottom"/>
          </w:tcPr>
          <w:p w14:paraId="20064CB1" w14:textId="77777777" w:rsidR="008B608D" w:rsidRPr="00E50A6D" w:rsidRDefault="00EE60AD" w:rsidP="008B50C4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60AD">
              <w:rPr>
                <w:rFonts w:asciiTheme="majorBidi" w:hAnsiTheme="majorBidi"/>
                <w:sz w:val="26"/>
                <w:szCs w:val="26"/>
                <w:cs/>
              </w:rPr>
              <w:t>16</w:t>
            </w:r>
            <w:r w:rsidRPr="00EE60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E60AD">
              <w:rPr>
                <w:rFonts w:asciiTheme="majorBidi" w:hAnsiTheme="majorBidi"/>
                <w:sz w:val="26"/>
                <w:szCs w:val="26"/>
                <w:cs/>
              </w:rPr>
              <w:t>790</w:t>
            </w:r>
            <w:r w:rsidRPr="00EE60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E60AD">
              <w:rPr>
                <w:rFonts w:asciiTheme="majorBidi" w:hAnsiTheme="majorBidi"/>
                <w:sz w:val="26"/>
                <w:szCs w:val="26"/>
                <w:cs/>
              </w:rPr>
              <w:t>000.58</w:t>
            </w:r>
          </w:p>
        </w:tc>
      </w:tr>
      <w:tr w:rsidR="008B608D" w:rsidRPr="00E50A6D" w14:paraId="5239AB64" w14:textId="77777777" w:rsidTr="00EE60AD">
        <w:trPr>
          <w:trHeight w:val="315"/>
        </w:trPr>
        <w:tc>
          <w:tcPr>
            <w:tcW w:w="2988" w:type="dxa"/>
            <w:vAlign w:val="bottom"/>
            <w:hideMark/>
          </w:tcPr>
          <w:p w14:paraId="4A3E8158" w14:textId="77777777" w:rsidR="008B608D" w:rsidRPr="00E50A6D" w:rsidRDefault="008B608D" w:rsidP="00C95691">
            <w:pPr>
              <w:spacing w:after="120" w:line="320" w:lineRule="exact"/>
              <w:ind w:left="360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888" w:type="dxa"/>
            <w:vAlign w:val="bottom"/>
          </w:tcPr>
          <w:p w14:paraId="5AF4E60F" w14:textId="77777777" w:rsidR="008B608D" w:rsidRPr="00E50A6D" w:rsidRDefault="003F5ACA" w:rsidP="00C95691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002AA62B" w14:textId="77777777" w:rsidR="008B608D" w:rsidRPr="00E50A6D" w:rsidRDefault="00EE60AD" w:rsidP="00C95691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E60AD">
              <w:rPr>
                <w:rFonts w:asciiTheme="majorBidi" w:hAnsiTheme="majorBidi"/>
                <w:sz w:val="26"/>
                <w:szCs w:val="26"/>
                <w:cs/>
              </w:rPr>
              <w:t>152</w:t>
            </w:r>
            <w:r w:rsidRPr="00EE60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E60AD">
              <w:rPr>
                <w:rFonts w:asciiTheme="majorBidi" w:hAnsiTheme="majorBidi"/>
                <w:sz w:val="26"/>
                <w:szCs w:val="26"/>
                <w:cs/>
              </w:rPr>
              <w:t>733</w:t>
            </w:r>
            <w:r w:rsidRPr="00EE60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E60AD">
              <w:rPr>
                <w:rFonts w:asciiTheme="majorBidi" w:hAnsiTheme="majorBidi"/>
                <w:sz w:val="26"/>
                <w:szCs w:val="26"/>
                <w:cs/>
              </w:rPr>
              <w:t>818.72</w:t>
            </w:r>
          </w:p>
        </w:tc>
        <w:tc>
          <w:tcPr>
            <w:tcW w:w="1742" w:type="dxa"/>
            <w:vAlign w:val="bottom"/>
          </w:tcPr>
          <w:p w14:paraId="7F35757E" w14:textId="77777777" w:rsidR="008B608D" w:rsidRPr="00E50A6D" w:rsidRDefault="00EE60AD" w:rsidP="00C95691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60AD">
              <w:rPr>
                <w:rFonts w:asciiTheme="majorBidi" w:hAnsiTheme="majorBidi"/>
                <w:sz w:val="26"/>
                <w:szCs w:val="26"/>
                <w:cs/>
              </w:rPr>
              <w:t>152</w:t>
            </w:r>
            <w:r w:rsidRPr="00EE60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E60AD">
              <w:rPr>
                <w:rFonts w:asciiTheme="majorBidi" w:hAnsiTheme="majorBidi"/>
                <w:sz w:val="26"/>
                <w:szCs w:val="26"/>
                <w:cs/>
              </w:rPr>
              <w:t>733</w:t>
            </w:r>
            <w:r w:rsidRPr="00EE60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E60AD">
              <w:rPr>
                <w:rFonts w:asciiTheme="majorBidi" w:hAnsiTheme="majorBidi"/>
                <w:sz w:val="26"/>
                <w:szCs w:val="26"/>
                <w:cs/>
              </w:rPr>
              <w:t>818.72</w:t>
            </w:r>
          </w:p>
        </w:tc>
        <w:tc>
          <w:tcPr>
            <w:tcW w:w="1522" w:type="dxa"/>
            <w:vAlign w:val="bottom"/>
          </w:tcPr>
          <w:p w14:paraId="40E9539E" w14:textId="77777777" w:rsidR="008B608D" w:rsidRPr="00E50A6D" w:rsidRDefault="00EE60AD" w:rsidP="008B50C4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60AD">
              <w:rPr>
                <w:rFonts w:asciiTheme="majorBidi" w:hAnsiTheme="majorBidi"/>
                <w:sz w:val="26"/>
                <w:szCs w:val="26"/>
                <w:cs/>
              </w:rPr>
              <w:t>152</w:t>
            </w:r>
            <w:r w:rsidRPr="00EE60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E60AD">
              <w:rPr>
                <w:rFonts w:asciiTheme="majorBidi" w:hAnsiTheme="majorBidi"/>
                <w:sz w:val="26"/>
                <w:szCs w:val="26"/>
                <w:cs/>
              </w:rPr>
              <w:t>733</w:t>
            </w:r>
            <w:r w:rsidRPr="00EE60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E60AD">
              <w:rPr>
                <w:rFonts w:asciiTheme="majorBidi" w:hAnsiTheme="majorBidi"/>
                <w:sz w:val="26"/>
                <w:szCs w:val="26"/>
                <w:cs/>
              </w:rPr>
              <w:t>818.72</w:t>
            </w:r>
          </w:p>
        </w:tc>
      </w:tr>
    </w:tbl>
    <w:p w14:paraId="0970F0C0" w14:textId="77777777" w:rsidR="00EE60AD" w:rsidRDefault="00EE60AD" w:rsidP="00EE60AD">
      <w:pPr>
        <w:spacing w:before="240" w:line="240" w:lineRule="atLeast"/>
        <w:ind w:left="567"/>
        <w:jc w:val="both"/>
        <w:rPr>
          <w:rFonts w:ascii="Angsana New" w:hAnsi="Angsana New"/>
          <w:b/>
          <w:bCs/>
          <w:sz w:val="30"/>
          <w:szCs w:val="30"/>
        </w:rPr>
      </w:pPr>
    </w:p>
    <w:p w14:paraId="4CD0ABEC" w14:textId="77777777" w:rsidR="004233BF" w:rsidRPr="00E50A6D" w:rsidRDefault="004233BF" w:rsidP="00E933C8">
      <w:pPr>
        <w:numPr>
          <w:ilvl w:val="0"/>
          <w:numId w:val="82"/>
        </w:numPr>
        <w:spacing w:before="240"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  <w:r w:rsidRPr="00E50A6D">
        <w:rPr>
          <w:rFonts w:ascii="Angsana New" w:hAnsi="Angsana New"/>
          <w:b/>
          <w:bCs/>
          <w:sz w:val="30"/>
          <w:szCs w:val="30"/>
        </w:rPr>
        <w:t xml:space="preserve"> 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7C606315" w14:textId="77777777" w:rsidR="00C3362D" w:rsidRPr="001E3F1C" w:rsidRDefault="004233BF" w:rsidP="004233BF">
      <w:pPr>
        <w:spacing w:after="120" w:line="240" w:lineRule="atLeast"/>
        <w:ind w:left="567"/>
        <w:rPr>
          <w:rFonts w:ascii="Angsana New" w:hAnsi="Angsana New"/>
          <w:sz w:val="30"/>
          <w:szCs w:val="30"/>
          <w:u w:val="single"/>
        </w:rPr>
      </w:pPr>
      <w:r w:rsidRPr="001E3F1C">
        <w:rPr>
          <w:rFonts w:ascii="Angsana New" w:hAnsi="Angsana New"/>
          <w:sz w:val="30"/>
          <w:szCs w:val="30"/>
          <w:u w:val="single"/>
          <w:cs/>
        </w:rPr>
        <w:t>มูลค่ายุติธรรมของเครื่องมือทางการเงิน</w:t>
      </w:r>
      <w:r w:rsidRPr="001E3F1C">
        <w:rPr>
          <w:rFonts w:ascii="Angsana New" w:hAnsi="Angsana New" w:hint="cs"/>
          <w:sz w:val="30"/>
          <w:szCs w:val="30"/>
          <w:u w:val="single"/>
          <w:cs/>
        </w:rPr>
        <w:t xml:space="preserve"> (ต่อ)</w:t>
      </w:r>
    </w:p>
    <w:tbl>
      <w:tblPr>
        <w:tblW w:w="98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988"/>
        <w:gridCol w:w="1890"/>
        <w:gridCol w:w="1800"/>
        <w:gridCol w:w="1620"/>
        <w:gridCol w:w="1522"/>
      </w:tblGrid>
      <w:tr w:rsidR="00732894" w:rsidRPr="00CB5105" w14:paraId="6DA5F634" w14:textId="77777777" w:rsidTr="00BA2E9D">
        <w:trPr>
          <w:trHeight w:val="374"/>
        </w:trPr>
        <w:tc>
          <w:tcPr>
            <w:tcW w:w="2988" w:type="dxa"/>
            <w:vAlign w:val="bottom"/>
          </w:tcPr>
          <w:p w14:paraId="18C6217B" w14:textId="77777777" w:rsidR="00732894" w:rsidRPr="00E50A6D" w:rsidRDefault="00732894" w:rsidP="007B237F">
            <w:pPr>
              <w:spacing w:after="120" w:line="30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6832" w:type="dxa"/>
            <w:gridSpan w:val="4"/>
            <w:vAlign w:val="bottom"/>
            <w:hideMark/>
          </w:tcPr>
          <w:p w14:paraId="03FF211D" w14:textId="77777777" w:rsidR="00732894" w:rsidRPr="00CB5105" w:rsidRDefault="00732894" w:rsidP="007B237F">
            <w:pPr>
              <w:spacing w:after="120" w:line="300" w:lineRule="exact"/>
              <w:ind w:left="360"/>
              <w:jc w:val="right"/>
              <w:rPr>
                <w:sz w:val="26"/>
                <w:szCs w:val="26"/>
              </w:rPr>
            </w:pPr>
            <w:r w:rsidRPr="00CB5105">
              <w:rPr>
                <w:sz w:val="26"/>
                <w:szCs w:val="26"/>
                <w:cs/>
              </w:rPr>
              <w:t>(หน่วย: บาท)</w:t>
            </w:r>
          </w:p>
        </w:tc>
      </w:tr>
      <w:tr w:rsidR="00732894" w:rsidRPr="00E50A6D" w14:paraId="071EFDA4" w14:textId="77777777" w:rsidTr="00BA2E9D">
        <w:trPr>
          <w:trHeight w:val="374"/>
        </w:trPr>
        <w:tc>
          <w:tcPr>
            <w:tcW w:w="2988" w:type="dxa"/>
            <w:vAlign w:val="bottom"/>
          </w:tcPr>
          <w:p w14:paraId="12E30A3A" w14:textId="77777777" w:rsidR="00732894" w:rsidRPr="00E50A6D" w:rsidRDefault="00732894" w:rsidP="007B237F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6832" w:type="dxa"/>
            <w:gridSpan w:val="4"/>
            <w:vAlign w:val="bottom"/>
            <w:hideMark/>
          </w:tcPr>
          <w:p w14:paraId="2B0C04C0" w14:textId="77777777" w:rsidR="00732894" w:rsidRPr="001E3F1C" w:rsidRDefault="00732894" w:rsidP="007B237F">
            <w:pPr>
              <w:pBdr>
                <w:bottom w:val="single" w:sz="4" w:space="1" w:color="auto"/>
              </w:pBdr>
              <w:spacing w:after="120" w:line="300" w:lineRule="exact"/>
              <w:ind w:left="36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3F1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งบการเงินรวม ณ วันที่ </w:t>
            </w:r>
            <w:r w:rsidRPr="001E3F1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E3F1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1E3F1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732894" w:rsidRPr="00E50A6D" w14:paraId="41DE8EDC" w14:textId="77777777" w:rsidTr="00BA2E9D">
        <w:trPr>
          <w:trHeight w:val="374"/>
        </w:trPr>
        <w:tc>
          <w:tcPr>
            <w:tcW w:w="2988" w:type="dxa"/>
            <w:vAlign w:val="bottom"/>
          </w:tcPr>
          <w:p w14:paraId="4AF51F6B" w14:textId="77777777" w:rsidR="00732894" w:rsidRPr="00E50A6D" w:rsidRDefault="00732894" w:rsidP="007B237F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5310" w:type="dxa"/>
            <w:gridSpan w:val="3"/>
            <w:vAlign w:val="bottom"/>
            <w:hideMark/>
          </w:tcPr>
          <w:p w14:paraId="38C33778" w14:textId="77777777" w:rsidR="00732894" w:rsidRPr="00E50A6D" w:rsidRDefault="00732894" w:rsidP="007B237F">
            <w:pPr>
              <w:pBdr>
                <w:bottom w:val="single" w:sz="4" w:space="1" w:color="auto"/>
              </w:pBdr>
              <w:spacing w:after="120" w:line="300" w:lineRule="exact"/>
              <w:ind w:left="360" w:right="-74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522" w:type="dxa"/>
            <w:vAlign w:val="bottom"/>
            <w:hideMark/>
          </w:tcPr>
          <w:p w14:paraId="3433CA24" w14:textId="77777777" w:rsidR="00732894" w:rsidRPr="00E50A6D" w:rsidRDefault="00732894" w:rsidP="007B237F">
            <w:pPr>
              <w:pBdr>
                <w:bottom w:val="single" w:sz="4" w:space="1" w:color="auto"/>
              </w:pBdr>
              <w:spacing w:after="120" w:line="300" w:lineRule="exact"/>
              <w:ind w:left="360" w:right="-74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มูลค่ายุติธรรม</w:t>
            </w:r>
          </w:p>
        </w:tc>
      </w:tr>
      <w:tr w:rsidR="00732894" w:rsidRPr="00E50A6D" w14:paraId="7CDDC9F8" w14:textId="77777777" w:rsidTr="00BA2E9D">
        <w:trPr>
          <w:trHeight w:val="720"/>
        </w:trPr>
        <w:tc>
          <w:tcPr>
            <w:tcW w:w="2988" w:type="dxa"/>
            <w:vAlign w:val="bottom"/>
          </w:tcPr>
          <w:p w14:paraId="121B6837" w14:textId="77777777" w:rsidR="00732894" w:rsidRPr="00E50A6D" w:rsidRDefault="00732894" w:rsidP="007B237F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1890" w:type="dxa"/>
            <w:vAlign w:val="bottom"/>
            <w:hideMark/>
          </w:tcPr>
          <w:p w14:paraId="4079B4BC" w14:textId="77777777" w:rsidR="00732894" w:rsidRPr="00E50A6D" w:rsidRDefault="00732894" w:rsidP="007B237F">
            <w:pPr>
              <w:pBdr>
                <w:bottom w:val="single" w:sz="4" w:space="1" w:color="auto"/>
              </w:pBdr>
              <w:spacing w:after="120" w:line="300" w:lineRule="exact"/>
              <w:ind w:left="360" w:right="-15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มูลค่ายุติธรรมผ่านกำไรขาดทุน</w:t>
            </w:r>
            <w:r w:rsidRPr="004B1068">
              <w:rPr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800" w:type="dxa"/>
            <w:vAlign w:val="bottom"/>
            <w:hideMark/>
          </w:tcPr>
          <w:p w14:paraId="18177753" w14:textId="77777777" w:rsidR="00732894" w:rsidRPr="00E50A6D" w:rsidRDefault="00732894" w:rsidP="007B237F">
            <w:pPr>
              <w:pBdr>
                <w:bottom w:val="single" w:sz="4" w:space="1" w:color="auto"/>
              </w:pBdr>
              <w:spacing w:after="120" w:line="300" w:lineRule="exact"/>
              <w:ind w:left="360" w:right="-15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ราคาทุน</w:t>
            </w:r>
            <w:r w:rsidRPr="00E50A6D">
              <w:rPr>
                <w:sz w:val="26"/>
                <w:szCs w:val="26"/>
                <w:cs/>
              </w:rPr>
              <w:br/>
              <w:t>ตัดจำหน่าย</w:t>
            </w:r>
          </w:p>
        </w:tc>
        <w:tc>
          <w:tcPr>
            <w:tcW w:w="1620" w:type="dxa"/>
            <w:vAlign w:val="bottom"/>
            <w:hideMark/>
          </w:tcPr>
          <w:p w14:paraId="57497BA0" w14:textId="77777777" w:rsidR="00732894" w:rsidRPr="00E50A6D" w:rsidRDefault="00732894" w:rsidP="007B237F">
            <w:pPr>
              <w:pBdr>
                <w:bottom w:val="single" w:sz="4" w:space="1" w:color="auto"/>
              </w:pBdr>
              <w:spacing w:after="120" w:line="300" w:lineRule="exact"/>
              <w:ind w:left="360"/>
              <w:jc w:val="center"/>
              <w:rPr>
                <w:sz w:val="26"/>
                <w:szCs w:val="26"/>
                <w:cs/>
              </w:rPr>
            </w:pPr>
            <w:r w:rsidRPr="00E50A6D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522" w:type="dxa"/>
            <w:vAlign w:val="bottom"/>
          </w:tcPr>
          <w:p w14:paraId="3918861D" w14:textId="77777777" w:rsidR="00732894" w:rsidRPr="00E50A6D" w:rsidRDefault="00732894" w:rsidP="007B237F">
            <w:pPr>
              <w:spacing w:after="120" w:line="300" w:lineRule="exact"/>
              <w:ind w:left="360" w:right="-74"/>
              <w:jc w:val="center"/>
              <w:rPr>
                <w:sz w:val="26"/>
                <w:szCs w:val="26"/>
              </w:rPr>
            </w:pPr>
          </w:p>
        </w:tc>
      </w:tr>
      <w:tr w:rsidR="00732894" w:rsidRPr="00E50A6D" w14:paraId="7B105ACE" w14:textId="77777777" w:rsidTr="00BA2E9D">
        <w:trPr>
          <w:trHeight w:val="374"/>
        </w:trPr>
        <w:tc>
          <w:tcPr>
            <w:tcW w:w="2988" w:type="dxa"/>
            <w:vAlign w:val="bottom"/>
          </w:tcPr>
          <w:p w14:paraId="639A1B37" w14:textId="77777777" w:rsidR="00732894" w:rsidRPr="00E50A6D" w:rsidRDefault="00732894" w:rsidP="007B237F">
            <w:pPr>
              <w:spacing w:after="120" w:line="300" w:lineRule="exact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890" w:type="dxa"/>
            <w:vAlign w:val="bottom"/>
          </w:tcPr>
          <w:p w14:paraId="2A12EB04" w14:textId="77777777" w:rsidR="00732894" w:rsidRPr="00E50A6D" w:rsidRDefault="00732894" w:rsidP="007B237F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32CED0B8" w14:textId="77777777" w:rsidR="00732894" w:rsidRPr="00E50A6D" w:rsidRDefault="00732894" w:rsidP="007B237F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329FBA2" w14:textId="77777777" w:rsidR="00732894" w:rsidRPr="00E50A6D" w:rsidRDefault="00732894" w:rsidP="007B237F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3CA7590F" w14:textId="77777777" w:rsidR="00732894" w:rsidRPr="00E50A6D" w:rsidRDefault="00732894" w:rsidP="007B237F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32894" w:rsidRPr="00E50A6D" w14:paraId="5AAA740D" w14:textId="77777777" w:rsidTr="00BA2E9D">
        <w:trPr>
          <w:trHeight w:val="374"/>
        </w:trPr>
        <w:tc>
          <w:tcPr>
            <w:tcW w:w="2988" w:type="dxa"/>
            <w:vAlign w:val="bottom"/>
          </w:tcPr>
          <w:p w14:paraId="3D78802E" w14:textId="77777777" w:rsidR="00732894" w:rsidRPr="00E50A6D" w:rsidRDefault="00732894" w:rsidP="007B237F">
            <w:pPr>
              <w:spacing w:after="120"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  <w:vAlign w:val="bottom"/>
          </w:tcPr>
          <w:p w14:paraId="52DA3B8D" w14:textId="77777777" w:rsidR="00732894" w:rsidRPr="00E50A6D" w:rsidRDefault="00732894" w:rsidP="007B237F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192B7E12" w14:textId="77777777" w:rsidR="00732894" w:rsidRPr="00E50A6D" w:rsidRDefault="00732894" w:rsidP="007B237F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27,279,463.70</w:t>
            </w:r>
          </w:p>
        </w:tc>
        <w:tc>
          <w:tcPr>
            <w:tcW w:w="1620" w:type="dxa"/>
            <w:vAlign w:val="bottom"/>
          </w:tcPr>
          <w:p w14:paraId="349036F5" w14:textId="77777777" w:rsidR="00732894" w:rsidRPr="00E50A6D" w:rsidRDefault="00732894" w:rsidP="007B237F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27,279,463.70</w:t>
            </w:r>
          </w:p>
        </w:tc>
        <w:tc>
          <w:tcPr>
            <w:tcW w:w="1522" w:type="dxa"/>
            <w:vAlign w:val="bottom"/>
          </w:tcPr>
          <w:p w14:paraId="1B99143F" w14:textId="77777777" w:rsidR="00732894" w:rsidRPr="00E50A6D" w:rsidRDefault="00732894" w:rsidP="007B237F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27,279,463.70</w:t>
            </w:r>
          </w:p>
        </w:tc>
      </w:tr>
      <w:tr w:rsidR="00732894" w:rsidRPr="00E50A6D" w14:paraId="5038E16C" w14:textId="77777777" w:rsidTr="00BA2E9D">
        <w:trPr>
          <w:trHeight w:val="374"/>
        </w:trPr>
        <w:tc>
          <w:tcPr>
            <w:tcW w:w="2988" w:type="dxa"/>
            <w:vAlign w:val="bottom"/>
          </w:tcPr>
          <w:p w14:paraId="5832F548" w14:textId="77777777" w:rsidR="00732894" w:rsidRPr="00E50A6D" w:rsidRDefault="00732894" w:rsidP="007B237F">
            <w:pPr>
              <w:spacing w:after="120"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90" w:type="dxa"/>
            <w:vAlign w:val="bottom"/>
          </w:tcPr>
          <w:p w14:paraId="35F8ADD6" w14:textId="77777777" w:rsidR="00732894" w:rsidRPr="00E50A6D" w:rsidRDefault="00732894" w:rsidP="007B237F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2031CD0D" w14:textId="77777777" w:rsidR="00732894" w:rsidRPr="00E50A6D" w:rsidRDefault="00732894" w:rsidP="007B237F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101,505,442.67</w:t>
            </w:r>
          </w:p>
        </w:tc>
        <w:tc>
          <w:tcPr>
            <w:tcW w:w="1620" w:type="dxa"/>
            <w:vAlign w:val="bottom"/>
          </w:tcPr>
          <w:p w14:paraId="31942B30" w14:textId="77777777" w:rsidR="00732894" w:rsidRPr="00E50A6D" w:rsidRDefault="00732894" w:rsidP="007B237F">
            <w:pPr>
              <w:tabs>
                <w:tab w:val="decimal" w:pos="1247"/>
              </w:tabs>
              <w:spacing w:after="120" w:line="300" w:lineRule="exact"/>
              <w:ind w:lef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101,505,442.67</w:t>
            </w:r>
          </w:p>
        </w:tc>
        <w:tc>
          <w:tcPr>
            <w:tcW w:w="1522" w:type="dxa"/>
            <w:vAlign w:val="bottom"/>
          </w:tcPr>
          <w:p w14:paraId="1C49A482" w14:textId="77777777" w:rsidR="00732894" w:rsidRPr="00E50A6D" w:rsidRDefault="00732894" w:rsidP="007B237F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101,505,442.67</w:t>
            </w:r>
          </w:p>
        </w:tc>
      </w:tr>
      <w:tr w:rsidR="00732894" w:rsidRPr="00E50A6D" w14:paraId="5652EB05" w14:textId="77777777" w:rsidTr="00BA2E9D">
        <w:trPr>
          <w:trHeight w:val="374"/>
        </w:trPr>
        <w:tc>
          <w:tcPr>
            <w:tcW w:w="2988" w:type="dxa"/>
            <w:vAlign w:val="bottom"/>
          </w:tcPr>
          <w:p w14:paraId="312CD00A" w14:textId="77777777" w:rsidR="00732894" w:rsidRPr="00E50A6D" w:rsidRDefault="00732894" w:rsidP="007B237F">
            <w:pPr>
              <w:spacing w:after="120"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90" w:type="dxa"/>
            <w:vAlign w:val="bottom"/>
          </w:tcPr>
          <w:p w14:paraId="1F35E760" w14:textId="77777777" w:rsidR="00732894" w:rsidRPr="00E50A6D" w:rsidRDefault="00732894" w:rsidP="007B237F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71FA1C3F" w14:textId="77777777" w:rsidR="00732894" w:rsidRPr="00E50A6D" w:rsidRDefault="00732894" w:rsidP="007B237F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19,968,699.52</w:t>
            </w:r>
          </w:p>
        </w:tc>
        <w:tc>
          <w:tcPr>
            <w:tcW w:w="1620" w:type="dxa"/>
            <w:vAlign w:val="bottom"/>
          </w:tcPr>
          <w:p w14:paraId="231A9CF1" w14:textId="77777777" w:rsidR="00732894" w:rsidRPr="00E50A6D" w:rsidRDefault="00732894" w:rsidP="007B237F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19,968,699.52</w:t>
            </w:r>
          </w:p>
        </w:tc>
        <w:tc>
          <w:tcPr>
            <w:tcW w:w="1522" w:type="dxa"/>
            <w:vAlign w:val="bottom"/>
          </w:tcPr>
          <w:p w14:paraId="4F038D5C" w14:textId="77777777" w:rsidR="00732894" w:rsidRPr="00E50A6D" w:rsidRDefault="00732894" w:rsidP="007B237F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19,968,699.52</w:t>
            </w:r>
          </w:p>
        </w:tc>
      </w:tr>
      <w:tr w:rsidR="00732894" w:rsidRPr="00E50A6D" w14:paraId="76A7D94A" w14:textId="77777777" w:rsidTr="00BA2E9D">
        <w:trPr>
          <w:trHeight w:val="374"/>
        </w:trPr>
        <w:tc>
          <w:tcPr>
            <w:tcW w:w="2988" w:type="dxa"/>
            <w:vAlign w:val="bottom"/>
          </w:tcPr>
          <w:p w14:paraId="460F0E89" w14:textId="77777777" w:rsidR="00732894" w:rsidRPr="00E50A6D" w:rsidRDefault="00732894" w:rsidP="007B237F">
            <w:pPr>
              <w:spacing w:after="120" w:line="300" w:lineRule="exact"/>
              <w:ind w:left="255" w:hanging="255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เงินฝากติดภาระค้ำประกัน</w:t>
            </w:r>
          </w:p>
        </w:tc>
        <w:tc>
          <w:tcPr>
            <w:tcW w:w="1890" w:type="dxa"/>
            <w:vAlign w:val="bottom"/>
          </w:tcPr>
          <w:p w14:paraId="4AAD70F1" w14:textId="77777777" w:rsidR="00732894" w:rsidRPr="00E50A6D" w:rsidRDefault="00732894" w:rsidP="007B237F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7AD298DA" w14:textId="77777777" w:rsidR="00732894" w:rsidRPr="00E50A6D" w:rsidRDefault="00732894" w:rsidP="007B237F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1,470,545.92</w:t>
            </w:r>
          </w:p>
        </w:tc>
        <w:tc>
          <w:tcPr>
            <w:tcW w:w="1620" w:type="dxa"/>
            <w:vAlign w:val="bottom"/>
          </w:tcPr>
          <w:p w14:paraId="7C3ED216" w14:textId="77777777" w:rsidR="00732894" w:rsidRPr="00E50A6D" w:rsidRDefault="00732894" w:rsidP="007B237F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1,470,545.92</w:t>
            </w:r>
          </w:p>
        </w:tc>
        <w:tc>
          <w:tcPr>
            <w:tcW w:w="1522" w:type="dxa"/>
            <w:vAlign w:val="bottom"/>
          </w:tcPr>
          <w:p w14:paraId="110E8F9B" w14:textId="77777777" w:rsidR="00732894" w:rsidRPr="00E50A6D" w:rsidRDefault="00732894" w:rsidP="007B237F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1,470,545.92</w:t>
            </w:r>
          </w:p>
        </w:tc>
      </w:tr>
      <w:tr w:rsidR="00732894" w:rsidRPr="00E50A6D" w14:paraId="187A13A2" w14:textId="77777777" w:rsidTr="00BA2E9D">
        <w:trPr>
          <w:trHeight w:val="374"/>
        </w:trPr>
        <w:tc>
          <w:tcPr>
            <w:tcW w:w="2988" w:type="dxa"/>
            <w:vAlign w:val="bottom"/>
          </w:tcPr>
          <w:p w14:paraId="2047DDA0" w14:textId="77777777" w:rsidR="00732894" w:rsidRPr="00E50A6D" w:rsidRDefault="00732894" w:rsidP="007B237F">
            <w:pPr>
              <w:spacing w:after="120" w:line="300" w:lineRule="exact"/>
              <w:rPr>
                <w:color w:val="FF0000"/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90" w:type="dxa"/>
            <w:vAlign w:val="bottom"/>
          </w:tcPr>
          <w:p w14:paraId="000E12C7" w14:textId="77777777" w:rsidR="00732894" w:rsidRPr="00E50A6D" w:rsidRDefault="00732894" w:rsidP="007B237F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95,511,075.67</w:t>
            </w:r>
          </w:p>
        </w:tc>
        <w:tc>
          <w:tcPr>
            <w:tcW w:w="1800" w:type="dxa"/>
            <w:vAlign w:val="bottom"/>
          </w:tcPr>
          <w:p w14:paraId="36F312FE" w14:textId="77777777" w:rsidR="00732894" w:rsidRPr="00E50A6D" w:rsidRDefault="00732894" w:rsidP="007B237F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262C64AE" w14:textId="77777777" w:rsidR="00732894" w:rsidRPr="00E50A6D" w:rsidRDefault="00732894" w:rsidP="007B237F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95,511,075.67</w:t>
            </w:r>
          </w:p>
        </w:tc>
        <w:tc>
          <w:tcPr>
            <w:tcW w:w="1522" w:type="dxa"/>
            <w:vAlign w:val="bottom"/>
          </w:tcPr>
          <w:p w14:paraId="101F367D" w14:textId="77777777" w:rsidR="00732894" w:rsidRPr="00E50A6D" w:rsidRDefault="00732894" w:rsidP="007B237F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95,511,075.67</w:t>
            </w:r>
          </w:p>
        </w:tc>
      </w:tr>
      <w:tr w:rsidR="00732894" w:rsidRPr="00E50A6D" w14:paraId="71FE1C18" w14:textId="77777777" w:rsidTr="00BA2E9D">
        <w:trPr>
          <w:trHeight w:val="374"/>
        </w:trPr>
        <w:tc>
          <w:tcPr>
            <w:tcW w:w="2988" w:type="dxa"/>
            <w:vAlign w:val="bottom"/>
            <w:hideMark/>
          </w:tcPr>
          <w:p w14:paraId="1E4FE680" w14:textId="77777777" w:rsidR="00732894" w:rsidRPr="00E50A6D" w:rsidRDefault="00732894" w:rsidP="007B237F">
            <w:pPr>
              <w:spacing w:after="120" w:line="300" w:lineRule="exact"/>
              <w:ind w:left="360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890" w:type="dxa"/>
            <w:vAlign w:val="bottom"/>
          </w:tcPr>
          <w:p w14:paraId="7A4A7C43" w14:textId="77777777" w:rsidR="00732894" w:rsidRPr="00E50A6D" w:rsidRDefault="00732894" w:rsidP="007B237F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95,511,075.67</w:t>
            </w:r>
          </w:p>
        </w:tc>
        <w:tc>
          <w:tcPr>
            <w:tcW w:w="1800" w:type="dxa"/>
            <w:vAlign w:val="bottom"/>
          </w:tcPr>
          <w:p w14:paraId="168E0649" w14:textId="77777777" w:rsidR="00732894" w:rsidRPr="00E50A6D" w:rsidRDefault="00732894" w:rsidP="007B237F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150,224,151.81</w:t>
            </w:r>
          </w:p>
        </w:tc>
        <w:tc>
          <w:tcPr>
            <w:tcW w:w="1620" w:type="dxa"/>
            <w:vAlign w:val="bottom"/>
          </w:tcPr>
          <w:p w14:paraId="6193E061" w14:textId="77777777" w:rsidR="00732894" w:rsidRPr="00E50A6D" w:rsidRDefault="00732894" w:rsidP="007B237F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245,735,227.48</w:t>
            </w:r>
          </w:p>
        </w:tc>
        <w:tc>
          <w:tcPr>
            <w:tcW w:w="1522" w:type="dxa"/>
            <w:vAlign w:val="bottom"/>
          </w:tcPr>
          <w:p w14:paraId="0113DC7B" w14:textId="77777777" w:rsidR="00732894" w:rsidRPr="00E50A6D" w:rsidRDefault="00732894" w:rsidP="007B237F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245,735,227.48</w:t>
            </w:r>
          </w:p>
        </w:tc>
      </w:tr>
      <w:tr w:rsidR="00732894" w:rsidRPr="00E50A6D" w14:paraId="2A45E5CE" w14:textId="77777777" w:rsidTr="00BA2E9D">
        <w:trPr>
          <w:trHeight w:val="374"/>
        </w:trPr>
        <w:tc>
          <w:tcPr>
            <w:tcW w:w="2988" w:type="dxa"/>
            <w:vAlign w:val="bottom"/>
          </w:tcPr>
          <w:p w14:paraId="3C88B483" w14:textId="77777777" w:rsidR="00732894" w:rsidRPr="00E50A6D" w:rsidRDefault="00732894" w:rsidP="007B237F">
            <w:pPr>
              <w:spacing w:after="120" w:line="320" w:lineRule="exact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1890" w:type="dxa"/>
            <w:vAlign w:val="bottom"/>
          </w:tcPr>
          <w:p w14:paraId="6381EB44" w14:textId="77777777" w:rsidR="00732894" w:rsidRPr="00E50A6D" w:rsidRDefault="00732894" w:rsidP="007B237F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0A2B7C34" w14:textId="77777777" w:rsidR="00732894" w:rsidRPr="00E50A6D" w:rsidRDefault="00732894" w:rsidP="007B237F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1488AF7" w14:textId="77777777" w:rsidR="00732894" w:rsidRPr="00E50A6D" w:rsidRDefault="00732894" w:rsidP="007B237F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170808CA" w14:textId="77777777" w:rsidR="00732894" w:rsidRPr="00E50A6D" w:rsidRDefault="00732894" w:rsidP="007B237F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</w:tr>
      <w:tr w:rsidR="00732894" w:rsidRPr="00E50A6D" w14:paraId="70FE47EC" w14:textId="77777777" w:rsidTr="00BA2E9D">
        <w:trPr>
          <w:trHeight w:val="374"/>
        </w:trPr>
        <w:tc>
          <w:tcPr>
            <w:tcW w:w="2988" w:type="dxa"/>
            <w:vAlign w:val="bottom"/>
          </w:tcPr>
          <w:p w14:paraId="568DE10F" w14:textId="77777777" w:rsidR="00732894" w:rsidRPr="00E50A6D" w:rsidRDefault="00732894" w:rsidP="007B237F">
            <w:pPr>
              <w:spacing w:after="120" w:line="320" w:lineRule="exact"/>
              <w:ind w:left="161" w:hanging="161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90" w:type="dxa"/>
            <w:vAlign w:val="bottom"/>
          </w:tcPr>
          <w:p w14:paraId="1BFFD265" w14:textId="77777777" w:rsidR="00732894" w:rsidRPr="00E50A6D" w:rsidRDefault="00732894" w:rsidP="007B237F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40372D48" w14:textId="77777777" w:rsidR="00732894" w:rsidRPr="00E50A6D" w:rsidRDefault="00732894" w:rsidP="007B237F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27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023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783.10</w:t>
            </w:r>
          </w:p>
        </w:tc>
        <w:tc>
          <w:tcPr>
            <w:tcW w:w="1620" w:type="dxa"/>
            <w:vAlign w:val="bottom"/>
          </w:tcPr>
          <w:p w14:paraId="1FD0ECAA" w14:textId="77777777" w:rsidR="00732894" w:rsidRPr="00E50A6D" w:rsidRDefault="00732894" w:rsidP="007B237F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27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023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783.10</w:t>
            </w:r>
          </w:p>
        </w:tc>
        <w:tc>
          <w:tcPr>
            <w:tcW w:w="1522" w:type="dxa"/>
            <w:vAlign w:val="bottom"/>
          </w:tcPr>
          <w:p w14:paraId="2D13F081" w14:textId="77777777" w:rsidR="00732894" w:rsidRPr="00E50A6D" w:rsidRDefault="00732894" w:rsidP="007B237F">
            <w:pP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27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023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783.10</w:t>
            </w:r>
          </w:p>
        </w:tc>
      </w:tr>
      <w:tr w:rsidR="00732894" w:rsidRPr="00E50A6D" w14:paraId="69BE079B" w14:textId="77777777" w:rsidTr="00BA2E9D">
        <w:trPr>
          <w:trHeight w:val="374"/>
        </w:trPr>
        <w:tc>
          <w:tcPr>
            <w:tcW w:w="2988" w:type="dxa"/>
            <w:vAlign w:val="bottom"/>
          </w:tcPr>
          <w:p w14:paraId="661A1860" w14:textId="77777777" w:rsidR="00732894" w:rsidRPr="00E50A6D" w:rsidRDefault="00732894" w:rsidP="007B237F">
            <w:pPr>
              <w:spacing w:after="120" w:line="320" w:lineRule="exact"/>
              <w:ind w:left="161" w:hanging="161"/>
              <w:rPr>
                <w:sz w:val="26"/>
                <w:szCs w:val="26"/>
                <w:cs/>
              </w:rPr>
            </w:pPr>
            <w:r w:rsidRPr="00E50A6D">
              <w:rPr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90" w:type="dxa"/>
            <w:vAlign w:val="bottom"/>
          </w:tcPr>
          <w:p w14:paraId="12260D98" w14:textId="77777777" w:rsidR="00732894" w:rsidRPr="00E50A6D" w:rsidRDefault="00732894" w:rsidP="007B237F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58E43737" w14:textId="77777777" w:rsidR="00732894" w:rsidRPr="00E50A6D" w:rsidRDefault="00732894" w:rsidP="007B237F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46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279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484.71</w:t>
            </w:r>
          </w:p>
        </w:tc>
        <w:tc>
          <w:tcPr>
            <w:tcW w:w="1620" w:type="dxa"/>
            <w:vAlign w:val="bottom"/>
          </w:tcPr>
          <w:p w14:paraId="46271F42" w14:textId="77777777" w:rsidR="00732894" w:rsidRPr="00E50A6D" w:rsidRDefault="00732894" w:rsidP="007B237F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46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279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484.71</w:t>
            </w:r>
          </w:p>
        </w:tc>
        <w:tc>
          <w:tcPr>
            <w:tcW w:w="1522" w:type="dxa"/>
            <w:vAlign w:val="bottom"/>
          </w:tcPr>
          <w:p w14:paraId="65E6FE7E" w14:textId="77777777" w:rsidR="00732894" w:rsidRPr="00E50A6D" w:rsidRDefault="00732894" w:rsidP="007B237F">
            <w:pP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46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279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484.71</w:t>
            </w:r>
          </w:p>
        </w:tc>
      </w:tr>
      <w:tr w:rsidR="00732894" w:rsidRPr="00E50A6D" w14:paraId="49BDCCEF" w14:textId="77777777" w:rsidTr="00BA2E9D">
        <w:trPr>
          <w:trHeight w:val="374"/>
        </w:trPr>
        <w:tc>
          <w:tcPr>
            <w:tcW w:w="2988" w:type="dxa"/>
            <w:vAlign w:val="bottom"/>
          </w:tcPr>
          <w:p w14:paraId="3A36AB5D" w14:textId="77777777" w:rsidR="00732894" w:rsidRPr="00E50A6D" w:rsidRDefault="00732894" w:rsidP="007B237F">
            <w:pPr>
              <w:spacing w:after="120" w:line="320" w:lineRule="exact"/>
              <w:ind w:left="250" w:hanging="250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890" w:type="dxa"/>
            <w:vAlign w:val="bottom"/>
          </w:tcPr>
          <w:p w14:paraId="5E58D165" w14:textId="77777777" w:rsidR="00732894" w:rsidRPr="00E50A6D" w:rsidRDefault="00732894" w:rsidP="007B237F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1065FBE4" w14:textId="77777777" w:rsidR="00732894" w:rsidRPr="00E50A6D" w:rsidRDefault="00732894" w:rsidP="007B237F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587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786.46</w:t>
            </w:r>
          </w:p>
        </w:tc>
        <w:tc>
          <w:tcPr>
            <w:tcW w:w="1620" w:type="dxa"/>
            <w:vAlign w:val="bottom"/>
          </w:tcPr>
          <w:p w14:paraId="337D1865" w14:textId="77777777" w:rsidR="00732894" w:rsidRPr="00E50A6D" w:rsidRDefault="00732894" w:rsidP="007B237F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587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786.46</w:t>
            </w:r>
          </w:p>
        </w:tc>
        <w:tc>
          <w:tcPr>
            <w:tcW w:w="1522" w:type="dxa"/>
            <w:vAlign w:val="bottom"/>
          </w:tcPr>
          <w:p w14:paraId="611DA7DE" w14:textId="77777777" w:rsidR="00732894" w:rsidRPr="00E50A6D" w:rsidRDefault="00732894" w:rsidP="007B237F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587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786.46</w:t>
            </w:r>
          </w:p>
        </w:tc>
      </w:tr>
      <w:tr w:rsidR="00732894" w:rsidRPr="00E50A6D" w14:paraId="5749A056" w14:textId="77777777" w:rsidTr="00BA2E9D">
        <w:trPr>
          <w:trHeight w:val="315"/>
        </w:trPr>
        <w:tc>
          <w:tcPr>
            <w:tcW w:w="2988" w:type="dxa"/>
            <w:vAlign w:val="bottom"/>
            <w:hideMark/>
          </w:tcPr>
          <w:p w14:paraId="116BCC23" w14:textId="77777777" w:rsidR="00732894" w:rsidRPr="00E50A6D" w:rsidRDefault="00732894" w:rsidP="007B237F">
            <w:pPr>
              <w:spacing w:after="120" w:line="320" w:lineRule="exact"/>
              <w:ind w:left="360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890" w:type="dxa"/>
            <w:vAlign w:val="bottom"/>
          </w:tcPr>
          <w:p w14:paraId="6F830FFC" w14:textId="77777777" w:rsidR="00732894" w:rsidRPr="00E50A6D" w:rsidRDefault="00732894" w:rsidP="007B237F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12093C5F" w14:textId="77777777" w:rsidR="00732894" w:rsidRPr="00E50A6D" w:rsidRDefault="00732894" w:rsidP="007B237F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93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891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054.27</w:t>
            </w:r>
          </w:p>
        </w:tc>
        <w:tc>
          <w:tcPr>
            <w:tcW w:w="1620" w:type="dxa"/>
            <w:vAlign w:val="bottom"/>
          </w:tcPr>
          <w:p w14:paraId="075DCBE0" w14:textId="77777777" w:rsidR="00732894" w:rsidRPr="00E50A6D" w:rsidRDefault="00732894" w:rsidP="007B237F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93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891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054.27</w:t>
            </w:r>
          </w:p>
        </w:tc>
        <w:tc>
          <w:tcPr>
            <w:tcW w:w="1522" w:type="dxa"/>
            <w:vAlign w:val="bottom"/>
          </w:tcPr>
          <w:p w14:paraId="34630F2A" w14:textId="77777777" w:rsidR="00732894" w:rsidRPr="00E50A6D" w:rsidRDefault="00732894" w:rsidP="007B237F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93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891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054.27</w:t>
            </w:r>
          </w:p>
        </w:tc>
      </w:tr>
    </w:tbl>
    <w:p w14:paraId="3E98FA87" w14:textId="77777777" w:rsidR="00C3362D" w:rsidRPr="00E50A6D" w:rsidRDefault="00C3362D" w:rsidP="00D44F8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DCFED7B" w14:textId="77777777" w:rsidR="00C95691" w:rsidRPr="00E50A6D" w:rsidRDefault="00C95691" w:rsidP="00D44F8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CD63264" w14:textId="77777777" w:rsidR="00C95691" w:rsidRPr="00E50A6D" w:rsidRDefault="00C95691" w:rsidP="00D44F8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05814B3" w14:textId="77777777" w:rsidR="00C95691" w:rsidRPr="00E50A6D" w:rsidRDefault="00C95691" w:rsidP="00D44F8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E1EDFF0" w14:textId="77777777" w:rsidR="00C95691" w:rsidRPr="00E50A6D" w:rsidRDefault="00C95691" w:rsidP="00D44F8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181A38C" w14:textId="77777777" w:rsidR="00C95691" w:rsidRPr="00E50A6D" w:rsidRDefault="00C95691" w:rsidP="00D44F8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56C15E3" w14:textId="77777777" w:rsidR="00C95691" w:rsidRPr="00E50A6D" w:rsidRDefault="00C95691" w:rsidP="00D44F8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E90921C" w14:textId="77777777" w:rsidR="00C95691" w:rsidRPr="00E50A6D" w:rsidRDefault="00C95691" w:rsidP="00D44F8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B4224B3" w14:textId="77777777" w:rsidR="00C95691" w:rsidRPr="00E50A6D" w:rsidRDefault="00C95691" w:rsidP="00D44F8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386A96A" w14:textId="77777777" w:rsidR="00C95691" w:rsidRPr="00E50A6D" w:rsidRDefault="00C95691" w:rsidP="00D44F8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01E1ECC" w14:textId="77777777" w:rsidR="00C95691" w:rsidRDefault="00C95691" w:rsidP="00D44F8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E906966" w14:textId="77777777" w:rsidR="00732894" w:rsidRPr="00E50A6D" w:rsidRDefault="00732894" w:rsidP="00D44F8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5286079" w14:textId="77777777" w:rsidR="0008361B" w:rsidRPr="00E50A6D" w:rsidRDefault="0008361B" w:rsidP="00D44F8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909C372" w14:textId="77777777" w:rsidR="0008361B" w:rsidRPr="00E50A6D" w:rsidRDefault="0008361B" w:rsidP="00E933C8">
      <w:pPr>
        <w:numPr>
          <w:ilvl w:val="0"/>
          <w:numId w:val="83"/>
        </w:numPr>
        <w:spacing w:before="240"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  <w:r w:rsidRPr="00E50A6D">
        <w:rPr>
          <w:rFonts w:ascii="Angsana New" w:hAnsi="Angsana New"/>
          <w:b/>
          <w:bCs/>
          <w:sz w:val="30"/>
          <w:szCs w:val="30"/>
        </w:rPr>
        <w:t xml:space="preserve"> 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169BBCD1" w14:textId="77777777" w:rsidR="0008361B" w:rsidRPr="002D0316" w:rsidRDefault="0008361B" w:rsidP="00B53EC5">
      <w:pPr>
        <w:spacing w:after="120" w:line="240" w:lineRule="atLeast"/>
        <w:ind w:left="567"/>
        <w:rPr>
          <w:rFonts w:ascii="Angsana New" w:hAnsi="Angsana New"/>
          <w:sz w:val="30"/>
          <w:szCs w:val="30"/>
          <w:u w:val="single"/>
        </w:rPr>
      </w:pPr>
      <w:r w:rsidRPr="002D0316">
        <w:rPr>
          <w:rFonts w:ascii="Angsana New" w:hAnsi="Angsana New"/>
          <w:sz w:val="30"/>
          <w:szCs w:val="30"/>
          <w:u w:val="single"/>
          <w:cs/>
        </w:rPr>
        <w:t>มูลค่ายุติธรรมของเครื่องมือทางการเงิน</w:t>
      </w:r>
      <w:r w:rsidRPr="002D0316">
        <w:rPr>
          <w:rFonts w:ascii="Angsana New" w:hAnsi="Angsana New" w:hint="cs"/>
          <w:sz w:val="30"/>
          <w:szCs w:val="30"/>
          <w:u w:val="single"/>
          <w:cs/>
        </w:rPr>
        <w:t xml:space="preserve"> (ต่อ)</w:t>
      </w:r>
    </w:p>
    <w:tbl>
      <w:tblPr>
        <w:tblW w:w="989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1800"/>
        <w:gridCol w:w="1620"/>
        <w:gridCol w:w="1522"/>
      </w:tblGrid>
      <w:tr w:rsidR="00C95691" w:rsidRPr="00E50A6D" w14:paraId="4E1E6965" w14:textId="77777777" w:rsidTr="00393E78">
        <w:trPr>
          <w:trHeight w:val="374"/>
        </w:trPr>
        <w:tc>
          <w:tcPr>
            <w:tcW w:w="3240" w:type="dxa"/>
            <w:vAlign w:val="bottom"/>
          </w:tcPr>
          <w:p w14:paraId="6FA74D94" w14:textId="77777777" w:rsidR="00C95691" w:rsidRPr="00E50A6D" w:rsidRDefault="00C95691" w:rsidP="00C95691">
            <w:pPr>
              <w:spacing w:after="120" w:line="30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6652" w:type="dxa"/>
            <w:gridSpan w:val="4"/>
            <w:vAlign w:val="bottom"/>
            <w:hideMark/>
          </w:tcPr>
          <w:p w14:paraId="005814B1" w14:textId="77777777" w:rsidR="00C95691" w:rsidRPr="00CB5105" w:rsidRDefault="00C95691" w:rsidP="00C95691">
            <w:pPr>
              <w:spacing w:after="120" w:line="300" w:lineRule="exact"/>
              <w:ind w:left="360"/>
              <w:jc w:val="right"/>
              <w:rPr>
                <w:sz w:val="26"/>
                <w:szCs w:val="26"/>
              </w:rPr>
            </w:pPr>
            <w:r w:rsidRPr="00CB5105">
              <w:rPr>
                <w:sz w:val="26"/>
                <w:szCs w:val="26"/>
                <w:cs/>
              </w:rPr>
              <w:t>(หน่วย: บาท)</w:t>
            </w:r>
          </w:p>
        </w:tc>
      </w:tr>
      <w:tr w:rsidR="00C95691" w:rsidRPr="00E50A6D" w14:paraId="2F20D895" w14:textId="77777777" w:rsidTr="00393E78">
        <w:trPr>
          <w:trHeight w:val="374"/>
        </w:trPr>
        <w:tc>
          <w:tcPr>
            <w:tcW w:w="3240" w:type="dxa"/>
            <w:vAlign w:val="bottom"/>
          </w:tcPr>
          <w:p w14:paraId="7FBE3024" w14:textId="77777777" w:rsidR="00C95691" w:rsidRPr="00E50A6D" w:rsidRDefault="00C95691" w:rsidP="00C95691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6652" w:type="dxa"/>
            <w:gridSpan w:val="4"/>
            <w:vAlign w:val="bottom"/>
            <w:hideMark/>
          </w:tcPr>
          <w:p w14:paraId="3E49C53F" w14:textId="77777777" w:rsidR="00C95691" w:rsidRPr="002D0316" w:rsidRDefault="00C95691" w:rsidP="00C95691">
            <w:pPr>
              <w:pBdr>
                <w:bottom w:val="single" w:sz="4" w:space="1" w:color="auto"/>
              </w:pBdr>
              <w:spacing w:after="120" w:line="300" w:lineRule="exact"/>
              <w:ind w:left="36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031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 w:rsidRPr="002D0316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เฉพาะกิจการ</w:t>
            </w:r>
            <w:r w:rsidRPr="002D03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ณ วันที่ </w:t>
            </w:r>
            <w:r w:rsidRPr="002D031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2D03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2D031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32894" w:rsidRPr="002D0316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C95691" w:rsidRPr="00E50A6D" w14:paraId="006C320E" w14:textId="77777777" w:rsidTr="00393E78">
        <w:trPr>
          <w:trHeight w:val="374"/>
        </w:trPr>
        <w:tc>
          <w:tcPr>
            <w:tcW w:w="3240" w:type="dxa"/>
            <w:vAlign w:val="bottom"/>
          </w:tcPr>
          <w:p w14:paraId="1A2185AD" w14:textId="77777777" w:rsidR="00C95691" w:rsidRPr="00E50A6D" w:rsidRDefault="00C95691" w:rsidP="00C95691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14:paraId="13120482" w14:textId="77777777" w:rsidR="00C95691" w:rsidRPr="00E50A6D" w:rsidRDefault="00C95691" w:rsidP="00C95691">
            <w:pPr>
              <w:pBdr>
                <w:bottom w:val="single" w:sz="4" w:space="1" w:color="auto"/>
              </w:pBdr>
              <w:spacing w:after="120" w:line="300" w:lineRule="exact"/>
              <w:ind w:left="360" w:right="-74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522" w:type="dxa"/>
            <w:vAlign w:val="bottom"/>
            <w:hideMark/>
          </w:tcPr>
          <w:p w14:paraId="3543ADB8" w14:textId="77777777" w:rsidR="00C95691" w:rsidRPr="00E50A6D" w:rsidRDefault="00C95691" w:rsidP="00C95691">
            <w:pPr>
              <w:pBdr>
                <w:bottom w:val="single" w:sz="4" w:space="1" w:color="auto"/>
              </w:pBdr>
              <w:spacing w:after="120" w:line="300" w:lineRule="exact"/>
              <w:ind w:left="360" w:right="-74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มูลค่ายุติธรรม</w:t>
            </w:r>
          </w:p>
        </w:tc>
      </w:tr>
      <w:tr w:rsidR="00C95691" w:rsidRPr="00E50A6D" w14:paraId="584E4CE4" w14:textId="77777777" w:rsidTr="00393E78">
        <w:trPr>
          <w:trHeight w:val="720"/>
        </w:trPr>
        <w:tc>
          <w:tcPr>
            <w:tcW w:w="3240" w:type="dxa"/>
            <w:vAlign w:val="bottom"/>
          </w:tcPr>
          <w:p w14:paraId="51C8FE21" w14:textId="77777777" w:rsidR="00C95691" w:rsidRPr="00E50A6D" w:rsidRDefault="00C95691" w:rsidP="00C95691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vAlign w:val="bottom"/>
            <w:hideMark/>
          </w:tcPr>
          <w:p w14:paraId="26CA16ED" w14:textId="77777777" w:rsidR="00C95691" w:rsidRPr="00E50A6D" w:rsidRDefault="00C95691" w:rsidP="00393E78">
            <w:pPr>
              <w:pBdr>
                <w:bottom w:val="single" w:sz="4" w:space="1" w:color="auto"/>
              </w:pBdr>
              <w:spacing w:after="120" w:line="300" w:lineRule="exact"/>
              <w:ind w:left="70" w:right="-15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800" w:type="dxa"/>
            <w:vAlign w:val="bottom"/>
            <w:hideMark/>
          </w:tcPr>
          <w:p w14:paraId="31DE465C" w14:textId="77777777" w:rsidR="00C95691" w:rsidRPr="00E50A6D" w:rsidRDefault="00C95691" w:rsidP="00C95691">
            <w:pPr>
              <w:pBdr>
                <w:bottom w:val="single" w:sz="4" w:space="1" w:color="auto"/>
              </w:pBdr>
              <w:spacing w:after="120" w:line="300" w:lineRule="exact"/>
              <w:ind w:left="360" w:right="-15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ราคาทุน</w:t>
            </w:r>
            <w:r w:rsidRPr="00E50A6D">
              <w:rPr>
                <w:sz w:val="26"/>
                <w:szCs w:val="26"/>
                <w:cs/>
              </w:rPr>
              <w:br/>
              <w:t>ตัดจำหน่าย</w:t>
            </w:r>
          </w:p>
        </w:tc>
        <w:tc>
          <w:tcPr>
            <w:tcW w:w="1620" w:type="dxa"/>
            <w:vAlign w:val="bottom"/>
            <w:hideMark/>
          </w:tcPr>
          <w:p w14:paraId="373DFD1B" w14:textId="77777777" w:rsidR="00C95691" w:rsidRPr="00E50A6D" w:rsidRDefault="00C95691" w:rsidP="00C95691">
            <w:pPr>
              <w:pBdr>
                <w:bottom w:val="single" w:sz="4" w:space="1" w:color="auto"/>
              </w:pBdr>
              <w:spacing w:after="120" w:line="300" w:lineRule="exact"/>
              <w:ind w:left="360"/>
              <w:jc w:val="center"/>
              <w:rPr>
                <w:sz w:val="26"/>
                <w:szCs w:val="26"/>
                <w:cs/>
              </w:rPr>
            </w:pPr>
            <w:r w:rsidRPr="00E50A6D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522" w:type="dxa"/>
            <w:vAlign w:val="bottom"/>
          </w:tcPr>
          <w:p w14:paraId="6023CBCC" w14:textId="77777777" w:rsidR="00C95691" w:rsidRPr="00E50A6D" w:rsidRDefault="00C95691" w:rsidP="00C95691">
            <w:pPr>
              <w:spacing w:after="120" w:line="300" w:lineRule="exact"/>
              <w:ind w:left="360" w:right="-74"/>
              <w:jc w:val="center"/>
              <w:rPr>
                <w:sz w:val="26"/>
                <w:szCs w:val="26"/>
              </w:rPr>
            </w:pPr>
          </w:p>
        </w:tc>
      </w:tr>
      <w:tr w:rsidR="00C95691" w:rsidRPr="00E50A6D" w14:paraId="0E51AFF3" w14:textId="77777777" w:rsidTr="00393E78">
        <w:trPr>
          <w:trHeight w:val="374"/>
        </w:trPr>
        <w:tc>
          <w:tcPr>
            <w:tcW w:w="3240" w:type="dxa"/>
            <w:vAlign w:val="bottom"/>
          </w:tcPr>
          <w:p w14:paraId="4EE8A35D" w14:textId="77777777" w:rsidR="00C95691" w:rsidRPr="00E50A6D" w:rsidRDefault="00C95691" w:rsidP="00C95691">
            <w:pPr>
              <w:spacing w:after="120" w:line="300" w:lineRule="exact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710" w:type="dxa"/>
            <w:vAlign w:val="bottom"/>
          </w:tcPr>
          <w:p w14:paraId="4DD00D23" w14:textId="77777777" w:rsidR="00C95691" w:rsidRPr="00E50A6D" w:rsidRDefault="00C95691" w:rsidP="00C95691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4194D633" w14:textId="77777777" w:rsidR="00C95691" w:rsidRPr="00E50A6D" w:rsidRDefault="00C95691" w:rsidP="00C95691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5EA3E3E" w14:textId="77777777" w:rsidR="00C95691" w:rsidRPr="00E50A6D" w:rsidRDefault="00C95691" w:rsidP="00C95691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06629097" w14:textId="77777777" w:rsidR="00C95691" w:rsidRPr="00E50A6D" w:rsidRDefault="00C95691" w:rsidP="00C95691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5691" w:rsidRPr="00E50A6D" w14:paraId="090A7C7E" w14:textId="77777777" w:rsidTr="00393E78">
        <w:trPr>
          <w:trHeight w:val="374"/>
        </w:trPr>
        <w:tc>
          <w:tcPr>
            <w:tcW w:w="3240" w:type="dxa"/>
            <w:vAlign w:val="bottom"/>
          </w:tcPr>
          <w:p w14:paraId="6ED7AE81" w14:textId="77777777" w:rsidR="00C95691" w:rsidRPr="00E50A6D" w:rsidRDefault="00C95691" w:rsidP="00C95691">
            <w:pPr>
              <w:spacing w:after="120"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vAlign w:val="bottom"/>
          </w:tcPr>
          <w:p w14:paraId="634E71AA" w14:textId="77777777" w:rsidR="00C95691" w:rsidRPr="00E50A6D" w:rsidRDefault="005C2C42" w:rsidP="00C95691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536B68B0" w14:textId="77777777" w:rsidR="00C95691" w:rsidRPr="00E50A6D" w:rsidRDefault="005C2C42" w:rsidP="00C95691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29</w:t>
            </w:r>
            <w:r w:rsidRPr="005C2C4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953</w:t>
            </w:r>
            <w:r w:rsidRPr="005C2C4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274.15</w:t>
            </w:r>
          </w:p>
        </w:tc>
        <w:tc>
          <w:tcPr>
            <w:tcW w:w="1620" w:type="dxa"/>
            <w:vAlign w:val="bottom"/>
          </w:tcPr>
          <w:p w14:paraId="5A9C1149" w14:textId="77777777" w:rsidR="00C95691" w:rsidRPr="00E50A6D" w:rsidRDefault="005C2C42" w:rsidP="00C95691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29</w:t>
            </w:r>
            <w:r w:rsidRPr="005C2C4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953</w:t>
            </w:r>
            <w:r w:rsidRPr="005C2C4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274.15</w:t>
            </w:r>
          </w:p>
        </w:tc>
        <w:tc>
          <w:tcPr>
            <w:tcW w:w="1522" w:type="dxa"/>
            <w:vAlign w:val="bottom"/>
          </w:tcPr>
          <w:p w14:paraId="30500632" w14:textId="77777777" w:rsidR="00C95691" w:rsidRPr="00E50A6D" w:rsidRDefault="005C2C42" w:rsidP="00C95691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29</w:t>
            </w:r>
            <w:r w:rsidRPr="005C2C4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953</w:t>
            </w:r>
            <w:r w:rsidRPr="005C2C4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274.15</w:t>
            </w:r>
          </w:p>
        </w:tc>
      </w:tr>
      <w:tr w:rsidR="00C95691" w:rsidRPr="00E50A6D" w14:paraId="6AD3A505" w14:textId="77777777" w:rsidTr="00393E78">
        <w:trPr>
          <w:trHeight w:val="374"/>
        </w:trPr>
        <w:tc>
          <w:tcPr>
            <w:tcW w:w="3240" w:type="dxa"/>
            <w:vAlign w:val="bottom"/>
          </w:tcPr>
          <w:p w14:paraId="72569675" w14:textId="77777777" w:rsidR="00C95691" w:rsidRPr="00E50A6D" w:rsidRDefault="00C95691" w:rsidP="00C95691">
            <w:pPr>
              <w:spacing w:after="120"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10" w:type="dxa"/>
            <w:vAlign w:val="bottom"/>
          </w:tcPr>
          <w:p w14:paraId="7ED6F88B" w14:textId="77777777" w:rsidR="00C95691" w:rsidRPr="00E50A6D" w:rsidRDefault="005C2C42" w:rsidP="00C95691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1809D805" w14:textId="77777777" w:rsidR="00C95691" w:rsidRPr="00E50A6D" w:rsidRDefault="005C2C42" w:rsidP="00C95691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148</w:t>
            </w:r>
            <w:r w:rsidRPr="005C2C4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080</w:t>
            </w:r>
            <w:r w:rsidRPr="005C2C4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018.92</w:t>
            </w:r>
          </w:p>
        </w:tc>
        <w:tc>
          <w:tcPr>
            <w:tcW w:w="1620" w:type="dxa"/>
            <w:vAlign w:val="bottom"/>
          </w:tcPr>
          <w:p w14:paraId="4CB10478" w14:textId="77777777" w:rsidR="00C95691" w:rsidRPr="00E50A6D" w:rsidRDefault="005C2C42" w:rsidP="00C95691">
            <w:pPr>
              <w:tabs>
                <w:tab w:val="decimal" w:pos="1247"/>
              </w:tabs>
              <w:spacing w:after="120" w:line="300" w:lineRule="exact"/>
              <w:ind w:lef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148</w:t>
            </w:r>
            <w:r w:rsidRPr="005C2C4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080</w:t>
            </w:r>
            <w:r w:rsidRPr="005C2C4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018.92</w:t>
            </w:r>
          </w:p>
        </w:tc>
        <w:tc>
          <w:tcPr>
            <w:tcW w:w="1522" w:type="dxa"/>
            <w:vAlign w:val="bottom"/>
          </w:tcPr>
          <w:p w14:paraId="3E054277" w14:textId="77777777" w:rsidR="00C95691" w:rsidRPr="00E50A6D" w:rsidRDefault="005C2C42" w:rsidP="00C95691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148</w:t>
            </w:r>
            <w:r w:rsidRPr="005C2C4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080</w:t>
            </w:r>
            <w:r w:rsidRPr="005C2C4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018.92</w:t>
            </w:r>
          </w:p>
        </w:tc>
      </w:tr>
      <w:tr w:rsidR="00C95691" w:rsidRPr="00E50A6D" w14:paraId="4BD6A2AA" w14:textId="77777777" w:rsidTr="00393E78">
        <w:trPr>
          <w:trHeight w:val="374"/>
        </w:trPr>
        <w:tc>
          <w:tcPr>
            <w:tcW w:w="3240" w:type="dxa"/>
            <w:vAlign w:val="bottom"/>
          </w:tcPr>
          <w:p w14:paraId="546EB032" w14:textId="77777777" w:rsidR="00C95691" w:rsidRPr="00E50A6D" w:rsidRDefault="00C95691" w:rsidP="00C95691">
            <w:pPr>
              <w:spacing w:after="120" w:line="300" w:lineRule="exact"/>
              <w:ind w:left="338" w:hanging="338"/>
              <w:rPr>
                <w:sz w:val="26"/>
                <w:szCs w:val="26"/>
                <w:cs/>
              </w:rPr>
            </w:pPr>
            <w:r w:rsidRPr="00E50A6D">
              <w:rPr>
                <w:rFonts w:hint="cs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710" w:type="dxa"/>
            <w:vAlign w:val="bottom"/>
          </w:tcPr>
          <w:p w14:paraId="356A3FE9" w14:textId="77777777" w:rsidR="00C95691" w:rsidRPr="00E50A6D" w:rsidRDefault="005C2C42" w:rsidP="00C95691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4822AE01" w14:textId="77777777" w:rsidR="00C95691" w:rsidRPr="00E50A6D" w:rsidRDefault="00BE48A7" w:rsidP="00C95691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5</w:t>
            </w:r>
            <w:r w:rsidRPr="00BE48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350</w:t>
            </w:r>
            <w:r w:rsidRPr="00BE48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185.38</w:t>
            </w:r>
          </w:p>
        </w:tc>
        <w:tc>
          <w:tcPr>
            <w:tcW w:w="1620" w:type="dxa"/>
            <w:vAlign w:val="bottom"/>
          </w:tcPr>
          <w:p w14:paraId="757A2677" w14:textId="77777777" w:rsidR="00C95691" w:rsidRPr="00E50A6D" w:rsidRDefault="00BE48A7" w:rsidP="00C95691">
            <w:pPr>
              <w:tabs>
                <w:tab w:val="decimal" w:pos="1247"/>
              </w:tabs>
              <w:spacing w:after="120" w:line="300" w:lineRule="exact"/>
              <w:ind w:lef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5</w:t>
            </w:r>
            <w:r w:rsidRPr="00BE48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350</w:t>
            </w:r>
            <w:r w:rsidRPr="00BE48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185.38</w:t>
            </w:r>
          </w:p>
        </w:tc>
        <w:tc>
          <w:tcPr>
            <w:tcW w:w="1522" w:type="dxa"/>
            <w:vAlign w:val="bottom"/>
          </w:tcPr>
          <w:p w14:paraId="6A2295B8" w14:textId="77777777" w:rsidR="00C95691" w:rsidRPr="00E50A6D" w:rsidRDefault="00BE48A7" w:rsidP="00C95691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5</w:t>
            </w:r>
            <w:r w:rsidRPr="00BE48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350</w:t>
            </w:r>
            <w:r w:rsidRPr="00BE48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185.38</w:t>
            </w:r>
          </w:p>
        </w:tc>
      </w:tr>
      <w:tr w:rsidR="00C95691" w:rsidRPr="00E50A6D" w14:paraId="15823996" w14:textId="77777777" w:rsidTr="00393E78">
        <w:trPr>
          <w:trHeight w:val="374"/>
        </w:trPr>
        <w:tc>
          <w:tcPr>
            <w:tcW w:w="3240" w:type="dxa"/>
            <w:vAlign w:val="bottom"/>
          </w:tcPr>
          <w:p w14:paraId="042B200A" w14:textId="77777777" w:rsidR="00C95691" w:rsidRPr="00E50A6D" w:rsidRDefault="00C95691" w:rsidP="00C95691">
            <w:pPr>
              <w:spacing w:after="120" w:line="300" w:lineRule="exact"/>
              <w:ind w:left="255" w:hanging="255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เงินฝากติดภาระค้ำประกัน</w:t>
            </w:r>
          </w:p>
        </w:tc>
        <w:tc>
          <w:tcPr>
            <w:tcW w:w="1710" w:type="dxa"/>
            <w:vAlign w:val="bottom"/>
          </w:tcPr>
          <w:p w14:paraId="0578CFAA" w14:textId="77777777" w:rsidR="00C95691" w:rsidRPr="00E50A6D" w:rsidRDefault="005C2C42" w:rsidP="00C95691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06C370CC" w14:textId="77777777" w:rsidR="00C95691" w:rsidRPr="00E50A6D" w:rsidRDefault="00BE48A7" w:rsidP="00C95691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BE48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183</w:t>
            </w:r>
            <w:r w:rsidRPr="00BE48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103.80</w:t>
            </w:r>
          </w:p>
        </w:tc>
        <w:tc>
          <w:tcPr>
            <w:tcW w:w="1620" w:type="dxa"/>
            <w:vAlign w:val="bottom"/>
          </w:tcPr>
          <w:p w14:paraId="12CAF2E4" w14:textId="77777777" w:rsidR="00C95691" w:rsidRPr="00E50A6D" w:rsidRDefault="00BE48A7" w:rsidP="00C95691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BE48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183</w:t>
            </w:r>
            <w:r w:rsidRPr="00BE48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103.80</w:t>
            </w:r>
          </w:p>
        </w:tc>
        <w:tc>
          <w:tcPr>
            <w:tcW w:w="1522" w:type="dxa"/>
            <w:vAlign w:val="bottom"/>
          </w:tcPr>
          <w:p w14:paraId="0ED4D1D3" w14:textId="77777777" w:rsidR="00C95691" w:rsidRPr="00E50A6D" w:rsidRDefault="00BE48A7" w:rsidP="00C95691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BE48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183</w:t>
            </w:r>
            <w:r w:rsidRPr="00BE48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103.80</w:t>
            </w:r>
          </w:p>
        </w:tc>
      </w:tr>
      <w:tr w:rsidR="00C95691" w:rsidRPr="00E50A6D" w14:paraId="1CFB770A" w14:textId="77777777" w:rsidTr="00393E78">
        <w:trPr>
          <w:trHeight w:val="374"/>
        </w:trPr>
        <w:tc>
          <w:tcPr>
            <w:tcW w:w="3240" w:type="dxa"/>
            <w:vAlign w:val="bottom"/>
          </w:tcPr>
          <w:p w14:paraId="3FE7F03B" w14:textId="77777777" w:rsidR="00C95691" w:rsidRPr="00E50A6D" w:rsidRDefault="00C95691" w:rsidP="00C95691">
            <w:pPr>
              <w:spacing w:after="120" w:line="300" w:lineRule="exact"/>
              <w:rPr>
                <w:color w:val="FF0000"/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10" w:type="dxa"/>
            <w:vAlign w:val="bottom"/>
          </w:tcPr>
          <w:p w14:paraId="3FF7DEE0" w14:textId="77777777" w:rsidR="00C95691" w:rsidRPr="00E50A6D" w:rsidRDefault="00677587" w:rsidP="00C95691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7587">
              <w:rPr>
                <w:rFonts w:asciiTheme="majorBidi" w:hAnsiTheme="majorBidi"/>
                <w:sz w:val="26"/>
                <w:szCs w:val="26"/>
                <w:cs/>
              </w:rPr>
              <w:t>25</w:t>
            </w:r>
            <w:r w:rsidRPr="00677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7587">
              <w:rPr>
                <w:rFonts w:asciiTheme="majorBidi" w:hAnsiTheme="majorBidi"/>
                <w:sz w:val="26"/>
                <w:szCs w:val="26"/>
                <w:cs/>
              </w:rPr>
              <w:t>153</w:t>
            </w:r>
            <w:r w:rsidRPr="00677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7587">
              <w:rPr>
                <w:rFonts w:asciiTheme="majorBidi" w:hAnsiTheme="majorBidi"/>
                <w:sz w:val="26"/>
                <w:szCs w:val="26"/>
                <w:cs/>
              </w:rPr>
              <w:t>392.92</w:t>
            </w:r>
          </w:p>
        </w:tc>
        <w:tc>
          <w:tcPr>
            <w:tcW w:w="1800" w:type="dxa"/>
            <w:vAlign w:val="bottom"/>
          </w:tcPr>
          <w:p w14:paraId="232E103E" w14:textId="77777777" w:rsidR="00C95691" w:rsidRPr="00E50A6D" w:rsidRDefault="00955B9E" w:rsidP="00C95691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3931DE56" w14:textId="77777777" w:rsidR="00C95691" w:rsidRPr="00E50A6D" w:rsidRDefault="00677587" w:rsidP="00C95691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7587">
              <w:rPr>
                <w:rFonts w:asciiTheme="majorBidi" w:hAnsiTheme="majorBidi"/>
                <w:sz w:val="26"/>
                <w:szCs w:val="26"/>
                <w:cs/>
              </w:rPr>
              <w:t>25</w:t>
            </w:r>
            <w:r w:rsidRPr="00677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7587">
              <w:rPr>
                <w:rFonts w:asciiTheme="majorBidi" w:hAnsiTheme="majorBidi"/>
                <w:sz w:val="26"/>
                <w:szCs w:val="26"/>
                <w:cs/>
              </w:rPr>
              <w:t>153</w:t>
            </w:r>
            <w:r w:rsidRPr="00677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7587">
              <w:rPr>
                <w:rFonts w:asciiTheme="majorBidi" w:hAnsiTheme="majorBidi"/>
                <w:sz w:val="26"/>
                <w:szCs w:val="26"/>
                <w:cs/>
              </w:rPr>
              <w:t>392.92</w:t>
            </w:r>
          </w:p>
        </w:tc>
        <w:tc>
          <w:tcPr>
            <w:tcW w:w="1522" w:type="dxa"/>
            <w:vAlign w:val="bottom"/>
          </w:tcPr>
          <w:p w14:paraId="492B4B7B" w14:textId="77777777" w:rsidR="00C95691" w:rsidRPr="00E50A6D" w:rsidRDefault="00677587" w:rsidP="00C95691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7587">
              <w:rPr>
                <w:rFonts w:asciiTheme="majorBidi" w:hAnsiTheme="majorBidi"/>
                <w:sz w:val="26"/>
                <w:szCs w:val="26"/>
                <w:cs/>
              </w:rPr>
              <w:t>25</w:t>
            </w:r>
            <w:r w:rsidRPr="00677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7587">
              <w:rPr>
                <w:rFonts w:asciiTheme="majorBidi" w:hAnsiTheme="majorBidi"/>
                <w:sz w:val="26"/>
                <w:szCs w:val="26"/>
                <w:cs/>
              </w:rPr>
              <w:t>153</w:t>
            </w:r>
            <w:r w:rsidRPr="00677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7587">
              <w:rPr>
                <w:rFonts w:asciiTheme="majorBidi" w:hAnsiTheme="majorBidi"/>
                <w:sz w:val="26"/>
                <w:szCs w:val="26"/>
                <w:cs/>
              </w:rPr>
              <w:t>392.92</w:t>
            </w:r>
          </w:p>
        </w:tc>
      </w:tr>
      <w:tr w:rsidR="00C95691" w:rsidRPr="00E50A6D" w14:paraId="4C95528E" w14:textId="77777777" w:rsidTr="00393E78">
        <w:trPr>
          <w:trHeight w:val="374"/>
        </w:trPr>
        <w:tc>
          <w:tcPr>
            <w:tcW w:w="3240" w:type="dxa"/>
            <w:vAlign w:val="bottom"/>
            <w:hideMark/>
          </w:tcPr>
          <w:p w14:paraId="76128DCD" w14:textId="77777777" w:rsidR="00C95691" w:rsidRPr="00E50A6D" w:rsidRDefault="00C95691" w:rsidP="00C95691">
            <w:pPr>
              <w:spacing w:after="120" w:line="300" w:lineRule="exact"/>
              <w:ind w:left="360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710" w:type="dxa"/>
            <w:vAlign w:val="bottom"/>
          </w:tcPr>
          <w:p w14:paraId="40D6E324" w14:textId="77777777" w:rsidR="00C95691" w:rsidRPr="00E50A6D" w:rsidRDefault="00677587" w:rsidP="00C95691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7587">
              <w:rPr>
                <w:rFonts w:asciiTheme="majorBidi" w:hAnsiTheme="majorBidi"/>
                <w:sz w:val="26"/>
                <w:szCs w:val="26"/>
                <w:cs/>
              </w:rPr>
              <w:t>25</w:t>
            </w:r>
            <w:r w:rsidRPr="00677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7587">
              <w:rPr>
                <w:rFonts w:asciiTheme="majorBidi" w:hAnsiTheme="majorBidi"/>
                <w:sz w:val="26"/>
                <w:szCs w:val="26"/>
                <w:cs/>
              </w:rPr>
              <w:t>153</w:t>
            </w:r>
            <w:r w:rsidRPr="00677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7587">
              <w:rPr>
                <w:rFonts w:asciiTheme="majorBidi" w:hAnsiTheme="majorBidi"/>
                <w:sz w:val="26"/>
                <w:szCs w:val="26"/>
                <w:cs/>
              </w:rPr>
              <w:t>392.92</w:t>
            </w:r>
          </w:p>
        </w:tc>
        <w:tc>
          <w:tcPr>
            <w:tcW w:w="1800" w:type="dxa"/>
            <w:vAlign w:val="bottom"/>
          </w:tcPr>
          <w:p w14:paraId="0ED4A4B0" w14:textId="77777777" w:rsidR="00C95691" w:rsidRPr="00E50A6D" w:rsidRDefault="00423129" w:rsidP="00C95691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3129">
              <w:rPr>
                <w:rFonts w:asciiTheme="majorBidi" w:hAnsiTheme="majorBidi"/>
                <w:sz w:val="26"/>
                <w:szCs w:val="26"/>
                <w:cs/>
              </w:rPr>
              <w:t>184</w:t>
            </w:r>
            <w:r w:rsidRPr="0042312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3129">
              <w:rPr>
                <w:rFonts w:asciiTheme="majorBidi" w:hAnsiTheme="majorBidi"/>
                <w:sz w:val="26"/>
                <w:szCs w:val="26"/>
                <w:cs/>
              </w:rPr>
              <w:t>566</w:t>
            </w:r>
            <w:r w:rsidRPr="0042312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3129">
              <w:rPr>
                <w:rFonts w:asciiTheme="majorBidi" w:hAnsiTheme="majorBidi"/>
                <w:sz w:val="26"/>
                <w:szCs w:val="26"/>
                <w:cs/>
              </w:rPr>
              <w:t>582.25</w:t>
            </w:r>
          </w:p>
        </w:tc>
        <w:tc>
          <w:tcPr>
            <w:tcW w:w="1620" w:type="dxa"/>
            <w:vAlign w:val="bottom"/>
          </w:tcPr>
          <w:p w14:paraId="0EBEA7CB" w14:textId="77777777" w:rsidR="00C95691" w:rsidRPr="00E50A6D" w:rsidRDefault="00423129" w:rsidP="00C95691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3129">
              <w:rPr>
                <w:rFonts w:asciiTheme="majorBidi" w:hAnsiTheme="majorBidi"/>
                <w:sz w:val="26"/>
                <w:szCs w:val="26"/>
                <w:cs/>
              </w:rPr>
              <w:t>209</w:t>
            </w:r>
            <w:r w:rsidRPr="0042312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3129">
              <w:rPr>
                <w:rFonts w:asciiTheme="majorBidi" w:hAnsiTheme="majorBidi"/>
                <w:sz w:val="26"/>
                <w:szCs w:val="26"/>
                <w:cs/>
              </w:rPr>
              <w:t>719</w:t>
            </w:r>
            <w:r w:rsidRPr="0042312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3129">
              <w:rPr>
                <w:rFonts w:asciiTheme="majorBidi" w:hAnsiTheme="majorBidi"/>
                <w:sz w:val="26"/>
                <w:szCs w:val="26"/>
                <w:cs/>
              </w:rPr>
              <w:t>975.17</w:t>
            </w:r>
          </w:p>
        </w:tc>
        <w:tc>
          <w:tcPr>
            <w:tcW w:w="1522" w:type="dxa"/>
            <w:vAlign w:val="bottom"/>
          </w:tcPr>
          <w:p w14:paraId="4337BE88" w14:textId="77777777" w:rsidR="00C95691" w:rsidRPr="00E50A6D" w:rsidRDefault="00423129" w:rsidP="00C95691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3129">
              <w:rPr>
                <w:rFonts w:asciiTheme="majorBidi" w:hAnsiTheme="majorBidi"/>
                <w:sz w:val="26"/>
                <w:szCs w:val="26"/>
                <w:cs/>
              </w:rPr>
              <w:t>209</w:t>
            </w:r>
            <w:r w:rsidRPr="0042312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3129">
              <w:rPr>
                <w:rFonts w:asciiTheme="majorBidi" w:hAnsiTheme="majorBidi"/>
                <w:sz w:val="26"/>
                <w:szCs w:val="26"/>
                <w:cs/>
              </w:rPr>
              <w:t>719</w:t>
            </w:r>
            <w:r w:rsidRPr="0042312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3129">
              <w:rPr>
                <w:rFonts w:asciiTheme="majorBidi" w:hAnsiTheme="majorBidi"/>
                <w:sz w:val="26"/>
                <w:szCs w:val="26"/>
                <w:cs/>
              </w:rPr>
              <w:t>975.17</w:t>
            </w:r>
          </w:p>
        </w:tc>
      </w:tr>
      <w:tr w:rsidR="00C95691" w:rsidRPr="00E50A6D" w14:paraId="14DDFB15" w14:textId="77777777" w:rsidTr="00393E78">
        <w:trPr>
          <w:trHeight w:val="374"/>
        </w:trPr>
        <w:tc>
          <w:tcPr>
            <w:tcW w:w="3240" w:type="dxa"/>
            <w:vAlign w:val="bottom"/>
          </w:tcPr>
          <w:p w14:paraId="178CE1B0" w14:textId="77777777" w:rsidR="00C95691" w:rsidRPr="00E50A6D" w:rsidRDefault="00C95691" w:rsidP="00C95691">
            <w:pPr>
              <w:spacing w:after="120" w:line="320" w:lineRule="exact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12BAD716" w14:textId="77777777" w:rsidR="00C95691" w:rsidRPr="00E50A6D" w:rsidRDefault="00C95691" w:rsidP="00C95691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24DA18AC" w14:textId="77777777" w:rsidR="00C95691" w:rsidRPr="00E50A6D" w:rsidRDefault="00C95691" w:rsidP="00C95691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DF1425E" w14:textId="77777777" w:rsidR="00C95691" w:rsidRPr="00E50A6D" w:rsidRDefault="00C95691" w:rsidP="00C95691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0B8BFFB8" w14:textId="77777777" w:rsidR="00C95691" w:rsidRPr="00E50A6D" w:rsidRDefault="00C95691" w:rsidP="00C95691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</w:tr>
      <w:tr w:rsidR="00C95691" w:rsidRPr="00E50A6D" w14:paraId="04E155DD" w14:textId="77777777" w:rsidTr="00393E78">
        <w:trPr>
          <w:trHeight w:val="374"/>
        </w:trPr>
        <w:tc>
          <w:tcPr>
            <w:tcW w:w="3240" w:type="dxa"/>
            <w:vAlign w:val="bottom"/>
          </w:tcPr>
          <w:p w14:paraId="22F601D0" w14:textId="77777777" w:rsidR="00C95691" w:rsidRPr="00E50A6D" w:rsidRDefault="00C95691" w:rsidP="00C95691">
            <w:pPr>
              <w:spacing w:after="120" w:line="320" w:lineRule="exact"/>
              <w:ind w:left="161" w:hanging="161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10" w:type="dxa"/>
            <w:vAlign w:val="bottom"/>
          </w:tcPr>
          <w:p w14:paraId="52B05058" w14:textId="77777777" w:rsidR="00C95691" w:rsidRPr="00E50A6D" w:rsidRDefault="00016202" w:rsidP="00C95691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51071A42" w14:textId="77777777" w:rsidR="00C95691" w:rsidRPr="00E50A6D" w:rsidRDefault="00016202" w:rsidP="00C95691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4C60">
              <w:rPr>
                <w:rFonts w:asciiTheme="majorBidi" w:hAnsiTheme="majorBidi"/>
                <w:sz w:val="26"/>
                <w:szCs w:val="26"/>
                <w:cs/>
              </w:rPr>
              <w:t>44</w:t>
            </w:r>
            <w:r w:rsidRPr="00474C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74C60">
              <w:rPr>
                <w:rFonts w:asciiTheme="majorBidi" w:hAnsiTheme="majorBidi"/>
                <w:sz w:val="26"/>
                <w:szCs w:val="26"/>
                <w:cs/>
              </w:rPr>
              <w:t>167</w:t>
            </w:r>
            <w:r w:rsidRPr="00474C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74C60">
              <w:rPr>
                <w:rFonts w:asciiTheme="majorBidi" w:hAnsiTheme="majorBidi"/>
                <w:sz w:val="26"/>
                <w:szCs w:val="26"/>
                <w:cs/>
              </w:rPr>
              <w:t>768.64</w:t>
            </w:r>
          </w:p>
        </w:tc>
        <w:tc>
          <w:tcPr>
            <w:tcW w:w="1620" w:type="dxa"/>
            <w:vAlign w:val="bottom"/>
          </w:tcPr>
          <w:p w14:paraId="18872B19" w14:textId="77777777" w:rsidR="00C95691" w:rsidRPr="00E50A6D" w:rsidRDefault="00170723" w:rsidP="00C95691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0723">
              <w:rPr>
                <w:rFonts w:asciiTheme="majorBidi" w:hAnsiTheme="majorBidi"/>
                <w:sz w:val="26"/>
                <w:szCs w:val="26"/>
                <w:cs/>
              </w:rPr>
              <w:t>44</w:t>
            </w:r>
            <w:r w:rsidRPr="001707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0723">
              <w:rPr>
                <w:rFonts w:asciiTheme="majorBidi" w:hAnsiTheme="majorBidi"/>
                <w:sz w:val="26"/>
                <w:szCs w:val="26"/>
                <w:cs/>
              </w:rPr>
              <w:t>167</w:t>
            </w:r>
            <w:r w:rsidRPr="001707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0723">
              <w:rPr>
                <w:rFonts w:asciiTheme="majorBidi" w:hAnsiTheme="majorBidi"/>
                <w:sz w:val="26"/>
                <w:szCs w:val="26"/>
                <w:cs/>
              </w:rPr>
              <w:t>768.64</w:t>
            </w:r>
          </w:p>
        </w:tc>
        <w:tc>
          <w:tcPr>
            <w:tcW w:w="1522" w:type="dxa"/>
            <w:vAlign w:val="bottom"/>
          </w:tcPr>
          <w:p w14:paraId="148D1EC0" w14:textId="77777777" w:rsidR="00C95691" w:rsidRPr="00E50A6D" w:rsidRDefault="00170723" w:rsidP="00C95691">
            <w:pP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0723">
              <w:rPr>
                <w:rFonts w:asciiTheme="majorBidi" w:hAnsiTheme="majorBidi"/>
                <w:sz w:val="26"/>
                <w:szCs w:val="26"/>
                <w:cs/>
              </w:rPr>
              <w:t>44</w:t>
            </w:r>
            <w:r w:rsidRPr="001707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0723">
              <w:rPr>
                <w:rFonts w:asciiTheme="majorBidi" w:hAnsiTheme="majorBidi"/>
                <w:sz w:val="26"/>
                <w:szCs w:val="26"/>
                <w:cs/>
              </w:rPr>
              <w:t>167</w:t>
            </w:r>
            <w:r w:rsidRPr="001707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0723">
              <w:rPr>
                <w:rFonts w:asciiTheme="majorBidi" w:hAnsiTheme="majorBidi"/>
                <w:sz w:val="26"/>
                <w:szCs w:val="26"/>
                <w:cs/>
              </w:rPr>
              <w:t>768.64</w:t>
            </w:r>
          </w:p>
        </w:tc>
      </w:tr>
      <w:tr w:rsidR="00C95691" w:rsidRPr="00E50A6D" w14:paraId="5B34A19A" w14:textId="77777777" w:rsidTr="00393E78">
        <w:trPr>
          <w:trHeight w:val="374"/>
        </w:trPr>
        <w:tc>
          <w:tcPr>
            <w:tcW w:w="3240" w:type="dxa"/>
            <w:vAlign w:val="bottom"/>
          </w:tcPr>
          <w:p w14:paraId="53A7B5E8" w14:textId="77777777" w:rsidR="00C95691" w:rsidRPr="00E50A6D" w:rsidRDefault="00C95691" w:rsidP="00C95691">
            <w:pPr>
              <w:spacing w:after="120" w:line="320" w:lineRule="exact"/>
              <w:ind w:left="161" w:hanging="161"/>
              <w:rPr>
                <w:sz w:val="26"/>
                <w:szCs w:val="26"/>
                <w:cs/>
              </w:rPr>
            </w:pPr>
            <w:r w:rsidRPr="00E50A6D">
              <w:rPr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10" w:type="dxa"/>
            <w:vAlign w:val="bottom"/>
          </w:tcPr>
          <w:p w14:paraId="63FA6F14" w14:textId="77777777" w:rsidR="00C95691" w:rsidRPr="00E50A6D" w:rsidRDefault="00170723" w:rsidP="00C95691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19843E64" w14:textId="77777777" w:rsidR="00C95691" w:rsidRPr="00E50A6D" w:rsidRDefault="00170723" w:rsidP="00C95691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0723">
              <w:rPr>
                <w:rFonts w:asciiTheme="majorBidi" w:hAnsiTheme="majorBidi"/>
                <w:sz w:val="26"/>
                <w:szCs w:val="26"/>
                <w:cs/>
              </w:rPr>
              <w:t>92</w:t>
            </w:r>
            <w:r w:rsidRPr="001707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0723">
              <w:rPr>
                <w:rFonts w:asciiTheme="majorBidi" w:hAnsiTheme="majorBidi"/>
                <w:sz w:val="26"/>
                <w:szCs w:val="26"/>
                <w:cs/>
              </w:rPr>
              <w:t>003</w:t>
            </w:r>
            <w:r w:rsidRPr="001707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0723">
              <w:rPr>
                <w:rFonts w:asciiTheme="majorBidi" w:hAnsiTheme="majorBidi"/>
                <w:sz w:val="26"/>
                <w:szCs w:val="26"/>
                <w:cs/>
              </w:rPr>
              <w:t>624.92</w:t>
            </w:r>
          </w:p>
        </w:tc>
        <w:tc>
          <w:tcPr>
            <w:tcW w:w="1620" w:type="dxa"/>
            <w:vAlign w:val="bottom"/>
          </w:tcPr>
          <w:p w14:paraId="015A39EE" w14:textId="77777777" w:rsidR="00C95691" w:rsidRPr="00E50A6D" w:rsidRDefault="00170723" w:rsidP="00C95691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0723">
              <w:rPr>
                <w:rFonts w:asciiTheme="majorBidi" w:hAnsiTheme="majorBidi"/>
                <w:sz w:val="26"/>
                <w:szCs w:val="26"/>
                <w:cs/>
              </w:rPr>
              <w:t>92</w:t>
            </w:r>
            <w:r w:rsidRPr="001707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0723">
              <w:rPr>
                <w:rFonts w:asciiTheme="majorBidi" w:hAnsiTheme="majorBidi"/>
                <w:sz w:val="26"/>
                <w:szCs w:val="26"/>
                <w:cs/>
              </w:rPr>
              <w:t>003</w:t>
            </w:r>
            <w:r w:rsidRPr="001707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0723">
              <w:rPr>
                <w:rFonts w:asciiTheme="majorBidi" w:hAnsiTheme="majorBidi"/>
                <w:sz w:val="26"/>
                <w:szCs w:val="26"/>
                <w:cs/>
              </w:rPr>
              <w:t>624.92</w:t>
            </w:r>
          </w:p>
        </w:tc>
        <w:tc>
          <w:tcPr>
            <w:tcW w:w="1522" w:type="dxa"/>
            <w:vAlign w:val="bottom"/>
          </w:tcPr>
          <w:p w14:paraId="7D6D0A64" w14:textId="77777777" w:rsidR="00C95691" w:rsidRPr="00E50A6D" w:rsidRDefault="00170723" w:rsidP="00C95691">
            <w:pP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0723">
              <w:rPr>
                <w:rFonts w:asciiTheme="majorBidi" w:hAnsiTheme="majorBidi"/>
                <w:sz w:val="26"/>
                <w:szCs w:val="26"/>
                <w:cs/>
              </w:rPr>
              <w:t>92</w:t>
            </w:r>
            <w:r w:rsidRPr="001707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0723">
              <w:rPr>
                <w:rFonts w:asciiTheme="majorBidi" w:hAnsiTheme="majorBidi"/>
                <w:sz w:val="26"/>
                <w:szCs w:val="26"/>
                <w:cs/>
              </w:rPr>
              <w:t>003</w:t>
            </w:r>
            <w:r w:rsidRPr="001707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0723">
              <w:rPr>
                <w:rFonts w:asciiTheme="majorBidi" w:hAnsiTheme="majorBidi"/>
                <w:sz w:val="26"/>
                <w:szCs w:val="26"/>
                <w:cs/>
              </w:rPr>
              <w:t>624.92</w:t>
            </w:r>
          </w:p>
        </w:tc>
      </w:tr>
      <w:tr w:rsidR="00C95691" w:rsidRPr="00E50A6D" w14:paraId="55440973" w14:textId="77777777" w:rsidTr="00393E78">
        <w:trPr>
          <w:trHeight w:val="374"/>
        </w:trPr>
        <w:tc>
          <w:tcPr>
            <w:tcW w:w="3240" w:type="dxa"/>
            <w:vAlign w:val="bottom"/>
          </w:tcPr>
          <w:p w14:paraId="0D287F51" w14:textId="77777777" w:rsidR="00C95691" w:rsidRPr="00E50A6D" w:rsidRDefault="00C95691" w:rsidP="00C95691">
            <w:pPr>
              <w:spacing w:after="120" w:line="320" w:lineRule="exact"/>
              <w:ind w:left="250" w:hanging="250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vAlign w:val="bottom"/>
          </w:tcPr>
          <w:p w14:paraId="65A90F41" w14:textId="77777777" w:rsidR="00C95691" w:rsidRPr="00E50A6D" w:rsidRDefault="00450C76" w:rsidP="00C95691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21BB1FBC" w14:textId="77777777" w:rsidR="00C95691" w:rsidRPr="00E50A6D" w:rsidRDefault="00450C76" w:rsidP="00C95691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0C76">
              <w:rPr>
                <w:rFonts w:asciiTheme="majorBidi" w:hAnsiTheme="majorBidi"/>
                <w:sz w:val="26"/>
                <w:szCs w:val="26"/>
                <w:cs/>
              </w:rPr>
              <w:t>24</w:t>
            </w:r>
            <w:r w:rsidRPr="00450C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0C76">
              <w:rPr>
                <w:rFonts w:asciiTheme="majorBidi" w:hAnsiTheme="majorBidi"/>
                <w:sz w:val="26"/>
                <w:szCs w:val="26"/>
                <w:cs/>
              </w:rPr>
              <w:t>229</w:t>
            </w:r>
            <w:r w:rsidRPr="00450C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0C76">
              <w:rPr>
                <w:rFonts w:asciiTheme="majorBidi" w:hAnsiTheme="majorBidi"/>
                <w:sz w:val="26"/>
                <w:szCs w:val="26"/>
                <w:cs/>
              </w:rPr>
              <w:t>080.83</w:t>
            </w:r>
          </w:p>
        </w:tc>
        <w:tc>
          <w:tcPr>
            <w:tcW w:w="1620" w:type="dxa"/>
            <w:vAlign w:val="bottom"/>
          </w:tcPr>
          <w:p w14:paraId="22BD3116" w14:textId="77777777" w:rsidR="00C95691" w:rsidRPr="00E50A6D" w:rsidRDefault="00450C76" w:rsidP="00C95691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0C76">
              <w:rPr>
                <w:rFonts w:asciiTheme="majorBidi" w:hAnsiTheme="majorBidi"/>
                <w:sz w:val="26"/>
                <w:szCs w:val="26"/>
                <w:cs/>
              </w:rPr>
              <w:t>24</w:t>
            </w:r>
            <w:r w:rsidRPr="00450C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0C76">
              <w:rPr>
                <w:rFonts w:asciiTheme="majorBidi" w:hAnsiTheme="majorBidi"/>
                <w:sz w:val="26"/>
                <w:szCs w:val="26"/>
                <w:cs/>
              </w:rPr>
              <w:t>229</w:t>
            </w:r>
            <w:r w:rsidRPr="00450C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0C76">
              <w:rPr>
                <w:rFonts w:asciiTheme="majorBidi" w:hAnsiTheme="majorBidi"/>
                <w:sz w:val="26"/>
                <w:szCs w:val="26"/>
                <w:cs/>
              </w:rPr>
              <w:t>080.83</w:t>
            </w:r>
          </w:p>
        </w:tc>
        <w:tc>
          <w:tcPr>
            <w:tcW w:w="1522" w:type="dxa"/>
            <w:vAlign w:val="bottom"/>
          </w:tcPr>
          <w:p w14:paraId="4F10DEE6" w14:textId="77777777" w:rsidR="00C95691" w:rsidRPr="00E50A6D" w:rsidRDefault="00450C76" w:rsidP="00C95691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0C76">
              <w:rPr>
                <w:rFonts w:asciiTheme="majorBidi" w:hAnsiTheme="majorBidi"/>
                <w:sz w:val="26"/>
                <w:szCs w:val="26"/>
                <w:cs/>
              </w:rPr>
              <w:t>24</w:t>
            </w:r>
            <w:r w:rsidRPr="00450C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0C76">
              <w:rPr>
                <w:rFonts w:asciiTheme="majorBidi" w:hAnsiTheme="majorBidi"/>
                <w:sz w:val="26"/>
                <w:szCs w:val="26"/>
                <w:cs/>
              </w:rPr>
              <w:t>229</w:t>
            </w:r>
            <w:r w:rsidRPr="00450C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0C76">
              <w:rPr>
                <w:rFonts w:asciiTheme="majorBidi" w:hAnsiTheme="majorBidi"/>
                <w:sz w:val="26"/>
                <w:szCs w:val="26"/>
                <w:cs/>
              </w:rPr>
              <w:t>080.83</w:t>
            </w:r>
          </w:p>
        </w:tc>
      </w:tr>
      <w:tr w:rsidR="00C95691" w:rsidRPr="00E50A6D" w14:paraId="1A7A2656" w14:textId="77777777" w:rsidTr="00393E78">
        <w:trPr>
          <w:trHeight w:val="315"/>
        </w:trPr>
        <w:tc>
          <w:tcPr>
            <w:tcW w:w="3240" w:type="dxa"/>
            <w:vAlign w:val="bottom"/>
            <w:hideMark/>
          </w:tcPr>
          <w:p w14:paraId="2E2B7032" w14:textId="77777777" w:rsidR="00C95691" w:rsidRPr="00E50A6D" w:rsidRDefault="00C95691" w:rsidP="00C95691">
            <w:pPr>
              <w:spacing w:after="120" w:line="320" w:lineRule="exact"/>
              <w:ind w:left="360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710" w:type="dxa"/>
            <w:vAlign w:val="bottom"/>
          </w:tcPr>
          <w:p w14:paraId="537C0BD3" w14:textId="77777777" w:rsidR="00C95691" w:rsidRPr="00E50A6D" w:rsidRDefault="00450C76" w:rsidP="00C95691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58DE7970" w14:textId="77777777" w:rsidR="00C95691" w:rsidRPr="00E50A6D" w:rsidRDefault="00450C76" w:rsidP="00C95691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0C76">
              <w:rPr>
                <w:rFonts w:asciiTheme="majorBidi" w:hAnsiTheme="majorBidi"/>
                <w:sz w:val="26"/>
                <w:szCs w:val="26"/>
                <w:cs/>
              </w:rPr>
              <w:t>160</w:t>
            </w:r>
            <w:r w:rsidRPr="00450C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0C76">
              <w:rPr>
                <w:rFonts w:asciiTheme="majorBidi" w:hAnsiTheme="majorBidi"/>
                <w:sz w:val="26"/>
                <w:szCs w:val="26"/>
                <w:cs/>
              </w:rPr>
              <w:t>400</w:t>
            </w:r>
            <w:r w:rsidRPr="00450C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0C76">
              <w:rPr>
                <w:rFonts w:asciiTheme="majorBidi" w:hAnsiTheme="majorBidi"/>
                <w:sz w:val="26"/>
                <w:szCs w:val="26"/>
                <w:cs/>
              </w:rPr>
              <w:t>474.39</w:t>
            </w:r>
          </w:p>
        </w:tc>
        <w:tc>
          <w:tcPr>
            <w:tcW w:w="1620" w:type="dxa"/>
            <w:vAlign w:val="bottom"/>
          </w:tcPr>
          <w:p w14:paraId="69E5AB15" w14:textId="77777777" w:rsidR="00C95691" w:rsidRPr="00E50A6D" w:rsidRDefault="00450C76" w:rsidP="00C95691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0C76">
              <w:rPr>
                <w:rFonts w:asciiTheme="majorBidi" w:hAnsiTheme="majorBidi"/>
                <w:sz w:val="26"/>
                <w:szCs w:val="26"/>
                <w:cs/>
              </w:rPr>
              <w:t>160</w:t>
            </w:r>
            <w:r w:rsidRPr="00450C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0C76">
              <w:rPr>
                <w:rFonts w:asciiTheme="majorBidi" w:hAnsiTheme="majorBidi"/>
                <w:sz w:val="26"/>
                <w:szCs w:val="26"/>
                <w:cs/>
              </w:rPr>
              <w:t>400</w:t>
            </w:r>
            <w:r w:rsidRPr="00450C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0C76">
              <w:rPr>
                <w:rFonts w:asciiTheme="majorBidi" w:hAnsiTheme="majorBidi"/>
                <w:sz w:val="26"/>
                <w:szCs w:val="26"/>
                <w:cs/>
              </w:rPr>
              <w:t>474.39</w:t>
            </w:r>
          </w:p>
        </w:tc>
        <w:tc>
          <w:tcPr>
            <w:tcW w:w="1522" w:type="dxa"/>
            <w:vAlign w:val="bottom"/>
          </w:tcPr>
          <w:p w14:paraId="2AE125F6" w14:textId="77777777" w:rsidR="00C95691" w:rsidRPr="00E50A6D" w:rsidRDefault="00450C76" w:rsidP="00C95691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0C76">
              <w:rPr>
                <w:rFonts w:asciiTheme="majorBidi" w:hAnsiTheme="majorBidi"/>
                <w:sz w:val="26"/>
                <w:szCs w:val="26"/>
                <w:cs/>
              </w:rPr>
              <w:t>160</w:t>
            </w:r>
            <w:r w:rsidRPr="00450C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0C76">
              <w:rPr>
                <w:rFonts w:asciiTheme="majorBidi" w:hAnsiTheme="majorBidi"/>
                <w:sz w:val="26"/>
                <w:szCs w:val="26"/>
                <w:cs/>
              </w:rPr>
              <w:t>400</w:t>
            </w:r>
            <w:r w:rsidRPr="00450C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0C76">
              <w:rPr>
                <w:rFonts w:asciiTheme="majorBidi" w:hAnsiTheme="majorBidi"/>
                <w:sz w:val="26"/>
                <w:szCs w:val="26"/>
                <w:cs/>
              </w:rPr>
              <w:t>474.39</w:t>
            </w:r>
          </w:p>
        </w:tc>
      </w:tr>
    </w:tbl>
    <w:p w14:paraId="5B1D6E28" w14:textId="77777777" w:rsidR="00C3362D" w:rsidRPr="00E50A6D" w:rsidRDefault="00C3362D" w:rsidP="00D44F8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317E839" w14:textId="77777777" w:rsidR="00C3362D" w:rsidRPr="00E50A6D" w:rsidRDefault="00C3362D" w:rsidP="00D44F8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7349792" w14:textId="77777777" w:rsidR="00C3362D" w:rsidRDefault="00C3362D" w:rsidP="00D44F8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7A76CBE" w14:textId="77777777" w:rsidR="005C2C42" w:rsidRPr="00E50A6D" w:rsidRDefault="005C2C42" w:rsidP="00D44F8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D039169" w14:textId="77777777" w:rsidR="00C3362D" w:rsidRPr="00E50A6D" w:rsidRDefault="00C3362D" w:rsidP="00D44F8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CEE4190" w14:textId="77777777" w:rsidR="0008361B" w:rsidRPr="00E50A6D" w:rsidRDefault="0008361B" w:rsidP="00D44F8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B55F1AC" w14:textId="77777777" w:rsidR="009C5473" w:rsidRPr="00E50A6D" w:rsidRDefault="009C5473" w:rsidP="00D44F8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B2554D0" w14:textId="77777777" w:rsidR="0008361B" w:rsidRPr="00E50A6D" w:rsidRDefault="0008361B" w:rsidP="00D44F8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23376D2" w14:textId="77777777" w:rsidR="0008361B" w:rsidRPr="00E50A6D" w:rsidRDefault="0008361B" w:rsidP="00D44F8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B62262A" w14:textId="77777777" w:rsidR="0008361B" w:rsidRPr="00E50A6D" w:rsidRDefault="0008361B" w:rsidP="00D44F8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F5EE4DD" w14:textId="77777777" w:rsidR="0008361B" w:rsidRPr="00E50A6D" w:rsidRDefault="0008361B" w:rsidP="00D44F8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67EB054" w14:textId="77777777" w:rsidR="00393E78" w:rsidRPr="00E50A6D" w:rsidRDefault="00393E78" w:rsidP="00D44F8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53F4948" w14:textId="77777777" w:rsidR="0008361B" w:rsidRPr="00E50A6D" w:rsidRDefault="0008361B" w:rsidP="00D44F84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7EAFC90" w14:textId="77777777" w:rsidR="0008361B" w:rsidRPr="00E50A6D" w:rsidRDefault="0008361B" w:rsidP="00E933C8">
      <w:pPr>
        <w:numPr>
          <w:ilvl w:val="0"/>
          <w:numId w:val="84"/>
        </w:numPr>
        <w:spacing w:before="240"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  <w:r w:rsidRPr="00E50A6D">
        <w:rPr>
          <w:rFonts w:ascii="Angsana New" w:hAnsi="Angsana New"/>
          <w:b/>
          <w:bCs/>
          <w:sz w:val="30"/>
          <w:szCs w:val="30"/>
        </w:rPr>
        <w:t xml:space="preserve"> 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4CE7FD00" w14:textId="77777777" w:rsidR="0008361B" w:rsidRPr="002D0316" w:rsidRDefault="0008361B" w:rsidP="0008361B">
      <w:pPr>
        <w:spacing w:after="120" w:line="240" w:lineRule="atLeast"/>
        <w:ind w:left="567"/>
        <w:rPr>
          <w:rFonts w:ascii="Angsana New" w:hAnsi="Angsana New"/>
          <w:sz w:val="30"/>
          <w:szCs w:val="30"/>
          <w:u w:val="single"/>
        </w:rPr>
      </w:pPr>
      <w:r w:rsidRPr="002D0316">
        <w:rPr>
          <w:rFonts w:ascii="Angsana New" w:hAnsi="Angsana New"/>
          <w:sz w:val="30"/>
          <w:szCs w:val="30"/>
          <w:u w:val="single"/>
          <w:cs/>
        </w:rPr>
        <w:t>มูลค่ายุติธรรมของเครื่องมือทางการเงิน</w:t>
      </w:r>
      <w:r w:rsidRPr="002D0316">
        <w:rPr>
          <w:rFonts w:ascii="Angsana New" w:hAnsi="Angsana New" w:hint="cs"/>
          <w:sz w:val="30"/>
          <w:szCs w:val="30"/>
          <w:u w:val="single"/>
          <w:cs/>
        </w:rPr>
        <w:t xml:space="preserve"> (ต่อ)</w:t>
      </w:r>
    </w:p>
    <w:tbl>
      <w:tblPr>
        <w:tblW w:w="989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1800"/>
        <w:gridCol w:w="1620"/>
        <w:gridCol w:w="1522"/>
      </w:tblGrid>
      <w:tr w:rsidR="00732894" w:rsidRPr="00E50A6D" w14:paraId="119C7E25" w14:textId="77777777" w:rsidTr="00BA2E9D">
        <w:trPr>
          <w:trHeight w:val="374"/>
        </w:trPr>
        <w:tc>
          <w:tcPr>
            <w:tcW w:w="3240" w:type="dxa"/>
            <w:vAlign w:val="bottom"/>
          </w:tcPr>
          <w:p w14:paraId="7AE1B6EC" w14:textId="77777777" w:rsidR="00732894" w:rsidRPr="00E50A6D" w:rsidRDefault="00732894" w:rsidP="007B237F">
            <w:pPr>
              <w:spacing w:after="120" w:line="30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6652" w:type="dxa"/>
            <w:gridSpan w:val="4"/>
            <w:vAlign w:val="bottom"/>
            <w:hideMark/>
          </w:tcPr>
          <w:p w14:paraId="40337857" w14:textId="77777777" w:rsidR="00732894" w:rsidRPr="00CB5105" w:rsidRDefault="00732894" w:rsidP="007B237F">
            <w:pPr>
              <w:spacing w:after="120" w:line="300" w:lineRule="exact"/>
              <w:ind w:left="360"/>
              <w:jc w:val="right"/>
              <w:rPr>
                <w:sz w:val="26"/>
                <w:szCs w:val="26"/>
              </w:rPr>
            </w:pPr>
            <w:r w:rsidRPr="00CB5105">
              <w:rPr>
                <w:sz w:val="26"/>
                <w:szCs w:val="26"/>
                <w:cs/>
              </w:rPr>
              <w:t>(หน่วย: บาท)</w:t>
            </w:r>
          </w:p>
        </w:tc>
      </w:tr>
      <w:tr w:rsidR="00732894" w:rsidRPr="00E50A6D" w14:paraId="7C5DFC1F" w14:textId="77777777" w:rsidTr="00BA2E9D">
        <w:trPr>
          <w:trHeight w:val="374"/>
        </w:trPr>
        <w:tc>
          <w:tcPr>
            <w:tcW w:w="3240" w:type="dxa"/>
            <w:vAlign w:val="bottom"/>
          </w:tcPr>
          <w:p w14:paraId="3BA0116E" w14:textId="77777777" w:rsidR="00732894" w:rsidRPr="00E50A6D" w:rsidRDefault="00732894" w:rsidP="007B237F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6652" w:type="dxa"/>
            <w:gridSpan w:val="4"/>
            <w:vAlign w:val="bottom"/>
            <w:hideMark/>
          </w:tcPr>
          <w:p w14:paraId="06C98773" w14:textId="77777777" w:rsidR="00732894" w:rsidRPr="002D0316" w:rsidRDefault="00732894" w:rsidP="007B237F">
            <w:pPr>
              <w:pBdr>
                <w:bottom w:val="single" w:sz="4" w:space="1" w:color="auto"/>
              </w:pBdr>
              <w:spacing w:after="120" w:line="300" w:lineRule="exact"/>
              <w:ind w:left="36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031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 w:rsidRPr="002D0316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เฉพาะกิจการ</w:t>
            </w:r>
            <w:r w:rsidRPr="002D03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ณ วันที่ </w:t>
            </w:r>
            <w:r w:rsidRPr="002D031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2D03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2D031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732894" w:rsidRPr="00E50A6D" w14:paraId="0D5936E2" w14:textId="77777777" w:rsidTr="00BA2E9D">
        <w:trPr>
          <w:trHeight w:val="374"/>
        </w:trPr>
        <w:tc>
          <w:tcPr>
            <w:tcW w:w="3240" w:type="dxa"/>
            <w:vAlign w:val="bottom"/>
          </w:tcPr>
          <w:p w14:paraId="3C9E3E0D" w14:textId="77777777" w:rsidR="00732894" w:rsidRPr="00E50A6D" w:rsidRDefault="00732894" w:rsidP="007B237F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14:paraId="1DBF5E41" w14:textId="77777777" w:rsidR="00732894" w:rsidRPr="00E50A6D" w:rsidRDefault="00732894" w:rsidP="007B237F">
            <w:pPr>
              <w:pBdr>
                <w:bottom w:val="single" w:sz="4" w:space="1" w:color="auto"/>
              </w:pBdr>
              <w:spacing w:after="120" w:line="300" w:lineRule="exact"/>
              <w:ind w:left="360" w:right="-74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522" w:type="dxa"/>
            <w:vAlign w:val="bottom"/>
            <w:hideMark/>
          </w:tcPr>
          <w:p w14:paraId="518F9BCF" w14:textId="77777777" w:rsidR="00732894" w:rsidRPr="00E50A6D" w:rsidRDefault="00732894" w:rsidP="007B237F">
            <w:pPr>
              <w:pBdr>
                <w:bottom w:val="single" w:sz="4" w:space="1" w:color="auto"/>
              </w:pBdr>
              <w:spacing w:after="120" w:line="300" w:lineRule="exact"/>
              <w:ind w:left="360" w:right="-74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มูลค่ายุติธรรม</w:t>
            </w:r>
          </w:p>
        </w:tc>
      </w:tr>
      <w:tr w:rsidR="00732894" w:rsidRPr="00E50A6D" w14:paraId="0DB33974" w14:textId="77777777" w:rsidTr="00BA2E9D">
        <w:trPr>
          <w:trHeight w:val="720"/>
        </w:trPr>
        <w:tc>
          <w:tcPr>
            <w:tcW w:w="3240" w:type="dxa"/>
            <w:vAlign w:val="bottom"/>
          </w:tcPr>
          <w:p w14:paraId="329B380C" w14:textId="77777777" w:rsidR="00732894" w:rsidRPr="00E50A6D" w:rsidRDefault="00732894" w:rsidP="007B237F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vAlign w:val="bottom"/>
            <w:hideMark/>
          </w:tcPr>
          <w:p w14:paraId="07C1E3D4" w14:textId="77777777" w:rsidR="00732894" w:rsidRPr="00E50A6D" w:rsidRDefault="00732894" w:rsidP="007B237F">
            <w:pPr>
              <w:pBdr>
                <w:bottom w:val="single" w:sz="4" w:space="1" w:color="auto"/>
              </w:pBdr>
              <w:spacing w:after="120" w:line="300" w:lineRule="exact"/>
              <w:ind w:left="70" w:right="-15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มูลค่ายุติธรรมผ่านกำไรขาดทุน</w:t>
            </w:r>
            <w:r w:rsidRPr="004B1068">
              <w:rPr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800" w:type="dxa"/>
            <w:vAlign w:val="bottom"/>
            <w:hideMark/>
          </w:tcPr>
          <w:p w14:paraId="344DE9B9" w14:textId="77777777" w:rsidR="00732894" w:rsidRPr="00E50A6D" w:rsidRDefault="00732894" w:rsidP="007B237F">
            <w:pPr>
              <w:pBdr>
                <w:bottom w:val="single" w:sz="4" w:space="1" w:color="auto"/>
              </w:pBdr>
              <w:spacing w:after="120" w:line="300" w:lineRule="exact"/>
              <w:ind w:left="360" w:right="-15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ราคาทุน</w:t>
            </w:r>
            <w:r w:rsidRPr="00E50A6D">
              <w:rPr>
                <w:sz w:val="26"/>
                <w:szCs w:val="26"/>
                <w:cs/>
              </w:rPr>
              <w:br/>
              <w:t>ตัดจำหน่าย</w:t>
            </w:r>
          </w:p>
        </w:tc>
        <w:tc>
          <w:tcPr>
            <w:tcW w:w="1620" w:type="dxa"/>
            <w:vAlign w:val="bottom"/>
            <w:hideMark/>
          </w:tcPr>
          <w:p w14:paraId="2C0C3068" w14:textId="77777777" w:rsidR="00732894" w:rsidRPr="00E50A6D" w:rsidRDefault="00732894" w:rsidP="007B237F">
            <w:pPr>
              <w:pBdr>
                <w:bottom w:val="single" w:sz="4" w:space="1" w:color="auto"/>
              </w:pBdr>
              <w:spacing w:after="120" w:line="300" w:lineRule="exact"/>
              <w:ind w:left="360"/>
              <w:jc w:val="center"/>
              <w:rPr>
                <w:sz w:val="26"/>
                <w:szCs w:val="26"/>
                <w:cs/>
              </w:rPr>
            </w:pPr>
            <w:r w:rsidRPr="00E50A6D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522" w:type="dxa"/>
            <w:vAlign w:val="bottom"/>
          </w:tcPr>
          <w:p w14:paraId="6AA9C338" w14:textId="77777777" w:rsidR="00732894" w:rsidRPr="00E50A6D" w:rsidRDefault="00732894" w:rsidP="007B237F">
            <w:pPr>
              <w:spacing w:after="120" w:line="300" w:lineRule="exact"/>
              <w:ind w:left="360" w:right="-74"/>
              <w:jc w:val="center"/>
              <w:rPr>
                <w:sz w:val="26"/>
                <w:szCs w:val="26"/>
              </w:rPr>
            </w:pPr>
          </w:p>
        </w:tc>
      </w:tr>
      <w:tr w:rsidR="00732894" w:rsidRPr="00E50A6D" w14:paraId="2C2C9498" w14:textId="77777777" w:rsidTr="00BA2E9D">
        <w:trPr>
          <w:trHeight w:val="374"/>
        </w:trPr>
        <w:tc>
          <w:tcPr>
            <w:tcW w:w="3240" w:type="dxa"/>
            <w:vAlign w:val="bottom"/>
          </w:tcPr>
          <w:p w14:paraId="2FAFBF27" w14:textId="77777777" w:rsidR="00732894" w:rsidRPr="00E50A6D" w:rsidRDefault="00732894" w:rsidP="007B237F">
            <w:pPr>
              <w:spacing w:after="120" w:line="300" w:lineRule="exact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710" w:type="dxa"/>
            <w:vAlign w:val="bottom"/>
          </w:tcPr>
          <w:p w14:paraId="044514DC" w14:textId="77777777" w:rsidR="00732894" w:rsidRPr="00E50A6D" w:rsidRDefault="00732894" w:rsidP="007B237F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693DFFA8" w14:textId="77777777" w:rsidR="00732894" w:rsidRPr="00E50A6D" w:rsidRDefault="00732894" w:rsidP="007B237F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A85B1AB" w14:textId="77777777" w:rsidR="00732894" w:rsidRPr="00E50A6D" w:rsidRDefault="00732894" w:rsidP="007B237F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45FD943C" w14:textId="77777777" w:rsidR="00732894" w:rsidRPr="00E50A6D" w:rsidRDefault="00732894" w:rsidP="007B237F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32894" w:rsidRPr="00E50A6D" w14:paraId="48B31CA5" w14:textId="77777777" w:rsidTr="00BA2E9D">
        <w:trPr>
          <w:trHeight w:val="374"/>
        </w:trPr>
        <w:tc>
          <w:tcPr>
            <w:tcW w:w="3240" w:type="dxa"/>
            <w:vAlign w:val="bottom"/>
          </w:tcPr>
          <w:p w14:paraId="454D5A0B" w14:textId="77777777" w:rsidR="00732894" w:rsidRPr="00E50A6D" w:rsidRDefault="00732894" w:rsidP="007B237F">
            <w:pPr>
              <w:spacing w:after="120"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vAlign w:val="bottom"/>
          </w:tcPr>
          <w:p w14:paraId="43843522" w14:textId="77777777" w:rsidR="00732894" w:rsidRPr="00E50A6D" w:rsidRDefault="00732894" w:rsidP="007B237F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41F72AB9" w14:textId="77777777" w:rsidR="00732894" w:rsidRPr="00E50A6D" w:rsidRDefault="00732894" w:rsidP="007B237F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27,186,866.56</w:t>
            </w:r>
          </w:p>
        </w:tc>
        <w:tc>
          <w:tcPr>
            <w:tcW w:w="1620" w:type="dxa"/>
            <w:vAlign w:val="bottom"/>
          </w:tcPr>
          <w:p w14:paraId="422EDF16" w14:textId="77777777" w:rsidR="00732894" w:rsidRPr="00E50A6D" w:rsidRDefault="00732894" w:rsidP="007B237F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27,186,866.56</w:t>
            </w:r>
          </w:p>
        </w:tc>
        <w:tc>
          <w:tcPr>
            <w:tcW w:w="1522" w:type="dxa"/>
            <w:vAlign w:val="bottom"/>
          </w:tcPr>
          <w:p w14:paraId="1B312DB4" w14:textId="77777777" w:rsidR="00732894" w:rsidRPr="00E50A6D" w:rsidRDefault="00732894" w:rsidP="007B237F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27,186,866.56</w:t>
            </w:r>
          </w:p>
        </w:tc>
      </w:tr>
      <w:tr w:rsidR="00732894" w:rsidRPr="00E50A6D" w14:paraId="570D29E1" w14:textId="77777777" w:rsidTr="00BA2E9D">
        <w:trPr>
          <w:trHeight w:val="374"/>
        </w:trPr>
        <w:tc>
          <w:tcPr>
            <w:tcW w:w="3240" w:type="dxa"/>
            <w:vAlign w:val="bottom"/>
          </w:tcPr>
          <w:p w14:paraId="1A5EC002" w14:textId="77777777" w:rsidR="00732894" w:rsidRPr="00E50A6D" w:rsidRDefault="00732894" w:rsidP="007B237F">
            <w:pPr>
              <w:spacing w:after="120"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10" w:type="dxa"/>
            <w:vAlign w:val="bottom"/>
          </w:tcPr>
          <w:p w14:paraId="3FF8CCF1" w14:textId="77777777" w:rsidR="00732894" w:rsidRPr="00E50A6D" w:rsidRDefault="00732894" w:rsidP="007B237F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46DB0694" w14:textId="77777777" w:rsidR="00732894" w:rsidRPr="00E50A6D" w:rsidRDefault="00732894" w:rsidP="007B237F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101,303,943.70</w:t>
            </w:r>
          </w:p>
        </w:tc>
        <w:tc>
          <w:tcPr>
            <w:tcW w:w="1620" w:type="dxa"/>
            <w:vAlign w:val="bottom"/>
          </w:tcPr>
          <w:p w14:paraId="5B982B1D" w14:textId="77777777" w:rsidR="00732894" w:rsidRPr="00E50A6D" w:rsidRDefault="00732894" w:rsidP="007B237F">
            <w:pPr>
              <w:tabs>
                <w:tab w:val="decimal" w:pos="1247"/>
              </w:tabs>
              <w:spacing w:after="120" w:line="300" w:lineRule="exact"/>
              <w:ind w:lef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101,303,943.70</w:t>
            </w:r>
          </w:p>
        </w:tc>
        <w:tc>
          <w:tcPr>
            <w:tcW w:w="1522" w:type="dxa"/>
            <w:vAlign w:val="bottom"/>
          </w:tcPr>
          <w:p w14:paraId="77BADF15" w14:textId="77777777" w:rsidR="00732894" w:rsidRPr="00E50A6D" w:rsidRDefault="00732894" w:rsidP="007B237F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101,303,943.70</w:t>
            </w:r>
          </w:p>
        </w:tc>
      </w:tr>
      <w:tr w:rsidR="00732894" w:rsidRPr="00E50A6D" w14:paraId="537ADA1D" w14:textId="77777777" w:rsidTr="00BA2E9D">
        <w:trPr>
          <w:trHeight w:val="374"/>
        </w:trPr>
        <w:tc>
          <w:tcPr>
            <w:tcW w:w="3240" w:type="dxa"/>
            <w:vAlign w:val="bottom"/>
          </w:tcPr>
          <w:p w14:paraId="2F0C8351" w14:textId="77777777" w:rsidR="00732894" w:rsidRPr="00E50A6D" w:rsidRDefault="00732894" w:rsidP="007B237F">
            <w:pPr>
              <w:spacing w:after="120" w:line="300" w:lineRule="exact"/>
              <w:ind w:left="338" w:hanging="338"/>
              <w:rPr>
                <w:sz w:val="26"/>
                <w:szCs w:val="26"/>
                <w:cs/>
              </w:rPr>
            </w:pPr>
            <w:r w:rsidRPr="00E50A6D">
              <w:rPr>
                <w:rFonts w:hint="cs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710" w:type="dxa"/>
            <w:vAlign w:val="bottom"/>
          </w:tcPr>
          <w:p w14:paraId="0E168775" w14:textId="77777777" w:rsidR="00732894" w:rsidRPr="00E50A6D" w:rsidRDefault="00732894" w:rsidP="007B237F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11573C7E" w14:textId="77777777" w:rsidR="00732894" w:rsidRPr="00E50A6D" w:rsidRDefault="00732894" w:rsidP="007B237F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7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800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000.00</w:t>
            </w:r>
          </w:p>
        </w:tc>
        <w:tc>
          <w:tcPr>
            <w:tcW w:w="1620" w:type="dxa"/>
            <w:vAlign w:val="bottom"/>
          </w:tcPr>
          <w:p w14:paraId="5AB86EF6" w14:textId="77777777" w:rsidR="00732894" w:rsidRPr="00E50A6D" w:rsidRDefault="00732894" w:rsidP="007B237F">
            <w:pPr>
              <w:tabs>
                <w:tab w:val="decimal" w:pos="1247"/>
              </w:tabs>
              <w:spacing w:after="120" w:line="300" w:lineRule="exact"/>
              <w:ind w:lef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7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800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000.00</w:t>
            </w:r>
          </w:p>
        </w:tc>
        <w:tc>
          <w:tcPr>
            <w:tcW w:w="1522" w:type="dxa"/>
            <w:vAlign w:val="bottom"/>
          </w:tcPr>
          <w:p w14:paraId="7085AE41" w14:textId="77777777" w:rsidR="00732894" w:rsidRPr="00E50A6D" w:rsidRDefault="00732894" w:rsidP="007B237F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7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800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000.00</w:t>
            </w:r>
          </w:p>
        </w:tc>
      </w:tr>
      <w:tr w:rsidR="00732894" w:rsidRPr="00E50A6D" w14:paraId="07B632AE" w14:textId="77777777" w:rsidTr="00BA2E9D">
        <w:trPr>
          <w:trHeight w:val="374"/>
        </w:trPr>
        <w:tc>
          <w:tcPr>
            <w:tcW w:w="3240" w:type="dxa"/>
            <w:vAlign w:val="bottom"/>
          </w:tcPr>
          <w:p w14:paraId="2B0E76F5" w14:textId="77777777" w:rsidR="00732894" w:rsidRPr="00E50A6D" w:rsidRDefault="00732894" w:rsidP="007B237F">
            <w:pPr>
              <w:spacing w:after="120"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10" w:type="dxa"/>
            <w:vAlign w:val="bottom"/>
          </w:tcPr>
          <w:p w14:paraId="64F66879" w14:textId="77777777" w:rsidR="00732894" w:rsidRPr="00E50A6D" w:rsidRDefault="00732894" w:rsidP="007B237F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5C12D122" w14:textId="77777777" w:rsidR="00732894" w:rsidRPr="00E50A6D" w:rsidRDefault="00732894" w:rsidP="007B237F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19,968,699.52</w:t>
            </w:r>
          </w:p>
        </w:tc>
        <w:tc>
          <w:tcPr>
            <w:tcW w:w="1620" w:type="dxa"/>
            <w:vAlign w:val="bottom"/>
          </w:tcPr>
          <w:p w14:paraId="58EDE3C3" w14:textId="77777777" w:rsidR="00732894" w:rsidRPr="00E50A6D" w:rsidRDefault="00732894" w:rsidP="007B237F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19,968,699.52</w:t>
            </w:r>
          </w:p>
        </w:tc>
        <w:tc>
          <w:tcPr>
            <w:tcW w:w="1522" w:type="dxa"/>
            <w:vAlign w:val="bottom"/>
          </w:tcPr>
          <w:p w14:paraId="39478496" w14:textId="77777777" w:rsidR="00732894" w:rsidRPr="00E50A6D" w:rsidRDefault="00732894" w:rsidP="007B237F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19,968,699.52</w:t>
            </w:r>
          </w:p>
        </w:tc>
      </w:tr>
      <w:tr w:rsidR="00732894" w:rsidRPr="00E50A6D" w14:paraId="65213BFB" w14:textId="77777777" w:rsidTr="00BA2E9D">
        <w:trPr>
          <w:trHeight w:val="374"/>
        </w:trPr>
        <w:tc>
          <w:tcPr>
            <w:tcW w:w="3240" w:type="dxa"/>
            <w:vAlign w:val="bottom"/>
          </w:tcPr>
          <w:p w14:paraId="73C2FBEC" w14:textId="77777777" w:rsidR="00732894" w:rsidRPr="00E50A6D" w:rsidRDefault="00732894" w:rsidP="007B237F">
            <w:pPr>
              <w:spacing w:after="120" w:line="300" w:lineRule="exact"/>
              <w:ind w:left="255" w:hanging="255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เงินฝากติดภาระค้ำประกัน</w:t>
            </w:r>
          </w:p>
        </w:tc>
        <w:tc>
          <w:tcPr>
            <w:tcW w:w="1710" w:type="dxa"/>
            <w:vAlign w:val="bottom"/>
          </w:tcPr>
          <w:p w14:paraId="1A478E37" w14:textId="77777777" w:rsidR="00732894" w:rsidRPr="00E50A6D" w:rsidRDefault="00732894" w:rsidP="007B237F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462782A9" w14:textId="77777777" w:rsidR="00732894" w:rsidRPr="00E50A6D" w:rsidRDefault="00732894" w:rsidP="007B237F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1,470,545.92</w:t>
            </w:r>
          </w:p>
        </w:tc>
        <w:tc>
          <w:tcPr>
            <w:tcW w:w="1620" w:type="dxa"/>
            <w:vAlign w:val="bottom"/>
          </w:tcPr>
          <w:p w14:paraId="74CC6D73" w14:textId="77777777" w:rsidR="00732894" w:rsidRPr="00E50A6D" w:rsidRDefault="00732894" w:rsidP="007B237F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1,470,545.92</w:t>
            </w:r>
          </w:p>
        </w:tc>
        <w:tc>
          <w:tcPr>
            <w:tcW w:w="1522" w:type="dxa"/>
            <w:vAlign w:val="bottom"/>
          </w:tcPr>
          <w:p w14:paraId="618FCFBC" w14:textId="77777777" w:rsidR="00732894" w:rsidRPr="00E50A6D" w:rsidRDefault="00732894" w:rsidP="007B237F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1,470,545.92</w:t>
            </w:r>
          </w:p>
        </w:tc>
      </w:tr>
      <w:tr w:rsidR="00732894" w:rsidRPr="00E50A6D" w14:paraId="3F51462F" w14:textId="77777777" w:rsidTr="00BA2E9D">
        <w:trPr>
          <w:trHeight w:val="374"/>
        </w:trPr>
        <w:tc>
          <w:tcPr>
            <w:tcW w:w="3240" w:type="dxa"/>
            <w:vAlign w:val="bottom"/>
          </w:tcPr>
          <w:p w14:paraId="47070079" w14:textId="77777777" w:rsidR="00732894" w:rsidRPr="00E50A6D" w:rsidRDefault="00732894" w:rsidP="007B237F">
            <w:pPr>
              <w:spacing w:after="120" w:line="300" w:lineRule="exact"/>
              <w:rPr>
                <w:color w:val="FF0000"/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10" w:type="dxa"/>
            <w:vAlign w:val="bottom"/>
          </w:tcPr>
          <w:p w14:paraId="72A9F832" w14:textId="77777777" w:rsidR="00732894" w:rsidRPr="00E50A6D" w:rsidRDefault="00732894" w:rsidP="007B237F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95,511,075.67</w:t>
            </w:r>
          </w:p>
        </w:tc>
        <w:tc>
          <w:tcPr>
            <w:tcW w:w="1800" w:type="dxa"/>
            <w:vAlign w:val="bottom"/>
          </w:tcPr>
          <w:p w14:paraId="7DA398FC" w14:textId="77777777" w:rsidR="00732894" w:rsidRPr="00E50A6D" w:rsidRDefault="00732894" w:rsidP="007B237F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08310173" w14:textId="77777777" w:rsidR="00732894" w:rsidRPr="00E50A6D" w:rsidRDefault="00732894" w:rsidP="007B237F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95,511,075.67</w:t>
            </w:r>
          </w:p>
        </w:tc>
        <w:tc>
          <w:tcPr>
            <w:tcW w:w="1522" w:type="dxa"/>
            <w:vAlign w:val="bottom"/>
          </w:tcPr>
          <w:p w14:paraId="5B113CAB" w14:textId="77777777" w:rsidR="00732894" w:rsidRPr="00E50A6D" w:rsidRDefault="00732894" w:rsidP="007B237F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95,511,075.67</w:t>
            </w:r>
          </w:p>
        </w:tc>
      </w:tr>
      <w:tr w:rsidR="00732894" w:rsidRPr="00E50A6D" w14:paraId="35A6FDBC" w14:textId="77777777" w:rsidTr="00BA2E9D">
        <w:trPr>
          <w:trHeight w:val="374"/>
        </w:trPr>
        <w:tc>
          <w:tcPr>
            <w:tcW w:w="3240" w:type="dxa"/>
            <w:vAlign w:val="bottom"/>
            <w:hideMark/>
          </w:tcPr>
          <w:p w14:paraId="2BFE5FA7" w14:textId="77777777" w:rsidR="00732894" w:rsidRPr="00E50A6D" w:rsidRDefault="00732894" w:rsidP="007B237F">
            <w:pPr>
              <w:spacing w:after="120" w:line="300" w:lineRule="exact"/>
              <w:ind w:left="360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710" w:type="dxa"/>
            <w:vAlign w:val="bottom"/>
          </w:tcPr>
          <w:p w14:paraId="58A856B1" w14:textId="77777777" w:rsidR="00732894" w:rsidRPr="00E50A6D" w:rsidRDefault="00732894" w:rsidP="007B237F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95,511,075.67</w:t>
            </w:r>
          </w:p>
        </w:tc>
        <w:tc>
          <w:tcPr>
            <w:tcW w:w="1800" w:type="dxa"/>
            <w:vAlign w:val="bottom"/>
          </w:tcPr>
          <w:p w14:paraId="4D12BA03" w14:textId="77777777" w:rsidR="00732894" w:rsidRPr="00E50A6D" w:rsidRDefault="00732894" w:rsidP="007B237F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157,730,055.70</w:t>
            </w:r>
          </w:p>
        </w:tc>
        <w:tc>
          <w:tcPr>
            <w:tcW w:w="1620" w:type="dxa"/>
            <w:vAlign w:val="bottom"/>
          </w:tcPr>
          <w:p w14:paraId="6276ECA4" w14:textId="77777777" w:rsidR="00732894" w:rsidRPr="00E50A6D" w:rsidRDefault="00732894" w:rsidP="007B237F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253,241,131.37</w:t>
            </w:r>
          </w:p>
        </w:tc>
        <w:tc>
          <w:tcPr>
            <w:tcW w:w="1522" w:type="dxa"/>
            <w:vAlign w:val="bottom"/>
          </w:tcPr>
          <w:p w14:paraId="07612A78" w14:textId="77777777" w:rsidR="00732894" w:rsidRPr="00E50A6D" w:rsidRDefault="00732894" w:rsidP="007B237F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253,241,131.37</w:t>
            </w:r>
          </w:p>
        </w:tc>
      </w:tr>
      <w:tr w:rsidR="00732894" w:rsidRPr="00E50A6D" w14:paraId="640C0D1B" w14:textId="77777777" w:rsidTr="00BA2E9D">
        <w:trPr>
          <w:trHeight w:val="374"/>
        </w:trPr>
        <w:tc>
          <w:tcPr>
            <w:tcW w:w="3240" w:type="dxa"/>
            <w:vAlign w:val="bottom"/>
          </w:tcPr>
          <w:p w14:paraId="6260DB5A" w14:textId="77777777" w:rsidR="00732894" w:rsidRPr="00E50A6D" w:rsidRDefault="00732894" w:rsidP="007B237F">
            <w:pPr>
              <w:spacing w:after="120" w:line="320" w:lineRule="exact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38CC0588" w14:textId="77777777" w:rsidR="00732894" w:rsidRPr="00E50A6D" w:rsidRDefault="00732894" w:rsidP="007B237F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05FCF339" w14:textId="77777777" w:rsidR="00732894" w:rsidRPr="00E50A6D" w:rsidRDefault="00732894" w:rsidP="007B237F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40B89C1" w14:textId="77777777" w:rsidR="00732894" w:rsidRPr="00E50A6D" w:rsidRDefault="00732894" w:rsidP="007B237F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59B085DB" w14:textId="77777777" w:rsidR="00732894" w:rsidRPr="00E50A6D" w:rsidRDefault="00732894" w:rsidP="007B237F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</w:tr>
      <w:tr w:rsidR="00732894" w:rsidRPr="00E50A6D" w14:paraId="4E22F0A6" w14:textId="77777777" w:rsidTr="00BA2E9D">
        <w:trPr>
          <w:trHeight w:val="374"/>
        </w:trPr>
        <w:tc>
          <w:tcPr>
            <w:tcW w:w="3240" w:type="dxa"/>
            <w:vAlign w:val="bottom"/>
          </w:tcPr>
          <w:p w14:paraId="3D5FA9E3" w14:textId="77777777" w:rsidR="00732894" w:rsidRPr="00E50A6D" w:rsidRDefault="00732894" w:rsidP="007B237F">
            <w:pPr>
              <w:spacing w:after="120" w:line="320" w:lineRule="exact"/>
              <w:ind w:left="161" w:hanging="161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10" w:type="dxa"/>
            <w:vAlign w:val="bottom"/>
          </w:tcPr>
          <w:p w14:paraId="1A054495" w14:textId="77777777" w:rsidR="00732894" w:rsidRPr="00E50A6D" w:rsidRDefault="00732894" w:rsidP="007B237F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5724B6CF" w14:textId="77777777" w:rsidR="00732894" w:rsidRPr="00E50A6D" w:rsidRDefault="00732894" w:rsidP="007B237F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27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237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742.42</w:t>
            </w:r>
          </w:p>
        </w:tc>
        <w:tc>
          <w:tcPr>
            <w:tcW w:w="1620" w:type="dxa"/>
            <w:vAlign w:val="bottom"/>
          </w:tcPr>
          <w:p w14:paraId="36860342" w14:textId="77777777" w:rsidR="00732894" w:rsidRPr="00E50A6D" w:rsidRDefault="00732894" w:rsidP="007B237F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27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237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742.42</w:t>
            </w:r>
          </w:p>
        </w:tc>
        <w:tc>
          <w:tcPr>
            <w:tcW w:w="1522" w:type="dxa"/>
            <w:vAlign w:val="bottom"/>
          </w:tcPr>
          <w:p w14:paraId="4E37CF92" w14:textId="77777777" w:rsidR="00732894" w:rsidRPr="00E50A6D" w:rsidRDefault="00732894" w:rsidP="007B237F">
            <w:pP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27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237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742.42</w:t>
            </w:r>
          </w:p>
        </w:tc>
      </w:tr>
      <w:tr w:rsidR="00732894" w:rsidRPr="00E50A6D" w14:paraId="5A67D8EF" w14:textId="77777777" w:rsidTr="00BA2E9D">
        <w:trPr>
          <w:trHeight w:val="374"/>
        </w:trPr>
        <w:tc>
          <w:tcPr>
            <w:tcW w:w="3240" w:type="dxa"/>
            <w:vAlign w:val="bottom"/>
          </w:tcPr>
          <w:p w14:paraId="2D76FDA0" w14:textId="77777777" w:rsidR="00732894" w:rsidRPr="00E50A6D" w:rsidRDefault="00732894" w:rsidP="007B237F">
            <w:pPr>
              <w:spacing w:after="120" w:line="320" w:lineRule="exact"/>
              <w:ind w:left="161" w:hanging="161"/>
              <w:rPr>
                <w:sz w:val="26"/>
                <w:szCs w:val="26"/>
                <w:cs/>
              </w:rPr>
            </w:pPr>
            <w:r w:rsidRPr="00E50A6D">
              <w:rPr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10" w:type="dxa"/>
            <w:vAlign w:val="bottom"/>
          </w:tcPr>
          <w:p w14:paraId="48ECBD7D" w14:textId="77777777" w:rsidR="00732894" w:rsidRPr="00E50A6D" w:rsidRDefault="00732894" w:rsidP="007B237F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3D2E407F" w14:textId="77777777" w:rsidR="00732894" w:rsidRPr="00E50A6D" w:rsidRDefault="00732894" w:rsidP="007B237F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46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279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484.71</w:t>
            </w:r>
          </w:p>
        </w:tc>
        <w:tc>
          <w:tcPr>
            <w:tcW w:w="1620" w:type="dxa"/>
            <w:vAlign w:val="bottom"/>
          </w:tcPr>
          <w:p w14:paraId="326D2B0B" w14:textId="77777777" w:rsidR="00732894" w:rsidRPr="00E50A6D" w:rsidRDefault="00732894" w:rsidP="007B237F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46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279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484.71</w:t>
            </w:r>
          </w:p>
        </w:tc>
        <w:tc>
          <w:tcPr>
            <w:tcW w:w="1522" w:type="dxa"/>
            <w:vAlign w:val="bottom"/>
          </w:tcPr>
          <w:p w14:paraId="211915D9" w14:textId="77777777" w:rsidR="00732894" w:rsidRPr="00E50A6D" w:rsidRDefault="00732894" w:rsidP="007B237F">
            <w:pP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46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279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484.71</w:t>
            </w:r>
          </w:p>
        </w:tc>
      </w:tr>
      <w:tr w:rsidR="00732894" w:rsidRPr="00E50A6D" w14:paraId="56A0085B" w14:textId="77777777" w:rsidTr="00BA2E9D">
        <w:trPr>
          <w:trHeight w:val="374"/>
        </w:trPr>
        <w:tc>
          <w:tcPr>
            <w:tcW w:w="3240" w:type="dxa"/>
            <w:vAlign w:val="bottom"/>
          </w:tcPr>
          <w:p w14:paraId="5CFA1E04" w14:textId="77777777" w:rsidR="00732894" w:rsidRPr="00E50A6D" w:rsidRDefault="00732894" w:rsidP="007B237F">
            <w:pPr>
              <w:spacing w:after="120" w:line="320" w:lineRule="exact"/>
              <w:ind w:left="250" w:hanging="250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vAlign w:val="bottom"/>
          </w:tcPr>
          <w:p w14:paraId="025E6D74" w14:textId="77777777" w:rsidR="00732894" w:rsidRPr="00E50A6D" w:rsidRDefault="00732894" w:rsidP="007B237F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7B99A120" w14:textId="77777777" w:rsidR="00732894" w:rsidRPr="00E50A6D" w:rsidRDefault="00732894" w:rsidP="007B237F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31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236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342.12</w:t>
            </w:r>
          </w:p>
        </w:tc>
        <w:tc>
          <w:tcPr>
            <w:tcW w:w="1620" w:type="dxa"/>
            <w:vAlign w:val="bottom"/>
          </w:tcPr>
          <w:p w14:paraId="4FC74C5A" w14:textId="77777777" w:rsidR="00732894" w:rsidRPr="00E50A6D" w:rsidRDefault="00732894" w:rsidP="007B237F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31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236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342.12</w:t>
            </w:r>
          </w:p>
        </w:tc>
        <w:tc>
          <w:tcPr>
            <w:tcW w:w="1522" w:type="dxa"/>
            <w:vAlign w:val="bottom"/>
          </w:tcPr>
          <w:p w14:paraId="2BC8EFB0" w14:textId="77777777" w:rsidR="00732894" w:rsidRPr="00E50A6D" w:rsidRDefault="00732894" w:rsidP="007B237F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31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236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342.12</w:t>
            </w:r>
          </w:p>
        </w:tc>
      </w:tr>
      <w:tr w:rsidR="00732894" w:rsidRPr="00E50A6D" w14:paraId="0570AE92" w14:textId="77777777" w:rsidTr="00BA2E9D">
        <w:trPr>
          <w:trHeight w:val="315"/>
        </w:trPr>
        <w:tc>
          <w:tcPr>
            <w:tcW w:w="3240" w:type="dxa"/>
            <w:vAlign w:val="bottom"/>
            <w:hideMark/>
          </w:tcPr>
          <w:p w14:paraId="546D6798" w14:textId="77777777" w:rsidR="00732894" w:rsidRPr="00E50A6D" w:rsidRDefault="00732894" w:rsidP="007B237F">
            <w:pPr>
              <w:spacing w:after="120" w:line="320" w:lineRule="exact"/>
              <w:ind w:left="360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710" w:type="dxa"/>
            <w:vAlign w:val="bottom"/>
          </w:tcPr>
          <w:p w14:paraId="042C1893" w14:textId="77777777" w:rsidR="00732894" w:rsidRPr="00E50A6D" w:rsidRDefault="00732894" w:rsidP="007B237F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2AB77786" w14:textId="77777777" w:rsidR="00732894" w:rsidRPr="00E50A6D" w:rsidRDefault="00732894" w:rsidP="007B237F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104</w:t>
            </w:r>
            <w:r w:rsidRPr="00E50A6D">
              <w:rPr>
                <w:rFonts w:asciiTheme="majorBidi" w:hAnsi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753</w:t>
            </w:r>
            <w:r w:rsidRPr="00E50A6D">
              <w:rPr>
                <w:rFonts w:asciiTheme="majorBidi" w:hAnsi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569.25</w:t>
            </w:r>
          </w:p>
        </w:tc>
        <w:tc>
          <w:tcPr>
            <w:tcW w:w="1620" w:type="dxa"/>
            <w:vAlign w:val="bottom"/>
          </w:tcPr>
          <w:p w14:paraId="5B712B64" w14:textId="77777777" w:rsidR="00732894" w:rsidRPr="00E50A6D" w:rsidRDefault="00732894" w:rsidP="007B237F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104</w:t>
            </w:r>
            <w:r w:rsidRPr="00E50A6D">
              <w:rPr>
                <w:rFonts w:asciiTheme="majorBidi" w:hAnsi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753</w:t>
            </w:r>
            <w:r w:rsidRPr="00E50A6D">
              <w:rPr>
                <w:rFonts w:asciiTheme="majorBidi" w:hAnsi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569.25</w:t>
            </w:r>
          </w:p>
        </w:tc>
        <w:tc>
          <w:tcPr>
            <w:tcW w:w="1522" w:type="dxa"/>
            <w:vAlign w:val="bottom"/>
          </w:tcPr>
          <w:p w14:paraId="1F9A81C2" w14:textId="77777777" w:rsidR="00732894" w:rsidRPr="00E50A6D" w:rsidRDefault="00732894" w:rsidP="007B237F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104</w:t>
            </w:r>
            <w:r w:rsidRPr="00E50A6D">
              <w:rPr>
                <w:rFonts w:asciiTheme="majorBidi" w:hAnsi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753</w:t>
            </w:r>
            <w:r w:rsidRPr="00E50A6D">
              <w:rPr>
                <w:rFonts w:asciiTheme="majorBidi" w:hAnsi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569.25</w:t>
            </w:r>
          </w:p>
        </w:tc>
      </w:tr>
    </w:tbl>
    <w:p w14:paraId="4EE5C844" w14:textId="77777777" w:rsidR="0005663C" w:rsidRDefault="0005663C" w:rsidP="0008361B">
      <w:pPr>
        <w:spacing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040BF81" w14:textId="77777777" w:rsidR="0008361B" w:rsidRPr="00E50A6D" w:rsidRDefault="0008361B" w:rsidP="00DD64D9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2EFF99CC" w14:textId="77777777" w:rsidR="00F25FED" w:rsidRDefault="00F25FED" w:rsidP="0008361B">
      <w:pPr>
        <w:spacing w:after="120" w:line="240" w:lineRule="atLeast"/>
        <w:ind w:left="567"/>
        <w:jc w:val="both"/>
        <w:rPr>
          <w:rFonts w:ascii="Angsana New" w:hAnsi="Angsana New"/>
          <w:b/>
          <w:bCs/>
          <w:sz w:val="30"/>
          <w:szCs w:val="30"/>
        </w:rPr>
      </w:pPr>
    </w:p>
    <w:p w14:paraId="1EBBEA19" w14:textId="77777777" w:rsidR="00F25FED" w:rsidRDefault="00F25FED" w:rsidP="0008361B">
      <w:pPr>
        <w:spacing w:after="120" w:line="240" w:lineRule="atLeast"/>
        <w:ind w:left="567"/>
        <w:jc w:val="both"/>
        <w:rPr>
          <w:rFonts w:ascii="Angsana New" w:hAnsi="Angsana New"/>
          <w:b/>
          <w:bCs/>
          <w:sz w:val="30"/>
          <w:szCs w:val="30"/>
        </w:rPr>
      </w:pPr>
    </w:p>
    <w:p w14:paraId="2A108365" w14:textId="77777777" w:rsidR="00F25FED" w:rsidRDefault="00F25FED" w:rsidP="0008361B">
      <w:pPr>
        <w:spacing w:after="120" w:line="240" w:lineRule="atLeast"/>
        <w:ind w:left="567"/>
        <w:jc w:val="both"/>
        <w:rPr>
          <w:rFonts w:ascii="Angsana New" w:hAnsi="Angsana New"/>
          <w:b/>
          <w:bCs/>
          <w:sz w:val="30"/>
          <w:szCs w:val="30"/>
        </w:rPr>
      </w:pPr>
    </w:p>
    <w:p w14:paraId="568D8A03" w14:textId="77777777" w:rsidR="00F25FED" w:rsidRDefault="00F25FED" w:rsidP="0008361B">
      <w:pPr>
        <w:spacing w:after="120" w:line="240" w:lineRule="atLeast"/>
        <w:ind w:left="567"/>
        <w:jc w:val="both"/>
        <w:rPr>
          <w:rFonts w:ascii="Angsana New" w:hAnsi="Angsana New"/>
          <w:b/>
          <w:bCs/>
          <w:sz w:val="30"/>
          <w:szCs w:val="30"/>
        </w:rPr>
      </w:pPr>
    </w:p>
    <w:p w14:paraId="0EF48A81" w14:textId="77777777" w:rsidR="00F25FED" w:rsidRDefault="00F25FED" w:rsidP="0008361B">
      <w:pPr>
        <w:spacing w:after="120" w:line="240" w:lineRule="atLeast"/>
        <w:ind w:left="567"/>
        <w:jc w:val="both"/>
        <w:rPr>
          <w:rFonts w:ascii="Angsana New" w:hAnsi="Angsana New"/>
          <w:b/>
          <w:bCs/>
          <w:sz w:val="30"/>
          <w:szCs w:val="30"/>
        </w:rPr>
      </w:pPr>
    </w:p>
    <w:p w14:paraId="5672428A" w14:textId="77777777" w:rsidR="00F25FED" w:rsidRDefault="00F25FED" w:rsidP="0008361B">
      <w:pPr>
        <w:spacing w:after="120" w:line="240" w:lineRule="atLeast"/>
        <w:ind w:left="567"/>
        <w:jc w:val="both"/>
        <w:rPr>
          <w:rFonts w:ascii="Angsana New" w:hAnsi="Angsana New"/>
          <w:b/>
          <w:bCs/>
          <w:sz w:val="30"/>
          <w:szCs w:val="30"/>
        </w:rPr>
      </w:pPr>
    </w:p>
    <w:p w14:paraId="786F9380" w14:textId="77777777" w:rsidR="00F25FED" w:rsidRDefault="00F25FED" w:rsidP="0008361B">
      <w:pPr>
        <w:spacing w:after="120" w:line="240" w:lineRule="atLeast"/>
        <w:ind w:left="567"/>
        <w:jc w:val="both"/>
        <w:rPr>
          <w:rFonts w:ascii="Angsana New" w:hAnsi="Angsana New"/>
          <w:b/>
          <w:bCs/>
          <w:sz w:val="30"/>
          <w:szCs w:val="30"/>
        </w:rPr>
      </w:pPr>
    </w:p>
    <w:p w14:paraId="6B7AA0DD" w14:textId="77777777" w:rsidR="00F25FED" w:rsidRPr="00E50A6D" w:rsidRDefault="00F25FED" w:rsidP="00F25FED">
      <w:pPr>
        <w:numPr>
          <w:ilvl w:val="0"/>
          <w:numId w:val="89"/>
        </w:numPr>
        <w:spacing w:before="240" w:after="240"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  <w:r w:rsidRPr="00E50A6D">
        <w:rPr>
          <w:rFonts w:ascii="Angsana New" w:hAnsi="Angsana New"/>
          <w:b/>
          <w:bCs/>
          <w:sz w:val="30"/>
          <w:szCs w:val="30"/>
        </w:rPr>
        <w:t xml:space="preserve"> </w:t>
      </w:r>
      <w:r w:rsidRPr="00E50A6D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5A7A38CB" w14:textId="77777777" w:rsidR="0008361B" w:rsidRPr="00E50A6D" w:rsidRDefault="0008361B" w:rsidP="0008361B">
      <w:pPr>
        <w:spacing w:after="120" w:line="240" w:lineRule="atLeast"/>
        <w:ind w:left="567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 xml:space="preserve">ลำดับชั้นของมูลค่ายุติธรรม </w:t>
      </w:r>
    </w:p>
    <w:p w14:paraId="1DE19CFD" w14:textId="77777777" w:rsidR="0008361B" w:rsidRDefault="00732894" w:rsidP="0008361B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0C03E1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0C03E1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0C03E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0C03E1">
        <w:rPr>
          <w:rFonts w:ascii="Angsana New" w:hAnsi="Angsana New"/>
          <w:sz w:val="30"/>
          <w:szCs w:val="30"/>
          <w:cs/>
        </w:rPr>
        <w:t xml:space="preserve"> </w:t>
      </w:r>
      <w:r w:rsidRPr="000C03E1">
        <w:rPr>
          <w:rFonts w:ascii="Angsana New" w:hAnsi="Angsana New"/>
          <w:sz w:val="30"/>
          <w:szCs w:val="30"/>
        </w:rPr>
        <w:t>2564</w:t>
      </w:r>
      <w:r w:rsidRPr="000C03E1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0C03E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0C03E1">
        <w:rPr>
          <w:rFonts w:ascii="Angsana New" w:hAnsi="Angsana New"/>
          <w:sz w:val="30"/>
          <w:szCs w:val="30"/>
          <w:lang w:val="en-US"/>
        </w:rPr>
        <w:t>2563</w:t>
      </w:r>
      <w:r w:rsidRPr="000C03E1">
        <w:rPr>
          <w:rFonts w:ascii="Angsana New" w:hAnsi="Angsana New"/>
          <w:sz w:val="30"/>
          <w:szCs w:val="30"/>
          <w:cs/>
        </w:rPr>
        <w:t xml:space="preserve"> กลุ่มบริษัทมีสินทรัพย์ที่วัดมูลค่าด้วยมูลค่ายุติธรรมแยกแสดงตามลำดับชั้นของมูลค่ายุติธรรม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p w14:paraId="73505632" w14:textId="77777777" w:rsidR="0005663C" w:rsidRDefault="0005663C" w:rsidP="0008361B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2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3"/>
        <w:gridCol w:w="1455"/>
        <w:gridCol w:w="1334"/>
        <w:gridCol w:w="1334"/>
        <w:gridCol w:w="1342"/>
      </w:tblGrid>
      <w:tr w:rsidR="00732894" w:rsidRPr="00E50A6D" w14:paraId="7EF1FDFB" w14:textId="77777777" w:rsidTr="006971AF">
        <w:trPr>
          <w:tblHeader/>
        </w:trPr>
        <w:tc>
          <w:tcPr>
            <w:tcW w:w="9428" w:type="dxa"/>
            <w:gridSpan w:val="5"/>
            <w:shd w:val="clear" w:color="auto" w:fill="auto"/>
            <w:vAlign w:val="bottom"/>
            <w:hideMark/>
          </w:tcPr>
          <w:p w14:paraId="6C07B685" w14:textId="77777777" w:rsidR="00732894" w:rsidRPr="00CB5105" w:rsidRDefault="00732894" w:rsidP="007B237F">
            <w:pPr>
              <w:pStyle w:val="BodyTextIndent3"/>
              <w:spacing w:after="0"/>
              <w:ind w:left="0"/>
              <w:jc w:val="right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CB5105">
              <w:rPr>
                <w:rFonts w:ascii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732894" w:rsidRPr="00E50A6D" w14:paraId="66C2E49F" w14:textId="77777777" w:rsidTr="006971AF">
        <w:trPr>
          <w:trHeight w:val="414"/>
          <w:tblHeader/>
        </w:trPr>
        <w:tc>
          <w:tcPr>
            <w:tcW w:w="3963" w:type="dxa"/>
            <w:shd w:val="clear" w:color="auto" w:fill="auto"/>
            <w:vAlign w:val="bottom"/>
          </w:tcPr>
          <w:p w14:paraId="24A97528" w14:textId="77777777" w:rsidR="00732894" w:rsidRPr="00E50A6D" w:rsidRDefault="00732894" w:rsidP="007B237F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5465" w:type="dxa"/>
            <w:gridSpan w:val="4"/>
            <w:shd w:val="clear" w:color="auto" w:fill="auto"/>
            <w:hideMark/>
          </w:tcPr>
          <w:p w14:paraId="14003376" w14:textId="77777777" w:rsidR="00732894" w:rsidRPr="00B15342" w:rsidRDefault="00732894" w:rsidP="007B237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B15342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งบการเงินรวมและงบการเงินเฉพาะกิจการ ณ วันที่</w:t>
            </w:r>
            <w:r w:rsidRPr="00B15342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</w:t>
            </w:r>
            <w:r w:rsidRPr="00987537">
              <w:rPr>
                <w:rFonts w:asciiTheme="majorBidi" w:hAnsiTheme="majorBidi" w:cstheme="majorBidi"/>
                <w:kern w:val="28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1</w:t>
            </w:r>
            <w:r w:rsidRPr="00987537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="Angsana New" w:hint="cs"/>
                <w:kern w:val="28"/>
                <w:sz w:val="26"/>
                <w:szCs w:val="26"/>
                <w:cs/>
              </w:rPr>
              <w:t>ธันวาคม</w:t>
            </w:r>
            <w:r w:rsidRPr="00987537">
              <w:rPr>
                <w:rFonts w:asciiTheme="majorBidi" w:hAnsiTheme="majorBidi" w:cs="Angsana New"/>
                <w:kern w:val="28"/>
                <w:sz w:val="26"/>
                <w:szCs w:val="26"/>
                <w:cs/>
              </w:rPr>
              <w:t xml:space="preserve"> </w:t>
            </w:r>
            <w:r w:rsidRPr="00987537">
              <w:rPr>
                <w:rFonts w:asciiTheme="majorBidi" w:hAnsiTheme="majorBidi" w:cstheme="majorBidi"/>
                <w:kern w:val="28"/>
                <w:sz w:val="26"/>
                <w:szCs w:val="26"/>
              </w:rPr>
              <w:t>2564</w:t>
            </w:r>
          </w:p>
        </w:tc>
      </w:tr>
      <w:tr w:rsidR="00732894" w:rsidRPr="00E50A6D" w14:paraId="2310081C" w14:textId="77777777" w:rsidTr="006971AF">
        <w:trPr>
          <w:tblHeader/>
        </w:trPr>
        <w:tc>
          <w:tcPr>
            <w:tcW w:w="3963" w:type="dxa"/>
            <w:shd w:val="clear" w:color="auto" w:fill="auto"/>
            <w:vAlign w:val="bottom"/>
          </w:tcPr>
          <w:p w14:paraId="5DC98EC9" w14:textId="77777777" w:rsidR="00732894" w:rsidRPr="00E50A6D" w:rsidRDefault="00732894" w:rsidP="007B237F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455" w:type="dxa"/>
            <w:shd w:val="clear" w:color="auto" w:fill="auto"/>
            <w:hideMark/>
          </w:tcPr>
          <w:p w14:paraId="1877ABDC" w14:textId="77777777" w:rsidR="00732894" w:rsidRPr="00E50A6D" w:rsidRDefault="00732894" w:rsidP="007B237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E50A6D">
              <w:rPr>
                <w:rFonts w:ascii="Angsana New" w:hAnsi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1334" w:type="dxa"/>
            <w:shd w:val="clear" w:color="auto" w:fill="auto"/>
            <w:hideMark/>
          </w:tcPr>
          <w:p w14:paraId="4208CD8B" w14:textId="77777777" w:rsidR="00732894" w:rsidRPr="00E50A6D" w:rsidRDefault="00732894" w:rsidP="007B237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E50A6D">
              <w:rPr>
                <w:rFonts w:ascii="Angsana New" w:hAnsi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1334" w:type="dxa"/>
            <w:shd w:val="clear" w:color="auto" w:fill="auto"/>
            <w:vAlign w:val="bottom"/>
            <w:hideMark/>
          </w:tcPr>
          <w:p w14:paraId="66C2374B" w14:textId="77777777" w:rsidR="00732894" w:rsidRPr="00E50A6D" w:rsidRDefault="00732894" w:rsidP="007B237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E50A6D">
              <w:rPr>
                <w:rFonts w:ascii="Angsana New" w:hAnsi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1342" w:type="dxa"/>
            <w:shd w:val="clear" w:color="auto" w:fill="auto"/>
            <w:vAlign w:val="bottom"/>
            <w:hideMark/>
          </w:tcPr>
          <w:p w14:paraId="43D0245E" w14:textId="77777777" w:rsidR="00732894" w:rsidRPr="00E50A6D" w:rsidRDefault="00732894" w:rsidP="007B237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b/>
                <w:bCs/>
                <w:kern w:val="28"/>
                <w:sz w:val="26"/>
                <w:szCs w:val="26"/>
                <w:cs/>
              </w:rPr>
              <w:t>รวม</w:t>
            </w:r>
          </w:p>
        </w:tc>
      </w:tr>
      <w:tr w:rsidR="00732894" w:rsidRPr="00E50A6D" w14:paraId="3B874473" w14:textId="77777777" w:rsidTr="006971AF">
        <w:trPr>
          <w:trHeight w:val="73"/>
        </w:trPr>
        <w:tc>
          <w:tcPr>
            <w:tcW w:w="3963" w:type="dxa"/>
            <w:shd w:val="clear" w:color="auto" w:fill="auto"/>
          </w:tcPr>
          <w:p w14:paraId="3913EB78" w14:textId="77777777" w:rsidR="00732894" w:rsidRPr="00E50A6D" w:rsidRDefault="00732894" w:rsidP="007B237F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55" w:type="dxa"/>
            <w:shd w:val="clear" w:color="auto" w:fill="auto"/>
          </w:tcPr>
          <w:p w14:paraId="4C3D3781" w14:textId="77777777" w:rsidR="00732894" w:rsidRPr="00E50A6D" w:rsidRDefault="00732894" w:rsidP="007B237F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34" w:type="dxa"/>
            <w:shd w:val="clear" w:color="auto" w:fill="auto"/>
          </w:tcPr>
          <w:p w14:paraId="638732B1" w14:textId="77777777" w:rsidR="00732894" w:rsidRPr="00E50A6D" w:rsidRDefault="00732894" w:rsidP="007B237F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34" w:type="dxa"/>
            <w:shd w:val="clear" w:color="auto" w:fill="auto"/>
          </w:tcPr>
          <w:p w14:paraId="54B0A08B" w14:textId="77777777" w:rsidR="00732894" w:rsidRPr="00E50A6D" w:rsidRDefault="00732894" w:rsidP="007B237F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42" w:type="dxa"/>
            <w:shd w:val="clear" w:color="auto" w:fill="auto"/>
          </w:tcPr>
          <w:p w14:paraId="170BD216" w14:textId="77777777" w:rsidR="00732894" w:rsidRPr="00E50A6D" w:rsidRDefault="00732894" w:rsidP="007B237F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</w:p>
        </w:tc>
      </w:tr>
      <w:tr w:rsidR="006971AF" w:rsidRPr="00E50A6D" w14:paraId="7CA4819E" w14:textId="77777777" w:rsidTr="006971AF">
        <w:trPr>
          <w:trHeight w:val="182"/>
        </w:trPr>
        <w:tc>
          <w:tcPr>
            <w:tcW w:w="3963" w:type="dxa"/>
            <w:shd w:val="clear" w:color="auto" w:fill="auto"/>
          </w:tcPr>
          <w:p w14:paraId="4F59BAEE" w14:textId="77777777" w:rsidR="006971AF" w:rsidRPr="00E50A6D" w:rsidRDefault="006971AF" w:rsidP="006971AF">
            <w:pPr>
              <w:pStyle w:val="BodyTextIndent3"/>
              <w:spacing w:after="0"/>
              <w:ind w:left="-2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55" w:type="dxa"/>
            <w:shd w:val="clear" w:color="auto" w:fill="auto"/>
          </w:tcPr>
          <w:p w14:paraId="40651D6B" w14:textId="77777777" w:rsidR="006971AF" w:rsidRPr="00313FCE" w:rsidRDefault="001B02FF" w:rsidP="006971AF">
            <w:pPr>
              <w:pStyle w:val="BodyTextIndent3"/>
              <w:tabs>
                <w:tab w:val="decimal" w:pos="971"/>
              </w:tabs>
              <w:spacing w:after="0"/>
              <w:ind w:left="0" w:firstLine="120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1B02FF">
              <w:rPr>
                <w:rFonts w:asciiTheme="majorBidi" w:hAnsiTheme="majorBidi" w:cs="Angsana New"/>
                <w:sz w:val="26"/>
                <w:szCs w:val="26"/>
                <w:cs/>
              </w:rPr>
              <w:t>25</w:t>
            </w:r>
            <w:r w:rsidRPr="001B02FF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1B02FF">
              <w:rPr>
                <w:rFonts w:asciiTheme="majorBidi" w:hAnsiTheme="majorBidi" w:cs="Angsana New"/>
                <w:sz w:val="26"/>
                <w:szCs w:val="26"/>
                <w:cs/>
              </w:rPr>
              <w:t>153</w:t>
            </w:r>
            <w:r w:rsidRPr="001B02FF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1B02FF">
              <w:rPr>
                <w:rFonts w:asciiTheme="majorBidi" w:hAnsiTheme="majorBidi" w:cs="Angsana New"/>
                <w:sz w:val="26"/>
                <w:szCs w:val="26"/>
                <w:cs/>
              </w:rPr>
              <w:t>392.92</w:t>
            </w:r>
          </w:p>
        </w:tc>
        <w:tc>
          <w:tcPr>
            <w:tcW w:w="1334" w:type="dxa"/>
            <w:shd w:val="clear" w:color="auto" w:fill="auto"/>
          </w:tcPr>
          <w:p w14:paraId="02266D5D" w14:textId="77777777" w:rsidR="006971AF" w:rsidRPr="00313FCE" w:rsidRDefault="006971AF" w:rsidP="006971AF">
            <w:pPr>
              <w:pStyle w:val="BodyTextIndent3"/>
              <w:tabs>
                <w:tab w:val="decimal" w:pos="971"/>
              </w:tabs>
              <w:spacing w:after="0"/>
              <w:ind w:left="0" w:firstLine="90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 w:cstheme="minorBidi" w:hint="cs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1334" w:type="dxa"/>
            <w:shd w:val="clear" w:color="auto" w:fill="auto"/>
          </w:tcPr>
          <w:p w14:paraId="173E33F2" w14:textId="77777777" w:rsidR="006971AF" w:rsidRPr="00313FCE" w:rsidRDefault="006971AF" w:rsidP="006971AF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42" w:type="dxa"/>
            <w:shd w:val="clear" w:color="auto" w:fill="auto"/>
          </w:tcPr>
          <w:p w14:paraId="485B965E" w14:textId="77777777" w:rsidR="006971AF" w:rsidRPr="00313FCE" w:rsidRDefault="001B02FF" w:rsidP="006971AF">
            <w:pPr>
              <w:pStyle w:val="BodyTextIndent3"/>
              <w:tabs>
                <w:tab w:val="decimal" w:pos="971"/>
              </w:tabs>
              <w:spacing w:after="0"/>
              <w:ind w:left="0" w:firstLine="120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1B02FF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>25</w:t>
            </w:r>
            <w:r w:rsidRPr="001B02FF">
              <w:rPr>
                <w:rFonts w:ascii="Angsana New" w:hAnsi="Angsana New"/>
                <w:kern w:val="28"/>
                <w:sz w:val="26"/>
                <w:szCs w:val="26"/>
              </w:rPr>
              <w:t>,</w:t>
            </w:r>
            <w:r w:rsidRPr="001B02FF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>153</w:t>
            </w:r>
            <w:r w:rsidRPr="001B02FF">
              <w:rPr>
                <w:rFonts w:ascii="Angsana New" w:hAnsi="Angsana New"/>
                <w:kern w:val="28"/>
                <w:sz w:val="26"/>
                <w:szCs w:val="26"/>
              </w:rPr>
              <w:t>,</w:t>
            </w:r>
            <w:r w:rsidRPr="001B02FF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>392.92</w:t>
            </w:r>
          </w:p>
        </w:tc>
      </w:tr>
    </w:tbl>
    <w:p w14:paraId="4E0D72B3" w14:textId="77777777" w:rsidR="0005663C" w:rsidRPr="00DD64D9" w:rsidRDefault="0005663C" w:rsidP="0005663C">
      <w:pPr>
        <w:spacing w:after="120" w:line="240" w:lineRule="atLeast"/>
        <w:ind w:left="567"/>
        <w:rPr>
          <w:rFonts w:ascii="Angsana New" w:hAnsi="Angsana New"/>
          <w:sz w:val="20"/>
          <w:szCs w:val="20"/>
          <w:u w:val="single"/>
        </w:rPr>
      </w:pPr>
    </w:p>
    <w:tbl>
      <w:tblPr>
        <w:tblW w:w="942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3"/>
        <w:gridCol w:w="1455"/>
        <w:gridCol w:w="1334"/>
        <w:gridCol w:w="1334"/>
        <w:gridCol w:w="1337"/>
      </w:tblGrid>
      <w:tr w:rsidR="0008361B" w:rsidRPr="00E50A6D" w14:paraId="1EF21EAB" w14:textId="77777777" w:rsidTr="006971AF">
        <w:trPr>
          <w:tblHeader/>
        </w:trPr>
        <w:tc>
          <w:tcPr>
            <w:tcW w:w="9423" w:type="dxa"/>
            <w:gridSpan w:val="5"/>
            <w:shd w:val="clear" w:color="auto" w:fill="auto"/>
            <w:vAlign w:val="bottom"/>
            <w:hideMark/>
          </w:tcPr>
          <w:p w14:paraId="74F610DF" w14:textId="77777777" w:rsidR="0008361B" w:rsidRPr="00CB5105" w:rsidRDefault="0008361B" w:rsidP="00197C70">
            <w:pPr>
              <w:pStyle w:val="BodyTextIndent3"/>
              <w:spacing w:after="0"/>
              <w:ind w:left="0"/>
              <w:jc w:val="right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CB5105">
              <w:rPr>
                <w:rFonts w:ascii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08361B" w:rsidRPr="00E50A6D" w14:paraId="0579D235" w14:textId="77777777" w:rsidTr="006971AF">
        <w:trPr>
          <w:trHeight w:val="414"/>
          <w:tblHeader/>
        </w:trPr>
        <w:tc>
          <w:tcPr>
            <w:tcW w:w="3963" w:type="dxa"/>
            <w:shd w:val="clear" w:color="auto" w:fill="auto"/>
            <w:vAlign w:val="bottom"/>
          </w:tcPr>
          <w:p w14:paraId="498F5013" w14:textId="77777777" w:rsidR="0008361B" w:rsidRPr="00E50A6D" w:rsidRDefault="0008361B" w:rsidP="00197C7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5460" w:type="dxa"/>
            <w:gridSpan w:val="4"/>
            <w:shd w:val="clear" w:color="auto" w:fill="auto"/>
            <w:hideMark/>
          </w:tcPr>
          <w:p w14:paraId="19FFCD75" w14:textId="77777777" w:rsidR="0008361B" w:rsidRPr="002259B6" w:rsidRDefault="0008361B" w:rsidP="00197C7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2259B6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งบการเงินรวมและงบการเงินเฉพาะกิจการ ณ วันที่</w:t>
            </w:r>
            <w:r w:rsidRPr="002259B6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31 </w:t>
            </w:r>
            <w:r w:rsidRPr="002259B6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ธันวาคม </w:t>
            </w:r>
            <w:r w:rsidRPr="002259B6">
              <w:rPr>
                <w:rFonts w:asciiTheme="majorBidi" w:hAnsiTheme="majorBidi" w:cstheme="majorBidi"/>
                <w:kern w:val="28"/>
                <w:sz w:val="26"/>
                <w:szCs w:val="26"/>
              </w:rPr>
              <w:t>2563</w:t>
            </w:r>
          </w:p>
        </w:tc>
      </w:tr>
      <w:tr w:rsidR="0008361B" w:rsidRPr="00E50A6D" w14:paraId="23C840DE" w14:textId="77777777" w:rsidTr="0005663C">
        <w:trPr>
          <w:tblHeader/>
        </w:trPr>
        <w:tc>
          <w:tcPr>
            <w:tcW w:w="3963" w:type="dxa"/>
            <w:shd w:val="clear" w:color="auto" w:fill="auto"/>
            <w:vAlign w:val="bottom"/>
          </w:tcPr>
          <w:p w14:paraId="2D81E06B" w14:textId="77777777" w:rsidR="0008361B" w:rsidRPr="00E50A6D" w:rsidRDefault="0008361B" w:rsidP="00197C7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455" w:type="dxa"/>
            <w:shd w:val="clear" w:color="auto" w:fill="auto"/>
            <w:hideMark/>
          </w:tcPr>
          <w:p w14:paraId="6A8B464E" w14:textId="77777777" w:rsidR="0008361B" w:rsidRPr="00E50A6D" w:rsidRDefault="0008361B" w:rsidP="00197C7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E50A6D">
              <w:rPr>
                <w:rFonts w:ascii="Angsana New" w:hAnsi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1334" w:type="dxa"/>
            <w:shd w:val="clear" w:color="auto" w:fill="auto"/>
            <w:hideMark/>
          </w:tcPr>
          <w:p w14:paraId="7C150B94" w14:textId="77777777" w:rsidR="0008361B" w:rsidRPr="00E50A6D" w:rsidRDefault="0008361B" w:rsidP="00197C7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E50A6D">
              <w:rPr>
                <w:rFonts w:ascii="Angsana New" w:hAnsi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1334" w:type="dxa"/>
            <w:shd w:val="clear" w:color="auto" w:fill="auto"/>
            <w:vAlign w:val="bottom"/>
            <w:hideMark/>
          </w:tcPr>
          <w:p w14:paraId="4E6A2686" w14:textId="77777777" w:rsidR="0008361B" w:rsidRPr="00E50A6D" w:rsidRDefault="0008361B" w:rsidP="00197C7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E50A6D">
              <w:rPr>
                <w:rFonts w:ascii="Angsana New" w:hAnsi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1337" w:type="dxa"/>
            <w:shd w:val="clear" w:color="auto" w:fill="auto"/>
            <w:vAlign w:val="bottom"/>
            <w:hideMark/>
          </w:tcPr>
          <w:p w14:paraId="5954C2F6" w14:textId="77777777" w:rsidR="0008361B" w:rsidRPr="00E50A6D" w:rsidRDefault="0008361B" w:rsidP="00197C7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b/>
                <w:bCs/>
                <w:kern w:val="28"/>
                <w:sz w:val="26"/>
                <w:szCs w:val="26"/>
                <w:cs/>
              </w:rPr>
              <w:t>รวม</w:t>
            </w:r>
          </w:p>
        </w:tc>
      </w:tr>
      <w:tr w:rsidR="0008361B" w:rsidRPr="00E50A6D" w14:paraId="1C8E02DB" w14:textId="77777777" w:rsidTr="0005663C">
        <w:trPr>
          <w:trHeight w:val="73"/>
        </w:trPr>
        <w:tc>
          <w:tcPr>
            <w:tcW w:w="3963" w:type="dxa"/>
            <w:shd w:val="clear" w:color="auto" w:fill="auto"/>
          </w:tcPr>
          <w:p w14:paraId="546D54E5" w14:textId="77777777" w:rsidR="0008361B" w:rsidRPr="00E50A6D" w:rsidRDefault="0008361B" w:rsidP="00197C70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55" w:type="dxa"/>
            <w:shd w:val="clear" w:color="auto" w:fill="auto"/>
          </w:tcPr>
          <w:p w14:paraId="015EC3A4" w14:textId="77777777" w:rsidR="0008361B" w:rsidRPr="00E50A6D" w:rsidRDefault="0008361B" w:rsidP="00197C70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34" w:type="dxa"/>
            <w:shd w:val="clear" w:color="auto" w:fill="auto"/>
          </w:tcPr>
          <w:p w14:paraId="2B841404" w14:textId="77777777" w:rsidR="0008361B" w:rsidRPr="00E50A6D" w:rsidRDefault="0008361B" w:rsidP="00197C70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34" w:type="dxa"/>
            <w:shd w:val="clear" w:color="auto" w:fill="auto"/>
          </w:tcPr>
          <w:p w14:paraId="0500A218" w14:textId="77777777" w:rsidR="0008361B" w:rsidRPr="00E50A6D" w:rsidRDefault="0008361B" w:rsidP="00197C70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37" w:type="dxa"/>
            <w:shd w:val="clear" w:color="auto" w:fill="auto"/>
          </w:tcPr>
          <w:p w14:paraId="04571A06" w14:textId="77777777" w:rsidR="0008361B" w:rsidRPr="00E50A6D" w:rsidRDefault="0008361B" w:rsidP="00197C70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</w:p>
        </w:tc>
      </w:tr>
      <w:tr w:rsidR="006971AF" w:rsidRPr="00E50A6D" w14:paraId="74D61856" w14:textId="77777777" w:rsidTr="0005663C">
        <w:trPr>
          <w:trHeight w:val="73"/>
        </w:trPr>
        <w:tc>
          <w:tcPr>
            <w:tcW w:w="3963" w:type="dxa"/>
            <w:shd w:val="clear" w:color="auto" w:fill="auto"/>
          </w:tcPr>
          <w:p w14:paraId="0F103CE7" w14:textId="77777777" w:rsidR="006971AF" w:rsidRPr="00E50A6D" w:rsidRDefault="006971AF" w:rsidP="006971AF">
            <w:pPr>
              <w:pStyle w:val="BodyTextIndent3"/>
              <w:spacing w:after="0"/>
              <w:ind w:left="-2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55" w:type="dxa"/>
            <w:shd w:val="clear" w:color="auto" w:fill="auto"/>
          </w:tcPr>
          <w:p w14:paraId="7CFD21A0" w14:textId="77777777" w:rsidR="006971AF" w:rsidRPr="00E50A6D" w:rsidRDefault="006971AF" w:rsidP="006971AF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jc w:val="right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E50A6D">
              <w:rPr>
                <w:rFonts w:ascii="Angsana New" w:hAnsi="Angsana New"/>
                <w:kern w:val="28"/>
                <w:sz w:val="26"/>
                <w:szCs w:val="26"/>
              </w:rPr>
              <w:t>95,511,075.67</w:t>
            </w:r>
          </w:p>
        </w:tc>
        <w:tc>
          <w:tcPr>
            <w:tcW w:w="1334" w:type="dxa"/>
            <w:shd w:val="clear" w:color="auto" w:fill="auto"/>
          </w:tcPr>
          <w:p w14:paraId="15FFE60F" w14:textId="77777777" w:rsidR="006971AF" w:rsidRPr="006971AF" w:rsidRDefault="006971AF" w:rsidP="006971AF">
            <w:pPr>
              <w:pStyle w:val="BodyTextIndent3"/>
              <w:tabs>
                <w:tab w:val="decimal" w:pos="971"/>
              </w:tabs>
              <w:spacing w:after="0"/>
              <w:ind w:left="0" w:firstLine="90"/>
              <w:jc w:val="right"/>
              <w:rPr>
                <w:rFonts w:ascii="Angsana New" w:hAnsi="Angsana New" w:cstheme="minorBidi"/>
                <w:kern w:val="28"/>
                <w:sz w:val="26"/>
                <w:szCs w:val="26"/>
              </w:rPr>
            </w:pPr>
            <w:r>
              <w:rPr>
                <w:rFonts w:ascii="Angsana New" w:hAnsi="Angsana New" w:cstheme="minorBidi" w:hint="cs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1334" w:type="dxa"/>
            <w:shd w:val="clear" w:color="auto" w:fill="auto"/>
          </w:tcPr>
          <w:p w14:paraId="1529911D" w14:textId="77777777" w:rsidR="006971AF" w:rsidRPr="00E50A6D" w:rsidRDefault="006971AF" w:rsidP="006971AF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37" w:type="dxa"/>
            <w:shd w:val="clear" w:color="auto" w:fill="auto"/>
          </w:tcPr>
          <w:p w14:paraId="76B0B9D5" w14:textId="77777777" w:rsidR="006971AF" w:rsidRPr="00E50A6D" w:rsidRDefault="006971AF" w:rsidP="006971AF">
            <w:pPr>
              <w:pStyle w:val="BodyTextIndent3"/>
              <w:tabs>
                <w:tab w:val="decimal" w:pos="971"/>
              </w:tabs>
              <w:spacing w:after="0"/>
              <w:ind w:left="0" w:firstLine="120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/>
                <w:kern w:val="28"/>
                <w:sz w:val="26"/>
                <w:szCs w:val="26"/>
              </w:rPr>
              <w:t>95,511,075.67</w:t>
            </w:r>
          </w:p>
        </w:tc>
      </w:tr>
    </w:tbl>
    <w:p w14:paraId="5470941A" w14:textId="77777777" w:rsidR="0008361B" w:rsidRPr="006971AF" w:rsidRDefault="0008361B" w:rsidP="0008361B">
      <w:pPr>
        <w:spacing w:line="240" w:lineRule="atLeast"/>
        <w:ind w:left="567"/>
        <w:jc w:val="thaiDistribute"/>
        <w:rPr>
          <w:rFonts w:ascii="Angsana New" w:hAnsi="Angsana New"/>
          <w:sz w:val="24"/>
          <w:szCs w:val="24"/>
        </w:rPr>
      </w:pPr>
    </w:p>
    <w:p w14:paraId="7DEE82D5" w14:textId="77777777" w:rsidR="0067335D" w:rsidRPr="0067335D" w:rsidRDefault="0067335D" w:rsidP="00E933C8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67" w:hanging="567"/>
        <w:contextualSpacing w:val="0"/>
        <w:jc w:val="both"/>
        <w:rPr>
          <w:rFonts w:ascii="Angsana New" w:eastAsia="Arial Unicode MS" w:hAnsi="Angsana New"/>
          <w:b/>
          <w:bCs/>
          <w:vanish/>
          <w:sz w:val="32"/>
          <w:szCs w:val="32"/>
          <w:cs/>
          <w:lang w:val="en-GB"/>
        </w:rPr>
      </w:pPr>
    </w:p>
    <w:p w14:paraId="421E19F8" w14:textId="77777777" w:rsidR="0067335D" w:rsidRPr="0067335D" w:rsidRDefault="0067335D" w:rsidP="00E933C8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67" w:hanging="567"/>
        <w:contextualSpacing w:val="0"/>
        <w:jc w:val="both"/>
        <w:rPr>
          <w:rFonts w:ascii="Angsana New" w:eastAsia="Arial Unicode MS" w:hAnsi="Angsana New"/>
          <w:b/>
          <w:bCs/>
          <w:vanish/>
          <w:sz w:val="32"/>
          <w:szCs w:val="32"/>
          <w:cs/>
          <w:lang w:val="en-GB"/>
        </w:rPr>
      </w:pPr>
    </w:p>
    <w:p w14:paraId="17D70AD9" w14:textId="77777777" w:rsidR="00C8798F" w:rsidRPr="00E50A6D" w:rsidRDefault="006971AF" w:rsidP="00E933C8">
      <w:pPr>
        <w:numPr>
          <w:ilvl w:val="0"/>
          <w:numId w:val="27"/>
        </w:numPr>
        <w:spacing w:before="120"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6971AF">
        <w:rPr>
          <w:rFonts w:ascii="Angsana New" w:eastAsia="Arial Unicode MS" w:hAnsi="Angsana New"/>
          <w:b/>
          <w:bCs/>
          <w:sz w:val="32"/>
          <w:szCs w:val="32"/>
          <w:cs/>
        </w:rPr>
        <w:t>การแก้ไขข้อผิดพลาด</w:t>
      </w:r>
    </w:p>
    <w:p w14:paraId="2FC7F2D0" w14:textId="77777777" w:rsidR="00C8798F" w:rsidRPr="009C1EC1" w:rsidRDefault="006971AF" w:rsidP="00C8798F">
      <w:pPr>
        <w:spacing w:after="240" w:line="240" w:lineRule="atLeast"/>
        <w:ind w:left="567"/>
        <w:jc w:val="thaiDistribute"/>
        <w:rPr>
          <w:rFonts w:ascii="Angsana New" w:hAnsi="Angsana New" w:hint="cs"/>
          <w:sz w:val="30"/>
          <w:szCs w:val="30"/>
          <w:lang w:val="en-US"/>
        </w:rPr>
      </w:pPr>
      <w:r w:rsidRPr="006971AF">
        <w:rPr>
          <w:rFonts w:ascii="Angsana New" w:hAnsi="Angsana New"/>
          <w:sz w:val="30"/>
          <w:szCs w:val="30"/>
          <w:cs/>
        </w:rPr>
        <w:t>กลุ่มบริษัทมีการแก้ไขข้อผิดพลาดของการจัดประเภทเครื่องมือทางการเงินใหม่ จากเดิมที่จัดประเภท สินทรัพย์ทางการเงินที่วัดมูลค่าด้วยมูลค่ายุติธรรมผ่านกำไรขาดทุนเบ็ดเสร็จอื่น เปลี่ยนมาเป็น สินทรัพย์ทางการเงินที่วัดมูลค่าด้วยมูลค่ายุติธรรมผ่านกำไรหรือขาดทุน โดยกลุ่มบริษัทได้เลือกปรับผลกระทบจากการเปลี่ยนแปลงโดยปรับปรุงกับกำไรสะสม ณ วันที่ 1 มกราคม 2564 และไม่ปรับย้อนหลังงบการเงินปีก่อนที่แสดงเปรียบเทียบ ซึ่งกลุ่มบริษัทได้ปรับปรุงแก้ไขรายการดังกล่าวแล้ว โดยมีการโอนผลสะสมของผลกำไร (ขาดทุน) จากการเปลี่ยนแปลงมูลค่า เงินลงทุน ในองค์ประกอบอื่นของส่วนของผู้ถือหุ้น ไปยัง กำไรสะสม จำนวน 0.33 ล้านบาท ในงบการเงินรวมและงบการเงินเฉพาะกิจการ</w:t>
      </w:r>
    </w:p>
    <w:p w14:paraId="24BAD015" w14:textId="77777777" w:rsidR="0067335D" w:rsidRPr="0067335D" w:rsidRDefault="0067335D" w:rsidP="00E933C8">
      <w:pPr>
        <w:pStyle w:val="ListParagraph"/>
        <w:numPr>
          <w:ilvl w:val="0"/>
          <w:numId w:val="28"/>
        </w:numPr>
        <w:shd w:val="clear" w:color="auto" w:fill="FFFF0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567" w:hanging="567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2DCD8A26" w14:textId="77777777" w:rsidR="0067335D" w:rsidRPr="0067335D" w:rsidRDefault="0067335D" w:rsidP="00E933C8">
      <w:pPr>
        <w:pStyle w:val="ListParagraph"/>
        <w:numPr>
          <w:ilvl w:val="0"/>
          <w:numId w:val="28"/>
        </w:numPr>
        <w:shd w:val="clear" w:color="auto" w:fill="FFFF0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567" w:hanging="567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4139A973" w14:textId="77777777" w:rsidR="009C2A19" w:rsidRPr="003F5463" w:rsidRDefault="009C2A19" w:rsidP="006022B7">
      <w:pPr>
        <w:numPr>
          <w:ilvl w:val="0"/>
          <w:numId w:val="28"/>
        </w:numPr>
        <w:spacing w:before="240"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3F5463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</w:t>
      </w:r>
      <w:r w:rsidR="00F045B8" w:rsidRPr="003F5463">
        <w:rPr>
          <w:rFonts w:ascii="Angsana New" w:hAnsi="Angsana New" w:hint="cs"/>
          <w:b/>
          <w:bCs/>
          <w:sz w:val="30"/>
          <w:szCs w:val="30"/>
          <w:cs/>
        </w:rPr>
        <w:t>รอบระยะเวลารายงาน</w:t>
      </w:r>
    </w:p>
    <w:p w14:paraId="5C266BDB" w14:textId="480A2AE0" w:rsidR="00B06AB4" w:rsidRPr="003F5463" w:rsidRDefault="001C1748" w:rsidP="006022B7">
      <w:pPr>
        <w:spacing w:line="240" w:lineRule="atLeast"/>
        <w:ind w:left="567"/>
        <w:jc w:val="both"/>
        <w:rPr>
          <w:rFonts w:ascii="Angsana New" w:hAnsi="Angsana New" w:hint="cs"/>
          <w:sz w:val="30"/>
          <w:szCs w:val="30"/>
          <w:cs/>
          <w:lang w:val="en-US"/>
        </w:rPr>
      </w:pPr>
      <w:r w:rsidRPr="003F5463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3F5463">
        <w:rPr>
          <w:rFonts w:ascii="Angsana New" w:hAnsi="Angsana New"/>
          <w:sz w:val="30"/>
          <w:szCs w:val="30"/>
        </w:rPr>
        <w:t>2</w:t>
      </w:r>
      <w:r w:rsidR="00C93C09">
        <w:rPr>
          <w:rFonts w:ascii="Angsana New" w:hAnsi="Angsana New" w:hint="cs"/>
          <w:sz w:val="30"/>
          <w:szCs w:val="30"/>
          <w:cs/>
        </w:rPr>
        <w:t>3</w:t>
      </w:r>
      <w:r w:rsidR="00B94B69" w:rsidRPr="003F5463">
        <w:rPr>
          <w:rFonts w:ascii="Angsana New" w:hAnsi="Angsana New"/>
          <w:sz w:val="30"/>
          <w:szCs w:val="30"/>
        </w:rPr>
        <w:t xml:space="preserve"> </w:t>
      </w:r>
      <w:r w:rsidRPr="003F5463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3F5463">
        <w:rPr>
          <w:rFonts w:ascii="Angsana New" w:hAnsi="Angsana New"/>
          <w:sz w:val="30"/>
          <w:szCs w:val="30"/>
        </w:rPr>
        <w:t>256</w:t>
      </w:r>
      <w:r w:rsidR="00C93C09">
        <w:rPr>
          <w:rFonts w:ascii="Angsana New" w:hAnsi="Angsana New" w:hint="cs"/>
          <w:sz w:val="30"/>
          <w:szCs w:val="30"/>
          <w:cs/>
        </w:rPr>
        <w:t>5</w:t>
      </w:r>
      <w:r w:rsidRPr="003F5463">
        <w:rPr>
          <w:rFonts w:ascii="Angsana New" w:hAnsi="Angsana New"/>
          <w:sz w:val="30"/>
          <w:szCs w:val="30"/>
        </w:rPr>
        <w:t xml:space="preserve"> </w:t>
      </w:r>
      <w:r w:rsidRPr="003F5463">
        <w:rPr>
          <w:rFonts w:ascii="Angsana New" w:hAnsi="Angsana New"/>
          <w:sz w:val="30"/>
          <w:szCs w:val="30"/>
          <w:cs/>
        </w:rPr>
        <w:t xml:space="preserve">ที่ประชุมคณะกรรมการของบริษัทฯ ครั้งที่ </w:t>
      </w:r>
      <w:r w:rsidR="009C1EC1">
        <w:rPr>
          <w:rFonts w:ascii="Angsana New" w:hAnsi="Angsana New"/>
          <w:sz w:val="30"/>
          <w:szCs w:val="30"/>
          <w:lang w:val="en-US"/>
        </w:rPr>
        <w:t>2</w:t>
      </w:r>
      <w:r w:rsidRPr="003F5463">
        <w:rPr>
          <w:rFonts w:ascii="Angsana New" w:hAnsi="Angsana New"/>
          <w:sz w:val="30"/>
          <w:szCs w:val="30"/>
        </w:rPr>
        <w:t>/256</w:t>
      </w:r>
      <w:r w:rsidR="00C93C09">
        <w:rPr>
          <w:rFonts w:ascii="Angsana New" w:hAnsi="Angsana New" w:hint="cs"/>
          <w:sz w:val="30"/>
          <w:szCs w:val="30"/>
          <w:cs/>
        </w:rPr>
        <w:t>5</w:t>
      </w:r>
      <w:r w:rsidRPr="003F5463">
        <w:rPr>
          <w:rFonts w:ascii="Angsana New" w:hAnsi="Angsana New"/>
          <w:sz w:val="30"/>
          <w:szCs w:val="30"/>
        </w:rPr>
        <w:t xml:space="preserve"> </w:t>
      </w:r>
      <w:r w:rsidRPr="003F5463">
        <w:rPr>
          <w:rFonts w:ascii="Angsana New" w:hAnsi="Angsana New"/>
          <w:sz w:val="30"/>
          <w:szCs w:val="30"/>
          <w:cs/>
        </w:rPr>
        <w:t xml:space="preserve">ได้มีมติอนุมัติให้จ่ายเงินปันผลให้แก่ผู้ถือหุ้นจากผลการดำเนินงานสำหรับปี </w:t>
      </w:r>
      <w:r w:rsidRPr="003F5463">
        <w:rPr>
          <w:rFonts w:ascii="Angsana New" w:hAnsi="Angsana New"/>
          <w:sz w:val="30"/>
          <w:szCs w:val="30"/>
        </w:rPr>
        <w:t>256</w:t>
      </w:r>
      <w:r w:rsidR="003705CB">
        <w:rPr>
          <w:rFonts w:ascii="Angsana New" w:hAnsi="Angsana New"/>
          <w:sz w:val="30"/>
          <w:szCs w:val="30"/>
          <w:lang w:val="en-US"/>
        </w:rPr>
        <w:t>4</w:t>
      </w:r>
      <w:r w:rsidR="00942931" w:rsidRPr="003F5463">
        <w:rPr>
          <w:rFonts w:ascii="Angsana New" w:hAnsi="Angsana New" w:hint="cs"/>
          <w:sz w:val="30"/>
          <w:szCs w:val="30"/>
          <w:cs/>
        </w:rPr>
        <w:t xml:space="preserve"> </w:t>
      </w:r>
      <w:r w:rsidRPr="003F5463">
        <w:rPr>
          <w:rFonts w:ascii="Angsana New" w:hAnsi="Angsana New"/>
          <w:sz w:val="30"/>
          <w:szCs w:val="30"/>
          <w:cs/>
        </w:rPr>
        <w:t>ในอัตราหุ้นละ</w:t>
      </w:r>
      <w:r w:rsidR="00D50C42" w:rsidRPr="003F5463">
        <w:rPr>
          <w:rFonts w:ascii="Angsana New" w:hAnsi="Angsana New"/>
          <w:sz w:val="30"/>
          <w:szCs w:val="30"/>
        </w:rPr>
        <w:t xml:space="preserve"> </w:t>
      </w:r>
      <w:r w:rsidR="004D7DD0">
        <w:rPr>
          <w:rFonts w:ascii="Angsana New" w:hAnsi="Angsana New"/>
          <w:sz w:val="30"/>
          <w:szCs w:val="30"/>
        </w:rPr>
        <w:t>0.06</w:t>
      </w:r>
      <w:r w:rsidR="00D50C42" w:rsidRPr="003F5463">
        <w:rPr>
          <w:rFonts w:ascii="Angsana New" w:hAnsi="Angsana New"/>
          <w:sz w:val="30"/>
          <w:szCs w:val="30"/>
        </w:rPr>
        <w:t xml:space="preserve"> </w:t>
      </w:r>
      <w:r w:rsidRPr="003F5463">
        <w:rPr>
          <w:rFonts w:ascii="Angsana New" w:hAnsi="Angsana New"/>
          <w:sz w:val="30"/>
          <w:szCs w:val="30"/>
          <w:cs/>
        </w:rPr>
        <w:t>บาท</w:t>
      </w:r>
      <w:r w:rsidR="00942931" w:rsidRPr="003F5463">
        <w:rPr>
          <w:rFonts w:ascii="Angsana New" w:hAnsi="Angsana New" w:hint="cs"/>
          <w:sz w:val="30"/>
          <w:szCs w:val="30"/>
          <w:cs/>
        </w:rPr>
        <w:t xml:space="preserve"> </w:t>
      </w:r>
      <w:r w:rsidRPr="003F5463">
        <w:rPr>
          <w:rFonts w:ascii="Angsana New" w:hAnsi="Angsana New"/>
          <w:sz w:val="30"/>
          <w:szCs w:val="30"/>
          <w:cs/>
        </w:rPr>
        <w:t>จำนวน</w:t>
      </w:r>
      <w:r w:rsidR="00942931" w:rsidRPr="003F5463">
        <w:rPr>
          <w:rFonts w:ascii="Angsana New" w:hAnsi="Angsana New" w:hint="cs"/>
          <w:sz w:val="30"/>
          <w:szCs w:val="30"/>
          <w:cs/>
        </w:rPr>
        <w:t xml:space="preserve"> </w:t>
      </w:r>
      <w:r w:rsidR="00B94B69" w:rsidRPr="003F5463">
        <w:rPr>
          <w:rFonts w:ascii="Angsana New" w:hAnsi="Angsana New"/>
          <w:sz w:val="30"/>
          <w:szCs w:val="30"/>
        </w:rPr>
        <w:t>430</w:t>
      </w:r>
      <w:r w:rsidRPr="003F5463">
        <w:rPr>
          <w:rFonts w:ascii="Angsana New" w:hAnsi="Angsana New"/>
          <w:sz w:val="30"/>
          <w:szCs w:val="30"/>
          <w:cs/>
        </w:rPr>
        <w:t xml:space="preserve"> ล้านหุ้น รวมเป็นเงิน </w:t>
      </w:r>
      <w:r w:rsidR="006022B7">
        <w:rPr>
          <w:rFonts w:ascii="Angsana New" w:hAnsi="Angsana New"/>
          <w:sz w:val="30"/>
          <w:szCs w:val="30"/>
        </w:rPr>
        <w:t>25.80</w:t>
      </w:r>
      <w:r w:rsidRPr="003F5463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49048A8C" w14:textId="77777777" w:rsidR="001E11E6" w:rsidRPr="003F5463" w:rsidRDefault="001E11E6" w:rsidP="00E933C8">
      <w:pPr>
        <w:numPr>
          <w:ilvl w:val="0"/>
          <w:numId w:val="28"/>
        </w:numPr>
        <w:spacing w:before="240"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3F5463">
        <w:rPr>
          <w:rFonts w:ascii="Angsana New" w:hAnsi="Angsana New" w:hint="cs"/>
          <w:b/>
          <w:bCs/>
          <w:sz w:val="30"/>
          <w:szCs w:val="30"/>
          <w:cs/>
        </w:rPr>
        <w:t>การอนุมัติงบการเงิน</w:t>
      </w:r>
    </w:p>
    <w:p w14:paraId="4E43FC78" w14:textId="77777777" w:rsidR="00296204" w:rsidRPr="00AA7C60" w:rsidRDefault="001E11E6" w:rsidP="00050A6D">
      <w:pPr>
        <w:spacing w:after="240"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E50A6D">
        <w:rPr>
          <w:rFonts w:ascii="Angsana New" w:hAnsi="Angsana New"/>
          <w:sz w:val="30"/>
          <w:szCs w:val="30"/>
          <w:cs/>
        </w:rPr>
        <w:t>กรรมการผู้มีอำนาจของบริษัทได้อนุมัติให้ออกงบการเงินนี้แล้วเมื่อวันที่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="008821FD">
        <w:rPr>
          <w:rFonts w:ascii="Angsana New" w:hAnsi="Angsana New"/>
          <w:sz w:val="30"/>
          <w:szCs w:val="30"/>
        </w:rPr>
        <w:t>23</w:t>
      </w:r>
      <w:r w:rsidR="00F41259" w:rsidRPr="00E50A6D">
        <w:rPr>
          <w:rFonts w:ascii="Angsana New" w:hAnsi="Angsana New"/>
          <w:sz w:val="30"/>
          <w:szCs w:val="30"/>
        </w:rPr>
        <w:t xml:space="preserve"> </w:t>
      </w:r>
      <w:r w:rsidR="00AA7C60" w:rsidRPr="00E50A6D">
        <w:rPr>
          <w:rFonts w:ascii="Angsana New" w:hAnsi="Angsana New" w:hint="cs"/>
          <w:sz w:val="30"/>
          <w:szCs w:val="30"/>
          <w:cs/>
        </w:rPr>
        <w:t>กุมภาพันธ์</w:t>
      </w:r>
      <w:r w:rsidR="00F41259" w:rsidRPr="00E50A6D">
        <w:rPr>
          <w:rFonts w:ascii="Angsana New" w:hAnsi="Angsana New" w:hint="cs"/>
          <w:sz w:val="30"/>
          <w:szCs w:val="30"/>
          <w:cs/>
        </w:rPr>
        <w:t xml:space="preserve"> </w:t>
      </w:r>
      <w:r w:rsidR="00F41259" w:rsidRPr="00E50A6D">
        <w:rPr>
          <w:rFonts w:ascii="Angsana New" w:hAnsi="Angsana New"/>
          <w:sz w:val="30"/>
          <w:szCs w:val="30"/>
        </w:rPr>
        <w:t>256</w:t>
      </w:r>
      <w:r w:rsidR="006971AF">
        <w:rPr>
          <w:rFonts w:ascii="Angsana New" w:hAnsi="Angsana New" w:hint="cs"/>
          <w:sz w:val="30"/>
          <w:szCs w:val="30"/>
          <w:cs/>
          <w:lang w:val="en-US"/>
        </w:rPr>
        <w:t>5</w:t>
      </w:r>
    </w:p>
    <w:sectPr w:rsidR="00296204" w:rsidRPr="00AA7C60" w:rsidSect="0070020D">
      <w:footerReference w:type="default" r:id="rId18"/>
      <w:pgSz w:w="11907" w:h="16840" w:code="9"/>
      <w:pgMar w:top="567" w:right="1152" w:bottom="270" w:left="1152" w:header="720" w:footer="720" w:gutter="0"/>
      <w:paperSrc w:first="15" w:other="15"/>
      <w:pgNumType w:fmt="numberInDash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CECF2" w14:textId="77777777" w:rsidR="00E37A2D" w:rsidRDefault="00E37A2D">
      <w:r>
        <w:separator/>
      </w:r>
    </w:p>
  </w:endnote>
  <w:endnote w:type="continuationSeparator" w:id="0">
    <w:p w14:paraId="7874E38A" w14:textId="77777777" w:rsidR="00E37A2D" w:rsidRDefault="00E37A2D">
      <w:r>
        <w:continuationSeparator/>
      </w:r>
    </w:p>
  </w:endnote>
  <w:endnote w:type="continuationNotice" w:id="1">
    <w:p w14:paraId="2F9607E0" w14:textId="77777777" w:rsidR="00E37A2D" w:rsidRDefault="00E37A2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F1D2B" w14:textId="77777777" w:rsidR="00DE0396" w:rsidRDefault="00DE0396" w:rsidP="00095399">
    <w:pPr>
      <w:pStyle w:val="Footer"/>
      <w:tabs>
        <w:tab w:val="left" w:pos="4500"/>
      </w:tabs>
      <w:jc w:val="center"/>
      <w:rPr>
        <w:rFonts w:ascii="Angsana New" w:hAnsi="Angsana New" w:cs="Angsana New"/>
        <w:sz w:val="30"/>
        <w:szCs w:val="30"/>
      </w:rPr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042EC301" w14:textId="77777777" w:rsidR="00DE0396" w:rsidRPr="00095399" w:rsidRDefault="00DE0396" w:rsidP="00095399">
    <w:pPr>
      <w:pStyle w:val="Footer"/>
      <w:tabs>
        <w:tab w:val="clear" w:pos="8505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  <w:lang w:val="en-US"/>
      </w:rPr>
      <w:t xml:space="preserve">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</w:t>
    </w:r>
    <w:r>
      <w:rPr>
        <w:rFonts w:ascii="Angsana New" w:hAnsi="Angsana New" w:cs="Angsana New"/>
        <w:sz w:val="30"/>
        <w:szCs w:val="30"/>
        <w:lang w:val="en-US"/>
      </w:rPr>
      <w:t xml:space="preserve">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</w:t>
    </w:r>
    <w:r w:rsidRPr="009706DE">
      <w:rPr>
        <w:rFonts w:ascii="Angsana New" w:hAnsi="Angsana New" w:cs="Angsana New"/>
        <w:sz w:val="30"/>
        <w:szCs w:val="30"/>
        <w:cs/>
        <w:lang w:val="en-US"/>
      </w:rPr>
      <w:t>นายบุญศักดิ์   เกียรติจรูญเลิศ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</w:t>
    </w:r>
    <w:r w:rsidRPr="00E4342F">
      <w:rPr>
        <w:rFonts w:ascii="Angsana New" w:hAnsi="Angsana New" w:cs="Angsana New"/>
        <w:sz w:val="30"/>
        <w:szCs w:val="30"/>
        <w:cs/>
        <w:lang w:val="en-US"/>
      </w:rPr>
      <w:t>นายเกียรติชัย  สงอินทร์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7380F" w14:textId="77777777" w:rsidR="00DE0396" w:rsidRDefault="00DE0396" w:rsidP="005B4194">
    <w:pPr>
      <w:pStyle w:val="Footer"/>
      <w:tabs>
        <w:tab w:val="left" w:pos="4500"/>
      </w:tabs>
      <w:jc w:val="center"/>
      <w:rPr>
        <w:rFonts w:ascii="Angsana New" w:hAnsi="Angsana New" w:cs="Angsana New"/>
        <w:sz w:val="30"/>
        <w:szCs w:val="30"/>
      </w:rPr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19DE690C" w14:textId="77777777" w:rsidR="00DE0396" w:rsidRPr="00095399" w:rsidRDefault="00DE0396" w:rsidP="005B4194">
    <w:pPr>
      <w:pStyle w:val="Footer"/>
      <w:tabs>
        <w:tab w:val="clear" w:pos="8505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  <w:lang w:val="en-US"/>
      </w:rPr>
      <w:t xml:space="preserve">                             </w:t>
    </w:r>
    <w:r>
      <w:rPr>
        <w:rFonts w:ascii="Angsana New" w:hAnsi="Angsana New" w:cs="Angsana New"/>
        <w:sz w:val="30"/>
        <w:szCs w:val="30"/>
        <w:cs/>
        <w:lang w:val="en-US"/>
      </w:rPr>
      <w:tab/>
    </w:r>
    <w:r>
      <w:rPr>
        <w:rFonts w:ascii="Angsana New" w:hAnsi="Angsana New" w:cs="Angsana New"/>
        <w:sz w:val="30"/>
        <w:szCs w:val="30"/>
        <w:cs/>
        <w:lang w:val="en-US"/>
      </w:rPr>
      <w:tab/>
    </w:r>
    <w:r>
      <w:rPr>
        <w:rFonts w:ascii="Angsana New" w:hAnsi="Angsana New" w:cs="Angsana New"/>
        <w:sz w:val="30"/>
        <w:szCs w:val="30"/>
        <w:cs/>
        <w:lang w:val="en-US"/>
      </w:rPr>
      <w:tab/>
    </w:r>
    <w:r>
      <w:rPr>
        <w:rFonts w:ascii="Angsana New" w:hAnsi="Angsana New" w:cs="Angsana New"/>
        <w:sz w:val="30"/>
        <w:szCs w:val="30"/>
        <w:cs/>
        <w:lang w:val="en-US"/>
      </w:rPr>
      <w:tab/>
    </w:r>
    <w:r>
      <w:rPr>
        <w:rFonts w:ascii="Angsana New" w:hAnsi="Angsana New" w:cs="Angsana New"/>
        <w:sz w:val="30"/>
        <w:szCs w:val="30"/>
        <w:cs/>
        <w:lang w:val="en-US"/>
      </w:rPr>
      <w:tab/>
    </w:r>
    <w:r>
      <w:rPr>
        <w:rFonts w:ascii="Angsana New" w:hAnsi="Angsana New" w:cs="Angsana New"/>
        <w:sz w:val="30"/>
        <w:szCs w:val="30"/>
        <w:cs/>
        <w:lang w:val="en-US"/>
      </w:rPr>
      <w:tab/>
    </w:r>
    <w:r>
      <w:rPr>
        <w:rFonts w:ascii="Angsana New" w:hAnsi="Angsana New" w:cs="Angsana New"/>
        <w:sz w:val="30"/>
        <w:szCs w:val="30"/>
        <w:lang w:val="en-US"/>
      </w:rPr>
      <w:t xml:space="preserve">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</w:t>
    </w:r>
    <w:r>
      <w:rPr>
        <w:rFonts w:ascii="Angsana New" w:hAnsi="Angsana New" w:cs="Angsana New"/>
        <w:sz w:val="30"/>
        <w:szCs w:val="30"/>
        <w:lang w:val="en-US"/>
      </w:rPr>
      <w:t xml:space="preserve">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</w:t>
    </w:r>
    <w:r w:rsidRPr="009706DE">
      <w:rPr>
        <w:rFonts w:ascii="Angsana New" w:hAnsi="Angsana New" w:cs="Angsana New"/>
        <w:sz w:val="30"/>
        <w:szCs w:val="30"/>
        <w:cs/>
        <w:lang w:val="en-US"/>
      </w:rPr>
      <w:t>นายบุญศักดิ์   เกียรติจรูญเลิศ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</w:t>
    </w:r>
    <w:r w:rsidRPr="00E4342F">
      <w:rPr>
        <w:rFonts w:ascii="Angsana New" w:hAnsi="Angsana New" w:cs="Angsana New"/>
        <w:sz w:val="30"/>
        <w:szCs w:val="30"/>
        <w:cs/>
        <w:lang w:val="en-US"/>
      </w:rPr>
      <w:t>นายเกียรติชัย  สงอินทร์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3A200" w14:textId="77777777" w:rsidR="00DE0396" w:rsidRDefault="00DE0396" w:rsidP="0051626C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0D3ACBBF" w14:textId="77777777" w:rsidR="00DE0396" w:rsidRPr="008C31D3" w:rsidRDefault="00DE0396" w:rsidP="00095399">
    <w:pPr>
      <w:pStyle w:val="Footer"/>
      <w:tabs>
        <w:tab w:val="clear" w:pos="8505"/>
        <w:tab w:val="right" w:pos="9270"/>
      </w:tabs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/>
        <w:sz w:val="30"/>
        <w:szCs w:val="30"/>
        <w:lang w:val="en-US"/>
      </w:rPr>
      <w:t xml:space="preserve">                                                            </w:t>
    </w:r>
    <w:r w:rsidRPr="00095399">
      <w:rPr>
        <w:rFonts w:ascii="Angsana New" w:hAnsi="Angsana New" w:cs="Angsana New"/>
        <w:sz w:val="30"/>
        <w:szCs w:val="30"/>
        <w:cs/>
        <w:lang w:val="en-US"/>
      </w:rPr>
      <w:t xml:space="preserve">                        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</w:t>
    </w:r>
    <w:r w:rsidRPr="00095399">
      <w:rPr>
        <w:rFonts w:ascii="Angsana New" w:hAnsi="Angsana New" w:cs="Angsana New"/>
        <w:sz w:val="30"/>
        <w:szCs w:val="30"/>
        <w:cs/>
        <w:lang w:val="en-US"/>
      </w:rPr>
      <w:t xml:space="preserve"> (        นายบุญศักดิ์   เกียรติจรูญเลิศ     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</w:t>
    </w:r>
    <w:r w:rsidRPr="00E4342F">
      <w:rPr>
        <w:rFonts w:ascii="Angsana New" w:hAnsi="Angsana New" w:cs="Angsana New"/>
        <w:sz w:val="30"/>
        <w:szCs w:val="30"/>
        <w:cs/>
        <w:lang w:val="en-US"/>
      </w:rPr>
      <w:t>นายเกียรติชัย  สงอินทร์</w:t>
    </w:r>
    <w:r w:rsidRPr="00095399">
      <w:rPr>
        <w:rFonts w:ascii="Angsana New" w:hAnsi="Angsana New" w:cs="Angsana New"/>
        <w:sz w:val="30"/>
        <w:szCs w:val="30"/>
        <w:cs/>
        <w:lang w:val="en-US"/>
      </w:rPr>
      <w:t xml:space="preserve">        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E2E8B" w14:textId="77777777" w:rsidR="00DE0396" w:rsidRDefault="00DE0396" w:rsidP="0051626C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3BAC7B44" w14:textId="77777777" w:rsidR="00DE0396" w:rsidRPr="00115FE2" w:rsidRDefault="00DE0396" w:rsidP="00115FE2">
    <w:pPr>
      <w:pStyle w:val="Footer"/>
      <w:tabs>
        <w:tab w:val="clear" w:pos="8505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  <w:lang w:val="en-US"/>
      </w:rPr>
      <w:t xml:space="preserve">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   </w:t>
    </w:r>
    <w:r w:rsidRPr="009706DE">
      <w:rPr>
        <w:rFonts w:ascii="Angsana New" w:hAnsi="Angsana New" w:cs="Angsana New"/>
        <w:sz w:val="30"/>
        <w:szCs w:val="30"/>
        <w:cs/>
        <w:lang w:val="en-US"/>
      </w:rPr>
      <w:t>นายบุญศักดิ์   เกียรติจรูญเลิศ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</w:t>
    </w:r>
    <w:r w:rsidRPr="00203CA9">
      <w:rPr>
        <w:rFonts w:ascii="Angsana New" w:hAnsi="Angsana New" w:cs="Angsana New"/>
        <w:sz w:val="30"/>
        <w:szCs w:val="30"/>
        <w:cs/>
        <w:lang w:val="en-US"/>
      </w:rPr>
      <w:t>นายเกียรติชัย  สงอินทร์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)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764F1" w14:textId="77777777" w:rsidR="00DE0396" w:rsidRDefault="00DE0396" w:rsidP="0051626C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5B083F53" w14:textId="77777777" w:rsidR="00DE0396" w:rsidRPr="00115FE2" w:rsidRDefault="00DE0396" w:rsidP="00115FE2">
    <w:pPr>
      <w:pStyle w:val="Footer"/>
      <w:tabs>
        <w:tab w:val="clear" w:pos="8505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  <w:lang w:val="en-US"/>
      </w:rPr>
      <w:t xml:space="preserve">               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</w:t>
    </w:r>
    <w:r>
      <w:rPr>
        <w:rFonts w:ascii="Angsana New" w:hAnsi="Angsana New" w:cs="Angsana New"/>
        <w:sz w:val="30"/>
        <w:szCs w:val="30"/>
        <w:lang w:val="en-US"/>
      </w:rPr>
      <w:t xml:space="preserve">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>(</w:t>
    </w:r>
    <w:r>
      <w:rPr>
        <w:rFonts w:ascii="Angsana New" w:hAnsi="Angsana New" w:cs="Angsana New"/>
        <w:sz w:val="30"/>
        <w:szCs w:val="30"/>
        <w:lang w:val="en-US"/>
      </w:rPr>
      <w:t xml:space="preserve">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</w:t>
    </w:r>
    <w:r w:rsidRPr="009706DE">
      <w:rPr>
        <w:rFonts w:ascii="Angsana New" w:hAnsi="Angsana New" w:cs="Angsana New"/>
        <w:sz w:val="30"/>
        <w:szCs w:val="30"/>
        <w:cs/>
        <w:lang w:val="en-US"/>
      </w:rPr>
      <w:t>นายบุญศักดิ์   เกียรติจรูญเลิศ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</w:t>
    </w:r>
    <w:r w:rsidRPr="00203CA9">
      <w:rPr>
        <w:rFonts w:ascii="Angsana New" w:hAnsi="Angsana New" w:cs="Angsana New"/>
        <w:sz w:val="30"/>
        <w:szCs w:val="30"/>
        <w:cs/>
        <w:lang w:val="en-US"/>
      </w:rPr>
      <w:t>นายเกียรติชัย  สงอินทร์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)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3F9FE" w14:textId="77777777" w:rsidR="00DE0396" w:rsidRDefault="00DE0396" w:rsidP="0051626C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58AA63E8" w14:textId="77777777" w:rsidR="00DE0396" w:rsidRPr="00115FE2" w:rsidRDefault="00DE0396" w:rsidP="00115FE2">
    <w:pPr>
      <w:pStyle w:val="Footer"/>
      <w:tabs>
        <w:tab w:val="clear" w:pos="8505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  <w:lang w:val="en-US"/>
      </w:rPr>
      <w:t xml:space="preserve"> 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</w:t>
    </w:r>
    <w:r>
      <w:rPr>
        <w:rFonts w:ascii="Angsana New" w:hAnsi="Angsana New" w:cs="Angsana New"/>
        <w:sz w:val="30"/>
        <w:szCs w:val="30"/>
        <w:lang w:val="en-US"/>
      </w:rPr>
      <w:t xml:space="preserve">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>(</w:t>
    </w:r>
    <w:r>
      <w:rPr>
        <w:rFonts w:ascii="Angsana New" w:hAnsi="Angsana New" w:cs="Angsana New"/>
        <w:sz w:val="30"/>
        <w:szCs w:val="30"/>
        <w:lang w:val="en-US"/>
      </w:rPr>
      <w:t xml:space="preserve">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</w:t>
    </w:r>
    <w:r w:rsidRPr="009706DE">
      <w:rPr>
        <w:rFonts w:ascii="Angsana New" w:hAnsi="Angsana New" w:cs="Angsana New"/>
        <w:sz w:val="30"/>
        <w:szCs w:val="30"/>
        <w:cs/>
        <w:lang w:val="en-US"/>
      </w:rPr>
      <w:t>นายบุญศักดิ์   เกียรติจรูญเลิศ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</w:t>
    </w:r>
    <w:r w:rsidRPr="00203CA9">
      <w:rPr>
        <w:rFonts w:ascii="Angsana New" w:hAnsi="Angsana New" w:cs="Angsana New"/>
        <w:sz w:val="30"/>
        <w:szCs w:val="30"/>
        <w:cs/>
        <w:lang w:val="en-US"/>
      </w:rPr>
      <w:t>นายเกียรติชัย  สงอินทร์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226F6" w14:textId="77777777" w:rsidR="00E37A2D" w:rsidRDefault="00E37A2D">
      <w:r>
        <w:separator/>
      </w:r>
    </w:p>
  </w:footnote>
  <w:footnote w:type="continuationSeparator" w:id="0">
    <w:p w14:paraId="37E7B8D8" w14:textId="77777777" w:rsidR="00E37A2D" w:rsidRDefault="00E37A2D">
      <w:r>
        <w:continuationSeparator/>
      </w:r>
    </w:p>
  </w:footnote>
  <w:footnote w:type="continuationNotice" w:id="1">
    <w:p w14:paraId="6E61721B" w14:textId="77777777" w:rsidR="00E37A2D" w:rsidRDefault="00E37A2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C5EEB" w14:textId="77777777" w:rsidR="00DE0396" w:rsidRDefault="00AA754E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57D32">
      <w:rPr>
        <w:noProof/>
      </w:rPr>
      <w:t>- 28 -</w:t>
    </w:r>
    <w:r>
      <w:rPr>
        <w:noProof/>
      </w:rPr>
      <w:fldChar w:fldCharType="end"/>
    </w:r>
  </w:p>
  <w:p w14:paraId="76E24C7D" w14:textId="77777777" w:rsidR="00DE0396" w:rsidRDefault="00DE0396" w:rsidP="00117B13">
    <w:pPr>
      <w:pStyle w:val="Header"/>
      <w:jc w:val="center"/>
      <w:rPr>
        <w:rFonts w:ascii="Angsana New" w:hAnsi="Angsana New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81B00" w14:textId="77777777" w:rsidR="00DE0396" w:rsidRPr="003F5463" w:rsidRDefault="00DE0396" w:rsidP="003F5463">
    <w:pPr>
      <w:pStyle w:val="Header"/>
      <w:ind w:left="720"/>
      <w:jc w:val="center"/>
      <w:rPr>
        <w:lang w:val="en-US"/>
      </w:rPr>
    </w:pPr>
    <w:r>
      <w:rPr>
        <w:lang w:val="en-US"/>
      </w:rPr>
      <w:t>- 21 -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3C42"/>
    <w:multiLevelType w:val="multilevel"/>
    <w:tmpl w:val="A900FDA8"/>
    <w:lvl w:ilvl="0">
      <w:start w:val="4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139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1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14" w:hanging="1440"/>
      </w:pPr>
      <w:rPr>
        <w:rFonts w:hint="default"/>
      </w:rPr>
    </w:lvl>
  </w:abstractNum>
  <w:abstractNum w:abstractNumId="1" w15:restartNumberingAfterBreak="0">
    <w:nsid w:val="00F97D60"/>
    <w:multiLevelType w:val="hybridMultilevel"/>
    <w:tmpl w:val="3AF43542"/>
    <w:lvl w:ilvl="0" w:tplc="65AE2C6E">
      <w:start w:val="12"/>
      <w:numFmt w:val="decimal"/>
      <w:lvlText w:val="4.%1"/>
      <w:lvlJc w:val="left"/>
      <w:pPr>
        <w:ind w:left="1238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F3A42"/>
    <w:multiLevelType w:val="hybridMultilevel"/>
    <w:tmpl w:val="5CA833F8"/>
    <w:lvl w:ilvl="0" w:tplc="E4D2E86C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1066F"/>
    <w:multiLevelType w:val="multilevel"/>
    <w:tmpl w:val="5844AD0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7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8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64" w:hanging="1440"/>
      </w:pPr>
      <w:rPr>
        <w:rFonts w:hint="default"/>
      </w:rPr>
    </w:lvl>
  </w:abstractNum>
  <w:abstractNum w:abstractNumId="4" w15:restartNumberingAfterBreak="0">
    <w:nsid w:val="07AC0896"/>
    <w:multiLevelType w:val="hybridMultilevel"/>
    <w:tmpl w:val="1A44F890"/>
    <w:lvl w:ilvl="0" w:tplc="E1A03148">
      <w:start w:val="9"/>
      <w:numFmt w:val="decimal"/>
      <w:lvlText w:val="4.%1"/>
      <w:lvlJc w:val="left"/>
      <w:pPr>
        <w:ind w:left="123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AE3814"/>
    <w:multiLevelType w:val="hybridMultilevel"/>
    <w:tmpl w:val="21063400"/>
    <w:lvl w:ilvl="0" w:tplc="5560BCA2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6F2220"/>
    <w:multiLevelType w:val="multilevel"/>
    <w:tmpl w:val="BA223EE2"/>
    <w:lvl w:ilvl="0">
      <w:start w:val="4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67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7" w15:restartNumberingAfterBreak="0">
    <w:nsid w:val="0D2B6D39"/>
    <w:multiLevelType w:val="hybridMultilevel"/>
    <w:tmpl w:val="2DCC5DA8"/>
    <w:lvl w:ilvl="0" w:tplc="EFD423CA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32697C"/>
    <w:multiLevelType w:val="hybridMultilevel"/>
    <w:tmpl w:val="00E246BA"/>
    <w:lvl w:ilvl="0" w:tplc="79460E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5C0A58"/>
    <w:multiLevelType w:val="hybridMultilevel"/>
    <w:tmpl w:val="F7AE7F36"/>
    <w:lvl w:ilvl="0" w:tplc="F2C0438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BF5F4C"/>
    <w:multiLevelType w:val="hybridMultilevel"/>
    <w:tmpl w:val="73C02E0E"/>
    <w:lvl w:ilvl="0" w:tplc="773A5A2E">
      <w:start w:val="14"/>
      <w:numFmt w:val="decimal"/>
      <w:lvlText w:val="4.%1"/>
      <w:lvlJc w:val="left"/>
      <w:pPr>
        <w:ind w:left="1238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9044A5"/>
    <w:multiLevelType w:val="hybridMultilevel"/>
    <w:tmpl w:val="A39409EC"/>
    <w:lvl w:ilvl="0" w:tplc="9BBA9DF0">
      <w:start w:val="10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9919CA"/>
    <w:multiLevelType w:val="hybridMultilevel"/>
    <w:tmpl w:val="003C7F5C"/>
    <w:lvl w:ilvl="0" w:tplc="14127AA2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E47B9C"/>
    <w:multiLevelType w:val="hybridMultilevel"/>
    <w:tmpl w:val="B0D46138"/>
    <w:lvl w:ilvl="0" w:tplc="C35AE1EE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5" w15:restartNumberingAfterBreak="0">
    <w:nsid w:val="14233001"/>
    <w:multiLevelType w:val="multilevel"/>
    <w:tmpl w:val="87EA80A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59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lvlText w:val="%1.%2.%3.%4)"/>
      <w:lvlJc w:val="left"/>
      <w:pPr>
        <w:ind w:left="3330" w:hanging="720"/>
      </w:pPr>
      <w:rPr>
        <w:rFonts w:hint="default"/>
      </w:rPr>
    </w:lvl>
    <w:lvl w:ilvl="4">
      <w:start w:val="1"/>
      <w:numFmt w:val="decimal"/>
      <w:lvlText w:val="%1.%2.%3.%4)%5."/>
      <w:lvlJc w:val="left"/>
      <w:pPr>
        <w:ind w:left="4560" w:hanging="1080"/>
      </w:pPr>
      <w:rPr>
        <w:rFonts w:hint="default"/>
      </w:rPr>
    </w:lvl>
    <w:lvl w:ilvl="5">
      <w:start w:val="1"/>
      <w:numFmt w:val="decimal"/>
      <w:lvlText w:val="%1.%2.%3.%4)%5.%6."/>
      <w:lvlJc w:val="left"/>
      <w:pPr>
        <w:ind w:left="5430" w:hanging="1080"/>
      </w:pPr>
      <w:rPr>
        <w:rFonts w:hint="default"/>
      </w:rPr>
    </w:lvl>
    <w:lvl w:ilvl="6">
      <w:start w:val="1"/>
      <w:numFmt w:val="decimal"/>
      <w:lvlText w:val="%1.%2.%3.%4)%5.%6.%7."/>
      <w:lvlJc w:val="left"/>
      <w:pPr>
        <w:ind w:left="6300" w:hanging="1080"/>
      </w:pPr>
      <w:rPr>
        <w:rFonts w:hint="default"/>
      </w:rPr>
    </w:lvl>
    <w:lvl w:ilvl="7">
      <w:start w:val="1"/>
      <w:numFmt w:val="decimal"/>
      <w:lvlText w:val="%1.%2.%3.%4)%5.%6.%7.%8."/>
      <w:lvlJc w:val="left"/>
      <w:pPr>
        <w:ind w:left="7530" w:hanging="1440"/>
      </w:pPr>
      <w:rPr>
        <w:rFonts w:hint="default"/>
      </w:rPr>
    </w:lvl>
    <w:lvl w:ilvl="8">
      <w:start w:val="1"/>
      <w:numFmt w:val="decimal"/>
      <w:lvlText w:val="%1.%2.%3.%4)%5.%6.%7.%8.%9."/>
      <w:lvlJc w:val="left"/>
      <w:pPr>
        <w:ind w:left="8400" w:hanging="1440"/>
      </w:pPr>
      <w:rPr>
        <w:rFonts w:hint="default"/>
      </w:rPr>
    </w:lvl>
  </w:abstractNum>
  <w:abstractNum w:abstractNumId="16" w15:restartNumberingAfterBreak="0">
    <w:nsid w:val="15D37FB1"/>
    <w:multiLevelType w:val="multilevel"/>
    <w:tmpl w:val="6448BACC"/>
    <w:lvl w:ilvl="0">
      <w:start w:val="4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139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1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14" w:hanging="1440"/>
      </w:pPr>
      <w:rPr>
        <w:rFonts w:hint="default"/>
      </w:rPr>
    </w:lvl>
  </w:abstractNum>
  <w:abstractNum w:abstractNumId="17" w15:restartNumberingAfterBreak="0">
    <w:nsid w:val="16E16C48"/>
    <w:multiLevelType w:val="multilevel"/>
    <w:tmpl w:val="3AE6F2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7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8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64" w:hanging="1440"/>
      </w:pPr>
      <w:rPr>
        <w:rFonts w:hint="default"/>
      </w:rPr>
    </w:lvl>
  </w:abstractNum>
  <w:abstractNum w:abstractNumId="18" w15:restartNumberingAfterBreak="0">
    <w:nsid w:val="1AE028C7"/>
    <w:multiLevelType w:val="hybridMultilevel"/>
    <w:tmpl w:val="EF04330E"/>
    <w:lvl w:ilvl="0" w:tplc="7AAC97F8">
      <w:start w:val="18"/>
      <w:numFmt w:val="decimal"/>
      <w:lvlText w:val="4.%1"/>
      <w:lvlJc w:val="left"/>
      <w:pPr>
        <w:ind w:left="123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B06497"/>
    <w:multiLevelType w:val="multilevel"/>
    <w:tmpl w:val="09BA5F26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59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460" w:hanging="720"/>
      </w:pPr>
      <w:rPr>
        <w:rFonts w:hint="default"/>
      </w:rPr>
    </w:lvl>
    <w:lvl w:ilvl="3">
      <w:start w:val="3"/>
      <w:numFmt w:val="decimal"/>
      <w:lvlText w:val="%1.%2.%3.%4)"/>
      <w:lvlJc w:val="left"/>
      <w:pPr>
        <w:ind w:left="3330" w:hanging="720"/>
      </w:pPr>
      <w:rPr>
        <w:rFonts w:hint="default"/>
      </w:rPr>
    </w:lvl>
    <w:lvl w:ilvl="4">
      <w:start w:val="1"/>
      <w:numFmt w:val="decimal"/>
      <w:lvlText w:val="%1.%2.%3.%4)%5."/>
      <w:lvlJc w:val="left"/>
      <w:pPr>
        <w:ind w:left="4560" w:hanging="1080"/>
      </w:pPr>
      <w:rPr>
        <w:rFonts w:hint="default"/>
      </w:rPr>
    </w:lvl>
    <w:lvl w:ilvl="5">
      <w:start w:val="1"/>
      <w:numFmt w:val="decimal"/>
      <w:lvlText w:val="%1.%2.%3.%4)%5.%6."/>
      <w:lvlJc w:val="left"/>
      <w:pPr>
        <w:ind w:left="5430" w:hanging="1080"/>
      </w:pPr>
      <w:rPr>
        <w:rFonts w:hint="default"/>
      </w:rPr>
    </w:lvl>
    <w:lvl w:ilvl="6">
      <w:start w:val="1"/>
      <w:numFmt w:val="decimal"/>
      <w:lvlText w:val="%1.%2.%3.%4)%5.%6.%7."/>
      <w:lvlJc w:val="left"/>
      <w:pPr>
        <w:ind w:left="6300" w:hanging="1080"/>
      </w:pPr>
      <w:rPr>
        <w:rFonts w:hint="default"/>
      </w:rPr>
    </w:lvl>
    <w:lvl w:ilvl="7">
      <w:start w:val="1"/>
      <w:numFmt w:val="decimal"/>
      <w:lvlText w:val="%1.%2.%3.%4)%5.%6.%7.%8."/>
      <w:lvlJc w:val="left"/>
      <w:pPr>
        <w:ind w:left="7530" w:hanging="1440"/>
      </w:pPr>
      <w:rPr>
        <w:rFonts w:hint="default"/>
      </w:rPr>
    </w:lvl>
    <w:lvl w:ilvl="8">
      <w:start w:val="1"/>
      <w:numFmt w:val="decimal"/>
      <w:lvlText w:val="%1.%2.%3.%4)%5.%6.%7.%8.%9."/>
      <w:lvlJc w:val="left"/>
      <w:pPr>
        <w:ind w:left="8400" w:hanging="1440"/>
      </w:pPr>
      <w:rPr>
        <w:rFonts w:hint="default"/>
      </w:rPr>
    </w:lvl>
  </w:abstractNum>
  <w:abstractNum w:abstractNumId="20" w15:restartNumberingAfterBreak="0">
    <w:nsid w:val="1D1450A6"/>
    <w:multiLevelType w:val="hybridMultilevel"/>
    <w:tmpl w:val="EB90801A"/>
    <w:lvl w:ilvl="0" w:tplc="0E58C9B2">
      <w:start w:val="1"/>
      <w:numFmt w:val="decimal"/>
      <w:lvlText w:val="%1."/>
      <w:lvlJc w:val="left"/>
      <w:pPr>
        <w:ind w:left="9144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9864" w:hanging="360"/>
      </w:pPr>
    </w:lvl>
    <w:lvl w:ilvl="2" w:tplc="0409001B" w:tentative="1">
      <w:start w:val="1"/>
      <w:numFmt w:val="lowerRoman"/>
      <w:lvlText w:val="%3."/>
      <w:lvlJc w:val="right"/>
      <w:pPr>
        <w:ind w:left="10584" w:hanging="180"/>
      </w:pPr>
    </w:lvl>
    <w:lvl w:ilvl="3" w:tplc="0409000F" w:tentative="1">
      <w:start w:val="1"/>
      <w:numFmt w:val="decimal"/>
      <w:lvlText w:val="%4."/>
      <w:lvlJc w:val="left"/>
      <w:pPr>
        <w:ind w:left="11304" w:hanging="360"/>
      </w:pPr>
    </w:lvl>
    <w:lvl w:ilvl="4" w:tplc="04090019" w:tentative="1">
      <w:start w:val="1"/>
      <w:numFmt w:val="lowerLetter"/>
      <w:lvlText w:val="%5."/>
      <w:lvlJc w:val="left"/>
      <w:pPr>
        <w:ind w:left="12024" w:hanging="360"/>
      </w:pPr>
    </w:lvl>
    <w:lvl w:ilvl="5" w:tplc="0409001B" w:tentative="1">
      <w:start w:val="1"/>
      <w:numFmt w:val="lowerRoman"/>
      <w:lvlText w:val="%6."/>
      <w:lvlJc w:val="right"/>
      <w:pPr>
        <w:ind w:left="12744" w:hanging="180"/>
      </w:pPr>
    </w:lvl>
    <w:lvl w:ilvl="6" w:tplc="0409000F" w:tentative="1">
      <w:start w:val="1"/>
      <w:numFmt w:val="decimal"/>
      <w:lvlText w:val="%7."/>
      <w:lvlJc w:val="left"/>
      <w:pPr>
        <w:ind w:left="13464" w:hanging="360"/>
      </w:pPr>
    </w:lvl>
    <w:lvl w:ilvl="7" w:tplc="04090019" w:tentative="1">
      <w:start w:val="1"/>
      <w:numFmt w:val="lowerLetter"/>
      <w:lvlText w:val="%8."/>
      <w:lvlJc w:val="left"/>
      <w:pPr>
        <w:ind w:left="14184" w:hanging="360"/>
      </w:pPr>
    </w:lvl>
    <w:lvl w:ilvl="8" w:tplc="0409001B" w:tentative="1">
      <w:start w:val="1"/>
      <w:numFmt w:val="lowerRoman"/>
      <w:lvlText w:val="%9."/>
      <w:lvlJc w:val="right"/>
      <w:pPr>
        <w:ind w:left="14904" w:hanging="180"/>
      </w:pPr>
    </w:lvl>
  </w:abstractNum>
  <w:abstractNum w:abstractNumId="21" w15:restartNumberingAfterBreak="0">
    <w:nsid w:val="1DD80FA1"/>
    <w:multiLevelType w:val="multilevel"/>
    <w:tmpl w:val="EE7E09A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7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8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64" w:hanging="1440"/>
      </w:pPr>
      <w:rPr>
        <w:rFonts w:hint="default"/>
      </w:rPr>
    </w:lvl>
  </w:abstractNum>
  <w:abstractNum w:abstractNumId="22" w15:restartNumberingAfterBreak="0">
    <w:nsid w:val="22013083"/>
    <w:multiLevelType w:val="hybridMultilevel"/>
    <w:tmpl w:val="BB7AEE28"/>
    <w:lvl w:ilvl="0" w:tplc="B55ACC0A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25840ED"/>
    <w:multiLevelType w:val="hybridMultilevel"/>
    <w:tmpl w:val="F32474F8"/>
    <w:lvl w:ilvl="0" w:tplc="F094E8E6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4CE2C51"/>
    <w:multiLevelType w:val="hybridMultilevel"/>
    <w:tmpl w:val="D96A5520"/>
    <w:lvl w:ilvl="0" w:tplc="BB2E7D7A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5EB72F1"/>
    <w:multiLevelType w:val="hybridMultilevel"/>
    <w:tmpl w:val="95B60262"/>
    <w:lvl w:ilvl="0" w:tplc="5E7052FE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60A0E09"/>
    <w:multiLevelType w:val="hybridMultilevel"/>
    <w:tmpl w:val="2EEA27A8"/>
    <w:lvl w:ilvl="0" w:tplc="D26283A8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6356BDC"/>
    <w:multiLevelType w:val="multilevel"/>
    <w:tmpl w:val="56F427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97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8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64" w:hanging="1440"/>
      </w:pPr>
      <w:rPr>
        <w:rFonts w:hint="default"/>
      </w:rPr>
    </w:lvl>
  </w:abstractNum>
  <w:abstractNum w:abstractNumId="28" w15:restartNumberingAfterBreak="0">
    <w:nsid w:val="2A4A243B"/>
    <w:multiLevelType w:val="multilevel"/>
    <w:tmpl w:val="4A5C1D0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59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1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44" w:hanging="1440"/>
      </w:pPr>
      <w:rPr>
        <w:rFonts w:hint="default"/>
      </w:rPr>
    </w:lvl>
  </w:abstractNum>
  <w:abstractNum w:abstractNumId="29" w15:restartNumberingAfterBreak="0">
    <w:nsid w:val="2E03771A"/>
    <w:multiLevelType w:val="multilevel"/>
    <w:tmpl w:val="1F52171A"/>
    <w:lvl w:ilvl="0">
      <w:start w:val="4"/>
      <w:numFmt w:val="decimal"/>
      <w:lvlText w:val="%1"/>
      <w:lvlJc w:val="left"/>
      <w:pPr>
        <w:ind w:left="400" w:hanging="400"/>
      </w:pPr>
      <w:rPr>
        <w:rFonts w:hint="default"/>
        <w:b/>
      </w:rPr>
    </w:lvl>
    <w:lvl w:ilvl="1">
      <w:start w:val="9"/>
      <w:numFmt w:val="decimal"/>
      <w:lvlText w:val="%1.%2"/>
      <w:lvlJc w:val="left"/>
      <w:pPr>
        <w:ind w:left="760" w:hanging="4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30" w15:restartNumberingAfterBreak="0">
    <w:nsid w:val="2E052515"/>
    <w:multiLevelType w:val="hybridMultilevel"/>
    <w:tmpl w:val="C0A8788A"/>
    <w:lvl w:ilvl="0" w:tplc="4B7EAA0C">
      <w:start w:val="1"/>
      <w:numFmt w:val="thaiLetters"/>
      <w:lvlText w:val="%1."/>
      <w:lvlJc w:val="left"/>
      <w:pPr>
        <w:ind w:left="14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E9678EC"/>
    <w:multiLevelType w:val="hybridMultilevel"/>
    <w:tmpl w:val="C29A0F88"/>
    <w:lvl w:ilvl="0" w:tplc="35F0B33A">
      <w:start w:val="2"/>
      <w:numFmt w:val="decimal"/>
      <w:lvlText w:val="2.%1"/>
      <w:lvlJc w:val="left"/>
      <w:pPr>
        <w:ind w:left="1260" w:hanging="360"/>
      </w:pPr>
      <w:rPr>
        <w:rFonts w:hint="default"/>
        <w:b w:val="0"/>
        <w:bCs w:val="0"/>
      </w:rPr>
    </w:lvl>
    <w:lvl w:ilvl="1" w:tplc="4B7EAA0C">
      <w:start w:val="1"/>
      <w:numFmt w:val="thaiLetters"/>
      <w:lvlText w:val="%2."/>
      <w:lvlJc w:val="left"/>
      <w:pPr>
        <w:ind w:left="1440" w:hanging="360"/>
      </w:pPr>
      <w:rPr>
        <w:rFonts w:hint="default"/>
        <w:b/>
        <w:bCs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01850A7"/>
    <w:multiLevelType w:val="hybridMultilevel"/>
    <w:tmpl w:val="F976ADDE"/>
    <w:lvl w:ilvl="0" w:tplc="DDD6F2CE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6CDA94">
      <w:start w:val="1"/>
      <w:numFmt w:val="thaiLetters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16403FB"/>
    <w:multiLevelType w:val="hybridMultilevel"/>
    <w:tmpl w:val="6206F694"/>
    <w:lvl w:ilvl="0" w:tplc="1214EF4E">
      <w:start w:val="9"/>
      <w:numFmt w:val="decimal"/>
      <w:lvlText w:val="4.%1"/>
      <w:lvlJc w:val="left"/>
      <w:pPr>
        <w:ind w:left="123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4A72E0D"/>
    <w:multiLevelType w:val="hybridMultilevel"/>
    <w:tmpl w:val="EF04330E"/>
    <w:lvl w:ilvl="0" w:tplc="7AAC97F8">
      <w:start w:val="18"/>
      <w:numFmt w:val="decimal"/>
      <w:lvlText w:val="4.%1"/>
      <w:lvlJc w:val="left"/>
      <w:pPr>
        <w:ind w:left="123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52E71DE"/>
    <w:multiLevelType w:val="hybridMultilevel"/>
    <w:tmpl w:val="62420DFC"/>
    <w:lvl w:ilvl="0" w:tplc="DCFA08DE">
      <w:start w:val="13"/>
      <w:numFmt w:val="decimal"/>
      <w:lvlText w:val="4.%1"/>
      <w:lvlJc w:val="left"/>
      <w:pPr>
        <w:ind w:left="123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752750A"/>
    <w:multiLevelType w:val="hybridMultilevel"/>
    <w:tmpl w:val="61428A1C"/>
    <w:lvl w:ilvl="0" w:tplc="6C2086BC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8A31263"/>
    <w:multiLevelType w:val="multilevel"/>
    <w:tmpl w:val="7EC6D922"/>
    <w:lvl w:ilvl="0">
      <w:start w:val="4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23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18" w:hanging="1440"/>
      </w:pPr>
      <w:rPr>
        <w:rFonts w:hint="default"/>
      </w:rPr>
    </w:lvl>
  </w:abstractNum>
  <w:abstractNum w:abstractNumId="38" w15:restartNumberingAfterBreak="0">
    <w:nsid w:val="3BFC75AC"/>
    <w:multiLevelType w:val="hybridMultilevel"/>
    <w:tmpl w:val="6D164082"/>
    <w:lvl w:ilvl="0" w:tplc="B246CAC8">
      <w:start w:val="15"/>
      <w:numFmt w:val="decimal"/>
      <w:lvlText w:val="4.%1"/>
      <w:lvlJc w:val="left"/>
      <w:pPr>
        <w:ind w:left="123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C15404C"/>
    <w:multiLevelType w:val="hybridMultilevel"/>
    <w:tmpl w:val="D7FC762A"/>
    <w:lvl w:ilvl="0" w:tplc="1CF8982C">
      <w:start w:val="9"/>
      <w:numFmt w:val="decimal"/>
      <w:lvlText w:val="4.%1"/>
      <w:lvlJc w:val="left"/>
      <w:pPr>
        <w:ind w:left="123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C321220"/>
    <w:multiLevelType w:val="hybridMultilevel"/>
    <w:tmpl w:val="2B8E5080"/>
    <w:lvl w:ilvl="0" w:tplc="C64AC21E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E515B45"/>
    <w:multiLevelType w:val="hybridMultilevel"/>
    <w:tmpl w:val="635E850E"/>
    <w:lvl w:ilvl="0" w:tplc="32FA0312">
      <w:start w:val="1"/>
      <w:numFmt w:val="decimal"/>
      <w:lvlText w:val="4.%1"/>
      <w:lvlJc w:val="left"/>
      <w:pPr>
        <w:ind w:left="123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42" w15:restartNumberingAfterBreak="0">
    <w:nsid w:val="3E5A4F33"/>
    <w:multiLevelType w:val="multilevel"/>
    <w:tmpl w:val="8B1E67FA"/>
    <w:lvl w:ilvl="0">
      <w:start w:val="4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278" w:hanging="4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18" w:hanging="1440"/>
      </w:pPr>
      <w:rPr>
        <w:rFonts w:hint="default"/>
      </w:rPr>
    </w:lvl>
  </w:abstractNum>
  <w:abstractNum w:abstractNumId="43" w15:restartNumberingAfterBreak="0">
    <w:nsid w:val="40746B00"/>
    <w:multiLevelType w:val="hybridMultilevel"/>
    <w:tmpl w:val="743EF00A"/>
    <w:lvl w:ilvl="0" w:tplc="6E66A4B6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0DB4D1F"/>
    <w:multiLevelType w:val="multilevel"/>
    <w:tmpl w:val="F79A5634"/>
    <w:lvl w:ilvl="0">
      <w:start w:val="4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139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1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14" w:hanging="1440"/>
      </w:pPr>
      <w:rPr>
        <w:rFonts w:hint="default"/>
      </w:rPr>
    </w:lvl>
  </w:abstractNum>
  <w:abstractNum w:abstractNumId="45" w15:restartNumberingAfterBreak="0">
    <w:nsid w:val="42451CF9"/>
    <w:multiLevelType w:val="hybridMultilevel"/>
    <w:tmpl w:val="3B0464CE"/>
    <w:lvl w:ilvl="0" w:tplc="AF3C1B2E">
      <w:start w:val="31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46" w15:restartNumberingAfterBreak="0">
    <w:nsid w:val="4271353D"/>
    <w:multiLevelType w:val="hybridMultilevel"/>
    <w:tmpl w:val="8A8A4566"/>
    <w:lvl w:ilvl="0" w:tplc="6C2086BC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62F34BB"/>
    <w:multiLevelType w:val="hybridMultilevel"/>
    <w:tmpl w:val="4F8643FE"/>
    <w:lvl w:ilvl="0" w:tplc="B96AC63C">
      <w:start w:val="15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71D62CC"/>
    <w:multiLevelType w:val="hybridMultilevel"/>
    <w:tmpl w:val="E990D5B8"/>
    <w:lvl w:ilvl="0" w:tplc="93DE59C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7250F7F"/>
    <w:multiLevelType w:val="hybridMultilevel"/>
    <w:tmpl w:val="4C722C48"/>
    <w:lvl w:ilvl="0" w:tplc="D7406476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7B664A9"/>
    <w:multiLevelType w:val="multilevel"/>
    <w:tmpl w:val="4A5C1D0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59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1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44" w:hanging="1440"/>
      </w:pPr>
      <w:rPr>
        <w:rFonts w:hint="default"/>
      </w:rPr>
    </w:lvl>
  </w:abstractNum>
  <w:abstractNum w:abstractNumId="51" w15:restartNumberingAfterBreak="0">
    <w:nsid w:val="492436E0"/>
    <w:multiLevelType w:val="hybridMultilevel"/>
    <w:tmpl w:val="E5A0C0C4"/>
    <w:lvl w:ilvl="0" w:tplc="C3203B90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ACF20BB"/>
    <w:multiLevelType w:val="hybridMultilevel"/>
    <w:tmpl w:val="32565800"/>
    <w:lvl w:ilvl="0" w:tplc="BE426288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7BE60AC">
      <w:start w:val="1"/>
      <w:numFmt w:val="decimal"/>
      <w:lvlText w:val="30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D255888"/>
    <w:multiLevelType w:val="hybridMultilevel"/>
    <w:tmpl w:val="6958F3CA"/>
    <w:lvl w:ilvl="0" w:tplc="D5E4455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5" w15:restartNumberingAfterBreak="0">
    <w:nsid w:val="4EA264CA"/>
    <w:multiLevelType w:val="multilevel"/>
    <w:tmpl w:val="8B1E67FA"/>
    <w:lvl w:ilvl="0">
      <w:start w:val="4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278" w:hanging="4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18" w:hanging="1440"/>
      </w:pPr>
      <w:rPr>
        <w:rFonts w:hint="default"/>
      </w:rPr>
    </w:lvl>
  </w:abstractNum>
  <w:abstractNum w:abstractNumId="56" w15:restartNumberingAfterBreak="0">
    <w:nsid w:val="54EF2D51"/>
    <w:multiLevelType w:val="hybridMultilevel"/>
    <w:tmpl w:val="4F9ED59C"/>
    <w:lvl w:ilvl="0" w:tplc="ACB6424C">
      <w:start w:val="11"/>
      <w:numFmt w:val="decimal"/>
      <w:lvlText w:val="4.%1"/>
      <w:lvlJc w:val="left"/>
      <w:pPr>
        <w:ind w:left="123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7E5394D"/>
    <w:multiLevelType w:val="multilevel"/>
    <w:tmpl w:val="AB6865FE"/>
    <w:lvl w:ilvl="0">
      <w:start w:val="27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0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6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3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34" w:hanging="1440"/>
      </w:pPr>
      <w:rPr>
        <w:rFonts w:hint="default"/>
      </w:rPr>
    </w:lvl>
  </w:abstractNum>
  <w:abstractNum w:abstractNumId="58" w15:restartNumberingAfterBreak="0">
    <w:nsid w:val="581D26F5"/>
    <w:multiLevelType w:val="multilevel"/>
    <w:tmpl w:val="1F7C4A82"/>
    <w:lvl w:ilvl="0">
      <w:start w:val="4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67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59" w15:restartNumberingAfterBreak="0">
    <w:nsid w:val="58A16E52"/>
    <w:multiLevelType w:val="hybridMultilevel"/>
    <w:tmpl w:val="0BD677EC"/>
    <w:lvl w:ilvl="0" w:tplc="FAA052CA">
      <w:start w:val="2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A86193A"/>
    <w:multiLevelType w:val="multilevel"/>
    <w:tmpl w:val="A900FDA8"/>
    <w:lvl w:ilvl="0">
      <w:start w:val="4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139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1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14" w:hanging="1440"/>
      </w:pPr>
      <w:rPr>
        <w:rFonts w:hint="default"/>
      </w:rPr>
    </w:lvl>
  </w:abstractNum>
  <w:abstractNum w:abstractNumId="61" w15:restartNumberingAfterBreak="0">
    <w:nsid w:val="5A924DC6"/>
    <w:multiLevelType w:val="hybridMultilevel"/>
    <w:tmpl w:val="CC38278C"/>
    <w:lvl w:ilvl="0" w:tplc="EBB63F5A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FF502B9"/>
    <w:multiLevelType w:val="hybridMultilevel"/>
    <w:tmpl w:val="440295D0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63" w15:restartNumberingAfterBreak="0">
    <w:nsid w:val="62966472"/>
    <w:multiLevelType w:val="hybridMultilevel"/>
    <w:tmpl w:val="90B4B1A8"/>
    <w:lvl w:ilvl="0" w:tplc="9900170E">
      <w:start w:val="8"/>
      <w:numFmt w:val="decimal"/>
      <w:lvlText w:val="4.%1"/>
      <w:lvlJc w:val="left"/>
      <w:pPr>
        <w:ind w:left="1238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33826C8"/>
    <w:multiLevelType w:val="hybridMultilevel"/>
    <w:tmpl w:val="259E846C"/>
    <w:lvl w:ilvl="0" w:tplc="B94623B8">
      <w:start w:val="7"/>
      <w:numFmt w:val="decimal"/>
      <w:lvlText w:val="4.%1"/>
      <w:lvlJc w:val="left"/>
      <w:pPr>
        <w:ind w:left="123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4420B68"/>
    <w:multiLevelType w:val="hybridMultilevel"/>
    <w:tmpl w:val="6C964EEC"/>
    <w:lvl w:ilvl="0" w:tplc="E80EEF74">
      <w:start w:val="9"/>
      <w:numFmt w:val="decimal"/>
      <w:lvlText w:val="4.%1"/>
      <w:lvlJc w:val="left"/>
      <w:pPr>
        <w:ind w:left="123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51B0BE6"/>
    <w:multiLevelType w:val="hybridMultilevel"/>
    <w:tmpl w:val="4288B3EC"/>
    <w:lvl w:ilvl="0" w:tplc="970635D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5E853CE"/>
    <w:multiLevelType w:val="multilevel"/>
    <w:tmpl w:val="33F00FDC"/>
    <w:lvl w:ilvl="0">
      <w:start w:val="4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278" w:hanging="4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18" w:hanging="1440"/>
      </w:pPr>
      <w:rPr>
        <w:rFonts w:hint="default"/>
      </w:rPr>
    </w:lvl>
  </w:abstractNum>
  <w:abstractNum w:abstractNumId="68" w15:restartNumberingAfterBreak="0">
    <w:nsid w:val="66797E87"/>
    <w:multiLevelType w:val="hybridMultilevel"/>
    <w:tmpl w:val="9B8CB79C"/>
    <w:lvl w:ilvl="0" w:tplc="7C94B6DC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6A2339E"/>
    <w:multiLevelType w:val="multilevel"/>
    <w:tmpl w:val="A900FDA8"/>
    <w:lvl w:ilvl="0">
      <w:start w:val="4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139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1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14" w:hanging="1440"/>
      </w:pPr>
      <w:rPr>
        <w:rFonts w:hint="default"/>
      </w:rPr>
    </w:lvl>
  </w:abstractNum>
  <w:abstractNum w:abstractNumId="70" w15:restartNumberingAfterBreak="0">
    <w:nsid w:val="67446312"/>
    <w:multiLevelType w:val="hybridMultilevel"/>
    <w:tmpl w:val="0E46E29C"/>
    <w:lvl w:ilvl="0" w:tplc="72BE7FA2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9BC0DEB"/>
    <w:multiLevelType w:val="hybridMultilevel"/>
    <w:tmpl w:val="2CAC356C"/>
    <w:lvl w:ilvl="0" w:tplc="83108A80">
      <w:start w:val="2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9E65B5E"/>
    <w:multiLevelType w:val="hybridMultilevel"/>
    <w:tmpl w:val="C9C401E4"/>
    <w:lvl w:ilvl="0" w:tplc="F9B0570C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9F64B5D"/>
    <w:multiLevelType w:val="hybridMultilevel"/>
    <w:tmpl w:val="CB74BCF8"/>
    <w:lvl w:ilvl="0" w:tplc="2E086456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D6345B8"/>
    <w:multiLevelType w:val="multilevel"/>
    <w:tmpl w:val="033ED556"/>
    <w:lvl w:ilvl="0">
      <w:start w:val="4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278" w:hanging="4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18" w:hanging="1440"/>
      </w:pPr>
      <w:rPr>
        <w:rFonts w:hint="default"/>
      </w:rPr>
    </w:lvl>
  </w:abstractNum>
  <w:abstractNum w:abstractNumId="75" w15:restartNumberingAfterBreak="0">
    <w:nsid w:val="6E963E6A"/>
    <w:multiLevelType w:val="hybridMultilevel"/>
    <w:tmpl w:val="3B7E9DBA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76" w15:restartNumberingAfterBreak="0">
    <w:nsid w:val="6E993AE5"/>
    <w:multiLevelType w:val="multilevel"/>
    <w:tmpl w:val="3AE6F2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7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8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64" w:hanging="1440"/>
      </w:pPr>
      <w:rPr>
        <w:rFonts w:hint="default"/>
      </w:rPr>
    </w:lvl>
  </w:abstractNum>
  <w:abstractNum w:abstractNumId="77" w15:restartNumberingAfterBreak="0">
    <w:nsid w:val="6FE20620"/>
    <w:multiLevelType w:val="multilevel"/>
    <w:tmpl w:val="86223E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97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8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64" w:hanging="1440"/>
      </w:pPr>
      <w:rPr>
        <w:rFonts w:hint="default"/>
      </w:rPr>
    </w:lvl>
  </w:abstractNum>
  <w:abstractNum w:abstractNumId="78" w15:restartNumberingAfterBreak="0">
    <w:nsid w:val="71C57430"/>
    <w:multiLevelType w:val="multilevel"/>
    <w:tmpl w:val="8B1E67FA"/>
    <w:lvl w:ilvl="0">
      <w:start w:val="4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278" w:hanging="4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18" w:hanging="1440"/>
      </w:pPr>
      <w:rPr>
        <w:rFonts w:hint="default"/>
      </w:rPr>
    </w:lvl>
  </w:abstractNum>
  <w:abstractNum w:abstractNumId="79" w15:restartNumberingAfterBreak="0">
    <w:nsid w:val="7248096B"/>
    <w:multiLevelType w:val="hybridMultilevel"/>
    <w:tmpl w:val="28DCD9A6"/>
    <w:lvl w:ilvl="0" w:tplc="59103CF4">
      <w:start w:val="1"/>
      <w:numFmt w:val="decimal"/>
      <w:lvlText w:val="2.%1"/>
      <w:lvlJc w:val="left"/>
      <w:pPr>
        <w:ind w:left="1260" w:hanging="360"/>
      </w:pPr>
      <w:rPr>
        <w:rFonts w:hint="default"/>
        <w:b w:val="0"/>
        <w:bCs w:val="0"/>
      </w:rPr>
    </w:lvl>
    <w:lvl w:ilvl="1" w:tplc="6B507792">
      <w:start w:val="1"/>
      <w:numFmt w:val="thaiLetters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2630B9B"/>
    <w:multiLevelType w:val="hybridMultilevel"/>
    <w:tmpl w:val="D570EBDE"/>
    <w:lvl w:ilvl="0" w:tplc="F7F86FD6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6AF5829"/>
    <w:multiLevelType w:val="multilevel"/>
    <w:tmpl w:val="2078F7EC"/>
    <w:lvl w:ilvl="0">
      <w:start w:val="4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7"/>
      <w:numFmt w:val="decimal"/>
      <w:isLgl/>
      <w:lvlText w:val="%1.%2"/>
      <w:lvlJc w:val="left"/>
      <w:pPr>
        <w:ind w:left="123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18" w:hanging="1440"/>
      </w:pPr>
      <w:rPr>
        <w:rFonts w:hint="default"/>
      </w:rPr>
    </w:lvl>
  </w:abstractNum>
  <w:abstractNum w:abstractNumId="82" w15:restartNumberingAfterBreak="0">
    <w:nsid w:val="7AFF50E6"/>
    <w:multiLevelType w:val="hybridMultilevel"/>
    <w:tmpl w:val="7BDE8DBC"/>
    <w:lvl w:ilvl="0" w:tplc="B98E04F2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CBC7F79"/>
    <w:multiLevelType w:val="hybridMultilevel"/>
    <w:tmpl w:val="44CEDEA2"/>
    <w:lvl w:ilvl="0" w:tplc="C510A950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CE7782E"/>
    <w:multiLevelType w:val="multilevel"/>
    <w:tmpl w:val="3AE6F2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7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8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64" w:hanging="1440"/>
      </w:pPr>
      <w:rPr>
        <w:rFonts w:hint="default"/>
      </w:rPr>
    </w:lvl>
  </w:abstractNum>
  <w:abstractNum w:abstractNumId="85" w15:restartNumberingAfterBreak="0">
    <w:nsid w:val="7DAD19D6"/>
    <w:multiLevelType w:val="multilevel"/>
    <w:tmpl w:val="13E80A2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7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8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64" w:hanging="1440"/>
      </w:pPr>
      <w:rPr>
        <w:rFonts w:hint="default"/>
      </w:rPr>
    </w:lvl>
  </w:abstractNum>
  <w:abstractNum w:abstractNumId="86" w15:restartNumberingAfterBreak="0">
    <w:nsid w:val="7DAE4526"/>
    <w:multiLevelType w:val="hybridMultilevel"/>
    <w:tmpl w:val="FABE0B70"/>
    <w:lvl w:ilvl="0" w:tplc="BA0A8FD8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F02408E"/>
    <w:multiLevelType w:val="multilevel"/>
    <w:tmpl w:val="960CE4E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4"/>
      <w:numFmt w:val="decimal"/>
      <w:isLgl/>
      <w:lvlText w:val="%1.%2"/>
      <w:lvlJc w:val="left"/>
      <w:pPr>
        <w:ind w:left="1375" w:hanging="700"/>
      </w:pPr>
      <w:rPr>
        <w:rFonts w:hint="default"/>
        <w:color w:val="auto"/>
      </w:rPr>
    </w:lvl>
    <w:lvl w:ilvl="2">
      <w:start w:val="2"/>
      <w:numFmt w:val="decimal"/>
      <w:isLgl/>
      <w:lvlText w:val="%1.%2.%3"/>
      <w:lvlJc w:val="left"/>
      <w:pPr>
        <w:ind w:left="171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025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340" w:hanging="72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01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330" w:hanging="108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005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  <w:color w:val="auto"/>
      </w:rPr>
    </w:lvl>
  </w:abstractNum>
  <w:abstractNum w:abstractNumId="88" w15:restartNumberingAfterBreak="0">
    <w:nsid w:val="7F9D035B"/>
    <w:multiLevelType w:val="multilevel"/>
    <w:tmpl w:val="8B1E67FA"/>
    <w:lvl w:ilvl="0">
      <w:start w:val="4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278" w:hanging="4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18" w:hanging="1440"/>
      </w:pPr>
      <w:rPr>
        <w:rFonts w:hint="default"/>
      </w:rPr>
    </w:lvl>
  </w:abstractNum>
  <w:abstractNum w:abstractNumId="89" w15:restartNumberingAfterBreak="0">
    <w:nsid w:val="7FB17DB7"/>
    <w:multiLevelType w:val="multilevel"/>
    <w:tmpl w:val="9EB65B0A"/>
    <w:lvl w:ilvl="0">
      <w:start w:val="4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123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18" w:hanging="1440"/>
      </w:pPr>
      <w:rPr>
        <w:rFonts w:hint="default"/>
      </w:rPr>
    </w:lvl>
  </w:abstractNum>
  <w:num w:numId="1">
    <w:abstractNumId w:val="14"/>
  </w:num>
  <w:num w:numId="2">
    <w:abstractNumId w:val="54"/>
  </w:num>
  <w:num w:numId="3">
    <w:abstractNumId w:val="27"/>
  </w:num>
  <w:num w:numId="4">
    <w:abstractNumId w:val="79"/>
  </w:num>
  <w:num w:numId="5">
    <w:abstractNumId w:val="21"/>
  </w:num>
  <w:num w:numId="6">
    <w:abstractNumId w:val="41"/>
  </w:num>
  <w:num w:numId="7">
    <w:abstractNumId w:val="75"/>
  </w:num>
  <w:num w:numId="8">
    <w:abstractNumId w:val="3"/>
  </w:num>
  <w:num w:numId="9">
    <w:abstractNumId w:val="89"/>
  </w:num>
  <w:num w:numId="10">
    <w:abstractNumId w:val="37"/>
  </w:num>
  <w:num w:numId="11">
    <w:abstractNumId w:val="8"/>
  </w:num>
  <w:num w:numId="12">
    <w:abstractNumId w:val="77"/>
  </w:num>
  <w:num w:numId="13">
    <w:abstractNumId w:val="81"/>
  </w:num>
  <w:num w:numId="14">
    <w:abstractNumId w:val="45"/>
  </w:num>
  <w:num w:numId="15">
    <w:abstractNumId w:val="53"/>
  </w:num>
  <w:num w:numId="16">
    <w:abstractNumId w:val="80"/>
  </w:num>
  <w:num w:numId="17">
    <w:abstractNumId w:val="61"/>
  </w:num>
  <w:num w:numId="18">
    <w:abstractNumId w:val="70"/>
  </w:num>
  <w:num w:numId="19">
    <w:abstractNumId w:val="49"/>
  </w:num>
  <w:num w:numId="20">
    <w:abstractNumId w:val="46"/>
  </w:num>
  <w:num w:numId="21">
    <w:abstractNumId w:val="26"/>
  </w:num>
  <w:num w:numId="22">
    <w:abstractNumId w:val="82"/>
  </w:num>
  <w:num w:numId="23">
    <w:abstractNumId w:val="25"/>
  </w:num>
  <w:num w:numId="24">
    <w:abstractNumId w:val="66"/>
  </w:num>
  <w:num w:numId="25">
    <w:abstractNumId w:val="59"/>
  </w:num>
  <w:num w:numId="26">
    <w:abstractNumId w:val="52"/>
  </w:num>
  <w:num w:numId="27">
    <w:abstractNumId w:val="43"/>
  </w:num>
  <w:num w:numId="28">
    <w:abstractNumId w:val="24"/>
  </w:num>
  <w:num w:numId="29">
    <w:abstractNumId w:val="31"/>
  </w:num>
  <w:num w:numId="30">
    <w:abstractNumId w:val="16"/>
  </w:num>
  <w:num w:numId="31">
    <w:abstractNumId w:val="32"/>
  </w:num>
  <w:num w:numId="32">
    <w:abstractNumId w:val="48"/>
  </w:num>
  <w:num w:numId="33">
    <w:abstractNumId w:val="36"/>
  </w:num>
  <w:num w:numId="34">
    <w:abstractNumId w:val="63"/>
  </w:num>
  <w:num w:numId="35">
    <w:abstractNumId w:val="1"/>
  </w:num>
  <w:num w:numId="36">
    <w:abstractNumId w:val="10"/>
  </w:num>
  <w:num w:numId="37">
    <w:abstractNumId w:val="17"/>
  </w:num>
  <w:num w:numId="38">
    <w:abstractNumId w:val="87"/>
  </w:num>
  <w:num w:numId="39">
    <w:abstractNumId w:val="4"/>
  </w:num>
  <w:num w:numId="40">
    <w:abstractNumId w:val="11"/>
  </w:num>
  <w:num w:numId="41">
    <w:abstractNumId w:val="57"/>
  </w:num>
  <w:num w:numId="42">
    <w:abstractNumId w:val="78"/>
  </w:num>
  <w:num w:numId="43">
    <w:abstractNumId w:val="84"/>
  </w:num>
  <w:num w:numId="44">
    <w:abstractNumId w:val="7"/>
  </w:num>
  <w:num w:numId="45">
    <w:abstractNumId w:val="9"/>
  </w:num>
  <w:num w:numId="46">
    <w:abstractNumId w:val="64"/>
  </w:num>
  <w:num w:numId="47">
    <w:abstractNumId w:val="33"/>
  </w:num>
  <w:num w:numId="48">
    <w:abstractNumId w:val="56"/>
  </w:num>
  <w:num w:numId="49">
    <w:abstractNumId w:val="15"/>
  </w:num>
  <w:num w:numId="50">
    <w:abstractNumId w:val="19"/>
  </w:num>
  <w:num w:numId="51">
    <w:abstractNumId w:val="29"/>
  </w:num>
  <w:num w:numId="52">
    <w:abstractNumId w:val="88"/>
  </w:num>
  <w:num w:numId="53">
    <w:abstractNumId w:val="65"/>
  </w:num>
  <w:num w:numId="54">
    <w:abstractNumId w:val="6"/>
  </w:num>
  <w:num w:numId="55">
    <w:abstractNumId w:val="42"/>
  </w:num>
  <w:num w:numId="56">
    <w:abstractNumId w:val="39"/>
  </w:num>
  <w:num w:numId="57">
    <w:abstractNumId w:val="58"/>
  </w:num>
  <w:num w:numId="58">
    <w:abstractNumId w:val="55"/>
  </w:num>
  <w:num w:numId="59">
    <w:abstractNumId w:val="35"/>
  </w:num>
  <w:num w:numId="60">
    <w:abstractNumId w:val="38"/>
  </w:num>
  <w:num w:numId="61">
    <w:abstractNumId w:val="44"/>
  </w:num>
  <w:num w:numId="62">
    <w:abstractNumId w:val="60"/>
  </w:num>
  <w:num w:numId="63">
    <w:abstractNumId w:val="28"/>
  </w:num>
  <w:num w:numId="64">
    <w:abstractNumId w:val="50"/>
  </w:num>
  <w:num w:numId="65">
    <w:abstractNumId w:val="69"/>
  </w:num>
  <w:num w:numId="66">
    <w:abstractNumId w:val="85"/>
  </w:num>
  <w:num w:numId="67">
    <w:abstractNumId w:val="30"/>
  </w:num>
  <w:num w:numId="68">
    <w:abstractNumId w:val="34"/>
  </w:num>
  <w:num w:numId="69">
    <w:abstractNumId w:val="62"/>
  </w:num>
  <w:num w:numId="70">
    <w:abstractNumId w:val="76"/>
  </w:num>
  <w:num w:numId="71">
    <w:abstractNumId w:val="18"/>
  </w:num>
  <w:num w:numId="72">
    <w:abstractNumId w:val="47"/>
  </w:num>
  <w:num w:numId="73">
    <w:abstractNumId w:val="13"/>
  </w:num>
  <w:num w:numId="74">
    <w:abstractNumId w:val="71"/>
  </w:num>
  <w:num w:numId="75">
    <w:abstractNumId w:val="86"/>
  </w:num>
  <w:num w:numId="76">
    <w:abstractNumId w:val="40"/>
  </w:num>
  <w:num w:numId="77">
    <w:abstractNumId w:val="22"/>
  </w:num>
  <w:num w:numId="78">
    <w:abstractNumId w:val="51"/>
  </w:num>
  <w:num w:numId="79">
    <w:abstractNumId w:val="5"/>
  </w:num>
  <w:num w:numId="80">
    <w:abstractNumId w:val="12"/>
  </w:num>
  <w:num w:numId="81">
    <w:abstractNumId w:val="68"/>
  </w:num>
  <w:num w:numId="82">
    <w:abstractNumId w:val="72"/>
  </w:num>
  <w:num w:numId="83">
    <w:abstractNumId w:val="73"/>
  </w:num>
  <w:num w:numId="84">
    <w:abstractNumId w:val="23"/>
  </w:num>
  <w:num w:numId="85">
    <w:abstractNumId w:val="83"/>
  </w:num>
  <w:num w:numId="86">
    <w:abstractNumId w:val="20"/>
  </w:num>
  <w:num w:numId="87">
    <w:abstractNumId w:val="67"/>
  </w:num>
  <w:num w:numId="88">
    <w:abstractNumId w:val="0"/>
  </w:num>
  <w:num w:numId="89">
    <w:abstractNumId w:val="2"/>
  </w:num>
  <w:num w:numId="90">
    <w:abstractNumId w:val="74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5DB1"/>
    <w:rsid w:val="000006FD"/>
    <w:rsid w:val="00000973"/>
    <w:rsid w:val="000009F6"/>
    <w:rsid w:val="0000175F"/>
    <w:rsid w:val="000027B7"/>
    <w:rsid w:val="00002BEF"/>
    <w:rsid w:val="00003B9C"/>
    <w:rsid w:val="00003BA3"/>
    <w:rsid w:val="0000488A"/>
    <w:rsid w:val="0000488B"/>
    <w:rsid w:val="00004D06"/>
    <w:rsid w:val="000055D8"/>
    <w:rsid w:val="00005D0D"/>
    <w:rsid w:val="00005FF6"/>
    <w:rsid w:val="00006366"/>
    <w:rsid w:val="00006754"/>
    <w:rsid w:val="00006D44"/>
    <w:rsid w:val="000070CB"/>
    <w:rsid w:val="000076FB"/>
    <w:rsid w:val="00007BA0"/>
    <w:rsid w:val="00007CBE"/>
    <w:rsid w:val="00010209"/>
    <w:rsid w:val="000106F7"/>
    <w:rsid w:val="000107B8"/>
    <w:rsid w:val="00010E97"/>
    <w:rsid w:val="0001156A"/>
    <w:rsid w:val="00012122"/>
    <w:rsid w:val="00012647"/>
    <w:rsid w:val="00012CBB"/>
    <w:rsid w:val="00012CC3"/>
    <w:rsid w:val="0001321E"/>
    <w:rsid w:val="00013450"/>
    <w:rsid w:val="0001391D"/>
    <w:rsid w:val="00013C3C"/>
    <w:rsid w:val="000142FE"/>
    <w:rsid w:val="0001477B"/>
    <w:rsid w:val="00014E77"/>
    <w:rsid w:val="00015E3B"/>
    <w:rsid w:val="000160E4"/>
    <w:rsid w:val="00016202"/>
    <w:rsid w:val="00016248"/>
    <w:rsid w:val="00016F20"/>
    <w:rsid w:val="00020364"/>
    <w:rsid w:val="00020651"/>
    <w:rsid w:val="00020D9A"/>
    <w:rsid w:val="00020FCA"/>
    <w:rsid w:val="00021C7A"/>
    <w:rsid w:val="0002221B"/>
    <w:rsid w:val="0002263A"/>
    <w:rsid w:val="00022E54"/>
    <w:rsid w:val="00023CBB"/>
    <w:rsid w:val="00024109"/>
    <w:rsid w:val="00024130"/>
    <w:rsid w:val="00024143"/>
    <w:rsid w:val="000246D4"/>
    <w:rsid w:val="000248D4"/>
    <w:rsid w:val="00024B51"/>
    <w:rsid w:val="00024E0E"/>
    <w:rsid w:val="0002510F"/>
    <w:rsid w:val="000256AD"/>
    <w:rsid w:val="000258DC"/>
    <w:rsid w:val="00025E8C"/>
    <w:rsid w:val="00026B9B"/>
    <w:rsid w:val="00026F5D"/>
    <w:rsid w:val="0002729C"/>
    <w:rsid w:val="000272BF"/>
    <w:rsid w:val="0002769D"/>
    <w:rsid w:val="000276E2"/>
    <w:rsid w:val="00030F23"/>
    <w:rsid w:val="0003100B"/>
    <w:rsid w:val="0003106B"/>
    <w:rsid w:val="00031DB8"/>
    <w:rsid w:val="0003234F"/>
    <w:rsid w:val="00033176"/>
    <w:rsid w:val="000332FC"/>
    <w:rsid w:val="00033DF0"/>
    <w:rsid w:val="0003429C"/>
    <w:rsid w:val="000349C2"/>
    <w:rsid w:val="000349C4"/>
    <w:rsid w:val="00034ED2"/>
    <w:rsid w:val="0003545E"/>
    <w:rsid w:val="000355B3"/>
    <w:rsid w:val="000357E3"/>
    <w:rsid w:val="000359D6"/>
    <w:rsid w:val="00037859"/>
    <w:rsid w:val="00037DED"/>
    <w:rsid w:val="00040BA9"/>
    <w:rsid w:val="00040CAD"/>
    <w:rsid w:val="00041027"/>
    <w:rsid w:val="00041A52"/>
    <w:rsid w:val="00041E2A"/>
    <w:rsid w:val="000440C5"/>
    <w:rsid w:val="00044BA0"/>
    <w:rsid w:val="00045512"/>
    <w:rsid w:val="0004571A"/>
    <w:rsid w:val="00045F90"/>
    <w:rsid w:val="000464A7"/>
    <w:rsid w:val="00046C7F"/>
    <w:rsid w:val="000475D6"/>
    <w:rsid w:val="000500AD"/>
    <w:rsid w:val="00050364"/>
    <w:rsid w:val="0005054A"/>
    <w:rsid w:val="000507E1"/>
    <w:rsid w:val="00050A3F"/>
    <w:rsid w:val="00050A57"/>
    <w:rsid w:val="00050A6D"/>
    <w:rsid w:val="00050B11"/>
    <w:rsid w:val="00050DB3"/>
    <w:rsid w:val="00050DBA"/>
    <w:rsid w:val="0005143D"/>
    <w:rsid w:val="00051527"/>
    <w:rsid w:val="0005158B"/>
    <w:rsid w:val="00051EDC"/>
    <w:rsid w:val="0005276E"/>
    <w:rsid w:val="00052D9E"/>
    <w:rsid w:val="00052F97"/>
    <w:rsid w:val="00053232"/>
    <w:rsid w:val="00053A61"/>
    <w:rsid w:val="00053EB6"/>
    <w:rsid w:val="00054359"/>
    <w:rsid w:val="000544F2"/>
    <w:rsid w:val="00054528"/>
    <w:rsid w:val="00054716"/>
    <w:rsid w:val="0005539B"/>
    <w:rsid w:val="00055ED7"/>
    <w:rsid w:val="0005663C"/>
    <w:rsid w:val="00056CE1"/>
    <w:rsid w:val="00056E08"/>
    <w:rsid w:val="00057163"/>
    <w:rsid w:val="0005726C"/>
    <w:rsid w:val="000572D0"/>
    <w:rsid w:val="00057447"/>
    <w:rsid w:val="0005757F"/>
    <w:rsid w:val="00057C58"/>
    <w:rsid w:val="00060C27"/>
    <w:rsid w:val="000612EC"/>
    <w:rsid w:val="000616CB"/>
    <w:rsid w:val="000617B0"/>
    <w:rsid w:val="0006194F"/>
    <w:rsid w:val="00061BB8"/>
    <w:rsid w:val="00062896"/>
    <w:rsid w:val="00062E6B"/>
    <w:rsid w:val="0006394B"/>
    <w:rsid w:val="00064A60"/>
    <w:rsid w:val="00064BF3"/>
    <w:rsid w:val="00065412"/>
    <w:rsid w:val="000659EC"/>
    <w:rsid w:val="00065BE6"/>
    <w:rsid w:val="00065EE6"/>
    <w:rsid w:val="0006698D"/>
    <w:rsid w:val="000669EB"/>
    <w:rsid w:val="00066B0F"/>
    <w:rsid w:val="00066B80"/>
    <w:rsid w:val="00066F85"/>
    <w:rsid w:val="000715D6"/>
    <w:rsid w:val="00071D68"/>
    <w:rsid w:val="00072260"/>
    <w:rsid w:val="0007242D"/>
    <w:rsid w:val="00072814"/>
    <w:rsid w:val="00072948"/>
    <w:rsid w:val="00072F22"/>
    <w:rsid w:val="00072FA4"/>
    <w:rsid w:val="00072FD7"/>
    <w:rsid w:val="00073409"/>
    <w:rsid w:val="0007435C"/>
    <w:rsid w:val="00074B7D"/>
    <w:rsid w:val="00075716"/>
    <w:rsid w:val="0007647B"/>
    <w:rsid w:val="00076930"/>
    <w:rsid w:val="0007728E"/>
    <w:rsid w:val="00077794"/>
    <w:rsid w:val="00077AA5"/>
    <w:rsid w:val="00077BB2"/>
    <w:rsid w:val="0008026E"/>
    <w:rsid w:val="000802CF"/>
    <w:rsid w:val="000809A3"/>
    <w:rsid w:val="00080C3A"/>
    <w:rsid w:val="00080F3B"/>
    <w:rsid w:val="00081153"/>
    <w:rsid w:val="000812E8"/>
    <w:rsid w:val="00081446"/>
    <w:rsid w:val="00081695"/>
    <w:rsid w:val="00081C1F"/>
    <w:rsid w:val="00081ECE"/>
    <w:rsid w:val="00082D74"/>
    <w:rsid w:val="0008361B"/>
    <w:rsid w:val="000837E5"/>
    <w:rsid w:val="00083D53"/>
    <w:rsid w:val="00083F73"/>
    <w:rsid w:val="00084345"/>
    <w:rsid w:val="00084F8C"/>
    <w:rsid w:val="0008512B"/>
    <w:rsid w:val="00085413"/>
    <w:rsid w:val="00085750"/>
    <w:rsid w:val="00085DC8"/>
    <w:rsid w:val="00085DEC"/>
    <w:rsid w:val="00085FB8"/>
    <w:rsid w:val="0008687E"/>
    <w:rsid w:val="000876A9"/>
    <w:rsid w:val="00087E62"/>
    <w:rsid w:val="000900B5"/>
    <w:rsid w:val="0009059C"/>
    <w:rsid w:val="00090920"/>
    <w:rsid w:val="00090932"/>
    <w:rsid w:val="00091199"/>
    <w:rsid w:val="0009131A"/>
    <w:rsid w:val="00091361"/>
    <w:rsid w:val="00091BD5"/>
    <w:rsid w:val="00091CD2"/>
    <w:rsid w:val="00091F28"/>
    <w:rsid w:val="0009261E"/>
    <w:rsid w:val="00093A01"/>
    <w:rsid w:val="00094152"/>
    <w:rsid w:val="0009448E"/>
    <w:rsid w:val="000944BF"/>
    <w:rsid w:val="00094CBE"/>
    <w:rsid w:val="00094E39"/>
    <w:rsid w:val="00094E64"/>
    <w:rsid w:val="000950F2"/>
    <w:rsid w:val="00095399"/>
    <w:rsid w:val="000961F6"/>
    <w:rsid w:val="0009636A"/>
    <w:rsid w:val="00096468"/>
    <w:rsid w:val="00096544"/>
    <w:rsid w:val="00096AE7"/>
    <w:rsid w:val="00097B7C"/>
    <w:rsid w:val="00097DC1"/>
    <w:rsid w:val="000A0564"/>
    <w:rsid w:val="000A079C"/>
    <w:rsid w:val="000A1AB7"/>
    <w:rsid w:val="000A1C7D"/>
    <w:rsid w:val="000A1E0A"/>
    <w:rsid w:val="000A227B"/>
    <w:rsid w:val="000A229D"/>
    <w:rsid w:val="000A2459"/>
    <w:rsid w:val="000A2628"/>
    <w:rsid w:val="000A26A2"/>
    <w:rsid w:val="000A295B"/>
    <w:rsid w:val="000A341C"/>
    <w:rsid w:val="000A3795"/>
    <w:rsid w:val="000A37D7"/>
    <w:rsid w:val="000A399E"/>
    <w:rsid w:val="000A3AD8"/>
    <w:rsid w:val="000A411A"/>
    <w:rsid w:val="000A43D7"/>
    <w:rsid w:val="000A4DEB"/>
    <w:rsid w:val="000A4FA4"/>
    <w:rsid w:val="000A59C3"/>
    <w:rsid w:val="000A636E"/>
    <w:rsid w:val="000A65A7"/>
    <w:rsid w:val="000A7459"/>
    <w:rsid w:val="000A7A9C"/>
    <w:rsid w:val="000A7D47"/>
    <w:rsid w:val="000B03AC"/>
    <w:rsid w:val="000B09CD"/>
    <w:rsid w:val="000B0A4A"/>
    <w:rsid w:val="000B0F64"/>
    <w:rsid w:val="000B1342"/>
    <w:rsid w:val="000B20C3"/>
    <w:rsid w:val="000B21E8"/>
    <w:rsid w:val="000B281D"/>
    <w:rsid w:val="000B2872"/>
    <w:rsid w:val="000B32DE"/>
    <w:rsid w:val="000B3645"/>
    <w:rsid w:val="000B369D"/>
    <w:rsid w:val="000B3B58"/>
    <w:rsid w:val="000B44C5"/>
    <w:rsid w:val="000B4F36"/>
    <w:rsid w:val="000B541E"/>
    <w:rsid w:val="000B63CD"/>
    <w:rsid w:val="000B6BB1"/>
    <w:rsid w:val="000B72DA"/>
    <w:rsid w:val="000C05D4"/>
    <w:rsid w:val="000C077C"/>
    <w:rsid w:val="000C13EB"/>
    <w:rsid w:val="000C189F"/>
    <w:rsid w:val="000C21AA"/>
    <w:rsid w:val="000C2BD4"/>
    <w:rsid w:val="000C35EB"/>
    <w:rsid w:val="000C3966"/>
    <w:rsid w:val="000C3984"/>
    <w:rsid w:val="000C4447"/>
    <w:rsid w:val="000C5B1B"/>
    <w:rsid w:val="000C5C6A"/>
    <w:rsid w:val="000C6DA9"/>
    <w:rsid w:val="000C72A6"/>
    <w:rsid w:val="000C74A1"/>
    <w:rsid w:val="000C7FEF"/>
    <w:rsid w:val="000D103E"/>
    <w:rsid w:val="000D146D"/>
    <w:rsid w:val="000D1E5C"/>
    <w:rsid w:val="000D1E6C"/>
    <w:rsid w:val="000D329B"/>
    <w:rsid w:val="000D40E5"/>
    <w:rsid w:val="000D42E7"/>
    <w:rsid w:val="000D55A9"/>
    <w:rsid w:val="000D5950"/>
    <w:rsid w:val="000D5964"/>
    <w:rsid w:val="000D6098"/>
    <w:rsid w:val="000D649C"/>
    <w:rsid w:val="000D64BB"/>
    <w:rsid w:val="000D64D0"/>
    <w:rsid w:val="000D6961"/>
    <w:rsid w:val="000D6DF6"/>
    <w:rsid w:val="000D71C6"/>
    <w:rsid w:val="000D7431"/>
    <w:rsid w:val="000D783F"/>
    <w:rsid w:val="000D7BDC"/>
    <w:rsid w:val="000D7CC1"/>
    <w:rsid w:val="000D7EEF"/>
    <w:rsid w:val="000E0CDE"/>
    <w:rsid w:val="000E11EA"/>
    <w:rsid w:val="000E12DE"/>
    <w:rsid w:val="000E14BF"/>
    <w:rsid w:val="000E1546"/>
    <w:rsid w:val="000E1BAE"/>
    <w:rsid w:val="000E1F62"/>
    <w:rsid w:val="000E2494"/>
    <w:rsid w:val="000E276E"/>
    <w:rsid w:val="000E28EE"/>
    <w:rsid w:val="000E28F8"/>
    <w:rsid w:val="000E298F"/>
    <w:rsid w:val="000E3462"/>
    <w:rsid w:val="000E34C3"/>
    <w:rsid w:val="000E34FE"/>
    <w:rsid w:val="000E354B"/>
    <w:rsid w:val="000E3DBC"/>
    <w:rsid w:val="000E42DB"/>
    <w:rsid w:val="000E483A"/>
    <w:rsid w:val="000E49F1"/>
    <w:rsid w:val="000E4A04"/>
    <w:rsid w:val="000E4F17"/>
    <w:rsid w:val="000E5D5C"/>
    <w:rsid w:val="000E6294"/>
    <w:rsid w:val="000E690E"/>
    <w:rsid w:val="000E6951"/>
    <w:rsid w:val="000E6A63"/>
    <w:rsid w:val="000E6E0A"/>
    <w:rsid w:val="000E6E70"/>
    <w:rsid w:val="000E6F6C"/>
    <w:rsid w:val="000F011C"/>
    <w:rsid w:val="000F047C"/>
    <w:rsid w:val="000F05CA"/>
    <w:rsid w:val="000F09F3"/>
    <w:rsid w:val="000F2D3A"/>
    <w:rsid w:val="000F3433"/>
    <w:rsid w:val="000F4DF6"/>
    <w:rsid w:val="000F50E2"/>
    <w:rsid w:val="000F5990"/>
    <w:rsid w:val="000F5BE4"/>
    <w:rsid w:val="000F6568"/>
    <w:rsid w:val="000F674A"/>
    <w:rsid w:val="000F67E3"/>
    <w:rsid w:val="000F6E47"/>
    <w:rsid w:val="000F737E"/>
    <w:rsid w:val="000F796E"/>
    <w:rsid w:val="000F7B51"/>
    <w:rsid w:val="000F7B90"/>
    <w:rsid w:val="000F7BB5"/>
    <w:rsid w:val="000F7DEF"/>
    <w:rsid w:val="000F7E01"/>
    <w:rsid w:val="00100EC3"/>
    <w:rsid w:val="00101BC9"/>
    <w:rsid w:val="0010246E"/>
    <w:rsid w:val="00103023"/>
    <w:rsid w:val="0010339A"/>
    <w:rsid w:val="00103ED3"/>
    <w:rsid w:val="00104AED"/>
    <w:rsid w:val="0010660F"/>
    <w:rsid w:val="00107902"/>
    <w:rsid w:val="00107D62"/>
    <w:rsid w:val="00110629"/>
    <w:rsid w:val="00110DB8"/>
    <w:rsid w:val="00111DBF"/>
    <w:rsid w:val="001120C6"/>
    <w:rsid w:val="00112325"/>
    <w:rsid w:val="0011272A"/>
    <w:rsid w:val="00112EA4"/>
    <w:rsid w:val="00113072"/>
    <w:rsid w:val="001134A6"/>
    <w:rsid w:val="0011394E"/>
    <w:rsid w:val="00114518"/>
    <w:rsid w:val="001145E0"/>
    <w:rsid w:val="0011493A"/>
    <w:rsid w:val="00115401"/>
    <w:rsid w:val="00115985"/>
    <w:rsid w:val="00115CE5"/>
    <w:rsid w:val="00115D4F"/>
    <w:rsid w:val="00115FBA"/>
    <w:rsid w:val="00115FE2"/>
    <w:rsid w:val="0011668A"/>
    <w:rsid w:val="00116693"/>
    <w:rsid w:val="0011690B"/>
    <w:rsid w:val="00116DA3"/>
    <w:rsid w:val="00117260"/>
    <w:rsid w:val="00117B13"/>
    <w:rsid w:val="00117C71"/>
    <w:rsid w:val="00117F1F"/>
    <w:rsid w:val="00120267"/>
    <w:rsid w:val="001202C7"/>
    <w:rsid w:val="0012070F"/>
    <w:rsid w:val="00120A92"/>
    <w:rsid w:val="001216E8"/>
    <w:rsid w:val="00121DD0"/>
    <w:rsid w:val="00122D7D"/>
    <w:rsid w:val="001232EF"/>
    <w:rsid w:val="00123657"/>
    <w:rsid w:val="001237B0"/>
    <w:rsid w:val="00123BE0"/>
    <w:rsid w:val="00123CD0"/>
    <w:rsid w:val="00123D2E"/>
    <w:rsid w:val="00123FA5"/>
    <w:rsid w:val="00124312"/>
    <w:rsid w:val="00124C02"/>
    <w:rsid w:val="0012506A"/>
    <w:rsid w:val="001250F6"/>
    <w:rsid w:val="001252A0"/>
    <w:rsid w:val="00125688"/>
    <w:rsid w:val="001258FA"/>
    <w:rsid w:val="00125A33"/>
    <w:rsid w:val="00125B22"/>
    <w:rsid w:val="0012646A"/>
    <w:rsid w:val="001267F4"/>
    <w:rsid w:val="00126ACF"/>
    <w:rsid w:val="00126C02"/>
    <w:rsid w:val="00126FAD"/>
    <w:rsid w:val="0013022E"/>
    <w:rsid w:val="00130F4A"/>
    <w:rsid w:val="00131132"/>
    <w:rsid w:val="001318D4"/>
    <w:rsid w:val="00131AFD"/>
    <w:rsid w:val="00132593"/>
    <w:rsid w:val="00132C49"/>
    <w:rsid w:val="0013307F"/>
    <w:rsid w:val="001331E2"/>
    <w:rsid w:val="001338DA"/>
    <w:rsid w:val="001338EF"/>
    <w:rsid w:val="00134A8C"/>
    <w:rsid w:val="00134C66"/>
    <w:rsid w:val="00134EA4"/>
    <w:rsid w:val="0013561B"/>
    <w:rsid w:val="00135712"/>
    <w:rsid w:val="00136018"/>
    <w:rsid w:val="0013632B"/>
    <w:rsid w:val="00136474"/>
    <w:rsid w:val="00137C23"/>
    <w:rsid w:val="00137EA6"/>
    <w:rsid w:val="00137F77"/>
    <w:rsid w:val="00137F97"/>
    <w:rsid w:val="00140646"/>
    <w:rsid w:val="001406A1"/>
    <w:rsid w:val="00140727"/>
    <w:rsid w:val="00140B5B"/>
    <w:rsid w:val="001415EC"/>
    <w:rsid w:val="00142C4C"/>
    <w:rsid w:val="00142F6A"/>
    <w:rsid w:val="00143B5D"/>
    <w:rsid w:val="00143C29"/>
    <w:rsid w:val="0014425E"/>
    <w:rsid w:val="00144908"/>
    <w:rsid w:val="00144F84"/>
    <w:rsid w:val="00145761"/>
    <w:rsid w:val="00145FE8"/>
    <w:rsid w:val="00146BA0"/>
    <w:rsid w:val="00146DB1"/>
    <w:rsid w:val="00147250"/>
    <w:rsid w:val="0014768B"/>
    <w:rsid w:val="0014783A"/>
    <w:rsid w:val="00147CFD"/>
    <w:rsid w:val="00147FF1"/>
    <w:rsid w:val="0015025B"/>
    <w:rsid w:val="001505AE"/>
    <w:rsid w:val="00150E96"/>
    <w:rsid w:val="001510E5"/>
    <w:rsid w:val="00151864"/>
    <w:rsid w:val="0015242E"/>
    <w:rsid w:val="00152DF4"/>
    <w:rsid w:val="001530B2"/>
    <w:rsid w:val="0015325C"/>
    <w:rsid w:val="00153A1C"/>
    <w:rsid w:val="00153DB4"/>
    <w:rsid w:val="001540DC"/>
    <w:rsid w:val="001548CE"/>
    <w:rsid w:val="00156332"/>
    <w:rsid w:val="00156AF2"/>
    <w:rsid w:val="00156E8F"/>
    <w:rsid w:val="00157F5D"/>
    <w:rsid w:val="0016026F"/>
    <w:rsid w:val="001604CB"/>
    <w:rsid w:val="001606EF"/>
    <w:rsid w:val="001616C1"/>
    <w:rsid w:val="00162BE3"/>
    <w:rsid w:val="00163657"/>
    <w:rsid w:val="00164A19"/>
    <w:rsid w:val="00165123"/>
    <w:rsid w:val="001652A1"/>
    <w:rsid w:val="001657B5"/>
    <w:rsid w:val="0016585A"/>
    <w:rsid w:val="00165C08"/>
    <w:rsid w:val="00165C42"/>
    <w:rsid w:val="00165CD4"/>
    <w:rsid w:val="00167443"/>
    <w:rsid w:val="00167AC5"/>
    <w:rsid w:val="00167B63"/>
    <w:rsid w:val="00170723"/>
    <w:rsid w:val="00170958"/>
    <w:rsid w:val="00170D33"/>
    <w:rsid w:val="00170EBF"/>
    <w:rsid w:val="00171012"/>
    <w:rsid w:val="0017146D"/>
    <w:rsid w:val="001716EF"/>
    <w:rsid w:val="00171C77"/>
    <w:rsid w:val="00171E5C"/>
    <w:rsid w:val="00171F6E"/>
    <w:rsid w:val="00172B2A"/>
    <w:rsid w:val="001733E6"/>
    <w:rsid w:val="0017381A"/>
    <w:rsid w:val="00173E7B"/>
    <w:rsid w:val="00173F7A"/>
    <w:rsid w:val="0017453D"/>
    <w:rsid w:val="001747EE"/>
    <w:rsid w:val="00174BA1"/>
    <w:rsid w:val="00174C69"/>
    <w:rsid w:val="00174E44"/>
    <w:rsid w:val="00174EB6"/>
    <w:rsid w:val="0017584F"/>
    <w:rsid w:val="00175C24"/>
    <w:rsid w:val="0017624B"/>
    <w:rsid w:val="001766EB"/>
    <w:rsid w:val="00176E7A"/>
    <w:rsid w:val="001776EE"/>
    <w:rsid w:val="001806E1"/>
    <w:rsid w:val="001807D5"/>
    <w:rsid w:val="001810A1"/>
    <w:rsid w:val="00181683"/>
    <w:rsid w:val="00183455"/>
    <w:rsid w:val="00183671"/>
    <w:rsid w:val="001838D5"/>
    <w:rsid w:val="001840A9"/>
    <w:rsid w:val="001842BA"/>
    <w:rsid w:val="001854AA"/>
    <w:rsid w:val="001858D6"/>
    <w:rsid w:val="00185C6D"/>
    <w:rsid w:val="0018601C"/>
    <w:rsid w:val="00187570"/>
    <w:rsid w:val="00190301"/>
    <w:rsid w:val="001907F5"/>
    <w:rsid w:val="0019090D"/>
    <w:rsid w:val="00191010"/>
    <w:rsid w:val="00191089"/>
    <w:rsid w:val="001911E2"/>
    <w:rsid w:val="001924A0"/>
    <w:rsid w:val="001927B9"/>
    <w:rsid w:val="00192EFF"/>
    <w:rsid w:val="00193140"/>
    <w:rsid w:val="00193BD9"/>
    <w:rsid w:val="00193DC6"/>
    <w:rsid w:val="00193FDB"/>
    <w:rsid w:val="00194338"/>
    <w:rsid w:val="0019464A"/>
    <w:rsid w:val="00194F1E"/>
    <w:rsid w:val="00195B74"/>
    <w:rsid w:val="001966DB"/>
    <w:rsid w:val="00196794"/>
    <w:rsid w:val="001969E0"/>
    <w:rsid w:val="00197027"/>
    <w:rsid w:val="00197214"/>
    <w:rsid w:val="001975E7"/>
    <w:rsid w:val="001979A0"/>
    <w:rsid w:val="00197C70"/>
    <w:rsid w:val="001A1494"/>
    <w:rsid w:val="001A151F"/>
    <w:rsid w:val="001A1B24"/>
    <w:rsid w:val="001A1C84"/>
    <w:rsid w:val="001A1FC5"/>
    <w:rsid w:val="001A22AB"/>
    <w:rsid w:val="001A333B"/>
    <w:rsid w:val="001A4014"/>
    <w:rsid w:val="001A4E1E"/>
    <w:rsid w:val="001A505B"/>
    <w:rsid w:val="001A529B"/>
    <w:rsid w:val="001A53C8"/>
    <w:rsid w:val="001A565C"/>
    <w:rsid w:val="001A59F2"/>
    <w:rsid w:val="001A5B43"/>
    <w:rsid w:val="001A5C8C"/>
    <w:rsid w:val="001A6C36"/>
    <w:rsid w:val="001A6C63"/>
    <w:rsid w:val="001A6F52"/>
    <w:rsid w:val="001A718A"/>
    <w:rsid w:val="001A7BAF"/>
    <w:rsid w:val="001B02FF"/>
    <w:rsid w:val="001B0412"/>
    <w:rsid w:val="001B0DC9"/>
    <w:rsid w:val="001B0DFC"/>
    <w:rsid w:val="001B0E71"/>
    <w:rsid w:val="001B15D6"/>
    <w:rsid w:val="001B19C3"/>
    <w:rsid w:val="001B1B3B"/>
    <w:rsid w:val="001B225A"/>
    <w:rsid w:val="001B2559"/>
    <w:rsid w:val="001B30A7"/>
    <w:rsid w:val="001B3439"/>
    <w:rsid w:val="001B3C31"/>
    <w:rsid w:val="001B3FAE"/>
    <w:rsid w:val="001B41DB"/>
    <w:rsid w:val="001B4C4D"/>
    <w:rsid w:val="001B54E8"/>
    <w:rsid w:val="001B5992"/>
    <w:rsid w:val="001B5CAC"/>
    <w:rsid w:val="001B5E90"/>
    <w:rsid w:val="001B5FDB"/>
    <w:rsid w:val="001B6838"/>
    <w:rsid w:val="001B6BD0"/>
    <w:rsid w:val="001B6EA1"/>
    <w:rsid w:val="001B74A3"/>
    <w:rsid w:val="001B7829"/>
    <w:rsid w:val="001B7CF3"/>
    <w:rsid w:val="001B7DF5"/>
    <w:rsid w:val="001C0092"/>
    <w:rsid w:val="001C0395"/>
    <w:rsid w:val="001C150A"/>
    <w:rsid w:val="001C1748"/>
    <w:rsid w:val="001C1D70"/>
    <w:rsid w:val="001C2650"/>
    <w:rsid w:val="001C288C"/>
    <w:rsid w:val="001C2892"/>
    <w:rsid w:val="001C2E30"/>
    <w:rsid w:val="001C2F64"/>
    <w:rsid w:val="001C3216"/>
    <w:rsid w:val="001C3FB5"/>
    <w:rsid w:val="001C46AF"/>
    <w:rsid w:val="001C4A22"/>
    <w:rsid w:val="001C4E89"/>
    <w:rsid w:val="001C4FEF"/>
    <w:rsid w:val="001C551B"/>
    <w:rsid w:val="001C5A2F"/>
    <w:rsid w:val="001C5A94"/>
    <w:rsid w:val="001C6448"/>
    <w:rsid w:val="001C65E9"/>
    <w:rsid w:val="001C669B"/>
    <w:rsid w:val="001C67FF"/>
    <w:rsid w:val="001C71DD"/>
    <w:rsid w:val="001C7227"/>
    <w:rsid w:val="001D011F"/>
    <w:rsid w:val="001D01E8"/>
    <w:rsid w:val="001D05AD"/>
    <w:rsid w:val="001D1366"/>
    <w:rsid w:val="001D1E25"/>
    <w:rsid w:val="001D2B2C"/>
    <w:rsid w:val="001D3470"/>
    <w:rsid w:val="001D35EF"/>
    <w:rsid w:val="001D3C67"/>
    <w:rsid w:val="001D45CC"/>
    <w:rsid w:val="001D547F"/>
    <w:rsid w:val="001D68E0"/>
    <w:rsid w:val="001D6902"/>
    <w:rsid w:val="001D6AC3"/>
    <w:rsid w:val="001D6E58"/>
    <w:rsid w:val="001D72E4"/>
    <w:rsid w:val="001D7431"/>
    <w:rsid w:val="001D7AC6"/>
    <w:rsid w:val="001D7E8E"/>
    <w:rsid w:val="001E04CA"/>
    <w:rsid w:val="001E08BB"/>
    <w:rsid w:val="001E0941"/>
    <w:rsid w:val="001E0C1B"/>
    <w:rsid w:val="001E1060"/>
    <w:rsid w:val="001E109E"/>
    <w:rsid w:val="001E11C0"/>
    <w:rsid w:val="001E11E6"/>
    <w:rsid w:val="001E125D"/>
    <w:rsid w:val="001E190D"/>
    <w:rsid w:val="001E1CD6"/>
    <w:rsid w:val="001E21AF"/>
    <w:rsid w:val="001E297D"/>
    <w:rsid w:val="001E2E6D"/>
    <w:rsid w:val="001E337E"/>
    <w:rsid w:val="001E3527"/>
    <w:rsid w:val="001E3F0B"/>
    <w:rsid w:val="001E3F1C"/>
    <w:rsid w:val="001E5A89"/>
    <w:rsid w:val="001E5C88"/>
    <w:rsid w:val="001E5F7E"/>
    <w:rsid w:val="001E644F"/>
    <w:rsid w:val="001E6CE6"/>
    <w:rsid w:val="001E7459"/>
    <w:rsid w:val="001E7665"/>
    <w:rsid w:val="001E7AB4"/>
    <w:rsid w:val="001F0C0A"/>
    <w:rsid w:val="001F153E"/>
    <w:rsid w:val="001F1682"/>
    <w:rsid w:val="001F2116"/>
    <w:rsid w:val="001F2818"/>
    <w:rsid w:val="001F2C37"/>
    <w:rsid w:val="001F3FE8"/>
    <w:rsid w:val="001F42AC"/>
    <w:rsid w:val="001F438F"/>
    <w:rsid w:val="001F44B7"/>
    <w:rsid w:val="001F4A1D"/>
    <w:rsid w:val="001F4F3B"/>
    <w:rsid w:val="001F5AA8"/>
    <w:rsid w:val="001F5B9A"/>
    <w:rsid w:val="001F6080"/>
    <w:rsid w:val="001F6CF3"/>
    <w:rsid w:val="001F6FB6"/>
    <w:rsid w:val="001F760B"/>
    <w:rsid w:val="001F7A49"/>
    <w:rsid w:val="001F7CF5"/>
    <w:rsid w:val="00200FB7"/>
    <w:rsid w:val="00201347"/>
    <w:rsid w:val="00201758"/>
    <w:rsid w:val="002019D7"/>
    <w:rsid w:val="00201ABB"/>
    <w:rsid w:val="00201F04"/>
    <w:rsid w:val="00202912"/>
    <w:rsid w:val="00202B1E"/>
    <w:rsid w:val="00202B72"/>
    <w:rsid w:val="00203CA9"/>
    <w:rsid w:val="00203DC7"/>
    <w:rsid w:val="0020448C"/>
    <w:rsid w:val="00204CA3"/>
    <w:rsid w:val="0020500A"/>
    <w:rsid w:val="002051C4"/>
    <w:rsid w:val="002056EB"/>
    <w:rsid w:val="002061B1"/>
    <w:rsid w:val="00206768"/>
    <w:rsid w:val="00206EB5"/>
    <w:rsid w:val="00206FD0"/>
    <w:rsid w:val="002072C8"/>
    <w:rsid w:val="0020730B"/>
    <w:rsid w:val="002076EE"/>
    <w:rsid w:val="00210359"/>
    <w:rsid w:val="002103AE"/>
    <w:rsid w:val="0021051B"/>
    <w:rsid w:val="00210653"/>
    <w:rsid w:val="002108C6"/>
    <w:rsid w:val="00210BE6"/>
    <w:rsid w:val="00210D2C"/>
    <w:rsid w:val="00210F69"/>
    <w:rsid w:val="0021106F"/>
    <w:rsid w:val="002111A3"/>
    <w:rsid w:val="00211949"/>
    <w:rsid w:val="00211BA6"/>
    <w:rsid w:val="00211EA2"/>
    <w:rsid w:val="00211F13"/>
    <w:rsid w:val="002124F5"/>
    <w:rsid w:val="00212519"/>
    <w:rsid w:val="00213081"/>
    <w:rsid w:val="002137C9"/>
    <w:rsid w:val="00213967"/>
    <w:rsid w:val="00213C50"/>
    <w:rsid w:val="00213CA4"/>
    <w:rsid w:val="00214377"/>
    <w:rsid w:val="002145EE"/>
    <w:rsid w:val="002149A0"/>
    <w:rsid w:val="00214E1C"/>
    <w:rsid w:val="00214F58"/>
    <w:rsid w:val="002155C7"/>
    <w:rsid w:val="00215A60"/>
    <w:rsid w:val="002162E7"/>
    <w:rsid w:val="00216682"/>
    <w:rsid w:val="00216C5F"/>
    <w:rsid w:val="00216E8D"/>
    <w:rsid w:val="00216F28"/>
    <w:rsid w:val="00217A0C"/>
    <w:rsid w:val="00217ADF"/>
    <w:rsid w:val="00217CFA"/>
    <w:rsid w:val="00217F3C"/>
    <w:rsid w:val="00220479"/>
    <w:rsid w:val="00221560"/>
    <w:rsid w:val="00221DE0"/>
    <w:rsid w:val="0022209E"/>
    <w:rsid w:val="00222207"/>
    <w:rsid w:val="00222AFA"/>
    <w:rsid w:val="00222F27"/>
    <w:rsid w:val="00223097"/>
    <w:rsid w:val="00223C46"/>
    <w:rsid w:val="0022425F"/>
    <w:rsid w:val="00225217"/>
    <w:rsid w:val="00225581"/>
    <w:rsid w:val="002259B6"/>
    <w:rsid w:val="00225DC8"/>
    <w:rsid w:val="00226D26"/>
    <w:rsid w:val="002270E1"/>
    <w:rsid w:val="002278F8"/>
    <w:rsid w:val="002303C1"/>
    <w:rsid w:val="00230D90"/>
    <w:rsid w:val="00230DB1"/>
    <w:rsid w:val="00231267"/>
    <w:rsid w:val="00231940"/>
    <w:rsid w:val="00231EE4"/>
    <w:rsid w:val="00231FD8"/>
    <w:rsid w:val="002326B3"/>
    <w:rsid w:val="00232854"/>
    <w:rsid w:val="00232F9C"/>
    <w:rsid w:val="0023357F"/>
    <w:rsid w:val="002344A8"/>
    <w:rsid w:val="0023456C"/>
    <w:rsid w:val="0023467E"/>
    <w:rsid w:val="002348F1"/>
    <w:rsid w:val="002354AF"/>
    <w:rsid w:val="002364B5"/>
    <w:rsid w:val="00236733"/>
    <w:rsid w:val="00236C92"/>
    <w:rsid w:val="0023703D"/>
    <w:rsid w:val="00237B82"/>
    <w:rsid w:val="00237B9D"/>
    <w:rsid w:val="0024026E"/>
    <w:rsid w:val="0024054D"/>
    <w:rsid w:val="00240D10"/>
    <w:rsid w:val="002411DE"/>
    <w:rsid w:val="00241553"/>
    <w:rsid w:val="002415E9"/>
    <w:rsid w:val="002417BD"/>
    <w:rsid w:val="00241908"/>
    <w:rsid w:val="00241EB7"/>
    <w:rsid w:val="00241FBD"/>
    <w:rsid w:val="00242B1F"/>
    <w:rsid w:val="00243E81"/>
    <w:rsid w:val="002447C5"/>
    <w:rsid w:val="00244870"/>
    <w:rsid w:val="00244C74"/>
    <w:rsid w:val="00245ED5"/>
    <w:rsid w:val="00245F2F"/>
    <w:rsid w:val="00246197"/>
    <w:rsid w:val="0024657E"/>
    <w:rsid w:val="00246912"/>
    <w:rsid w:val="00246AAE"/>
    <w:rsid w:val="0024770B"/>
    <w:rsid w:val="00247913"/>
    <w:rsid w:val="00247C69"/>
    <w:rsid w:val="002504D5"/>
    <w:rsid w:val="00250624"/>
    <w:rsid w:val="002506F7"/>
    <w:rsid w:val="00250D35"/>
    <w:rsid w:val="00250FDF"/>
    <w:rsid w:val="002515B3"/>
    <w:rsid w:val="00251CCC"/>
    <w:rsid w:val="0025206A"/>
    <w:rsid w:val="00252ADB"/>
    <w:rsid w:val="002532EF"/>
    <w:rsid w:val="00254344"/>
    <w:rsid w:val="00254EF6"/>
    <w:rsid w:val="0025590F"/>
    <w:rsid w:val="00255B20"/>
    <w:rsid w:val="00255EC9"/>
    <w:rsid w:val="002561AC"/>
    <w:rsid w:val="0025723D"/>
    <w:rsid w:val="0025756D"/>
    <w:rsid w:val="002602E6"/>
    <w:rsid w:val="00260556"/>
    <w:rsid w:val="002608EF"/>
    <w:rsid w:val="002610BB"/>
    <w:rsid w:val="0026198E"/>
    <w:rsid w:val="00261EDC"/>
    <w:rsid w:val="0026224A"/>
    <w:rsid w:val="0026271C"/>
    <w:rsid w:val="00262B5A"/>
    <w:rsid w:val="002636A3"/>
    <w:rsid w:val="0026386F"/>
    <w:rsid w:val="00263A2F"/>
    <w:rsid w:val="0026414F"/>
    <w:rsid w:val="00264423"/>
    <w:rsid w:val="002646AD"/>
    <w:rsid w:val="00264746"/>
    <w:rsid w:val="00265338"/>
    <w:rsid w:val="002659AA"/>
    <w:rsid w:val="00265FFF"/>
    <w:rsid w:val="0026669C"/>
    <w:rsid w:val="00266C24"/>
    <w:rsid w:val="00266ED8"/>
    <w:rsid w:val="002675DB"/>
    <w:rsid w:val="002705DA"/>
    <w:rsid w:val="0027064F"/>
    <w:rsid w:val="00270B6A"/>
    <w:rsid w:val="00271304"/>
    <w:rsid w:val="0027160A"/>
    <w:rsid w:val="00271635"/>
    <w:rsid w:val="00271912"/>
    <w:rsid w:val="0027198C"/>
    <w:rsid w:val="00271B83"/>
    <w:rsid w:val="00271DCE"/>
    <w:rsid w:val="00272741"/>
    <w:rsid w:val="00273969"/>
    <w:rsid w:val="0027423D"/>
    <w:rsid w:val="00274B04"/>
    <w:rsid w:val="0027521E"/>
    <w:rsid w:val="002756B3"/>
    <w:rsid w:val="002758B3"/>
    <w:rsid w:val="00275A33"/>
    <w:rsid w:val="00276D39"/>
    <w:rsid w:val="00276F0F"/>
    <w:rsid w:val="0027759A"/>
    <w:rsid w:val="00277F46"/>
    <w:rsid w:val="002803BD"/>
    <w:rsid w:val="002805B3"/>
    <w:rsid w:val="00280A19"/>
    <w:rsid w:val="00280C17"/>
    <w:rsid w:val="00280EC0"/>
    <w:rsid w:val="0028102A"/>
    <w:rsid w:val="00281107"/>
    <w:rsid w:val="00281BEE"/>
    <w:rsid w:val="00281C4F"/>
    <w:rsid w:val="00282EB1"/>
    <w:rsid w:val="00283D32"/>
    <w:rsid w:val="00284546"/>
    <w:rsid w:val="00285340"/>
    <w:rsid w:val="0028568E"/>
    <w:rsid w:val="00285906"/>
    <w:rsid w:val="00285927"/>
    <w:rsid w:val="002869A2"/>
    <w:rsid w:val="00287346"/>
    <w:rsid w:val="00287350"/>
    <w:rsid w:val="002875DC"/>
    <w:rsid w:val="0028768D"/>
    <w:rsid w:val="00287699"/>
    <w:rsid w:val="00287CE6"/>
    <w:rsid w:val="00287FA7"/>
    <w:rsid w:val="00290516"/>
    <w:rsid w:val="00290A54"/>
    <w:rsid w:val="00291E42"/>
    <w:rsid w:val="00291EB1"/>
    <w:rsid w:val="002920F9"/>
    <w:rsid w:val="0029249B"/>
    <w:rsid w:val="002924CC"/>
    <w:rsid w:val="0029270D"/>
    <w:rsid w:val="002928D8"/>
    <w:rsid w:val="002928FC"/>
    <w:rsid w:val="002929A9"/>
    <w:rsid w:val="00292BBC"/>
    <w:rsid w:val="00292E9D"/>
    <w:rsid w:val="00292F81"/>
    <w:rsid w:val="00293895"/>
    <w:rsid w:val="00293A15"/>
    <w:rsid w:val="00293B07"/>
    <w:rsid w:val="00293C44"/>
    <w:rsid w:val="002940EB"/>
    <w:rsid w:val="0029439D"/>
    <w:rsid w:val="00295127"/>
    <w:rsid w:val="002952C4"/>
    <w:rsid w:val="0029555F"/>
    <w:rsid w:val="00295773"/>
    <w:rsid w:val="00296204"/>
    <w:rsid w:val="002969D7"/>
    <w:rsid w:val="00296E2A"/>
    <w:rsid w:val="002970C3"/>
    <w:rsid w:val="0029736F"/>
    <w:rsid w:val="00297CD8"/>
    <w:rsid w:val="002A014E"/>
    <w:rsid w:val="002A0261"/>
    <w:rsid w:val="002A05F9"/>
    <w:rsid w:val="002A0779"/>
    <w:rsid w:val="002A0E63"/>
    <w:rsid w:val="002A1A70"/>
    <w:rsid w:val="002A236A"/>
    <w:rsid w:val="002A256C"/>
    <w:rsid w:val="002A2BE2"/>
    <w:rsid w:val="002A2F6A"/>
    <w:rsid w:val="002A329B"/>
    <w:rsid w:val="002A32EB"/>
    <w:rsid w:val="002A332D"/>
    <w:rsid w:val="002A37B2"/>
    <w:rsid w:val="002A397F"/>
    <w:rsid w:val="002A489E"/>
    <w:rsid w:val="002A5715"/>
    <w:rsid w:val="002A5AA6"/>
    <w:rsid w:val="002A6135"/>
    <w:rsid w:val="002A62B8"/>
    <w:rsid w:val="002A6673"/>
    <w:rsid w:val="002A6970"/>
    <w:rsid w:val="002A75C7"/>
    <w:rsid w:val="002A77C0"/>
    <w:rsid w:val="002A7808"/>
    <w:rsid w:val="002A7AA8"/>
    <w:rsid w:val="002A7D3B"/>
    <w:rsid w:val="002B0224"/>
    <w:rsid w:val="002B05DD"/>
    <w:rsid w:val="002B0649"/>
    <w:rsid w:val="002B0B55"/>
    <w:rsid w:val="002B10B3"/>
    <w:rsid w:val="002B1C95"/>
    <w:rsid w:val="002B244F"/>
    <w:rsid w:val="002B2B3C"/>
    <w:rsid w:val="002B2DAC"/>
    <w:rsid w:val="002B34A5"/>
    <w:rsid w:val="002B4143"/>
    <w:rsid w:val="002B43A2"/>
    <w:rsid w:val="002B47FF"/>
    <w:rsid w:val="002B4962"/>
    <w:rsid w:val="002B4BA5"/>
    <w:rsid w:val="002B4BBC"/>
    <w:rsid w:val="002B53EC"/>
    <w:rsid w:val="002B5508"/>
    <w:rsid w:val="002B5DB9"/>
    <w:rsid w:val="002B6075"/>
    <w:rsid w:val="002B682C"/>
    <w:rsid w:val="002B6B97"/>
    <w:rsid w:val="002B6D10"/>
    <w:rsid w:val="002B6D34"/>
    <w:rsid w:val="002B71BB"/>
    <w:rsid w:val="002B7460"/>
    <w:rsid w:val="002B7526"/>
    <w:rsid w:val="002B78C2"/>
    <w:rsid w:val="002C03BB"/>
    <w:rsid w:val="002C0AA4"/>
    <w:rsid w:val="002C0D56"/>
    <w:rsid w:val="002C11FA"/>
    <w:rsid w:val="002C12A0"/>
    <w:rsid w:val="002C1CC0"/>
    <w:rsid w:val="002C1F43"/>
    <w:rsid w:val="002C2787"/>
    <w:rsid w:val="002C3168"/>
    <w:rsid w:val="002C357F"/>
    <w:rsid w:val="002C3699"/>
    <w:rsid w:val="002C40D3"/>
    <w:rsid w:val="002C48CA"/>
    <w:rsid w:val="002C4949"/>
    <w:rsid w:val="002C4E93"/>
    <w:rsid w:val="002C4F38"/>
    <w:rsid w:val="002C6585"/>
    <w:rsid w:val="002C6751"/>
    <w:rsid w:val="002C741F"/>
    <w:rsid w:val="002C7BB4"/>
    <w:rsid w:val="002D0316"/>
    <w:rsid w:val="002D0B2F"/>
    <w:rsid w:val="002D0C09"/>
    <w:rsid w:val="002D0D73"/>
    <w:rsid w:val="002D1272"/>
    <w:rsid w:val="002D1511"/>
    <w:rsid w:val="002D175B"/>
    <w:rsid w:val="002D2250"/>
    <w:rsid w:val="002D2252"/>
    <w:rsid w:val="002D2E65"/>
    <w:rsid w:val="002D30D6"/>
    <w:rsid w:val="002D3451"/>
    <w:rsid w:val="002D3BDC"/>
    <w:rsid w:val="002D4416"/>
    <w:rsid w:val="002D46EB"/>
    <w:rsid w:val="002D4772"/>
    <w:rsid w:val="002D4E00"/>
    <w:rsid w:val="002D6008"/>
    <w:rsid w:val="002D607E"/>
    <w:rsid w:val="002D63D5"/>
    <w:rsid w:val="002D6AB0"/>
    <w:rsid w:val="002D6D61"/>
    <w:rsid w:val="002D716D"/>
    <w:rsid w:val="002D7316"/>
    <w:rsid w:val="002D7C75"/>
    <w:rsid w:val="002D7E04"/>
    <w:rsid w:val="002E0080"/>
    <w:rsid w:val="002E043E"/>
    <w:rsid w:val="002E05C3"/>
    <w:rsid w:val="002E0848"/>
    <w:rsid w:val="002E0AA5"/>
    <w:rsid w:val="002E0DA9"/>
    <w:rsid w:val="002E120B"/>
    <w:rsid w:val="002E1226"/>
    <w:rsid w:val="002E1314"/>
    <w:rsid w:val="002E1657"/>
    <w:rsid w:val="002E16E4"/>
    <w:rsid w:val="002E1AA5"/>
    <w:rsid w:val="002E1D62"/>
    <w:rsid w:val="002E1DC4"/>
    <w:rsid w:val="002E2099"/>
    <w:rsid w:val="002E2CE8"/>
    <w:rsid w:val="002E3CF6"/>
    <w:rsid w:val="002E47D8"/>
    <w:rsid w:val="002E49DC"/>
    <w:rsid w:val="002E4DFB"/>
    <w:rsid w:val="002E54A7"/>
    <w:rsid w:val="002E54D0"/>
    <w:rsid w:val="002E67CF"/>
    <w:rsid w:val="002E6822"/>
    <w:rsid w:val="002E6AD4"/>
    <w:rsid w:val="002E6B2B"/>
    <w:rsid w:val="002E751B"/>
    <w:rsid w:val="002F033B"/>
    <w:rsid w:val="002F051D"/>
    <w:rsid w:val="002F067B"/>
    <w:rsid w:val="002F0E2A"/>
    <w:rsid w:val="002F135B"/>
    <w:rsid w:val="002F205C"/>
    <w:rsid w:val="002F24F5"/>
    <w:rsid w:val="002F25BD"/>
    <w:rsid w:val="002F277E"/>
    <w:rsid w:val="002F2973"/>
    <w:rsid w:val="002F3159"/>
    <w:rsid w:val="002F31B3"/>
    <w:rsid w:val="002F33E0"/>
    <w:rsid w:val="002F34BE"/>
    <w:rsid w:val="002F36E9"/>
    <w:rsid w:val="002F39AB"/>
    <w:rsid w:val="002F3D01"/>
    <w:rsid w:val="002F4438"/>
    <w:rsid w:val="002F4E56"/>
    <w:rsid w:val="002F4EA1"/>
    <w:rsid w:val="002F5182"/>
    <w:rsid w:val="002F57AB"/>
    <w:rsid w:val="002F6130"/>
    <w:rsid w:val="002F6329"/>
    <w:rsid w:val="002F64C0"/>
    <w:rsid w:val="002F662B"/>
    <w:rsid w:val="002F71AD"/>
    <w:rsid w:val="002F78E2"/>
    <w:rsid w:val="003010CA"/>
    <w:rsid w:val="00301BEA"/>
    <w:rsid w:val="00301EF0"/>
    <w:rsid w:val="00301F78"/>
    <w:rsid w:val="00302046"/>
    <w:rsid w:val="00302721"/>
    <w:rsid w:val="00302BEE"/>
    <w:rsid w:val="00302EA0"/>
    <w:rsid w:val="003032FC"/>
    <w:rsid w:val="0030397A"/>
    <w:rsid w:val="00303B37"/>
    <w:rsid w:val="00303FC6"/>
    <w:rsid w:val="00304585"/>
    <w:rsid w:val="0030500A"/>
    <w:rsid w:val="00306002"/>
    <w:rsid w:val="0030612D"/>
    <w:rsid w:val="003062F3"/>
    <w:rsid w:val="00306AD9"/>
    <w:rsid w:val="0030713A"/>
    <w:rsid w:val="003078ED"/>
    <w:rsid w:val="00307F21"/>
    <w:rsid w:val="00307F6D"/>
    <w:rsid w:val="00311644"/>
    <w:rsid w:val="00311C00"/>
    <w:rsid w:val="00311ECB"/>
    <w:rsid w:val="0031215B"/>
    <w:rsid w:val="00312614"/>
    <w:rsid w:val="0031285B"/>
    <w:rsid w:val="00312A2E"/>
    <w:rsid w:val="003132B9"/>
    <w:rsid w:val="00313934"/>
    <w:rsid w:val="0031395D"/>
    <w:rsid w:val="00313AB2"/>
    <w:rsid w:val="00313AF1"/>
    <w:rsid w:val="00313CCF"/>
    <w:rsid w:val="00313E3B"/>
    <w:rsid w:val="00314038"/>
    <w:rsid w:val="003146BC"/>
    <w:rsid w:val="00314BE9"/>
    <w:rsid w:val="00315541"/>
    <w:rsid w:val="00315878"/>
    <w:rsid w:val="00315AF2"/>
    <w:rsid w:val="00316EF8"/>
    <w:rsid w:val="00317251"/>
    <w:rsid w:val="00317529"/>
    <w:rsid w:val="0031756F"/>
    <w:rsid w:val="003176D2"/>
    <w:rsid w:val="003200D0"/>
    <w:rsid w:val="003207D3"/>
    <w:rsid w:val="00320D39"/>
    <w:rsid w:val="00320F4E"/>
    <w:rsid w:val="0032115D"/>
    <w:rsid w:val="00321848"/>
    <w:rsid w:val="00321AB0"/>
    <w:rsid w:val="0032208E"/>
    <w:rsid w:val="003220C1"/>
    <w:rsid w:val="0032226A"/>
    <w:rsid w:val="00323A51"/>
    <w:rsid w:val="00323B72"/>
    <w:rsid w:val="00323DC8"/>
    <w:rsid w:val="00324373"/>
    <w:rsid w:val="003243DC"/>
    <w:rsid w:val="0032463A"/>
    <w:rsid w:val="00324773"/>
    <w:rsid w:val="00324B76"/>
    <w:rsid w:val="00324CCB"/>
    <w:rsid w:val="003253FF"/>
    <w:rsid w:val="00325611"/>
    <w:rsid w:val="00326C50"/>
    <w:rsid w:val="00326D29"/>
    <w:rsid w:val="003272F5"/>
    <w:rsid w:val="00327975"/>
    <w:rsid w:val="0033116E"/>
    <w:rsid w:val="00331306"/>
    <w:rsid w:val="00331879"/>
    <w:rsid w:val="003319F9"/>
    <w:rsid w:val="00332B35"/>
    <w:rsid w:val="00332B88"/>
    <w:rsid w:val="00332DF6"/>
    <w:rsid w:val="003331A9"/>
    <w:rsid w:val="00333672"/>
    <w:rsid w:val="00333676"/>
    <w:rsid w:val="00333741"/>
    <w:rsid w:val="00333C76"/>
    <w:rsid w:val="00334145"/>
    <w:rsid w:val="003344D3"/>
    <w:rsid w:val="00334F31"/>
    <w:rsid w:val="0033517A"/>
    <w:rsid w:val="00336859"/>
    <w:rsid w:val="00336B6C"/>
    <w:rsid w:val="0033796B"/>
    <w:rsid w:val="00337A4A"/>
    <w:rsid w:val="00337D15"/>
    <w:rsid w:val="00337EBD"/>
    <w:rsid w:val="00340206"/>
    <w:rsid w:val="00340242"/>
    <w:rsid w:val="00340331"/>
    <w:rsid w:val="003403DC"/>
    <w:rsid w:val="00340FAB"/>
    <w:rsid w:val="0034100A"/>
    <w:rsid w:val="00341116"/>
    <w:rsid w:val="0034134F"/>
    <w:rsid w:val="0034204B"/>
    <w:rsid w:val="00342EE5"/>
    <w:rsid w:val="00342F60"/>
    <w:rsid w:val="003430BE"/>
    <w:rsid w:val="00343170"/>
    <w:rsid w:val="003433F5"/>
    <w:rsid w:val="00343448"/>
    <w:rsid w:val="00343AB4"/>
    <w:rsid w:val="0034450A"/>
    <w:rsid w:val="00344B8C"/>
    <w:rsid w:val="00344ECA"/>
    <w:rsid w:val="003453AE"/>
    <w:rsid w:val="00345897"/>
    <w:rsid w:val="00345BFE"/>
    <w:rsid w:val="00345E4B"/>
    <w:rsid w:val="003460BC"/>
    <w:rsid w:val="0034615B"/>
    <w:rsid w:val="003462C9"/>
    <w:rsid w:val="003466BB"/>
    <w:rsid w:val="00346C85"/>
    <w:rsid w:val="00347476"/>
    <w:rsid w:val="0034775F"/>
    <w:rsid w:val="00347FB4"/>
    <w:rsid w:val="00350FC1"/>
    <w:rsid w:val="00351580"/>
    <w:rsid w:val="00351843"/>
    <w:rsid w:val="00351963"/>
    <w:rsid w:val="00351F83"/>
    <w:rsid w:val="00352B8B"/>
    <w:rsid w:val="00352FE1"/>
    <w:rsid w:val="00353B4F"/>
    <w:rsid w:val="00353C96"/>
    <w:rsid w:val="00353E1E"/>
    <w:rsid w:val="00354A71"/>
    <w:rsid w:val="003552D4"/>
    <w:rsid w:val="003554DE"/>
    <w:rsid w:val="00355907"/>
    <w:rsid w:val="00355A93"/>
    <w:rsid w:val="00355BC7"/>
    <w:rsid w:val="00355CE1"/>
    <w:rsid w:val="00356220"/>
    <w:rsid w:val="003574D4"/>
    <w:rsid w:val="0035756E"/>
    <w:rsid w:val="00357CA2"/>
    <w:rsid w:val="00357F45"/>
    <w:rsid w:val="00360127"/>
    <w:rsid w:val="00360557"/>
    <w:rsid w:val="00360957"/>
    <w:rsid w:val="00361128"/>
    <w:rsid w:val="003622A5"/>
    <w:rsid w:val="0036293C"/>
    <w:rsid w:val="00362B7A"/>
    <w:rsid w:val="0036324A"/>
    <w:rsid w:val="003639C4"/>
    <w:rsid w:val="00363B87"/>
    <w:rsid w:val="00363D02"/>
    <w:rsid w:val="00365422"/>
    <w:rsid w:val="0036574C"/>
    <w:rsid w:val="00365AE1"/>
    <w:rsid w:val="00365BBA"/>
    <w:rsid w:val="0036663E"/>
    <w:rsid w:val="00367C08"/>
    <w:rsid w:val="00367C68"/>
    <w:rsid w:val="00367F8D"/>
    <w:rsid w:val="003705CB"/>
    <w:rsid w:val="003709A0"/>
    <w:rsid w:val="00370A40"/>
    <w:rsid w:val="00371364"/>
    <w:rsid w:val="00371400"/>
    <w:rsid w:val="00371BBF"/>
    <w:rsid w:val="00371E56"/>
    <w:rsid w:val="00372772"/>
    <w:rsid w:val="003731EC"/>
    <w:rsid w:val="00373B2E"/>
    <w:rsid w:val="00373C3A"/>
    <w:rsid w:val="0037491E"/>
    <w:rsid w:val="00375769"/>
    <w:rsid w:val="0037583F"/>
    <w:rsid w:val="00375EC6"/>
    <w:rsid w:val="00376056"/>
    <w:rsid w:val="003767E0"/>
    <w:rsid w:val="0037684B"/>
    <w:rsid w:val="003769C5"/>
    <w:rsid w:val="00376F49"/>
    <w:rsid w:val="003770AF"/>
    <w:rsid w:val="003770D7"/>
    <w:rsid w:val="00377703"/>
    <w:rsid w:val="0038117A"/>
    <w:rsid w:val="003812F8"/>
    <w:rsid w:val="00381642"/>
    <w:rsid w:val="00382167"/>
    <w:rsid w:val="0038246F"/>
    <w:rsid w:val="00382571"/>
    <w:rsid w:val="003825E5"/>
    <w:rsid w:val="003830F8"/>
    <w:rsid w:val="003835CB"/>
    <w:rsid w:val="00383DCD"/>
    <w:rsid w:val="00383E13"/>
    <w:rsid w:val="0038465C"/>
    <w:rsid w:val="00384B5A"/>
    <w:rsid w:val="00384FD2"/>
    <w:rsid w:val="0038504F"/>
    <w:rsid w:val="00386DC8"/>
    <w:rsid w:val="0038702A"/>
    <w:rsid w:val="0039001A"/>
    <w:rsid w:val="00390130"/>
    <w:rsid w:val="003907CD"/>
    <w:rsid w:val="003909FC"/>
    <w:rsid w:val="00390AA5"/>
    <w:rsid w:val="00392073"/>
    <w:rsid w:val="00392187"/>
    <w:rsid w:val="00392414"/>
    <w:rsid w:val="00392F2E"/>
    <w:rsid w:val="00393CB4"/>
    <w:rsid w:val="00393D6A"/>
    <w:rsid w:val="00393E78"/>
    <w:rsid w:val="003948A1"/>
    <w:rsid w:val="00394BDF"/>
    <w:rsid w:val="00394DF7"/>
    <w:rsid w:val="00394FCE"/>
    <w:rsid w:val="003957A4"/>
    <w:rsid w:val="00395975"/>
    <w:rsid w:val="00397999"/>
    <w:rsid w:val="003A1011"/>
    <w:rsid w:val="003A18A9"/>
    <w:rsid w:val="003A1CB9"/>
    <w:rsid w:val="003A274F"/>
    <w:rsid w:val="003A3515"/>
    <w:rsid w:val="003A364A"/>
    <w:rsid w:val="003A394B"/>
    <w:rsid w:val="003A3DE6"/>
    <w:rsid w:val="003A3E1D"/>
    <w:rsid w:val="003A4343"/>
    <w:rsid w:val="003A46A2"/>
    <w:rsid w:val="003A4AC8"/>
    <w:rsid w:val="003A4C83"/>
    <w:rsid w:val="003A4CF5"/>
    <w:rsid w:val="003A5015"/>
    <w:rsid w:val="003A5652"/>
    <w:rsid w:val="003A6214"/>
    <w:rsid w:val="003A6BDF"/>
    <w:rsid w:val="003A6BF2"/>
    <w:rsid w:val="003A731F"/>
    <w:rsid w:val="003A7373"/>
    <w:rsid w:val="003A7488"/>
    <w:rsid w:val="003A78E9"/>
    <w:rsid w:val="003A795C"/>
    <w:rsid w:val="003B0965"/>
    <w:rsid w:val="003B1163"/>
    <w:rsid w:val="003B17D4"/>
    <w:rsid w:val="003B1A45"/>
    <w:rsid w:val="003B1E35"/>
    <w:rsid w:val="003B2D10"/>
    <w:rsid w:val="003B35A6"/>
    <w:rsid w:val="003B3ED9"/>
    <w:rsid w:val="003B4310"/>
    <w:rsid w:val="003B4CB2"/>
    <w:rsid w:val="003B535D"/>
    <w:rsid w:val="003B5392"/>
    <w:rsid w:val="003B5989"/>
    <w:rsid w:val="003B6753"/>
    <w:rsid w:val="003B7150"/>
    <w:rsid w:val="003B71B9"/>
    <w:rsid w:val="003B72A2"/>
    <w:rsid w:val="003B7DE3"/>
    <w:rsid w:val="003B7E4D"/>
    <w:rsid w:val="003B7E8A"/>
    <w:rsid w:val="003C0992"/>
    <w:rsid w:val="003C0A61"/>
    <w:rsid w:val="003C0DA1"/>
    <w:rsid w:val="003C0F27"/>
    <w:rsid w:val="003C10BA"/>
    <w:rsid w:val="003C15BC"/>
    <w:rsid w:val="003C1815"/>
    <w:rsid w:val="003C1870"/>
    <w:rsid w:val="003C1BD0"/>
    <w:rsid w:val="003C3D6E"/>
    <w:rsid w:val="003C4151"/>
    <w:rsid w:val="003C4346"/>
    <w:rsid w:val="003C435E"/>
    <w:rsid w:val="003C482C"/>
    <w:rsid w:val="003C4B19"/>
    <w:rsid w:val="003C4DA3"/>
    <w:rsid w:val="003C4EE8"/>
    <w:rsid w:val="003C5BFF"/>
    <w:rsid w:val="003C6041"/>
    <w:rsid w:val="003C65C7"/>
    <w:rsid w:val="003C669E"/>
    <w:rsid w:val="003C71B5"/>
    <w:rsid w:val="003C7386"/>
    <w:rsid w:val="003C79EC"/>
    <w:rsid w:val="003D007C"/>
    <w:rsid w:val="003D020C"/>
    <w:rsid w:val="003D0228"/>
    <w:rsid w:val="003D03DB"/>
    <w:rsid w:val="003D09C5"/>
    <w:rsid w:val="003D0F38"/>
    <w:rsid w:val="003D10D8"/>
    <w:rsid w:val="003D111A"/>
    <w:rsid w:val="003D11F8"/>
    <w:rsid w:val="003D14BF"/>
    <w:rsid w:val="003D1C3E"/>
    <w:rsid w:val="003D1EDC"/>
    <w:rsid w:val="003D263F"/>
    <w:rsid w:val="003D2CF4"/>
    <w:rsid w:val="003D3C50"/>
    <w:rsid w:val="003D4437"/>
    <w:rsid w:val="003D4ADE"/>
    <w:rsid w:val="003D5688"/>
    <w:rsid w:val="003D579C"/>
    <w:rsid w:val="003D5E5D"/>
    <w:rsid w:val="003D61A5"/>
    <w:rsid w:val="003D67A0"/>
    <w:rsid w:val="003D6D6A"/>
    <w:rsid w:val="003D721A"/>
    <w:rsid w:val="003D7475"/>
    <w:rsid w:val="003D78C5"/>
    <w:rsid w:val="003E0340"/>
    <w:rsid w:val="003E04F1"/>
    <w:rsid w:val="003E0ED6"/>
    <w:rsid w:val="003E1124"/>
    <w:rsid w:val="003E159B"/>
    <w:rsid w:val="003E2522"/>
    <w:rsid w:val="003E25F8"/>
    <w:rsid w:val="003E2A53"/>
    <w:rsid w:val="003E420B"/>
    <w:rsid w:val="003E47E1"/>
    <w:rsid w:val="003E4C17"/>
    <w:rsid w:val="003E5033"/>
    <w:rsid w:val="003E6A09"/>
    <w:rsid w:val="003E7045"/>
    <w:rsid w:val="003E74FB"/>
    <w:rsid w:val="003E7682"/>
    <w:rsid w:val="003E78CE"/>
    <w:rsid w:val="003E7DDF"/>
    <w:rsid w:val="003F0C14"/>
    <w:rsid w:val="003F0C81"/>
    <w:rsid w:val="003F1200"/>
    <w:rsid w:val="003F2581"/>
    <w:rsid w:val="003F25E0"/>
    <w:rsid w:val="003F27AA"/>
    <w:rsid w:val="003F2B84"/>
    <w:rsid w:val="003F32A4"/>
    <w:rsid w:val="003F4521"/>
    <w:rsid w:val="003F4ACC"/>
    <w:rsid w:val="003F4AF5"/>
    <w:rsid w:val="003F4DE8"/>
    <w:rsid w:val="003F4E25"/>
    <w:rsid w:val="003F4F24"/>
    <w:rsid w:val="003F5463"/>
    <w:rsid w:val="003F546C"/>
    <w:rsid w:val="003F5988"/>
    <w:rsid w:val="003F5ACA"/>
    <w:rsid w:val="003F5C85"/>
    <w:rsid w:val="003F5C87"/>
    <w:rsid w:val="003F5FDE"/>
    <w:rsid w:val="003F7A8A"/>
    <w:rsid w:val="00400753"/>
    <w:rsid w:val="004008EF"/>
    <w:rsid w:val="00400C9F"/>
    <w:rsid w:val="004011C9"/>
    <w:rsid w:val="00401B66"/>
    <w:rsid w:val="00401F7D"/>
    <w:rsid w:val="00402F5A"/>
    <w:rsid w:val="004034D2"/>
    <w:rsid w:val="00403641"/>
    <w:rsid w:val="004038BE"/>
    <w:rsid w:val="00403A26"/>
    <w:rsid w:val="00404440"/>
    <w:rsid w:val="004062BA"/>
    <w:rsid w:val="004066FB"/>
    <w:rsid w:val="00407118"/>
    <w:rsid w:val="00407319"/>
    <w:rsid w:val="00407EA1"/>
    <w:rsid w:val="004102EA"/>
    <w:rsid w:val="00410D96"/>
    <w:rsid w:val="0041226B"/>
    <w:rsid w:val="0041236B"/>
    <w:rsid w:val="00412D96"/>
    <w:rsid w:val="0041404D"/>
    <w:rsid w:val="00414090"/>
    <w:rsid w:val="004144CD"/>
    <w:rsid w:val="00414B81"/>
    <w:rsid w:val="004151A1"/>
    <w:rsid w:val="0041521B"/>
    <w:rsid w:val="00415323"/>
    <w:rsid w:val="004157BB"/>
    <w:rsid w:val="00415F8C"/>
    <w:rsid w:val="0041611A"/>
    <w:rsid w:val="00416EA2"/>
    <w:rsid w:val="00417769"/>
    <w:rsid w:val="004208DC"/>
    <w:rsid w:val="004215C4"/>
    <w:rsid w:val="0042195B"/>
    <w:rsid w:val="00422A23"/>
    <w:rsid w:val="00423129"/>
    <w:rsid w:val="004233BF"/>
    <w:rsid w:val="00423CCF"/>
    <w:rsid w:val="00424539"/>
    <w:rsid w:val="00424806"/>
    <w:rsid w:val="00424B1B"/>
    <w:rsid w:val="00424CBC"/>
    <w:rsid w:val="00424CCC"/>
    <w:rsid w:val="00426533"/>
    <w:rsid w:val="004270A9"/>
    <w:rsid w:val="0042721D"/>
    <w:rsid w:val="00427D4C"/>
    <w:rsid w:val="00430258"/>
    <w:rsid w:val="00430357"/>
    <w:rsid w:val="004307AB"/>
    <w:rsid w:val="004308F1"/>
    <w:rsid w:val="0043280A"/>
    <w:rsid w:val="00433090"/>
    <w:rsid w:val="0043328B"/>
    <w:rsid w:val="004339F0"/>
    <w:rsid w:val="00433A30"/>
    <w:rsid w:val="00434D44"/>
    <w:rsid w:val="00434E8B"/>
    <w:rsid w:val="00435752"/>
    <w:rsid w:val="00435909"/>
    <w:rsid w:val="00435C61"/>
    <w:rsid w:val="00435D74"/>
    <w:rsid w:val="00435DBE"/>
    <w:rsid w:val="00435F47"/>
    <w:rsid w:val="004368A8"/>
    <w:rsid w:val="00436A31"/>
    <w:rsid w:val="004372AE"/>
    <w:rsid w:val="004373A0"/>
    <w:rsid w:val="00437E75"/>
    <w:rsid w:val="00440096"/>
    <w:rsid w:val="004405F1"/>
    <w:rsid w:val="00440619"/>
    <w:rsid w:val="0044124E"/>
    <w:rsid w:val="00441B09"/>
    <w:rsid w:val="00441FD4"/>
    <w:rsid w:val="00442065"/>
    <w:rsid w:val="004420CC"/>
    <w:rsid w:val="0044216A"/>
    <w:rsid w:val="0044281F"/>
    <w:rsid w:val="00442B4C"/>
    <w:rsid w:val="004435E5"/>
    <w:rsid w:val="004437B7"/>
    <w:rsid w:val="00443993"/>
    <w:rsid w:val="004439C0"/>
    <w:rsid w:val="00443B86"/>
    <w:rsid w:val="00443FE1"/>
    <w:rsid w:val="004444AE"/>
    <w:rsid w:val="004449B6"/>
    <w:rsid w:val="0044592B"/>
    <w:rsid w:val="00445B6F"/>
    <w:rsid w:val="00445C78"/>
    <w:rsid w:val="00446814"/>
    <w:rsid w:val="0044691B"/>
    <w:rsid w:val="00446AD3"/>
    <w:rsid w:val="00446C7F"/>
    <w:rsid w:val="00446F96"/>
    <w:rsid w:val="00447088"/>
    <w:rsid w:val="00447373"/>
    <w:rsid w:val="00450604"/>
    <w:rsid w:val="00450A9D"/>
    <w:rsid w:val="00450C76"/>
    <w:rsid w:val="004512AD"/>
    <w:rsid w:val="004516E9"/>
    <w:rsid w:val="0045202E"/>
    <w:rsid w:val="004524FD"/>
    <w:rsid w:val="0045279F"/>
    <w:rsid w:val="0045288B"/>
    <w:rsid w:val="00452B7A"/>
    <w:rsid w:val="00453169"/>
    <w:rsid w:val="004536C8"/>
    <w:rsid w:val="00453B46"/>
    <w:rsid w:val="00453CD0"/>
    <w:rsid w:val="00454120"/>
    <w:rsid w:val="004541A4"/>
    <w:rsid w:val="00454200"/>
    <w:rsid w:val="00454277"/>
    <w:rsid w:val="004547C9"/>
    <w:rsid w:val="00454A48"/>
    <w:rsid w:val="00454BAE"/>
    <w:rsid w:val="00454BE8"/>
    <w:rsid w:val="0045542A"/>
    <w:rsid w:val="00455EEB"/>
    <w:rsid w:val="004560E4"/>
    <w:rsid w:val="00456BB5"/>
    <w:rsid w:val="004577CA"/>
    <w:rsid w:val="00457A2F"/>
    <w:rsid w:val="00457D84"/>
    <w:rsid w:val="00460120"/>
    <w:rsid w:val="00460188"/>
    <w:rsid w:val="00460CE5"/>
    <w:rsid w:val="00460D8B"/>
    <w:rsid w:val="00461669"/>
    <w:rsid w:val="00461780"/>
    <w:rsid w:val="00461FE1"/>
    <w:rsid w:val="00463E04"/>
    <w:rsid w:val="00464925"/>
    <w:rsid w:val="00464EA3"/>
    <w:rsid w:val="004652FC"/>
    <w:rsid w:val="0046576A"/>
    <w:rsid w:val="0046582F"/>
    <w:rsid w:val="00465CE4"/>
    <w:rsid w:val="00465F82"/>
    <w:rsid w:val="00466118"/>
    <w:rsid w:val="004666DB"/>
    <w:rsid w:val="004667E5"/>
    <w:rsid w:val="00466A1C"/>
    <w:rsid w:val="00466CE0"/>
    <w:rsid w:val="00466D36"/>
    <w:rsid w:val="00466E81"/>
    <w:rsid w:val="004674FA"/>
    <w:rsid w:val="00467C61"/>
    <w:rsid w:val="00467F4F"/>
    <w:rsid w:val="00470232"/>
    <w:rsid w:val="00470EA3"/>
    <w:rsid w:val="00470F7B"/>
    <w:rsid w:val="004714C1"/>
    <w:rsid w:val="00472289"/>
    <w:rsid w:val="00472D80"/>
    <w:rsid w:val="00472F35"/>
    <w:rsid w:val="00472F5C"/>
    <w:rsid w:val="004735AE"/>
    <w:rsid w:val="00473A2D"/>
    <w:rsid w:val="00473B0E"/>
    <w:rsid w:val="00473D78"/>
    <w:rsid w:val="004742E3"/>
    <w:rsid w:val="004744B4"/>
    <w:rsid w:val="0047466F"/>
    <w:rsid w:val="00474987"/>
    <w:rsid w:val="00474C60"/>
    <w:rsid w:val="0047540F"/>
    <w:rsid w:val="00475B20"/>
    <w:rsid w:val="00476231"/>
    <w:rsid w:val="004768D4"/>
    <w:rsid w:val="00476BE3"/>
    <w:rsid w:val="00477159"/>
    <w:rsid w:val="00477610"/>
    <w:rsid w:val="00480877"/>
    <w:rsid w:val="00480EF1"/>
    <w:rsid w:val="0048115F"/>
    <w:rsid w:val="0048151A"/>
    <w:rsid w:val="00481AF0"/>
    <w:rsid w:val="00482134"/>
    <w:rsid w:val="0048336F"/>
    <w:rsid w:val="00483C4C"/>
    <w:rsid w:val="00483D1F"/>
    <w:rsid w:val="0048448B"/>
    <w:rsid w:val="004861C4"/>
    <w:rsid w:val="004867FE"/>
    <w:rsid w:val="00486AF2"/>
    <w:rsid w:val="00486CEA"/>
    <w:rsid w:val="00487266"/>
    <w:rsid w:val="00487459"/>
    <w:rsid w:val="00487F2F"/>
    <w:rsid w:val="0049064E"/>
    <w:rsid w:val="004907F1"/>
    <w:rsid w:val="00491108"/>
    <w:rsid w:val="00491ADA"/>
    <w:rsid w:val="00491B51"/>
    <w:rsid w:val="00491F8C"/>
    <w:rsid w:val="004928E0"/>
    <w:rsid w:val="00493491"/>
    <w:rsid w:val="00493E37"/>
    <w:rsid w:val="00493EA3"/>
    <w:rsid w:val="004940A2"/>
    <w:rsid w:val="0049417C"/>
    <w:rsid w:val="00494247"/>
    <w:rsid w:val="00494308"/>
    <w:rsid w:val="0049470A"/>
    <w:rsid w:val="00494BCA"/>
    <w:rsid w:val="00495007"/>
    <w:rsid w:val="00495122"/>
    <w:rsid w:val="004956FD"/>
    <w:rsid w:val="00495ABB"/>
    <w:rsid w:val="00495DD2"/>
    <w:rsid w:val="00496242"/>
    <w:rsid w:val="0049643D"/>
    <w:rsid w:val="0049676E"/>
    <w:rsid w:val="00497ABE"/>
    <w:rsid w:val="004A0098"/>
    <w:rsid w:val="004A1856"/>
    <w:rsid w:val="004A1C64"/>
    <w:rsid w:val="004A20ED"/>
    <w:rsid w:val="004A2771"/>
    <w:rsid w:val="004A2C4F"/>
    <w:rsid w:val="004A2FC1"/>
    <w:rsid w:val="004A34BC"/>
    <w:rsid w:val="004A3A60"/>
    <w:rsid w:val="004A3AA4"/>
    <w:rsid w:val="004A4196"/>
    <w:rsid w:val="004A41B1"/>
    <w:rsid w:val="004A48EE"/>
    <w:rsid w:val="004A4E48"/>
    <w:rsid w:val="004A5132"/>
    <w:rsid w:val="004A54FC"/>
    <w:rsid w:val="004A56B5"/>
    <w:rsid w:val="004A59CA"/>
    <w:rsid w:val="004A5AC4"/>
    <w:rsid w:val="004A6264"/>
    <w:rsid w:val="004A6315"/>
    <w:rsid w:val="004A65C5"/>
    <w:rsid w:val="004A69F9"/>
    <w:rsid w:val="004A742D"/>
    <w:rsid w:val="004A7BD6"/>
    <w:rsid w:val="004B0372"/>
    <w:rsid w:val="004B050B"/>
    <w:rsid w:val="004B0DD4"/>
    <w:rsid w:val="004B0EE3"/>
    <w:rsid w:val="004B11D2"/>
    <w:rsid w:val="004B18F9"/>
    <w:rsid w:val="004B1A57"/>
    <w:rsid w:val="004B1B99"/>
    <w:rsid w:val="004B2365"/>
    <w:rsid w:val="004B23B8"/>
    <w:rsid w:val="004B30EE"/>
    <w:rsid w:val="004B3A22"/>
    <w:rsid w:val="004B3F4B"/>
    <w:rsid w:val="004B4EEE"/>
    <w:rsid w:val="004B5C1E"/>
    <w:rsid w:val="004B78AD"/>
    <w:rsid w:val="004C062D"/>
    <w:rsid w:val="004C09EA"/>
    <w:rsid w:val="004C0B4A"/>
    <w:rsid w:val="004C0E0B"/>
    <w:rsid w:val="004C101E"/>
    <w:rsid w:val="004C105D"/>
    <w:rsid w:val="004C166D"/>
    <w:rsid w:val="004C199B"/>
    <w:rsid w:val="004C1C25"/>
    <w:rsid w:val="004C1E58"/>
    <w:rsid w:val="004C1F0D"/>
    <w:rsid w:val="004C1F37"/>
    <w:rsid w:val="004C239C"/>
    <w:rsid w:val="004C2A86"/>
    <w:rsid w:val="004C2EAF"/>
    <w:rsid w:val="004C35DE"/>
    <w:rsid w:val="004C383E"/>
    <w:rsid w:val="004C3F32"/>
    <w:rsid w:val="004C5222"/>
    <w:rsid w:val="004C5239"/>
    <w:rsid w:val="004C5284"/>
    <w:rsid w:val="004C5344"/>
    <w:rsid w:val="004C537E"/>
    <w:rsid w:val="004C53CB"/>
    <w:rsid w:val="004C587C"/>
    <w:rsid w:val="004C5C9E"/>
    <w:rsid w:val="004C65F7"/>
    <w:rsid w:val="004C6DB9"/>
    <w:rsid w:val="004C7047"/>
    <w:rsid w:val="004C7307"/>
    <w:rsid w:val="004C75EC"/>
    <w:rsid w:val="004C7781"/>
    <w:rsid w:val="004D07E1"/>
    <w:rsid w:val="004D1B47"/>
    <w:rsid w:val="004D21FF"/>
    <w:rsid w:val="004D226F"/>
    <w:rsid w:val="004D2A69"/>
    <w:rsid w:val="004D2B98"/>
    <w:rsid w:val="004D2C3A"/>
    <w:rsid w:val="004D2CE2"/>
    <w:rsid w:val="004D3047"/>
    <w:rsid w:val="004D3B8F"/>
    <w:rsid w:val="004D3DB4"/>
    <w:rsid w:val="004D4456"/>
    <w:rsid w:val="004D4656"/>
    <w:rsid w:val="004D482E"/>
    <w:rsid w:val="004D52FE"/>
    <w:rsid w:val="004D5853"/>
    <w:rsid w:val="004D6086"/>
    <w:rsid w:val="004D62A6"/>
    <w:rsid w:val="004D6504"/>
    <w:rsid w:val="004D6BB5"/>
    <w:rsid w:val="004D6E4C"/>
    <w:rsid w:val="004D6E7F"/>
    <w:rsid w:val="004D75A1"/>
    <w:rsid w:val="004D7BCA"/>
    <w:rsid w:val="004D7C2A"/>
    <w:rsid w:val="004D7DD0"/>
    <w:rsid w:val="004D7F91"/>
    <w:rsid w:val="004E0B90"/>
    <w:rsid w:val="004E0DC0"/>
    <w:rsid w:val="004E1221"/>
    <w:rsid w:val="004E12A6"/>
    <w:rsid w:val="004E17A2"/>
    <w:rsid w:val="004E1AC7"/>
    <w:rsid w:val="004E1B8D"/>
    <w:rsid w:val="004E1C8F"/>
    <w:rsid w:val="004E1D39"/>
    <w:rsid w:val="004E2297"/>
    <w:rsid w:val="004E241E"/>
    <w:rsid w:val="004E2B29"/>
    <w:rsid w:val="004E31AC"/>
    <w:rsid w:val="004E325F"/>
    <w:rsid w:val="004E35E2"/>
    <w:rsid w:val="004E435A"/>
    <w:rsid w:val="004E4BB0"/>
    <w:rsid w:val="004E4FDC"/>
    <w:rsid w:val="004E5704"/>
    <w:rsid w:val="004E5886"/>
    <w:rsid w:val="004E589D"/>
    <w:rsid w:val="004E5973"/>
    <w:rsid w:val="004E5A45"/>
    <w:rsid w:val="004E5DFF"/>
    <w:rsid w:val="004E5FF7"/>
    <w:rsid w:val="004E6483"/>
    <w:rsid w:val="004E67A9"/>
    <w:rsid w:val="004E6BE5"/>
    <w:rsid w:val="004E7377"/>
    <w:rsid w:val="004E7917"/>
    <w:rsid w:val="004E7BCD"/>
    <w:rsid w:val="004F1443"/>
    <w:rsid w:val="004F1CB3"/>
    <w:rsid w:val="004F2308"/>
    <w:rsid w:val="004F2820"/>
    <w:rsid w:val="004F2860"/>
    <w:rsid w:val="004F2ABA"/>
    <w:rsid w:val="004F36F0"/>
    <w:rsid w:val="004F3D0C"/>
    <w:rsid w:val="004F4343"/>
    <w:rsid w:val="004F5428"/>
    <w:rsid w:val="004F55B3"/>
    <w:rsid w:val="004F6802"/>
    <w:rsid w:val="004F6809"/>
    <w:rsid w:val="004F6953"/>
    <w:rsid w:val="004F695C"/>
    <w:rsid w:val="004F6B73"/>
    <w:rsid w:val="004F7003"/>
    <w:rsid w:val="004F7646"/>
    <w:rsid w:val="004F798E"/>
    <w:rsid w:val="004F7A7F"/>
    <w:rsid w:val="004F7F49"/>
    <w:rsid w:val="00500220"/>
    <w:rsid w:val="00500304"/>
    <w:rsid w:val="0050031A"/>
    <w:rsid w:val="005003B7"/>
    <w:rsid w:val="00500551"/>
    <w:rsid w:val="00500697"/>
    <w:rsid w:val="00500AAD"/>
    <w:rsid w:val="0050126A"/>
    <w:rsid w:val="005017FD"/>
    <w:rsid w:val="00502320"/>
    <w:rsid w:val="0050232E"/>
    <w:rsid w:val="00502525"/>
    <w:rsid w:val="00502D89"/>
    <w:rsid w:val="005034F7"/>
    <w:rsid w:val="005037B8"/>
    <w:rsid w:val="00503D25"/>
    <w:rsid w:val="00504272"/>
    <w:rsid w:val="00504488"/>
    <w:rsid w:val="005046F0"/>
    <w:rsid w:val="0050537E"/>
    <w:rsid w:val="00505987"/>
    <w:rsid w:val="00505AE4"/>
    <w:rsid w:val="00505B1D"/>
    <w:rsid w:val="005064A7"/>
    <w:rsid w:val="0050650D"/>
    <w:rsid w:val="00506C1C"/>
    <w:rsid w:val="00506E54"/>
    <w:rsid w:val="00507117"/>
    <w:rsid w:val="00507579"/>
    <w:rsid w:val="005077A7"/>
    <w:rsid w:val="0051016A"/>
    <w:rsid w:val="00510832"/>
    <w:rsid w:val="005111B5"/>
    <w:rsid w:val="0051126E"/>
    <w:rsid w:val="005112E2"/>
    <w:rsid w:val="00511F26"/>
    <w:rsid w:val="00512492"/>
    <w:rsid w:val="00512733"/>
    <w:rsid w:val="0051276C"/>
    <w:rsid w:val="00512CF3"/>
    <w:rsid w:val="00512CF5"/>
    <w:rsid w:val="005134E1"/>
    <w:rsid w:val="00513EFD"/>
    <w:rsid w:val="00513FEA"/>
    <w:rsid w:val="005141EE"/>
    <w:rsid w:val="005148C3"/>
    <w:rsid w:val="005150A2"/>
    <w:rsid w:val="005157CC"/>
    <w:rsid w:val="0051626C"/>
    <w:rsid w:val="00516B1A"/>
    <w:rsid w:val="00516CA7"/>
    <w:rsid w:val="005172BD"/>
    <w:rsid w:val="00517890"/>
    <w:rsid w:val="00517CF3"/>
    <w:rsid w:val="00520582"/>
    <w:rsid w:val="005205BC"/>
    <w:rsid w:val="0052078E"/>
    <w:rsid w:val="00520B85"/>
    <w:rsid w:val="005211D0"/>
    <w:rsid w:val="005215C0"/>
    <w:rsid w:val="0052180B"/>
    <w:rsid w:val="00522017"/>
    <w:rsid w:val="00522443"/>
    <w:rsid w:val="00522AF3"/>
    <w:rsid w:val="00522B90"/>
    <w:rsid w:val="005230B2"/>
    <w:rsid w:val="005230DA"/>
    <w:rsid w:val="005231CA"/>
    <w:rsid w:val="0052354F"/>
    <w:rsid w:val="00523917"/>
    <w:rsid w:val="00523D60"/>
    <w:rsid w:val="00524241"/>
    <w:rsid w:val="005243AE"/>
    <w:rsid w:val="005244B1"/>
    <w:rsid w:val="00524667"/>
    <w:rsid w:val="00524BD4"/>
    <w:rsid w:val="00525119"/>
    <w:rsid w:val="00525252"/>
    <w:rsid w:val="00525661"/>
    <w:rsid w:val="00525BEA"/>
    <w:rsid w:val="005260C1"/>
    <w:rsid w:val="005268CD"/>
    <w:rsid w:val="00526F8E"/>
    <w:rsid w:val="0052703D"/>
    <w:rsid w:val="0052721A"/>
    <w:rsid w:val="00527745"/>
    <w:rsid w:val="00527D98"/>
    <w:rsid w:val="00530128"/>
    <w:rsid w:val="0053038D"/>
    <w:rsid w:val="005305D9"/>
    <w:rsid w:val="00531905"/>
    <w:rsid w:val="005319FC"/>
    <w:rsid w:val="00531A07"/>
    <w:rsid w:val="00532829"/>
    <w:rsid w:val="00532D98"/>
    <w:rsid w:val="00532F9E"/>
    <w:rsid w:val="00532FBA"/>
    <w:rsid w:val="00533250"/>
    <w:rsid w:val="00533BFC"/>
    <w:rsid w:val="00533C79"/>
    <w:rsid w:val="00534121"/>
    <w:rsid w:val="005345C8"/>
    <w:rsid w:val="00534EE1"/>
    <w:rsid w:val="005350F0"/>
    <w:rsid w:val="005354F7"/>
    <w:rsid w:val="00535CFC"/>
    <w:rsid w:val="00535D05"/>
    <w:rsid w:val="00536978"/>
    <w:rsid w:val="00536C98"/>
    <w:rsid w:val="00536CD7"/>
    <w:rsid w:val="00536FD2"/>
    <w:rsid w:val="005378D3"/>
    <w:rsid w:val="00537988"/>
    <w:rsid w:val="005379BF"/>
    <w:rsid w:val="00537FC9"/>
    <w:rsid w:val="0054000E"/>
    <w:rsid w:val="005406D5"/>
    <w:rsid w:val="005409DE"/>
    <w:rsid w:val="00541B84"/>
    <w:rsid w:val="00541CBF"/>
    <w:rsid w:val="0054242A"/>
    <w:rsid w:val="00542927"/>
    <w:rsid w:val="00542C30"/>
    <w:rsid w:val="00542E96"/>
    <w:rsid w:val="00542F93"/>
    <w:rsid w:val="005432DF"/>
    <w:rsid w:val="0054336C"/>
    <w:rsid w:val="0054343B"/>
    <w:rsid w:val="005436B0"/>
    <w:rsid w:val="005438A8"/>
    <w:rsid w:val="00543E6F"/>
    <w:rsid w:val="0054412F"/>
    <w:rsid w:val="0054497B"/>
    <w:rsid w:val="00544B62"/>
    <w:rsid w:val="00544C11"/>
    <w:rsid w:val="00544EF1"/>
    <w:rsid w:val="00545CDE"/>
    <w:rsid w:val="005466D7"/>
    <w:rsid w:val="00546840"/>
    <w:rsid w:val="00546F45"/>
    <w:rsid w:val="00546F53"/>
    <w:rsid w:val="00546FC9"/>
    <w:rsid w:val="00547D2A"/>
    <w:rsid w:val="00550886"/>
    <w:rsid w:val="00550A72"/>
    <w:rsid w:val="00551034"/>
    <w:rsid w:val="0055221A"/>
    <w:rsid w:val="00552933"/>
    <w:rsid w:val="00552A4F"/>
    <w:rsid w:val="00552C97"/>
    <w:rsid w:val="0055304B"/>
    <w:rsid w:val="005532F4"/>
    <w:rsid w:val="00553DB0"/>
    <w:rsid w:val="00553F7A"/>
    <w:rsid w:val="005542C9"/>
    <w:rsid w:val="00554452"/>
    <w:rsid w:val="005550F4"/>
    <w:rsid w:val="005558F9"/>
    <w:rsid w:val="00556018"/>
    <w:rsid w:val="00556692"/>
    <w:rsid w:val="00556790"/>
    <w:rsid w:val="00556CB1"/>
    <w:rsid w:val="0055707D"/>
    <w:rsid w:val="005574C2"/>
    <w:rsid w:val="0056198F"/>
    <w:rsid w:val="00562261"/>
    <w:rsid w:val="00562DA3"/>
    <w:rsid w:val="005632A7"/>
    <w:rsid w:val="00563402"/>
    <w:rsid w:val="005638B7"/>
    <w:rsid w:val="0056418A"/>
    <w:rsid w:val="00564BDF"/>
    <w:rsid w:val="00564BFB"/>
    <w:rsid w:val="00564C8B"/>
    <w:rsid w:val="0056513D"/>
    <w:rsid w:val="0056554B"/>
    <w:rsid w:val="00565666"/>
    <w:rsid w:val="005656B7"/>
    <w:rsid w:val="00565E9C"/>
    <w:rsid w:val="00566A96"/>
    <w:rsid w:val="00567013"/>
    <w:rsid w:val="00567239"/>
    <w:rsid w:val="00567325"/>
    <w:rsid w:val="00567488"/>
    <w:rsid w:val="005676CF"/>
    <w:rsid w:val="00567CBC"/>
    <w:rsid w:val="00567CE5"/>
    <w:rsid w:val="00570219"/>
    <w:rsid w:val="005703E2"/>
    <w:rsid w:val="00570431"/>
    <w:rsid w:val="00570585"/>
    <w:rsid w:val="00571086"/>
    <w:rsid w:val="00571C8B"/>
    <w:rsid w:val="005725DF"/>
    <w:rsid w:val="005733DD"/>
    <w:rsid w:val="00573EAC"/>
    <w:rsid w:val="0057416E"/>
    <w:rsid w:val="00574A07"/>
    <w:rsid w:val="00574C58"/>
    <w:rsid w:val="00574C9A"/>
    <w:rsid w:val="00574CE5"/>
    <w:rsid w:val="0057592F"/>
    <w:rsid w:val="00575A06"/>
    <w:rsid w:val="005760DC"/>
    <w:rsid w:val="00576251"/>
    <w:rsid w:val="00576FEC"/>
    <w:rsid w:val="005774E9"/>
    <w:rsid w:val="0058076A"/>
    <w:rsid w:val="0058080B"/>
    <w:rsid w:val="005809A2"/>
    <w:rsid w:val="005809EC"/>
    <w:rsid w:val="00580B0D"/>
    <w:rsid w:val="00580EC2"/>
    <w:rsid w:val="00580F94"/>
    <w:rsid w:val="00580FBC"/>
    <w:rsid w:val="00581043"/>
    <w:rsid w:val="005815CB"/>
    <w:rsid w:val="005815E7"/>
    <w:rsid w:val="005818AB"/>
    <w:rsid w:val="005820CA"/>
    <w:rsid w:val="005821D0"/>
    <w:rsid w:val="00582371"/>
    <w:rsid w:val="00582AF9"/>
    <w:rsid w:val="00582E8D"/>
    <w:rsid w:val="005838DE"/>
    <w:rsid w:val="00584041"/>
    <w:rsid w:val="00584080"/>
    <w:rsid w:val="00584178"/>
    <w:rsid w:val="00584AE0"/>
    <w:rsid w:val="00584EF9"/>
    <w:rsid w:val="00585596"/>
    <w:rsid w:val="00585846"/>
    <w:rsid w:val="005858A6"/>
    <w:rsid w:val="005864BE"/>
    <w:rsid w:val="00586707"/>
    <w:rsid w:val="00586B27"/>
    <w:rsid w:val="00586D52"/>
    <w:rsid w:val="00587583"/>
    <w:rsid w:val="00587A01"/>
    <w:rsid w:val="005901C7"/>
    <w:rsid w:val="00590A52"/>
    <w:rsid w:val="00590D4B"/>
    <w:rsid w:val="005911A7"/>
    <w:rsid w:val="00591275"/>
    <w:rsid w:val="0059135F"/>
    <w:rsid w:val="005919FE"/>
    <w:rsid w:val="00592134"/>
    <w:rsid w:val="0059217A"/>
    <w:rsid w:val="00592543"/>
    <w:rsid w:val="00592B28"/>
    <w:rsid w:val="00593457"/>
    <w:rsid w:val="00593C87"/>
    <w:rsid w:val="005945E1"/>
    <w:rsid w:val="00595411"/>
    <w:rsid w:val="00595625"/>
    <w:rsid w:val="00595914"/>
    <w:rsid w:val="00595932"/>
    <w:rsid w:val="00595B46"/>
    <w:rsid w:val="00595EFA"/>
    <w:rsid w:val="00595FDB"/>
    <w:rsid w:val="00596176"/>
    <w:rsid w:val="0059632F"/>
    <w:rsid w:val="00596BA6"/>
    <w:rsid w:val="00596E12"/>
    <w:rsid w:val="00596EB0"/>
    <w:rsid w:val="00596F27"/>
    <w:rsid w:val="005976CC"/>
    <w:rsid w:val="005A02A8"/>
    <w:rsid w:val="005A0E7A"/>
    <w:rsid w:val="005A0FDD"/>
    <w:rsid w:val="005A114B"/>
    <w:rsid w:val="005A1516"/>
    <w:rsid w:val="005A1A3E"/>
    <w:rsid w:val="005A1D10"/>
    <w:rsid w:val="005A2794"/>
    <w:rsid w:val="005A304E"/>
    <w:rsid w:val="005A3266"/>
    <w:rsid w:val="005A33D5"/>
    <w:rsid w:val="005A3636"/>
    <w:rsid w:val="005A3668"/>
    <w:rsid w:val="005A3908"/>
    <w:rsid w:val="005A3ECE"/>
    <w:rsid w:val="005A3F80"/>
    <w:rsid w:val="005A423E"/>
    <w:rsid w:val="005A43AC"/>
    <w:rsid w:val="005A4B05"/>
    <w:rsid w:val="005A4EDC"/>
    <w:rsid w:val="005A4FB2"/>
    <w:rsid w:val="005A5F99"/>
    <w:rsid w:val="005A6685"/>
    <w:rsid w:val="005A69E5"/>
    <w:rsid w:val="005A6A9E"/>
    <w:rsid w:val="005A6E0D"/>
    <w:rsid w:val="005A6E1E"/>
    <w:rsid w:val="005A70C8"/>
    <w:rsid w:val="005A71AD"/>
    <w:rsid w:val="005A7813"/>
    <w:rsid w:val="005A78F2"/>
    <w:rsid w:val="005B007E"/>
    <w:rsid w:val="005B12E9"/>
    <w:rsid w:val="005B1B59"/>
    <w:rsid w:val="005B1E52"/>
    <w:rsid w:val="005B1EAD"/>
    <w:rsid w:val="005B207A"/>
    <w:rsid w:val="005B2266"/>
    <w:rsid w:val="005B22DC"/>
    <w:rsid w:val="005B2C35"/>
    <w:rsid w:val="005B341E"/>
    <w:rsid w:val="005B3FF7"/>
    <w:rsid w:val="005B4194"/>
    <w:rsid w:val="005B4220"/>
    <w:rsid w:val="005B42D7"/>
    <w:rsid w:val="005B47CC"/>
    <w:rsid w:val="005B55B6"/>
    <w:rsid w:val="005B5A9F"/>
    <w:rsid w:val="005B5EC0"/>
    <w:rsid w:val="005B60B5"/>
    <w:rsid w:val="005B610E"/>
    <w:rsid w:val="005B652F"/>
    <w:rsid w:val="005B6C4E"/>
    <w:rsid w:val="005B6DBC"/>
    <w:rsid w:val="005B7546"/>
    <w:rsid w:val="005B75B1"/>
    <w:rsid w:val="005B7877"/>
    <w:rsid w:val="005B7BD7"/>
    <w:rsid w:val="005B7C81"/>
    <w:rsid w:val="005C0429"/>
    <w:rsid w:val="005C0977"/>
    <w:rsid w:val="005C0E7E"/>
    <w:rsid w:val="005C15F2"/>
    <w:rsid w:val="005C2319"/>
    <w:rsid w:val="005C2B69"/>
    <w:rsid w:val="005C2BFA"/>
    <w:rsid w:val="005C2C42"/>
    <w:rsid w:val="005C2E9B"/>
    <w:rsid w:val="005C30DC"/>
    <w:rsid w:val="005C33E1"/>
    <w:rsid w:val="005C3EDA"/>
    <w:rsid w:val="005C4911"/>
    <w:rsid w:val="005C4CFB"/>
    <w:rsid w:val="005C520C"/>
    <w:rsid w:val="005C56E9"/>
    <w:rsid w:val="005C5BC6"/>
    <w:rsid w:val="005C6376"/>
    <w:rsid w:val="005C63BF"/>
    <w:rsid w:val="005C68CE"/>
    <w:rsid w:val="005C69DC"/>
    <w:rsid w:val="005C6C26"/>
    <w:rsid w:val="005C6F5E"/>
    <w:rsid w:val="005C700D"/>
    <w:rsid w:val="005C749D"/>
    <w:rsid w:val="005C7615"/>
    <w:rsid w:val="005C76BB"/>
    <w:rsid w:val="005C76F3"/>
    <w:rsid w:val="005D0452"/>
    <w:rsid w:val="005D0483"/>
    <w:rsid w:val="005D08D9"/>
    <w:rsid w:val="005D0D48"/>
    <w:rsid w:val="005D0E00"/>
    <w:rsid w:val="005D0E36"/>
    <w:rsid w:val="005D1027"/>
    <w:rsid w:val="005D1813"/>
    <w:rsid w:val="005D19E8"/>
    <w:rsid w:val="005D1D68"/>
    <w:rsid w:val="005D202A"/>
    <w:rsid w:val="005D215F"/>
    <w:rsid w:val="005D27E3"/>
    <w:rsid w:val="005D333F"/>
    <w:rsid w:val="005D3DBB"/>
    <w:rsid w:val="005D4025"/>
    <w:rsid w:val="005D4A89"/>
    <w:rsid w:val="005D58D0"/>
    <w:rsid w:val="005D610C"/>
    <w:rsid w:val="005D611E"/>
    <w:rsid w:val="005D643D"/>
    <w:rsid w:val="005D7080"/>
    <w:rsid w:val="005D7249"/>
    <w:rsid w:val="005D7A57"/>
    <w:rsid w:val="005D7B6D"/>
    <w:rsid w:val="005D7DA8"/>
    <w:rsid w:val="005E00E6"/>
    <w:rsid w:val="005E040C"/>
    <w:rsid w:val="005E0BF3"/>
    <w:rsid w:val="005E11A0"/>
    <w:rsid w:val="005E21EB"/>
    <w:rsid w:val="005E2B11"/>
    <w:rsid w:val="005E3201"/>
    <w:rsid w:val="005E4827"/>
    <w:rsid w:val="005E4E86"/>
    <w:rsid w:val="005E5456"/>
    <w:rsid w:val="005E5804"/>
    <w:rsid w:val="005E5962"/>
    <w:rsid w:val="005E5B10"/>
    <w:rsid w:val="005E604B"/>
    <w:rsid w:val="005E616B"/>
    <w:rsid w:val="005E634A"/>
    <w:rsid w:val="005E6BAD"/>
    <w:rsid w:val="005E6C2C"/>
    <w:rsid w:val="005E7881"/>
    <w:rsid w:val="005E7AD5"/>
    <w:rsid w:val="005E7D4D"/>
    <w:rsid w:val="005F0DB0"/>
    <w:rsid w:val="005F0FC9"/>
    <w:rsid w:val="005F24AC"/>
    <w:rsid w:val="005F260F"/>
    <w:rsid w:val="005F2833"/>
    <w:rsid w:val="005F2F45"/>
    <w:rsid w:val="005F3EBF"/>
    <w:rsid w:val="005F477E"/>
    <w:rsid w:val="005F4B01"/>
    <w:rsid w:val="005F4B06"/>
    <w:rsid w:val="005F52B8"/>
    <w:rsid w:val="005F53AA"/>
    <w:rsid w:val="005F54E7"/>
    <w:rsid w:val="005F5723"/>
    <w:rsid w:val="005F5B36"/>
    <w:rsid w:val="005F6529"/>
    <w:rsid w:val="005F6729"/>
    <w:rsid w:val="005F6CA7"/>
    <w:rsid w:val="005F728C"/>
    <w:rsid w:val="00600892"/>
    <w:rsid w:val="0060096B"/>
    <w:rsid w:val="00600C77"/>
    <w:rsid w:val="00601228"/>
    <w:rsid w:val="006012E2"/>
    <w:rsid w:val="00601346"/>
    <w:rsid w:val="0060162C"/>
    <w:rsid w:val="00601DA3"/>
    <w:rsid w:val="00601EA2"/>
    <w:rsid w:val="006022B7"/>
    <w:rsid w:val="00602835"/>
    <w:rsid w:val="006038AD"/>
    <w:rsid w:val="0060393B"/>
    <w:rsid w:val="00603AD6"/>
    <w:rsid w:val="00604083"/>
    <w:rsid w:val="0060480D"/>
    <w:rsid w:val="00604C37"/>
    <w:rsid w:val="00605546"/>
    <w:rsid w:val="00605CD0"/>
    <w:rsid w:val="00606489"/>
    <w:rsid w:val="0060754D"/>
    <w:rsid w:val="00607717"/>
    <w:rsid w:val="00607945"/>
    <w:rsid w:val="0061034C"/>
    <w:rsid w:val="006104C0"/>
    <w:rsid w:val="00610521"/>
    <w:rsid w:val="00610753"/>
    <w:rsid w:val="00610C60"/>
    <w:rsid w:val="00610C9A"/>
    <w:rsid w:val="00612240"/>
    <w:rsid w:val="0061299C"/>
    <w:rsid w:val="00612A63"/>
    <w:rsid w:val="00612C4F"/>
    <w:rsid w:val="00612C7A"/>
    <w:rsid w:val="00612CC4"/>
    <w:rsid w:val="00612EB2"/>
    <w:rsid w:val="00613B00"/>
    <w:rsid w:val="00613CA7"/>
    <w:rsid w:val="00613F5D"/>
    <w:rsid w:val="0061411C"/>
    <w:rsid w:val="0061437C"/>
    <w:rsid w:val="00614B1B"/>
    <w:rsid w:val="00614BF1"/>
    <w:rsid w:val="0061591F"/>
    <w:rsid w:val="006159AE"/>
    <w:rsid w:val="00615A2F"/>
    <w:rsid w:val="00615CA3"/>
    <w:rsid w:val="0061614F"/>
    <w:rsid w:val="006163D8"/>
    <w:rsid w:val="0061674E"/>
    <w:rsid w:val="00616FB6"/>
    <w:rsid w:val="0061737E"/>
    <w:rsid w:val="00617901"/>
    <w:rsid w:val="00617AA1"/>
    <w:rsid w:val="00620F26"/>
    <w:rsid w:val="00620F8A"/>
    <w:rsid w:val="006211B0"/>
    <w:rsid w:val="0062191E"/>
    <w:rsid w:val="00621A1C"/>
    <w:rsid w:val="00621CF2"/>
    <w:rsid w:val="006236DE"/>
    <w:rsid w:val="00623A7A"/>
    <w:rsid w:val="006240D8"/>
    <w:rsid w:val="00624266"/>
    <w:rsid w:val="006244E0"/>
    <w:rsid w:val="00624B0A"/>
    <w:rsid w:val="00624FC5"/>
    <w:rsid w:val="00625127"/>
    <w:rsid w:val="006251F7"/>
    <w:rsid w:val="00625E9E"/>
    <w:rsid w:val="00626CD9"/>
    <w:rsid w:val="00627455"/>
    <w:rsid w:val="00630437"/>
    <w:rsid w:val="006308A1"/>
    <w:rsid w:val="00631102"/>
    <w:rsid w:val="006329C0"/>
    <w:rsid w:val="006332C7"/>
    <w:rsid w:val="00633490"/>
    <w:rsid w:val="00633B13"/>
    <w:rsid w:val="00634825"/>
    <w:rsid w:val="00634971"/>
    <w:rsid w:val="00634BD5"/>
    <w:rsid w:val="00634D08"/>
    <w:rsid w:val="00635998"/>
    <w:rsid w:val="00635F1D"/>
    <w:rsid w:val="00636281"/>
    <w:rsid w:val="00636534"/>
    <w:rsid w:val="00636807"/>
    <w:rsid w:val="00636A16"/>
    <w:rsid w:val="006375B6"/>
    <w:rsid w:val="00637CC3"/>
    <w:rsid w:val="00640214"/>
    <w:rsid w:val="00640671"/>
    <w:rsid w:val="006413A4"/>
    <w:rsid w:val="00642258"/>
    <w:rsid w:val="00643C82"/>
    <w:rsid w:val="00644590"/>
    <w:rsid w:val="0064492B"/>
    <w:rsid w:val="00644E33"/>
    <w:rsid w:val="00645F8E"/>
    <w:rsid w:val="006461A0"/>
    <w:rsid w:val="006464DD"/>
    <w:rsid w:val="0064659D"/>
    <w:rsid w:val="00646B8A"/>
    <w:rsid w:val="00646EF0"/>
    <w:rsid w:val="006470C0"/>
    <w:rsid w:val="0064767D"/>
    <w:rsid w:val="00647DE3"/>
    <w:rsid w:val="0065079A"/>
    <w:rsid w:val="00650CEF"/>
    <w:rsid w:val="00650E0E"/>
    <w:rsid w:val="00651455"/>
    <w:rsid w:val="0065183E"/>
    <w:rsid w:val="006518BB"/>
    <w:rsid w:val="00652280"/>
    <w:rsid w:val="00652FFD"/>
    <w:rsid w:val="00653269"/>
    <w:rsid w:val="00653335"/>
    <w:rsid w:val="00653EC2"/>
    <w:rsid w:val="00654457"/>
    <w:rsid w:val="006546EC"/>
    <w:rsid w:val="00655C9B"/>
    <w:rsid w:val="00656AB3"/>
    <w:rsid w:val="00656F72"/>
    <w:rsid w:val="00657180"/>
    <w:rsid w:val="006575AD"/>
    <w:rsid w:val="00657F75"/>
    <w:rsid w:val="006601AD"/>
    <w:rsid w:val="00660F74"/>
    <w:rsid w:val="00661B67"/>
    <w:rsid w:val="006623FA"/>
    <w:rsid w:val="00662454"/>
    <w:rsid w:val="006629A5"/>
    <w:rsid w:val="006632F8"/>
    <w:rsid w:val="00663EA7"/>
    <w:rsid w:val="0066467C"/>
    <w:rsid w:val="00664F3A"/>
    <w:rsid w:val="00665C66"/>
    <w:rsid w:val="00666DC5"/>
    <w:rsid w:val="00667246"/>
    <w:rsid w:val="006676BA"/>
    <w:rsid w:val="006679AD"/>
    <w:rsid w:val="006701C7"/>
    <w:rsid w:val="0067031B"/>
    <w:rsid w:val="006704EF"/>
    <w:rsid w:val="006709A3"/>
    <w:rsid w:val="0067131F"/>
    <w:rsid w:val="00671D4D"/>
    <w:rsid w:val="00672307"/>
    <w:rsid w:val="006727BC"/>
    <w:rsid w:val="00672BCA"/>
    <w:rsid w:val="006730B1"/>
    <w:rsid w:val="0067335D"/>
    <w:rsid w:val="00673743"/>
    <w:rsid w:val="0067377C"/>
    <w:rsid w:val="0067472F"/>
    <w:rsid w:val="00674C39"/>
    <w:rsid w:val="00675B3F"/>
    <w:rsid w:val="00675BFF"/>
    <w:rsid w:val="00675C5A"/>
    <w:rsid w:val="00675D71"/>
    <w:rsid w:val="00675DD4"/>
    <w:rsid w:val="0067620A"/>
    <w:rsid w:val="0067686D"/>
    <w:rsid w:val="00676898"/>
    <w:rsid w:val="0067691C"/>
    <w:rsid w:val="00676CED"/>
    <w:rsid w:val="00676F0B"/>
    <w:rsid w:val="00677587"/>
    <w:rsid w:val="006775A1"/>
    <w:rsid w:val="00677707"/>
    <w:rsid w:val="00680453"/>
    <w:rsid w:val="006809E7"/>
    <w:rsid w:val="006825F4"/>
    <w:rsid w:val="006830B4"/>
    <w:rsid w:val="00683B2A"/>
    <w:rsid w:val="00684802"/>
    <w:rsid w:val="006849ED"/>
    <w:rsid w:val="0068524E"/>
    <w:rsid w:val="00685CAC"/>
    <w:rsid w:val="00686ADE"/>
    <w:rsid w:val="00686F15"/>
    <w:rsid w:val="00687051"/>
    <w:rsid w:val="00687FB3"/>
    <w:rsid w:val="006915FB"/>
    <w:rsid w:val="00691D42"/>
    <w:rsid w:val="006923E7"/>
    <w:rsid w:val="00692E2A"/>
    <w:rsid w:val="0069323A"/>
    <w:rsid w:val="00693AA1"/>
    <w:rsid w:val="0069466E"/>
    <w:rsid w:val="006948C8"/>
    <w:rsid w:val="00694C7A"/>
    <w:rsid w:val="00694CD7"/>
    <w:rsid w:val="00694D06"/>
    <w:rsid w:val="00695131"/>
    <w:rsid w:val="00695DE5"/>
    <w:rsid w:val="00695FF7"/>
    <w:rsid w:val="006960AD"/>
    <w:rsid w:val="0069629A"/>
    <w:rsid w:val="00696704"/>
    <w:rsid w:val="00696D2C"/>
    <w:rsid w:val="00696FF9"/>
    <w:rsid w:val="006971AF"/>
    <w:rsid w:val="006975F7"/>
    <w:rsid w:val="00697937"/>
    <w:rsid w:val="00697B8B"/>
    <w:rsid w:val="006A017A"/>
    <w:rsid w:val="006A01AF"/>
    <w:rsid w:val="006A03FC"/>
    <w:rsid w:val="006A0FB2"/>
    <w:rsid w:val="006A187B"/>
    <w:rsid w:val="006A33BC"/>
    <w:rsid w:val="006A3BA6"/>
    <w:rsid w:val="006A3C57"/>
    <w:rsid w:val="006A3CFE"/>
    <w:rsid w:val="006A40C4"/>
    <w:rsid w:val="006A4413"/>
    <w:rsid w:val="006A4E34"/>
    <w:rsid w:val="006A595E"/>
    <w:rsid w:val="006A5A35"/>
    <w:rsid w:val="006A5D9B"/>
    <w:rsid w:val="006A5F6A"/>
    <w:rsid w:val="006A669C"/>
    <w:rsid w:val="006A75FE"/>
    <w:rsid w:val="006A7763"/>
    <w:rsid w:val="006A780C"/>
    <w:rsid w:val="006B02AF"/>
    <w:rsid w:val="006B067B"/>
    <w:rsid w:val="006B0DB3"/>
    <w:rsid w:val="006B1090"/>
    <w:rsid w:val="006B13E0"/>
    <w:rsid w:val="006B1B3F"/>
    <w:rsid w:val="006B1CF6"/>
    <w:rsid w:val="006B1DF5"/>
    <w:rsid w:val="006B1F53"/>
    <w:rsid w:val="006B2477"/>
    <w:rsid w:val="006B2A19"/>
    <w:rsid w:val="006B43D1"/>
    <w:rsid w:val="006B4409"/>
    <w:rsid w:val="006B46E4"/>
    <w:rsid w:val="006B471E"/>
    <w:rsid w:val="006B4BAB"/>
    <w:rsid w:val="006B4CB6"/>
    <w:rsid w:val="006B5217"/>
    <w:rsid w:val="006B52AD"/>
    <w:rsid w:val="006B5472"/>
    <w:rsid w:val="006B5EAE"/>
    <w:rsid w:val="006B5EE6"/>
    <w:rsid w:val="006B7DC0"/>
    <w:rsid w:val="006C0544"/>
    <w:rsid w:val="006C0B23"/>
    <w:rsid w:val="006C0F2A"/>
    <w:rsid w:val="006C1503"/>
    <w:rsid w:val="006C1A81"/>
    <w:rsid w:val="006C23AE"/>
    <w:rsid w:val="006C276A"/>
    <w:rsid w:val="006C302E"/>
    <w:rsid w:val="006C3C86"/>
    <w:rsid w:val="006C4726"/>
    <w:rsid w:val="006C4875"/>
    <w:rsid w:val="006C4E79"/>
    <w:rsid w:val="006C51E0"/>
    <w:rsid w:val="006C5484"/>
    <w:rsid w:val="006C59CD"/>
    <w:rsid w:val="006C5AD0"/>
    <w:rsid w:val="006C5DEF"/>
    <w:rsid w:val="006C62F9"/>
    <w:rsid w:val="006C6C16"/>
    <w:rsid w:val="006C6D28"/>
    <w:rsid w:val="006C7137"/>
    <w:rsid w:val="006C7ACC"/>
    <w:rsid w:val="006C7BC9"/>
    <w:rsid w:val="006D0939"/>
    <w:rsid w:val="006D0C3B"/>
    <w:rsid w:val="006D15DD"/>
    <w:rsid w:val="006D1736"/>
    <w:rsid w:val="006D2ABE"/>
    <w:rsid w:val="006D2C0C"/>
    <w:rsid w:val="006D301C"/>
    <w:rsid w:val="006D41AB"/>
    <w:rsid w:val="006D44B0"/>
    <w:rsid w:val="006D509C"/>
    <w:rsid w:val="006D5859"/>
    <w:rsid w:val="006D6034"/>
    <w:rsid w:val="006D6533"/>
    <w:rsid w:val="006D78AF"/>
    <w:rsid w:val="006E0575"/>
    <w:rsid w:val="006E0806"/>
    <w:rsid w:val="006E08B7"/>
    <w:rsid w:val="006E1204"/>
    <w:rsid w:val="006E1525"/>
    <w:rsid w:val="006E15A4"/>
    <w:rsid w:val="006E17AF"/>
    <w:rsid w:val="006E1A7E"/>
    <w:rsid w:val="006E1AA2"/>
    <w:rsid w:val="006E1B06"/>
    <w:rsid w:val="006E1FCD"/>
    <w:rsid w:val="006E1FEF"/>
    <w:rsid w:val="006E2288"/>
    <w:rsid w:val="006E2A40"/>
    <w:rsid w:val="006E2C14"/>
    <w:rsid w:val="006E2DFC"/>
    <w:rsid w:val="006E4CC0"/>
    <w:rsid w:val="006E6249"/>
    <w:rsid w:val="006E6D3E"/>
    <w:rsid w:val="006E7321"/>
    <w:rsid w:val="006E7423"/>
    <w:rsid w:val="006E7960"/>
    <w:rsid w:val="006E7EF1"/>
    <w:rsid w:val="006F01D1"/>
    <w:rsid w:val="006F031E"/>
    <w:rsid w:val="006F0481"/>
    <w:rsid w:val="006F0665"/>
    <w:rsid w:val="006F09D2"/>
    <w:rsid w:val="006F0A45"/>
    <w:rsid w:val="006F1691"/>
    <w:rsid w:val="006F1A00"/>
    <w:rsid w:val="006F1AD4"/>
    <w:rsid w:val="006F1E77"/>
    <w:rsid w:val="006F2959"/>
    <w:rsid w:val="006F2D94"/>
    <w:rsid w:val="006F30AD"/>
    <w:rsid w:val="006F37A2"/>
    <w:rsid w:val="006F3DC7"/>
    <w:rsid w:val="006F40A1"/>
    <w:rsid w:val="006F4B2F"/>
    <w:rsid w:val="006F4DB5"/>
    <w:rsid w:val="006F501E"/>
    <w:rsid w:val="006F551B"/>
    <w:rsid w:val="006F57A8"/>
    <w:rsid w:val="006F6048"/>
    <w:rsid w:val="006F6328"/>
    <w:rsid w:val="006F6F06"/>
    <w:rsid w:val="006F718A"/>
    <w:rsid w:val="006F76BD"/>
    <w:rsid w:val="006F78B9"/>
    <w:rsid w:val="0070020D"/>
    <w:rsid w:val="00700315"/>
    <w:rsid w:val="00701243"/>
    <w:rsid w:val="0070147C"/>
    <w:rsid w:val="007016E0"/>
    <w:rsid w:val="00702663"/>
    <w:rsid w:val="00702837"/>
    <w:rsid w:val="00702953"/>
    <w:rsid w:val="00702A1D"/>
    <w:rsid w:val="00702F7C"/>
    <w:rsid w:val="00703137"/>
    <w:rsid w:val="007034A3"/>
    <w:rsid w:val="00703923"/>
    <w:rsid w:val="0070405D"/>
    <w:rsid w:val="0070419A"/>
    <w:rsid w:val="00704A02"/>
    <w:rsid w:val="00705A69"/>
    <w:rsid w:val="0070688F"/>
    <w:rsid w:val="00707137"/>
    <w:rsid w:val="00707435"/>
    <w:rsid w:val="00707BDB"/>
    <w:rsid w:val="007100E2"/>
    <w:rsid w:val="00710D94"/>
    <w:rsid w:val="00710F6D"/>
    <w:rsid w:val="00711210"/>
    <w:rsid w:val="00711D9E"/>
    <w:rsid w:val="007129CC"/>
    <w:rsid w:val="00713EF9"/>
    <w:rsid w:val="007140C0"/>
    <w:rsid w:val="00714356"/>
    <w:rsid w:val="00714821"/>
    <w:rsid w:val="00715906"/>
    <w:rsid w:val="00715A06"/>
    <w:rsid w:val="00716165"/>
    <w:rsid w:val="00716779"/>
    <w:rsid w:val="007169FD"/>
    <w:rsid w:val="007170D0"/>
    <w:rsid w:val="007172E2"/>
    <w:rsid w:val="00717507"/>
    <w:rsid w:val="0071766C"/>
    <w:rsid w:val="00717DB3"/>
    <w:rsid w:val="0072008B"/>
    <w:rsid w:val="007201B4"/>
    <w:rsid w:val="00720239"/>
    <w:rsid w:val="00720DDB"/>
    <w:rsid w:val="0072124E"/>
    <w:rsid w:val="00721704"/>
    <w:rsid w:val="00721734"/>
    <w:rsid w:val="00721D6E"/>
    <w:rsid w:val="00721F89"/>
    <w:rsid w:val="007223F4"/>
    <w:rsid w:val="0072253D"/>
    <w:rsid w:val="00722809"/>
    <w:rsid w:val="007228A9"/>
    <w:rsid w:val="00722A92"/>
    <w:rsid w:val="00722CA1"/>
    <w:rsid w:val="00722D9C"/>
    <w:rsid w:val="00722F20"/>
    <w:rsid w:val="007238BC"/>
    <w:rsid w:val="00723A55"/>
    <w:rsid w:val="00723E41"/>
    <w:rsid w:val="007244E0"/>
    <w:rsid w:val="00724569"/>
    <w:rsid w:val="00724AE7"/>
    <w:rsid w:val="00724C52"/>
    <w:rsid w:val="0072547A"/>
    <w:rsid w:val="0072577E"/>
    <w:rsid w:val="0072612D"/>
    <w:rsid w:val="0072682A"/>
    <w:rsid w:val="00727766"/>
    <w:rsid w:val="00727CF3"/>
    <w:rsid w:val="00730123"/>
    <w:rsid w:val="007306C2"/>
    <w:rsid w:val="00730A81"/>
    <w:rsid w:val="00730BA4"/>
    <w:rsid w:val="00730D0B"/>
    <w:rsid w:val="00731189"/>
    <w:rsid w:val="00731261"/>
    <w:rsid w:val="007317FB"/>
    <w:rsid w:val="00731E07"/>
    <w:rsid w:val="007325D9"/>
    <w:rsid w:val="00732894"/>
    <w:rsid w:val="00732BD9"/>
    <w:rsid w:val="00733152"/>
    <w:rsid w:val="007333DB"/>
    <w:rsid w:val="007339E2"/>
    <w:rsid w:val="00734B21"/>
    <w:rsid w:val="007350B5"/>
    <w:rsid w:val="00735849"/>
    <w:rsid w:val="0073598B"/>
    <w:rsid w:val="007363D2"/>
    <w:rsid w:val="0073715D"/>
    <w:rsid w:val="00737214"/>
    <w:rsid w:val="0074005C"/>
    <w:rsid w:val="00740918"/>
    <w:rsid w:val="00740D36"/>
    <w:rsid w:val="007417D6"/>
    <w:rsid w:val="007419E5"/>
    <w:rsid w:val="00741A85"/>
    <w:rsid w:val="00741AC4"/>
    <w:rsid w:val="00741C17"/>
    <w:rsid w:val="007423E7"/>
    <w:rsid w:val="007426E4"/>
    <w:rsid w:val="00742B0F"/>
    <w:rsid w:val="0074325C"/>
    <w:rsid w:val="00743B63"/>
    <w:rsid w:val="00743DBE"/>
    <w:rsid w:val="00744302"/>
    <w:rsid w:val="00744532"/>
    <w:rsid w:val="00744DEC"/>
    <w:rsid w:val="007459AE"/>
    <w:rsid w:val="00746053"/>
    <w:rsid w:val="007466A5"/>
    <w:rsid w:val="00746711"/>
    <w:rsid w:val="00746DB9"/>
    <w:rsid w:val="00746F89"/>
    <w:rsid w:val="0074742A"/>
    <w:rsid w:val="007474D3"/>
    <w:rsid w:val="007476B1"/>
    <w:rsid w:val="0075044B"/>
    <w:rsid w:val="00750B00"/>
    <w:rsid w:val="007513CD"/>
    <w:rsid w:val="007515A9"/>
    <w:rsid w:val="007518FF"/>
    <w:rsid w:val="00752070"/>
    <w:rsid w:val="00752448"/>
    <w:rsid w:val="007524D5"/>
    <w:rsid w:val="00752AE7"/>
    <w:rsid w:val="00752FD3"/>
    <w:rsid w:val="00753098"/>
    <w:rsid w:val="00753205"/>
    <w:rsid w:val="00753692"/>
    <w:rsid w:val="00753899"/>
    <w:rsid w:val="007538A5"/>
    <w:rsid w:val="00754239"/>
    <w:rsid w:val="00754ED1"/>
    <w:rsid w:val="00754F23"/>
    <w:rsid w:val="00755D48"/>
    <w:rsid w:val="007570D0"/>
    <w:rsid w:val="00757215"/>
    <w:rsid w:val="00757640"/>
    <w:rsid w:val="0075789E"/>
    <w:rsid w:val="00757C4C"/>
    <w:rsid w:val="00757DF3"/>
    <w:rsid w:val="00760107"/>
    <w:rsid w:val="0076023E"/>
    <w:rsid w:val="00760407"/>
    <w:rsid w:val="0076119C"/>
    <w:rsid w:val="007612C1"/>
    <w:rsid w:val="007615C9"/>
    <w:rsid w:val="00761DAC"/>
    <w:rsid w:val="00762E8F"/>
    <w:rsid w:val="00763229"/>
    <w:rsid w:val="007632C5"/>
    <w:rsid w:val="007635A9"/>
    <w:rsid w:val="00763F1F"/>
    <w:rsid w:val="00764166"/>
    <w:rsid w:val="007645D1"/>
    <w:rsid w:val="0076482E"/>
    <w:rsid w:val="00765362"/>
    <w:rsid w:val="00765697"/>
    <w:rsid w:val="007657EB"/>
    <w:rsid w:val="0076643A"/>
    <w:rsid w:val="007665AD"/>
    <w:rsid w:val="00766DA8"/>
    <w:rsid w:val="00767639"/>
    <w:rsid w:val="007678EE"/>
    <w:rsid w:val="00767B0C"/>
    <w:rsid w:val="007701CB"/>
    <w:rsid w:val="0077073E"/>
    <w:rsid w:val="00770E05"/>
    <w:rsid w:val="00771229"/>
    <w:rsid w:val="007714B9"/>
    <w:rsid w:val="00771B99"/>
    <w:rsid w:val="007734AB"/>
    <w:rsid w:val="00774250"/>
    <w:rsid w:val="00774CD8"/>
    <w:rsid w:val="007751CE"/>
    <w:rsid w:val="00775707"/>
    <w:rsid w:val="00775AFF"/>
    <w:rsid w:val="00775BA3"/>
    <w:rsid w:val="007760CB"/>
    <w:rsid w:val="007763E0"/>
    <w:rsid w:val="007767AD"/>
    <w:rsid w:val="0077708B"/>
    <w:rsid w:val="00777301"/>
    <w:rsid w:val="00777428"/>
    <w:rsid w:val="0078000C"/>
    <w:rsid w:val="007801E7"/>
    <w:rsid w:val="00780834"/>
    <w:rsid w:val="00781058"/>
    <w:rsid w:val="00781B01"/>
    <w:rsid w:val="00781CA8"/>
    <w:rsid w:val="00782293"/>
    <w:rsid w:val="00782307"/>
    <w:rsid w:val="00782860"/>
    <w:rsid w:val="007829E5"/>
    <w:rsid w:val="00782D09"/>
    <w:rsid w:val="00783250"/>
    <w:rsid w:val="007833D8"/>
    <w:rsid w:val="0078395D"/>
    <w:rsid w:val="00783A26"/>
    <w:rsid w:val="00783C0D"/>
    <w:rsid w:val="00784489"/>
    <w:rsid w:val="00784CB2"/>
    <w:rsid w:val="0078516E"/>
    <w:rsid w:val="00785CFB"/>
    <w:rsid w:val="00786927"/>
    <w:rsid w:val="00786B7A"/>
    <w:rsid w:val="00786FCA"/>
    <w:rsid w:val="007903AA"/>
    <w:rsid w:val="00790449"/>
    <w:rsid w:val="00790643"/>
    <w:rsid w:val="00790657"/>
    <w:rsid w:val="00790E92"/>
    <w:rsid w:val="007912A0"/>
    <w:rsid w:val="007916C1"/>
    <w:rsid w:val="00791BF3"/>
    <w:rsid w:val="00792200"/>
    <w:rsid w:val="0079271F"/>
    <w:rsid w:val="0079331B"/>
    <w:rsid w:val="007936C7"/>
    <w:rsid w:val="00793BC0"/>
    <w:rsid w:val="00793FBA"/>
    <w:rsid w:val="00794276"/>
    <w:rsid w:val="0079492D"/>
    <w:rsid w:val="00794B25"/>
    <w:rsid w:val="00795891"/>
    <w:rsid w:val="00795E48"/>
    <w:rsid w:val="00796DD3"/>
    <w:rsid w:val="00797227"/>
    <w:rsid w:val="00797B78"/>
    <w:rsid w:val="007A0208"/>
    <w:rsid w:val="007A0C67"/>
    <w:rsid w:val="007A1124"/>
    <w:rsid w:val="007A11FE"/>
    <w:rsid w:val="007A1465"/>
    <w:rsid w:val="007A2048"/>
    <w:rsid w:val="007A2571"/>
    <w:rsid w:val="007A26C3"/>
    <w:rsid w:val="007A27BC"/>
    <w:rsid w:val="007A3403"/>
    <w:rsid w:val="007A38EB"/>
    <w:rsid w:val="007A427C"/>
    <w:rsid w:val="007A42DD"/>
    <w:rsid w:val="007A4345"/>
    <w:rsid w:val="007A4D0E"/>
    <w:rsid w:val="007A4EC9"/>
    <w:rsid w:val="007A502E"/>
    <w:rsid w:val="007A53B5"/>
    <w:rsid w:val="007A54B5"/>
    <w:rsid w:val="007A5A31"/>
    <w:rsid w:val="007A626C"/>
    <w:rsid w:val="007A671F"/>
    <w:rsid w:val="007A6917"/>
    <w:rsid w:val="007A6B03"/>
    <w:rsid w:val="007B0225"/>
    <w:rsid w:val="007B0A20"/>
    <w:rsid w:val="007B0B42"/>
    <w:rsid w:val="007B0BB9"/>
    <w:rsid w:val="007B1AC8"/>
    <w:rsid w:val="007B1ED9"/>
    <w:rsid w:val="007B1FBD"/>
    <w:rsid w:val="007B237F"/>
    <w:rsid w:val="007B25BA"/>
    <w:rsid w:val="007B3024"/>
    <w:rsid w:val="007B32A1"/>
    <w:rsid w:val="007B355A"/>
    <w:rsid w:val="007B36D3"/>
    <w:rsid w:val="007B37FC"/>
    <w:rsid w:val="007B55AE"/>
    <w:rsid w:val="007B5E40"/>
    <w:rsid w:val="007B65F9"/>
    <w:rsid w:val="007B6E87"/>
    <w:rsid w:val="007B6EF5"/>
    <w:rsid w:val="007B7EF3"/>
    <w:rsid w:val="007C0256"/>
    <w:rsid w:val="007C0945"/>
    <w:rsid w:val="007C0CF5"/>
    <w:rsid w:val="007C1EB8"/>
    <w:rsid w:val="007C20EB"/>
    <w:rsid w:val="007C2507"/>
    <w:rsid w:val="007C2AA4"/>
    <w:rsid w:val="007C2D2C"/>
    <w:rsid w:val="007C32C7"/>
    <w:rsid w:val="007C3383"/>
    <w:rsid w:val="007C341A"/>
    <w:rsid w:val="007C342C"/>
    <w:rsid w:val="007C39D1"/>
    <w:rsid w:val="007C3FF9"/>
    <w:rsid w:val="007C4138"/>
    <w:rsid w:val="007C46E6"/>
    <w:rsid w:val="007C49E4"/>
    <w:rsid w:val="007C4CAD"/>
    <w:rsid w:val="007C52C9"/>
    <w:rsid w:val="007C53E0"/>
    <w:rsid w:val="007C5466"/>
    <w:rsid w:val="007C5CB4"/>
    <w:rsid w:val="007C5D64"/>
    <w:rsid w:val="007C7747"/>
    <w:rsid w:val="007C79CA"/>
    <w:rsid w:val="007D08B2"/>
    <w:rsid w:val="007D092F"/>
    <w:rsid w:val="007D10D0"/>
    <w:rsid w:val="007D1607"/>
    <w:rsid w:val="007D173F"/>
    <w:rsid w:val="007D1B67"/>
    <w:rsid w:val="007D2123"/>
    <w:rsid w:val="007D28A2"/>
    <w:rsid w:val="007D28AD"/>
    <w:rsid w:val="007D2CC1"/>
    <w:rsid w:val="007D2F5D"/>
    <w:rsid w:val="007D36C0"/>
    <w:rsid w:val="007D3A41"/>
    <w:rsid w:val="007D3CBE"/>
    <w:rsid w:val="007D4E04"/>
    <w:rsid w:val="007D5132"/>
    <w:rsid w:val="007D5AE8"/>
    <w:rsid w:val="007D5CF1"/>
    <w:rsid w:val="007D5DAC"/>
    <w:rsid w:val="007D6901"/>
    <w:rsid w:val="007D7211"/>
    <w:rsid w:val="007D7635"/>
    <w:rsid w:val="007D7845"/>
    <w:rsid w:val="007D7CF1"/>
    <w:rsid w:val="007D7F85"/>
    <w:rsid w:val="007E07B2"/>
    <w:rsid w:val="007E0B68"/>
    <w:rsid w:val="007E0D97"/>
    <w:rsid w:val="007E100C"/>
    <w:rsid w:val="007E11AE"/>
    <w:rsid w:val="007E1464"/>
    <w:rsid w:val="007E1BA4"/>
    <w:rsid w:val="007E1DBA"/>
    <w:rsid w:val="007E1F63"/>
    <w:rsid w:val="007E22DF"/>
    <w:rsid w:val="007E24B5"/>
    <w:rsid w:val="007E2EB9"/>
    <w:rsid w:val="007E32CE"/>
    <w:rsid w:val="007E341D"/>
    <w:rsid w:val="007E48ED"/>
    <w:rsid w:val="007E4FCB"/>
    <w:rsid w:val="007E5229"/>
    <w:rsid w:val="007E5466"/>
    <w:rsid w:val="007E57C8"/>
    <w:rsid w:val="007E5BB5"/>
    <w:rsid w:val="007E6C2E"/>
    <w:rsid w:val="007E6E57"/>
    <w:rsid w:val="007E7424"/>
    <w:rsid w:val="007E7C39"/>
    <w:rsid w:val="007F0250"/>
    <w:rsid w:val="007F0268"/>
    <w:rsid w:val="007F02F8"/>
    <w:rsid w:val="007F035B"/>
    <w:rsid w:val="007F0D90"/>
    <w:rsid w:val="007F1886"/>
    <w:rsid w:val="007F1BF1"/>
    <w:rsid w:val="007F3B4B"/>
    <w:rsid w:val="007F3C1D"/>
    <w:rsid w:val="007F41CE"/>
    <w:rsid w:val="007F43E0"/>
    <w:rsid w:val="007F472D"/>
    <w:rsid w:val="007F5799"/>
    <w:rsid w:val="007F5AE9"/>
    <w:rsid w:val="007F5B3D"/>
    <w:rsid w:val="007F73C6"/>
    <w:rsid w:val="007F7F01"/>
    <w:rsid w:val="00800F73"/>
    <w:rsid w:val="00801338"/>
    <w:rsid w:val="008013A8"/>
    <w:rsid w:val="008013FE"/>
    <w:rsid w:val="00801AC8"/>
    <w:rsid w:val="00801B8D"/>
    <w:rsid w:val="00801CA4"/>
    <w:rsid w:val="00801E41"/>
    <w:rsid w:val="008023EC"/>
    <w:rsid w:val="00802AD0"/>
    <w:rsid w:val="0080327A"/>
    <w:rsid w:val="0080336B"/>
    <w:rsid w:val="00803AE6"/>
    <w:rsid w:val="0080457F"/>
    <w:rsid w:val="00804953"/>
    <w:rsid w:val="00804B08"/>
    <w:rsid w:val="00804CDA"/>
    <w:rsid w:val="00805431"/>
    <w:rsid w:val="00805DA2"/>
    <w:rsid w:val="00806699"/>
    <w:rsid w:val="00806C28"/>
    <w:rsid w:val="00806F41"/>
    <w:rsid w:val="00806F42"/>
    <w:rsid w:val="008072AC"/>
    <w:rsid w:val="00807461"/>
    <w:rsid w:val="008075C7"/>
    <w:rsid w:val="0080787F"/>
    <w:rsid w:val="00810674"/>
    <w:rsid w:val="00810B0D"/>
    <w:rsid w:val="00810C9B"/>
    <w:rsid w:val="0081110F"/>
    <w:rsid w:val="00811483"/>
    <w:rsid w:val="00811997"/>
    <w:rsid w:val="00811F2C"/>
    <w:rsid w:val="00812036"/>
    <w:rsid w:val="008123C0"/>
    <w:rsid w:val="00812C95"/>
    <w:rsid w:val="00812E42"/>
    <w:rsid w:val="00813655"/>
    <w:rsid w:val="0081365F"/>
    <w:rsid w:val="00814383"/>
    <w:rsid w:val="00814F13"/>
    <w:rsid w:val="00814FAF"/>
    <w:rsid w:val="00815070"/>
    <w:rsid w:val="008151F1"/>
    <w:rsid w:val="0081579D"/>
    <w:rsid w:val="00815C2F"/>
    <w:rsid w:val="008170D1"/>
    <w:rsid w:val="0081713D"/>
    <w:rsid w:val="008171BD"/>
    <w:rsid w:val="00817E54"/>
    <w:rsid w:val="00817F98"/>
    <w:rsid w:val="008200D3"/>
    <w:rsid w:val="008200D6"/>
    <w:rsid w:val="00820100"/>
    <w:rsid w:val="008204BD"/>
    <w:rsid w:val="008210FE"/>
    <w:rsid w:val="00821505"/>
    <w:rsid w:val="0082160E"/>
    <w:rsid w:val="00821670"/>
    <w:rsid w:val="0082198C"/>
    <w:rsid w:val="00821EFF"/>
    <w:rsid w:val="00822541"/>
    <w:rsid w:val="00823105"/>
    <w:rsid w:val="00823A46"/>
    <w:rsid w:val="00823B4D"/>
    <w:rsid w:val="00823FA3"/>
    <w:rsid w:val="00824265"/>
    <w:rsid w:val="0082435B"/>
    <w:rsid w:val="00824A4D"/>
    <w:rsid w:val="00824C30"/>
    <w:rsid w:val="00824C40"/>
    <w:rsid w:val="00825894"/>
    <w:rsid w:val="00825E5C"/>
    <w:rsid w:val="00827048"/>
    <w:rsid w:val="00827223"/>
    <w:rsid w:val="00827AE7"/>
    <w:rsid w:val="00827E69"/>
    <w:rsid w:val="00827F81"/>
    <w:rsid w:val="008306ED"/>
    <w:rsid w:val="00830930"/>
    <w:rsid w:val="00830CB9"/>
    <w:rsid w:val="00830CC5"/>
    <w:rsid w:val="00830EAB"/>
    <w:rsid w:val="008325C6"/>
    <w:rsid w:val="008325F8"/>
    <w:rsid w:val="00832DEB"/>
    <w:rsid w:val="00833CBE"/>
    <w:rsid w:val="00834D66"/>
    <w:rsid w:val="00835C40"/>
    <w:rsid w:val="0083603E"/>
    <w:rsid w:val="00836743"/>
    <w:rsid w:val="008367C1"/>
    <w:rsid w:val="008369AE"/>
    <w:rsid w:val="00840621"/>
    <w:rsid w:val="00840623"/>
    <w:rsid w:val="00840740"/>
    <w:rsid w:val="008407F6"/>
    <w:rsid w:val="008416A8"/>
    <w:rsid w:val="00841B7F"/>
    <w:rsid w:val="008424AF"/>
    <w:rsid w:val="00842DBD"/>
    <w:rsid w:val="00843303"/>
    <w:rsid w:val="008437C6"/>
    <w:rsid w:val="00843990"/>
    <w:rsid w:val="00843C87"/>
    <w:rsid w:val="00843EF9"/>
    <w:rsid w:val="0084401B"/>
    <w:rsid w:val="00844044"/>
    <w:rsid w:val="00844211"/>
    <w:rsid w:val="008442C5"/>
    <w:rsid w:val="00844546"/>
    <w:rsid w:val="0084483F"/>
    <w:rsid w:val="008448C9"/>
    <w:rsid w:val="008448CE"/>
    <w:rsid w:val="00845022"/>
    <w:rsid w:val="008458A6"/>
    <w:rsid w:val="0084625C"/>
    <w:rsid w:val="00846460"/>
    <w:rsid w:val="008465F2"/>
    <w:rsid w:val="00846CCA"/>
    <w:rsid w:val="00847690"/>
    <w:rsid w:val="008477C6"/>
    <w:rsid w:val="008478DB"/>
    <w:rsid w:val="00847976"/>
    <w:rsid w:val="00847CBC"/>
    <w:rsid w:val="00847FD2"/>
    <w:rsid w:val="0085033F"/>
    <w:rsid w:val="008504D1"/>
    <w:rsid w:val="008504D2"/>
    <w:rsid w:val="008511D7"/>
    <w:rsid w:val="0085126F"/>
    <w:rsid w:val="008517F5"/>
    <w:rsid w:val="00851C98"/>
    <w:rsid w:val="008521D4"/>
    <w:rsid w:val="00852999"/>
    <w:rsid w:val="00853463"/>
    <w:rsid w:val="00853923"/>
    <w:rsid w:val="00853A0B"/>
    <w:rsid w:val="00853D0C"/>
    <w:rsid w:val="00854BF6"/>
    <w:rsid w:val="00854E0E"/>
    <w:rsid w:val="00855900"/>
    <w:rsid w:val="00855DB2"/>
    <w:rsid w:val="00855EA0"/>
    <w:rsid w:val="00856248"/>
    <w:rsid w:val="0085670F"/>
    <w:rsid w:val="0085678F"/>
    <w:rsid w:val="008567B8"/>
    <w:rsid w:val="0085688A"/>
    <w:rsid w:val="0085693E"/>
    <w:rsid w:val="00856B99"/>
    <w:rsid w:val="00856BCB"/>
    <w:rsid w:val="00856C0B"/>
    <w:rsid w:val="00856EC5"/>
    <w:rsid w:val="0085731E"/>
    <w:rsid w:val="00857C51"/>
    <w:rsid w:val="00857CDB"/>
    <w:rsid w:val="00857F56"/>
    <w:rsid w:val="008600F6"/>
    <w:rsid w:val="00860CDD"/>
    <w:rsid w:val="00860D98"/>
    <w:rsid w:val="0086109D"/>
    <w:rsid w:val="0086129B"/>
    <w:rsid w:val="00862640"/>
    <w:rsid w:val="008639DD"/>
    <w:rsid w:val="0086451C"/>
    <w:rsid w:val="0086486E"/>
    <w:rsid w:val="00864ABE"/>
    <w:rsid w:val="00864F9B"/>
    <w:rsid w:val="008650CA"/>
    <w:rsid w:val="00865112"/>
    <w:rsid w:val="00865152"/>
    <w:rsid w:val="0086517C"/>
    <w:rsid w:val="00865499"/>
    <w:rsid w:val="00865658"/>
    <w:rsid w:val="00865F61"/>
    <w:rsid w:val="0086622A"/>
    <w:rsid w:val="00866360"/>
    <w:rsid w:val="00866BD6"/>
    <w:rsid w:val="0087085E"/>
    <w:rsid w:val="00871208"/>
    <w:rsid w:val="00871946"/>
    <w:rsid w:val="00871B45"/>
    <w:rsid w:val="00872384"/>
    <w:rsid w:val="0087365C"/>
    <w:rsid w:val="008736C7"/>
    <w:rsid w:val="00873CB0"/>
    <w:rsid w:val="008741DE"/>
    <w:rsid w:val="00874502"/>
    <w:rsid w:val="00874510"/>
    <w:rsid w:val="00874836"/>
    <w:rsid w:val="00875A97"/>
    <w:rsid w:val="00875D15"/>
    <w:rsid w:val="00875E0B"/>
    <w:rsid w:val="00876858"/>
    <w:rsid w:val="00877E39"/>
    <w:rsid w:val="00877FE1"/>
    <w:rsid w:val="008803CA"/>
    <w:rsid w:val="00880F93"/>
    <w:rsid w:val="008812EF"/>
    <w:rsid w:val="00881C8F"/>
    <w:rsid w:val="00881ED7"/>
    <w:rsid w:val="008821FD"/>
    <w:rsid w:val="008822DA"/>
    <w:rsid w:val="00882721"/>
    <w:rsid w:val="00882BC1"/>
    <w:rsid w:val="008830B0"/>
    <w:rsid w:val="00884158"/>
    <w:rsid w:val="008841B8"/>
    <w:rsid w:val="00886FAC"/>
    <w:rsid w:val="00887897"/>
    <w:rsid w:val="00890629"/>
    <w:rsid w:val="008907DE"/>
    <w:rsid w:val="008911AB"/>
    <w:rsid w:val="00891218"/>
    <w:rsid w:val="00891479"/>
    <w:rsid w:val="008921A7"/>
    <w:rsid w:val="0089259B"/>
    <w:rsid w:val="00893358"/>
    <w:rsid w:val="00893921"/>
    <w:rsid w:val="0089455A"/>
    <w:rsid w:val="00894C27"/>
    <w:rsid w:val="00894CD8"/>
    <w:rsid w:val="0089515B"/>
    <w:rsid w:val="00895F1A"/>
    <w:rsid w:val="00895F53"/>
    <w:rsid w:val="0089644F"/>
    <w:rsid w:val="00896D48"/>
    <w:rsid w:val="00896DF2"/>
    <w:rsid w:val="00897220"/>
    <w:rsid w:val="008A09BD"/>
    <w:rsid w:val="008A13C3"/>
    <w:rsid w:val="008A1836"/>
    <w:rsid w:val="008A1A1B"/>
    <w:rsid w:val="008A1A41"/>
    <w:rsid w:val="008A2417"/>
    <w:rsid w:val="008A256D"/>
    <w:rsid w:val="008A2CC5"/>
    <w:rsid w:val="008A3174"/>
    <w:rsid w:val="008A324B"/>
    <w:rsid w:val="008A35E8"/>
    <w:rsid w:val="008A3FA5"/>
    <w:rsid w:val="008A4179"/>
    <w:rsid w:val="008A4428"/>
    <w:rsid w:val="008A45D2"/>
    <w:rsid w:val="008A4679"/>
    <w:rsid w:val="008A46E8"/>
    <w:rsid w:val="008A52E9"/>
    <w:rsid w:val="008A533C"/>
    <w:rsid w:val="008A55A8"/>
    <w:rsid w:val="008A560D"/>
    <w:rsid w:val="008A5726"/>
    <w:rsid w:val="008A58F6"/>
    <w:rsid w:val="008A6325"/>
    <w:rsid w:val="008A731D"/>
    <w:rsid w:val="008A73E5"/>
    <w:rsid w:val="008A750A"/>
    <w:rsid w:val="008A7AB9"/>
    <w:rsid w:val="008A7BDE"/>
    <w:rsid w:val="008A7BF5"/>
    <w:rsid w:val="008A7D74"/>
    <w:rsid w:val="008B0368"/>
    <w:rsid w:val="008B0FA7"/>
    <w:rsid w:val="008B139F"/>
    <w:rsid w:val="008B1469"/>
    <w:rsid w:val="008B1D0F"/>
    <w:rsid w:val="008B1D1B"/>
    <w:rsid w:val="008B26CA"/>
    <w:rsid w:val="008B2900"/>
    <w:rsid w:val="008B31E8"/>
    <w:rsid w:val="008B31FF"/>
    <w:rsid w:val="008B418A"/>
    <w:rsid w:val="008B4786"/>
    <w:rsid w:val="008B4787"/>
    <w:rsid w:val="008B4F67"/>
    <w:rsid w:val="008B50C4"/>
    <w:rsid w:val="008B57B0"/>
    <w:rsid w:val="008B5AD5"/>
    <w:rsid w:val="008B5DD2"/>
    <w:rsid w:val="008B608D"/>
    <w:rsid w:val="008B6A20"/>
    <w:rsid w:val="008B724C"/>
    <w:rsid w:val="008B74B3"/>
    <w:rsid w:val="008B74CB"/>
    <w:rsid w:val="008B7755"/>
    <w:rsid w:val="008B7ADC"/>
    <w:rsid w:val="008B7D04"/>
    <w:rsid w:val="008C023D"/>
    <w:rsid w:val="008C08E2"/>
    <w:rsid w:val="008C14D2"/>
    <w:rsid w:val="008C1F61"/>
    <w:rsid w:val="008C2754"/>
    <w:rsid w:val="008C28F3"/>
    <w:rsid w:val="008C2C7C"/>
    <w:rsid w:val="008C31D3"/>
    <w:rsid w:val="008C3275"/>
    <w:rsid w:val="008C33B7"/>
    <w:rsid w:val="008C40C1"/>
    <w:rsid w:val="008C47C2"/>
    <w:rsid w:val="008C488B"/>
    <w:rsid w:val="008C593A"/>
    <w:rsid w:val="008C5A90"/>
    <w:rsid w:val="008C5E8C"/>
    <w:rsid w:val="008C63D6"/>
    <w:rsid w:val="008C68C6"/>
    <w:rsid w:val="008C68E7"/>
    <w:rsid w:val="008C6CD6"/>
    <w:rsid w:val="008C6FA0"/>
    <w:rsid w:val="008C7000"/>
    <w:rsid w:val="008D07B0"/>
    <w:rsid w:val="008D0AFF"/>
    <w:rsid w:val="008D1150"/>
    <w:rsid w:val="008D11E5"/>
    <w:rsid w:val="008D1C27"/>
    <w:rsid w:val="008D2044"/>
    <w:rsid w:val="008D236B"/>
    <w:rsid w:val="008D2386"/>
    <w:rsid w:val="008D23CA"/>
    <w:rsid w:val="008D3169"/>
    <w:rsid w:val="008D4B6E"/>
    <w:rsid w:val="008D4E20"/>
    <w:rsid w:val="008D5082"/>
    <w:rsid w:val="008D56F3"/>
    <w:rsid w:val="008D607C"/>
    <w:rsid w:val="008D6EEF"/>
    <w:rsid w:val="008D6F55"/>
    <w:rsid w:val="008D7125"/>
    <w:rsid w:val="008D7307"/>
    <w:rsid w:val="008D7435"/>
    <w:rsid w:val="008D76F2"/>
    <w:rsid w:val="008E04DF"/>
    <w:rsid w:val="008E05CC"/>
    <w:rsid w:val="008E076F"/>
    <w:rsid w:val="008E14E1"/>
    <w:rsid w:val="008E1758"/>
    <w:rsid w:val="008E175D"/>
    <w:rsid w:val="008E181B"/>
    <w:rsid w:val="008E19F1"/>
    <w:rsid w:val="008E3068"/>
    <w:rsid w:val="008E316C"/>
    <w:rsid w:val="008E3179"/>
    <w:rsid w:val="008E3265"/>
    <w:rsid w:val="008E3322"/>
    <w:rsid w:val="008E3326"/>
    <w:rsid w:val="008E3F73"/>
    <w:rsid w:val="008E3FBC"/>
    <w:rsid w:val="008E40FC"/>
    <w:rsid w:val="008E4279"/>
    <w:rsid w:val="008E4C85"/>
    <w:rsid w:val="008E514F"/>
    <w:rsid w:val="008E60E3"/>
    <w:rsid w:val="008E64E2"/>
    <w:rsid w:val="008E6A66"/>
    <w:rsid w:val="008E6F13"/>
    <w:rsid w:val="008E7796"/>
    <w:rsid w:val="008E7D28"/>
    <w:rsid w:val="008F06F2"/>
    <w:rsid w:val="008F0F10"/>
    <w:rsid w:val="008F1633"/>
    <w:rsid w:val="008F16F6"/>
    <w:rsid w:val="008F1817"/>
    <w:rsid w:val="008F229B"/>
    <w:rsid w:val="008F2584"/>
    <w:rsid w:val="008F2BD0"/>
    <w:rsid w:val="008F2E0B"/>
    <w:rsid w:val="008F3F4A"/>
    <w:rsid w:val="008F4252"/>
    <w:rsid w:val="008F4D73"/>
    <w:rsid w:val="008F4F07"/>
    <w:rsid w:val="008F589F"/>
    <w:rsid w:val="008F5AEA"/>
    <w:rsid w:val="008F6283"/>
    <w:rsid w:val="008F69D0"/>
    <w:rsid w:val="008F6D6F"/>
    <w:rsid w:val="008F74BC"/>
    <w:rsid w:val="008F7A90"/>
    <w:rsid w:val="00900968"/>
    <w:rsid w:val="00901BD9"/>
    <w:rsid w:val="0090219A"/>
    <w:rsid w:val="0090225B"/>
    <w:rsid w:val="009037DA"/>
    <w:rsid w:val="00903BC7"/>
    <w:rsid w:val="00903D65"/>
    <w:rsid w:val="009044AB"/>
    <w:rsid w:val="009044E7"/>
    <w:rsid w:val="00904C94"/>
    <w:rsid w:val="009055ED"/>
    <w:rsid w:val="0090563A"/>
    <w:rsid w:val="0090571C"/>
    <w:rsid w:val="00905939"/>
    <w:rsid w:val="00905AF0"/>
    <w:rsid w:val="00905E6C"/>
    <w:rsid w:val="00905FAC"/>
    <w:rsid w:val="00906434"/>
    <w:rsid w:val="009068B9"/>
    <w:rsid w:val="00907915"/>
    <w:rsid w:val="00907A20"/>
    <w:rsid w:val="00910403"/>
    <w:rsid w:val="00910573"/>
    <w:rsid w:val="00910A12"/>
    <w:rsid w:val="00910E71"/>
    <w:rsid w:val="00911071"/>
    <w:rsid w:val="009111EB"/>
    <w:rsid w:val="009114AC"/>
    <w:rsid w:val="0091152F"/>
    <w:rsid w:val="00911796"/>
    <w:rsid w:val="00911C8A"/>
    <w:rsid w:val="00912575"/>
    <w:rsid w:val="009127B5"/>
    <w:rsid w:val="009128E1"/>
    <w:rsid w:val="00912A88"/>
    <w:rsid w:val="00913770"/>
    <w:rsid w:val="0091384E"/>
    <w:rsid w:val="00913A0B"/>
    <w:rsid w:val="00914806"/>
    <w:rsid w:val="00915092"/>
    <w:rsid w:val="009152B7"/>
    <w:rsid w:val="00915630"/>
    <w:rsid w:val="00915CF5"/>
    <w:rsid w:val="00915D73"/>
    <w:rsid w:val="00915DDC"/>
    <w:rsid w:val="00916276"/>
    <w:rsid w:val="009172BE"/>
    <w:rsid w:val="00917D0B"/>
    <w:rsid w:val="009200AD"/>
    <w:rsid w:val="00920391"/>
    <w:rsid w:val="00920B74"/>
    <w:rsid w:val="009217A4"/>
    <w:rsid w:val="00921A4E"/>
    <w:rsid w:val="00921CD1"/>
    <w:rsid w:val="00921DC0"/>
    <w:rsid w:val="0092247F"/>
    <w:rsid w:val="00922500"/>
    <w:rsid w:val="00922807"/>
    <w:rsid w:val="00923001"/>
    <w:rsid w:val="00923010"/>
    <w:rsid w:val="0092330E"/>
    <w:rsid w:val="00923B25"/>
    <w:rsid w:val="00923C36"/>
    <w:rsid w:val="00923FA0"/>
    <w:rsid w:val="009240B3"/>
    <w:rsid w:val="00924347"/>
    <w:rsid w:val="0092459A"/>
    <w:rsid w:val="00924E10"/>
    <w:rsid w:val="00925612"/>
    <w:rsid w:val="009258CC"/>
    <w:rsid w:val="00925AE1"/>
    <w:rsid w:val="009266EC"/>
    <w:rsid w:val="009272DE"/>
    <w:rsid w:val="00927346"/>
    <w:rsid w:val="00927490"/>
    <w:rsid w:val="009276A9"/>
    <w:rsid w:val="009276D6"/>
    <w:rsid w:val="00927A5C"/>
    <w:rsid w:val="009304F8"/>
    <w:rsid w:val="009313FA"/>
    <w:rsid w:val="009318B1"/>
    <w:rsid w:val="00931938"/>
    <w:rsid w:val="00931FFD"/>
    <w:rsid w:val="00932ACB"/>
    <w:rsid w:val="00932D0E"/>
    <w:rsid w:val="009331BC"/>
    <w:rsid w:val="00933C24"/>
    <w:rsid w:val="00933DB4"/>
    <w:rsid w:val="0093430D"/>
    <w:rsid w:val="009343C3"/>
    <w:rsid w:val="009348A8"/>
    <w:rsid w:val="00934A7D"/>
    <w:rsid w:val="0093554A"/>
    <w:rsid w:val="00935B74"/>
    <w:rsid w:val="00935F1E"/>
    <w:rsid w:val="00936828"/>
    <w:rsid w:val="00936A63"/>
    <w:rsid w:val="009370E6"/>
    <w:rsid w:val="0093719F"/>
    <w:rsid w:val="00937F31"/>
    <w:rsid w:val="00940339"/>
    <w:rsid w:val="0094065B"/>
    <w:rsid w:val="00940998"/>
    <w:rsid w:val="00941DE8"/>
    <w:rsid w:val="00942931"/>
    <w:rsid w:val="00942AA0"/>
    <w:rsid w:val="00942BD7"/>
    <w:rsid w:val="00942D76"/>
    <w:rsid w:val="009431C2"/>
    <w:rsid w:val="00943500"/>
    <w:rsid w:val="00943940"/>
    <w:rsid w:val="00943A68"/>
    <w:rsid w:val="00943CAF"/>
    <w:rsid w:val="00944BA2"/>
    <w:rsid w:val="009454C1"/>
    <w:rsid w:val="00945974"/>
    <w:rsid w:val="00945EA7"/>
    <w:rsid w:val="00946418"/>
    <w:rsid w:val="00946ACD"/>
    <w:rsid w:val="00946D16"/>
    <w:rsid w:val="009501F0"/>
    <w:rsid w:val="00950469"/>
    <w:rsid w:val="00950911"/>
    <w:rsid w:val="00951D10"/>
    <w:rsid w:val="009521A8"/>
    <w:rsid w:val="009522C8"/>
    <w:rsid w:val="0095239F"/>
    <w:rsid w:val="009523D0"/>
    <w:rsid w:val="009528E6"/>
    <w:rsid w:val="00952ECD"/>
    <w:rsid w:val="00952FA1"/>
    <w:rsid w:val="0095333F"/>
    <w:rsid w:val="009533CF"/>
    <w:rsid w:val="0095373F"/>
    <w:rsid w:val="00954096"/>
    <w:rsid w:val="00954117"/>
    <w:rsid w:val="00954366"/>
    <w:rsid w:val="009543CE"/>
    <w:rsid w:val="00954C25"/>
    <w:rsid w:val="00954C7E"/>
    <w:rsid w:val="00954FAC"/>
    <w:rsid w:val="00955580"/>
    <w:rsid w:val="00955B9E"/>
    <w:rsid w:val="00955D13"/>
    <w:rsid w:val="00955DF5"/>
    <w:rsid w:val="009565FD"/>
    <w:rsid w:val="00957DC1"/>
    <w:rsid w:val="00962A73"/>
    <w:rsid w:val="00962BBF"/>
    <w:rsid w:val="00962E6C"/>
    <w:rsid w:val="00963592"/>
    <w:rsid w:val="00963C7B"/>
    <w:rsid w:val="00964CB6"/>
    <w:rsid w:val="00965382"/>
    <w:rsid w:val="009655D5"/>
    <w:rsid w:val="00965D64"/>
    <w:rsid w:val="009663EB"/>
    <w:rsid w:val="0096702B"/>
    <w:rsid w:val="009670E2"/>
    <w:rsid w:val="009676AA"/>
    <w:rsid w:val="009676C3"/>
    <w:rsid w:val="00967741"/>
    <w:rsid w:val="009706DE"/>
    <w:rsid w:val="009717CC"/>
    <w:rsid w:val="00971DCF"/>
    <w:rsid w:val="00972219"/>
    <w:rsid w:val="00972AD0"/>
    <w:rsid w:val="00972FD9"/>
    <w:rsid w:val="0097304B"/>
    <w:rsid w:val="00973CA8"/>
    <w:rsid w:val="00973FE4"/>
    <w:rsid w:val="009741C0"/>
    <w:rsid w:val="0097466B"/>
    <w:rsid w:val="009748EC"/>
    <w:rsid w:val="00974ECB"/>
    <w:rsid w:val="00976169"/>
    <w:rsid w:val="009767FD"/>
    <w:rsid w:val="00977414"/>
    <w:rsid w:val="00977802"/>
    <w:rsid w:val="00977A3B"/>
    <w:rsid w:val="0098008A"/>
    <w:rsid w:val="00980281"/>
    <w:rsid w:val="00980710"/>
    <w:rsid w:val="009813BA"/>
    <w:rsid w:val="009814E4"/>
    <w:rsid w:val="00981DFF"/>
    <w:rsid w:val="0098209D"/>
    <w:rsid w:val="00982423"/>
    <w:rsid w:val="0098271A"/>
    <w:rsid w:val="009829A6"/>
    <w:rsid w:val="009834C5"/>
    <w:rsid w:val="00984602"/>
    <w:rsid w:val="00984CF8"/>
    <w:rsid w:val="009850C6"/>
    <w:rsid w:val="009852DF"/>
    <w:rsid w:val="009854D7"/>
    <w:rsid w:val="00985B91"/>
    <w:rsid w:val="00985E6C"/>
    <w:rsid w:val="009860B7"/>
    <w:rsid w:val="0098644C"/>
    <w:rsid w:val="0098674E"/>
    <w:rsid w:val="009868CB"/>
    <w:rsid w:val="00986B2A"/>
    <w:rsid w:val="009874BF"/>
    <w:rsid w:val="00987635"/>
    <w:rsid w:val="00987884"/>
    <w:rsid w:val="009902E7"/>
    <w:rsid w:val="009923B7"/>
    <w:rsid w:val="00992443"/>
    <w:rsid w:val="009927B7"/>
    <w:rsid w:val="00992C8D"/>
    <w:rsid w:val="00992D07"/>
    <w:rsid w:val="00993283"/>
    <w:rsid w:val="00993631"/>
    <w:rsid w:val="00993DCD"/>
    <w:rsid w:val="0099500B"/>
    <w:rsid w:val="0099521E"/>
    <w:rsid w:val="009956E8"/>
    <w:rsid w:val="009A0032"/>
    <w:rsid w:val="009A06CF"/>
    <w:rsid w:val="009A06EE"/>
    <w:rsid w:val="009A08D2"/>
    <w:rsid w:val="009A1379"/>
    <w:rsid w:val="009A178A"/>
    <w:rsid w:val="009A2FF5"/>
    <w:rsid w:val="009A329F"/>
    <w:rsid w:val="009A346C"/>
    <w:rsid w:val="009A34D6"/>
    <w:rsid w:val="009A45BD"/>
    <w:rsid w:val="009A4CA4"/>
    <w:rsid w:val="009A5184"/>
    <w:rsid w:val="009A5439"/>
    <w:rsid w:val="009A563C"/>
    <w:rsid w:val="009A57DB"/>
    <w:rsid w:val="009A5DE3"/>
    <w:rsid w:val="009A6072"/>
    <w:rsid w:val="009A65B6"/>
    <w:rsid w:val="009A6CA5"/>
    <w:rsid w:val="009A6DE9"/>
    <w:rsid w:val="009A7716"/>
    <w:rsid w:val="009A7BD3"/>
    <w:rsid w:val="009B196A"/>
    <w:rsid w:val="009B1E89"/>
    <w:rsid w:val="009B2077"/>
    <w:rsid w:val="009B2BC4"/>
    <w:rsid w:val="009B2C6D"/>
    <w:rsid w:val="009B2D2E"/>
    <w:rsid w:val="009B34A2"/>
    <w:rsid w:val="009B3B71"/>
    <w:rsid w:val="009B3C25"/>
    <w:rsid w:val="009B43F3"/>
    <w:rsid w:val="009B4869"/>
    <w:rsid w:val="009B4ABE"/>
    <w:rsid w:val="009B58E8"/>
    <w:rsid w:val="009B5A2A"/>
    <w:rsid w:val="009B5CD5"/>
    <w:rsid w:val="009B5D5C"/>
    <w:rsid w:val="009B5DBF"/>
    <w:rsid w:val="009B65FF"/>
    <w:rsid w:val="009B6CBE"/>
    <w:rsid w:val="009B741B"/>
    <w:rsid w:val="009B7A7D"/>
    <w:rsid w:val="009B7DCA"/>
    <w:rsid w:val="009C038B"/>
    <w:rsid w:val="009C040F"/>
    <w:rsid w:val="009C1748"/>
    <w:rsid w:val="009C1819"/>
    <w:rsid w:val="009C1EC1"/>
    <w:rsid w:val="009C2A19"/>
    <w:rsid w:val="009C35A1"/>
    <w:rsid w:val="009C3C50"/>
    <w:rsid w:val="009C3E14"/>
    <w:rsid w:val="009C42BA"/>
    <w:rsid w:val="009C45ED"/>
    <w:rsid w:val="009C4E21"/>
    <w:rsid w:val="009C5473"/>
    <w:rsid w:val="009C56BD"/>
    <w:rsid w:val="009C584B"/>
    <w:rsid w:val="009C6B6A"/>
    <w:rsid w:val="009C6C33"/>
    <w:rsid w:val="009C73C7"/>
    <w:rsid w:val="009C7502"/>
    <w:rsid w:val="009D017E"/>
    <w:rsid w:val="009D021D"/>
    <w:rsid w:val="009D056A"/>
    <w:rsid w:val="009D0693"/>
    <w:rsid w:val="009D0BFB"/>
    <w:rsid w:val="009D142C"/>
    <w:rsid w:val="009D15C4"/>
    <w:rsid w:val="009D1665"/>
    <w:rsid w:val="009D1B93"/>
    <w:rsid w:val="009D1C7B"/>
    <w:rsid w:val="009D299A"/>
    <w:rsid w:val="009D2E84"/>
    <w:rsid w:val="009D3B34"/>
    <w:rsid w:val="009D3DE9"/>
    <w:rsid w:val="009D4312"/>
    <w:rsid w:val="009D49D8"/>
    <w:rsid w:val="009D4F0D"/>
    <w:rsid w:val="009D52A3"/>
    <w:rsid w:val="009D5749"/>
    <w:rsid w:val="009D6108"/>
    <w:rsid w:val="009D6303"/>
    <w:rsid w:val="009D6B4E"/>
    <w:rsid w:val="009D6BDC"/>
    <w:rsid w:val="009D6CF1"/>
    <w:rsid w:val="009D75C8"/>
    <w:rsid w:val="009D75DF"/>
    <w:rsid w:val="009E022D"/>
    <w:rsid w:val="009E0533"/>
    <w:rsid w:val="009E06C7"/>
    <w:rsid w:val="009E0BD2"/>
    <w:rsid w:val="009E13CA"/>
    <w:rsid w:val="009E1563"/>
    <w:rsid w:val="009E2B22"/>
    <w:rsid w:val="009E3352"/>
    <w:rsid w:val="009E36E9"/>
    <w:rsid w:val="009E37C3"/>
    <w:rsid w:val="009E3BA6"/>
    <w:rsid w:val="009E3FBD"/>
    <w:rsid w:val="009E41BD"/>
    <w:rsid w:val="009E41DC"/>
    <w:rsid w:val="009E463B"/>
    <w:rsid w:val="009E4D10"/>
    <w:rsid w:val="009E5073"/>
    <w:rsid w:val="009E5FFC"/>
    <w:rsid w:val="009E65CA"/>
    <w:rsid w:val="009E664E"/>
    <w:rsid w:val="009E674D"/>
    <w:rsid w:val="009E6817"/>
    <w:rsid w:val="009E6D54"/>
    <w:rsid w:val="009E707A"/>
    <w:rsid w:val="009E7366"/>
    <w:rsid w:val="009F0483"/>
    <w:rsid w:val="009F07C8"/>
    <w:rsid w:val="009F0A9F"/>
    <w:rsid w:val="009F1240"/>
    <w:rsid w:val="009F1462"/>
    <w:rsid w:val="009F1809"/>
    <w:rsid w:val="009F1955"/>
    <w:rsid w:val="009F19EA"/>
    <w:rsid w:val="009F1B85"/>
    <w:rsid w:val="009F1FAF"/>
    <w:rsid w:val="009F2107"/>
    <w:rsid w:val="009F275B"/>
    <w:rsid w:val="009F2DE7"/>
    <w:rsid w:val="009F30B1"/>
    <w:rsid w:val="009F3336"/>
    <w:rsid w:val="009F3764"/>
    <w:rsid w:val="009F3866"/>
    <w:rsid w:val="009F3BFB"/>
    <w:rsid w:val="009F40BB"/>
    <w:rsid w:val="009F50BB"/>
    <w:rsid w:val="009F6003"/>
    <w:rsid w:val="009F61C9"/>
    <w:rsid w:val="009F62AB"/>
    <w:rsid w:val="009F653D"/>
    <w:rsid w:val="009F691B"/>
    <w:rsid w:val="009F691C"/>
    <w:rsid w:val="009F6E27"/>
    <w:rsid w:val="009F796B"/>
    <w:rsid w:val="009F7C49"/>
    <w:rsid w:val="00A000A3"/>
    <w:rsid w:val="00A002F2"/>
    <w:rsid w:val="00A0063A"/>
    <w:rsid w:val="00A00F9E"/>
    <w:rsid w:val="00A0119C"/>
    <w:rsid w:val="00A013DB"/>
    <w:rsid w:val="00A015D4"/>
    <w:rsid w:val="00A021F1"/>
    <w:rsid w:val="00A02359"/>
    <w:rsid w:val="00A024AB"/>
    <w:rsid w:val="00A02A2E"/>
    <w:rsid w:val="00A03D23"/>
    <w:rsid w:val="00A0509D"/>
    <w:rsid w:val="00A0580D"/>
    <w:rsid w:val="00A05A40"/>
    <w:rsid w:val="00A05CA6"/>
    <w:rsid w:val="00A0632F"/>
    <w:rsid w:val="00A0678E"/>
    <w:rsid w:val="00A07230"/>
    <w:rsid w:val="00A10640"/>
    <w:rsid w:val="00A10E4E"/>
    <w:rsid w:val="00A12231"/>
    <w:rsid w:val="00A128FA"/>
    <w:rsid w:val="00A13810"/>
    <w:rsid w:val="00A1391F"/>
    <w:rsid w:val="00A13B10"/>
    <w:rsid w:val="00A13B32"/>
    <w:rsid w:val="00A13B76"/>
    <w:rsid w:val="00A14418"/>
    <w:rsid w:val="00A14454"/>
    <w:rsid w:val="00A14ABE"/>
    <w:rsid w:val="00A14DEF"/>
    <w:rsid w:val="00A1530F"/>
    <w:rsid w:val="00A1608A"/>
    <w:rsid w:val="00A16725"/>
    <w:rsid w:val="00A168B4"/>
    <w:rsid w:val="00A16AA6"/>
    <w:rsid w:val="00A16EF1"/>
    <w:rsid w:val="00A17691"/>
    <w:rsid w:val="00A20042"/>
    <w:rsid w:val="00A203CC"/>
    <w:rsid w:val="00A20410"/>
    <w:rsid w:val="00A20CDC"/>
    <w:rsid w:val="00A214C4"/>
    <w:rsid w:val="00A2185E"/>
    <w:rsid w:val="00A21EF0"/>
    <w:rsid w:val="00A21FC9"/>
    <w:rsid w:val="00A223E2"/>
    <w:rsid w:val="00A22959"/>
    <w:rsid w:val="00A2351F"/>
    <w:rsid w:val="00A237D2"/>
    <w:rsid w:val="00A24A41"/>
    <w:rsid w:val="00A255F7"/>
    <w:rsid w:val="00A25C86"/>
    <w:rsid w:val="00A27FC8"/>
    <w:rsid w:val="00A30CDD"/>
    <w:rsid w:val="00A30FA2"/>
    <w:rsid w:val="00A31438"/>
    <w:rsid w:val="00A318FF"/>
    <w:rsid w:val="00A31AB1"/>
    <w:rsid w:val="00A32218"/>
    <w:rsid w:val="00A322DD"/>
    <w:rsid w:val="00A32DA5"/>
    <w:rsid w:val="00A32F85"/>
    <w:rsid w:val="00A33503"/>
    <w:rsid w:val="00A33AD3"/>
    <w:rsid w:val="00A33B01"/>
    <w:rsid w:val="00A33D1A"/>
    <w:rsid w:val="00A34192"/>
    <w:rsid w:val="00A34580"/>
    <w:rsid w:val="00A345E0"/>
    <w:rsid w:val="00A349C4"/>
    <w:rsid w:val="00A34BFB"/>
    <w:rsid w:val="00A35622"/>
    <w:rsid w:val="00A35675"/>
    <w:rsid w:val="00A35741"/>
    <w:rsid w:val="00A358FB"/>
    <w:rsid w:val="00A35B5D"/>
    <w:rsid w:val="00A3654E"/>
    <w:rsid w:val="00A36702"/>
    <w:rsid w:val="00A3672F"/>
    <w:rsid w:val="00A36CEC"/>
    <w:rsid w:val="00A36E54"/>
    <w:rsid w:val="00A36FBD"/>
    <w:rsid w:val="00A37345"/>
    <w:rsid w:val="00A40350"/>
    <w:rsid w:val="00A404C4"/>
    <w:rsid w:val="00A405E1"/>
    <w:rsid w:val="00A40B51"/>
    <w:rsid w:val="00A41CBB"/>
    <w:rsid w:val="00A426ED"/>
    <w:rsid w:val="00A42E2C"/>
    <w:rsid w:val="00A431B8"/>
    <w:rsid w:val="00A43278"/>
    <w:rsid w:val="00A43C5F"/>
    <w:rsid w:val="00A448BD"/>
    <w:rsid w:val="00A44933"/>
    <w:rsid w:val="00A44CE9"/>
    <w:rsid w:val="00A44E5F"/>
    <w:rsid w:val="00A45193"/>
    <w:rsid w:val="00A45210"/>
    <w:rsid w:val="00A45B02"/>
    <w:rsid w:val="00A45E42"/>
    <w:rsid w:val="00A461A3"/>
    <w:rsid w:val="00A463B1"/>
    <w:rsid w:val="00A474D6"/>
    <w:rsid w:val="00A476A3"/>
    <w:rsid w:val="00A500E5"/>
    <w:rsid w:val="00A5010B"/>
    <w:rsid w:val="00A5026C"/>
    <w:rsid w:val="00A50A1A"/>
    <w:rsid w:val="00A51503"/>
    <w:rsid w:val="00A51519"/>
    <w:rsid w:val="00A51731"/>
    <w:rsid w:val="00A5179E"/>
    <w:rsid w:val="00A51B60"/>
    <w:rsid w:val="00A51CFD"/>
    <w:rsid w:val="00A51FF2"/>
    <w:rsid w:val="00A525D2"/>
    <w:rsid w:val="00A525F9"/>
    <w:rsid w:val="00A52685"/>
    <w:rsid w:val="00A534BC"/>
    <w:rsid w:val="00A535E8"/>
    <w:rsid w:val="00A538EF"/>
    <w:rsid w:val="00A53C20"/>
    <w:rsid w:val="00A53C2D"/>
    <w:rsid w:val="00A54410"/>
    <w:rsid w:val="00A5479D"/>
    <w:rsid w:val="00A54D47"/>
    <w:rsid w:val="00A551C1"/>
    <w:rsid w:val="00A559E9"/>
    <w:rsid w:val="00A55A28"/>
    <w:rsid w:val="00A55B2E"/>
    <w:rsid w:val="00A55C65"/>
    <w:rsid w:val="00A563BB"/>
    <w:rsid w:val="00A563C5"/>
    <w:rsid w:val="00A56970"/>
    <w:rsid w:val="00A572E5"/>
    <w:rsid w:val="00A57375"/>
    <w:rsid w:val="00A5746F"/>
    <w:rsid w:val="00A6042B"/>
    <w:rsid w:val="00A607BF"/>
    <w:rsid w:val="00A60BDA"/>
    <w:rsid w:val="00A61128"/>
    <w:rsid w:val="00A61960"/>
    <w:rsid w:val="00A6196B"/>
    <w:rsid w:val="00A61F3C"/>
    <w:rsid w:val="00A6204F"/>
    <w:rsid w:val="00A62667"/>
    <w:rsid w:val="00A626E3"/>
    <w:rsid w:val="00A627B9"/>
    <w:rsid w:val="00A6288B"/>
    <w:rsid w:val="00A63092"/>
    <w:rsid w:val="00A639A9"/>
    <w:rsid w:val="00A63CE0"/>
    <w:rsid w:val="00A63FD4"/>
    <w:rsid w:val="00A6437F"/>
    <w:rsid w:val="00A64D77"/>
    <w:rsid w:val="00A651E7"/>
    <w:rsid w:val="00A655F3"/>
    <w:rsid w:val="00A65A04"/>
    <w:rsid w:val="00A6604D"/>
    <w:rsid w:val="00A6675A"/>
    <w:rsid w:val="00A6676A"/>
    <w:rsid w:val="00A669E7"/>
    <w:rsid w:val="00A66B5D"/>
    <w:rsid w:val="00A66F8F"/>
    <w:rsid w:val="00A67375"/>
    <w:rsid w:val="00A674A5"/>
    <w:rsid w:val="00A67673"/>
    <w:rsid w:val="00A679E2"/>
    <w:rsid w:val="00A717E8"/>
    <w:rsid w:val="00A718B8"/>
    <w:rsid w:val="00A71C87"/>
    <w:rsid w:val="00A71D53"/>
    <w:rsid w:val="00A72574"/>
    <w:rsid w:val="00A725CF"/>
    <w:rsid w:val="00A72FCE"/>
    <w:rsid w:val="00A7380D"/>
    <w:rsid w:val="00A73880"/>
    <w:rsid w:val="00A73B77"/>
    <w:rsid w:val="00A74292"/>
    <w:rsid w:val="00A74759"/>
    <w:rsid w:val="00A75BFF"/>
    <w:rsid w:val="00A75ECA"/>
    <w:rsid w:val="00A768BB"/>
    <w:rsid w:val="00A7702C"/>
    <w:rsid w:val="00A7726D"/>
    <w:rsid w:val="00A7774C"/>
    <w:rsid w:val="00A77C09"/>
    <w:rsid w:val="00A77DF4"/>
    <w:rsid w:val="00A80093"/>
    <w:rsid w:val="00A8013B"/>
    <w:rsid w:val="00A8073F"/>
    <w:rsid w:val="00A80BFA"/>
    <w:rsid w:val="00A81373"/>
    <w:rsid w:val="00A815DB"/>
    <w:rsid w:val="00A819F2"/>
    <w:rsid w:val="00A81A9D"/>
    <w:rsid w:val="00A8300D"/>
    <w:rsid w:val="00A83013"/>
    <w:rsid w:val="00A835D9"/>
    <w:rsid w:val="00A83B91"/>
    <w:rsid w:val="00A83CE0"/>
    <w:rsid w:val="00A843D7"/>
    <w:rsid w:val="00A8454F"/>
    <w:rsid w:val="00A84962"/>
    <w:rsid w:val="00A84FDA"/>
    <w:rsid w:val="00A85592"/>
    <w:rsid w:val="00A858D2"/>
    <w:rsid w:val="00A86696"/>
    <w:rsid w:val="00A868BE"/>
    <w:rsid w:val="00A86C34"/>
    <w:rsid w:val="00A87199"/>
    <w:rsid w:val="00A87685"/>
    <w:rsid w:val="00A878AF"/>
    <w:rsid w:val="00A879BC"/>
    <w:rsid w:val="00A90DA3"/>
    <w:rsid w:val="00A913AA"/>
    <w:rsid w:val="00A913B6"/>
    <w:rsid w:val="00A916AB"/>
    <w:rsid w:val="00A91C93"/>
    <w:rsid w:val="00A91FCB"/>
    <w:rsid w:val="00A92AEA"/>
    <w:rsid w:val="00A92EB4"/>
    <w:rsid w:val="00A92F60"/>
    <w:rsid w:val="00A93CD9"/>
    <w:rsid w:val="00A93D66"/>
    <w:rsid w:val="00A94B8F"/>
    <w:rsid w:val="00A94B9C"/>
    <w:rsid w:val="00A94BA4"/>
    <w:rsid w:val="00A94F91"/>
    <w:rsid w:val="00A959F1"/>
    <w:rsid w:val="00A95D57"/>
    <w:rsid w:val="00A96758"/>
    <w:rsid w:val="00A9695C"/>
    <w:rsid w:val="00A9696D"/>
    <w:rsid w:val="00A96F97"/>
    <w:rsid w:val="00A971E3"/>
    <w:rsid w:val="00AA0101"/>
    <w:rsid w:val="00AA0575"/>
    <w:rsid w:val="00AA05DE"/>
    <w:rsid w:val="00AA0674"/>
    <w:rsid w:val="00AA0C5C"/>
    <w:rsid w:val="00AA1432"/>
    <w:rsid w:val="00AA19E0"/>
    <w:rsid w:val="00AA1A22"/>
    <w:rsid w:val="00AA21D8"/>
    <w:rsid w:val="00AA21EE"/>
    <w:rsid w:val="00AA2361"/>
    <w:rsid w:val="00AA2776"/>
    <w:rsid w:val="00AA2874"/>
    <w:rsid w:val="00AA2B8D"/>
    <w:rsid w:val="00AA2C38"/>
    <w:rsid w:val="00AA32CD"/>
    <w:rsid w:val="00AA4598"/>
    <w:rsid w:val="00AA5C85"/>
    <w:rsid w:val="00AA63D7"/>
    <w:rsid w:val="00AA6A28"/>
    <w:rsid w:val="00AA754E"/>
    <w:rsid w:val="00AA789D"/>
    <w:rsid w:val="00AA7C60"/>
    <w:rsid w:val="00AB019E"/>
    <w:rsid w:val="00AB0489"/>
    <w:rsid w:val="00AB0624"/>
    <w:rsid w:val="00AB0846"/>
    <w:rsid w:val="00AB088C"/>
    <w:rsid w:val="00AB0B75"/>
    <w:rsid w:val="00AB1BE6"/>
    <w:rsid w:val="00AB1E7F"/>
    <w:rsid w:val="00AB2D95"/>
    <w:rsid w:val="00AB392D"/>
    <w:rsid w:val="00AB3F27"/>
    <w:rsid w:val="00AB4CC2"/>
    <w:rsid w:val="00AB4DFC"/>
    <w:rsid w:val="00AB529A"/>
    <w:rsid w:val="00AB63E2"/>
    <w:rsid w:val="00AB70D8"/>
    <w:rsid w:val="00AB71FE"/>
    <w:rsid w:val="00AB721C"/>
    <w:rsid w:val="00AC048C"/>
    <w:rsid w:val="00AC12D6"/>
    <w:rsid w:val="00AC130B"/>
    <w:rsid w:val="00AC19B8"/>
    <w:rsid w:val="00AC1B19"/>
    <w:rsid w:val="00AC1C94"/>
    <w:rsid w:val="00AC1EC4"/>
    <w:rsid w:val="00AC2E53"/>
    <w:rsid w:val="00AC3B39"/>
    <w:rsid w:val="00AC3E19"/>
    <w:rsid w:val="00AC3FD3"/>
    <w:rsid w:val="00AC418C"/>
    <w:rsid w:val="00AC43CD"/>
    <w:rsid w:val="00AC4585"/>
    <w:rsid w:val="00AC4796"/>
    <w:rsid w:val="00AC492F"/>
    <w:rsid w:val="00AC4F75"/>
    <w:rsid w:val="00AC4F78"/>
    <w:rsid w:val="00AC54CB"/>
    <w:rsid w:val="00AC5826"/>
    <w:rsid w:val="00AC636C"/>
    <w:rsid w:val="00AC65F7"/>
    <w:rsid w:val="00AC6900"/>
    <w:rsid w:val="00AC69F6"/>
    <w:rsid w:val="00AC6E88"/>
    <w:rsid w:val="00AC6EC5"/>
    <w:rsid w:val="00AC703A"/>
    <w:rsid w:val="00AC74BD"/>
    <w:rsid w:val="00AC7803"/>
    <w:rsid w:val="00AC7A84"/>
    <w:rsid w:val="00AC7C86"/>
    <w:rsid w:val="00AC7D21"/>
    <w:rsid w:val="00AC7D34"/>
    <w:rsid w:val="00AD049A"/>
    <w:rsid w:val="00AD0715"/>
    <w:rsid w:val="00AD141F"/>
    <w:rsid w:val="00AD1572"/>
    <w:rsid w:val="00AD22E0"/>
    <w:rsid w:val="00AD24E4"/>
    <w:rsid w:val="00AD25A2"/>
    <w:rsid w:val="00AD3391"/>
    <w:rsid w:val="00AD38D8"/>
    <w:rsid w:val="00AD48B3"/>
    <w:rsid w:val="00AD54DF"/>
    <w:rsid w:val="00AD56A3"/>
    <w:rsid w:val="00AD61DD"/>
    <w:rsid w:val="00AD6A01"/>
    <w:rsid w:val="00AD71A0"/>
    <w:rsid w:val="00AD762D"/>
    <w:rsid w:val="00AD7910"/>
    <w:rsid w:val="00AD7C04"/>
    <w:rsid w:val="00AD7E77"/>
    <w:rsid w:val="00AE04E7"/>
    <w:rsid w:val="00AE0BAA"/>
    <w:rsid w:val="00AE0C49"/>
    <w:rsid w:val="00AE0CDD"/>
    <w:rsid w:val="00AE10D8"/>
    <w:rsid w:val="00AE115C"/>
    <w:rsid w:val="00AE118C"/>
    <w:rsid w:val="00AE124D"/>
    <w:rsid w:val="00AE13CE"/>
    <w:rsid w:val="00AE1844"/>
    <w:rsid w:val="00AE2369"/>
    <w:rsid w:val="00AE2643"/>
    <w:rsid w:val="00AE2919"/>
    <w:rsid w:val="00AE3294"/>
    <w:rsid w:val="00AE37F1"/>
    <w:rsid w:val="00AE3B6A"/>
    <w:rsid w:val="00AE3D71"/>
    <w:rsid w:val="00AE3F21"/>
    <w:rsid w:val="00AE40CC"/>
    <w:rsid w:val="00AE4D92"/>
    <w:rsid w:val="00AE4E49"/>
    <w:rsid w:val="00AE5143"/>
    <w:rsid w:val="00AE5F89"/>
    <w:rsid w:val="00AE6112"/>
    <w:rsid w:val="00AE69DB"/>
    <w:rsid w:val="00AE69F0"/>
    <w:rsid w:val="00AE6A34"/>
    <w:rsid w:val="00AE6CE3"/>
    <w:rsid w:val="00AE76DA"/>
    <w:rsid w:val="00AE78F1"/>
    <w:rsid w:val="00AE7A75"/>
    <w:rsid w:val="00AE7EC6"/>
    <w:rsid w:val="00AF0198"/>
    <w:rsid w:val="00AF034B"/>
    <w:rsid w:val="00AF0939"/>
    <w:rsid w:val="00AF0FB6"/>
    <w:rsid w:val="00AF132D"/>
    <w:rsid w:val="00AF13CD"/>
    <w:rsid w:val="00AF1769"/>
    <w:rsid w:val="00AF1B54"/>
    <w:rsid w:val="00AF1E14"/>
    <w:rsid w:val="00AF3187"/>
    <w:rsid w:val="00AF39DA"/>
    <w:rsid w:val="00AF3EE0"/>
    <w:rsid w:val="00AF4573"/>
    <w:rsid w:val="00AF466E"/>
    <w:rsid w:val="00AF47E6"/>
    <w:rsid w:val="00AF47EA"/>
    <w:rsid w:val="00AF4B32"/>
    <w:rsid w:val="00AF531C"/>
    <w:rsid w:val="00AF5511"/>
    <w:rsid w:val="00AF5624"/>
    <w:rsid w:val="00AF57BC"/>
    <w:rsid w:val="00AF5835"/>
    <w:rsid w:val="00AF5AA3"/>
    <w:rsid w:val="00AF7292"/>
    <w:rsid w:val="00B002D7"/>
    <w:rsid w:val="00B00653"/>
    <w:rsid w:val="00B01269"/>
    <w:rsid w:val="00B0185D"/>
    <w:rsid w:val="00B01A74"/>
    <w:rsid w:val="00B01E9A"/>
    <w:rsid w:val="00B02097"/>
    <w:rsid w:val="00B02E1C"/>
    <w:rsid w:val="00B02F88"/>
    <w:rsid w:val="00B032EB"/>
    <w:rsid w:val="00B03E20"/>
    <w:rsid w:val="00B03EC7"/>
    <w:rsid w:val="00B03EE7"/>
    <w:rsid w:val="00B03FF0"/>
    <w:rsid w:val="00B04582"/>
    <w:rsid w:val="00B04EF7"/>
    <w:rsid w:val="00B0521B"/>
    <w:rsid w:val="00B05606"/>
    <w:rsid w:val="00B05776"/>
    <w:rsid w:val="00B060A3"/>
    <w:rsid w:val="00B0621B"/>
    <w:rsid w:val="00B06AB4"/>
    <w:rsid w:val="00B06BC1"/>
    <w:rsid w:val="00B07CB5"/>
    <w:rsid w:val="00B1022D"/>
    <w:rsid w:val="00B1039C"/>
    <w:rsid w:val="00B117D9"/>
    <w:rsid w:val="00B12C49"/>
    <w:rsid w:val="00B14133"/>
    <w:rsid w:val="00B143C6"/>
    <w:rsid w:val="00B14635"/>
    <w:rsid w:val="00B14F56"/>
    <w:rsid w:val="00B15207"/>
    <w:rsid w:val="00B15209"/>
    <w:rsid w:val="00B15703"/>
    <w:rsid w:val="00B15B9D"/>
    <w:rsid w:val="00B15C68"/>
    <w:rsid w:val="00B166D8"/>
    <w:rsid w:val="00B16E0A"/>
    <w:rsid w:val="00B17072"/>
    <w:rsid w:val="00B175D6"/>
    <w:rsid w:val="00B2025A"/>
    <w:rsid w:val="00B2061B"/>
    <w:rsid w:val="00B2151D"/>
    <w:rsid w:val="00B21C56"/>
    <w:rsid w:val="00B220E8"/>
    <w:rsid w:val="00B22256"/>
    <w:rsid w:val="00B22304"/>
    <w:rsid w:val="00B225FB"/>
    <w:rsid w:val="00B22D96"/>
    <w:rsid w:val="00B22EDC"/>
    <w:rsid w:val="00B22EF1"/>
    <w:rsid w:val="00B23386"/>
    <w:rsid w:val="00B236EB"/>
    <w:rsid w:val="00B23724"/>
    <w:rsid w:val="00B2381D"/>
    <w:rsid w:val="00B23D4F"/>
    <w:rsid w:val="00B248A9"/>
    <w:rsid w:val="00B24F0A"/>
    <w:rsid w:val="00B24F97"/>
    <w:rsid w:val="00B25279"/>
    <w:rsid w:val="00B254AF"/>
    <w:rsid w:val="00B257FA"/>
    <w:rsid w:val="00B25B31"/>
    <w:rsid w:val="00B25EC2"/>
    <w:rsid w:val="00B2602F"/>
    <w:rsid w:val="00B26D6A"/>
    <w:rsid w:val="00B26EBA"/>
    <w:rsid w:val="00B272F5"/>
    <w:rsid w:val="00B3024D"/>
    <w:rsid w:val="00B3060D"/>
    <w:rsid w:val="00B3067E"/>
    <w:rsid w:val="00B3167B"/>
    <w:rsid w:val="00B31F06"/>
    <w:rsid w:val="00B31F0C"/>
    <w:rsid w:val="00B3233E"/>
    <w:rsid w:val="00B32E94"/>
    <w:rsid w:val="00B32FFF"/>
    <w:rsid w:val="00B33341"/>
    <w:rsid w:val="00B33649"/>
    <w:rsid w:val="00B33E36"/>
    <w:rsid w:val="00B34781"/>
    <w:rsid w:val="00B3478F"/>
    <w:rsid w:val="00B3498A"/>
    <w:rsid w:val="00B35EF6"/>
    <w:rsid w:val="00B36151"/>
    <w:rsid w:val="00B367AF"/>
    <w:rsid w:val="00B372D2"/>
    <w:rsid w:val="00B37689"/>
    <w:rsid w:val="00B37EAA"/>
    <w:rsid w:val="00B405D8"/>
    <w:rsid w:val="00B40C73"/>
    <w:rsid w:val="00B40CDF"/>
    <w:rsid w:val="00B411F5"/>
    <w:rsid w:val="00B41396"/>
    <w:rsid w:val="00B416CF"/>
    <w:rsid w:val="00B41BD2"/>
    <w:rsid w:val="00B41E99"/>
    <w:rsid w:val="00B4256E"/>
    <w:rsid w:val="00B425C2"/>
    <w:rsid w:val="00B4271A"/>
    <w:rsid w:val="00B42AE9"/>
    <w:rsid w:val="00B43138"/>
    <w:rsid w:val="00B43C41"/>
    <w:rsid w:val="00B44BA9"/>
    <w:rsid w:val="00B45AF4"/>
    <w:rsid w:val="00B45C6D"/>
    <w:rsid w:val="00B45E70"/>
    <w:rsid w:val="00B463A3"/>
    <w:rsid w:val="00B46F0D"/>
    <w:rsid w:val="00B470CB"/>
    <w:rsid w:val="00B474B1"/>
    <w:rsid w:val="00B4762F"/>
    <w:rsid w:val="00B47894"/>
    <w:rsid w:val="00B4791F"/>
    <w:rsid w:val="00B5097D"/>
    <w:rsid w:val="00B50F81"/>
    <w:rsid w:val="00B51400"/>
    <w:rsid w:val="00B51986"/>
    <w:rsid w:val="00B5233A"/>
    <w:rsid w:val="00B52662"/>
    <w:rsid w:val="00B52E1E"/>
    <w:rsid w:val="00B52FC8"/>
    <w:rsid w:val="00B53747"/>
    <w:rsid w:val="00B53E35"/>
    <w:rsid w:val="00B53E3D"/>
    <w:rsid w:val="00B53E75"/>
    <w:rsid w:val="00B53EC5"/>
    <w:rsid w:val="00B54200"/>
    <w:rsid w:val="00B54361"/>
    <w:rsid w:val="00B54383"/>
    <w:rsid w:val="00B547BD"/>
    <w:rsid w:val="00B548AC"/>
    <w:rsid w:val="00B5490C"/>
    <w:rsid w:val="00B54AC1"/>
    <w:rsid w:val="00B54AE1"/>
    <w:rsid w:val="00B54E78"/>
    <w:rsid w:val="00B55CC9"/>
    <w:rsid w:val="00B55D53"/>
    <w:rsid w:val="00B56E6C"/>
    <w:rsid w:val="00B606FA"/>
    <w:rsid w:val="00B608B3"/>
    <w:rsid w:val="00B60CBD"/>
    <w:rsid w:val="00B60F14"/>
    <w:rsid w:val="00B62298"/>
    <w:rsid w:val="00B63570"/>
    <w:rsid w:val="00B64C14"/>
    <w:rsid w:val="00B65031"/>
    <w:rsid w:val="00B6528C"/>
    <w:rsid w:val="00B654DA"/>
    <w:rsid w:val="00B65863"/>
    <w:rsid w:val="00B65905"/>
    <w:rsid w:val="00B65BBA"/>
    <w:rsid w:val="00B66843"/>
    <w:rsid w:val="00B66ACC"/>
    <w:rsid w:val="00B66FA9"/>
    <w:rsid w:val="00B67315"/>
    <w:rsid w:val="00B679BC"/>
    <w:rsid w:val="00B70099"/>
    <w:rsid w:val="00B709C3"/>
    <w:rsid w:val="00B71155"/>
    <w:rsid w:val="00B7147A"/>
    <w:rsid w:val="00B71955"/>
    <w:rsid w:val="00B72126"/>
    <w:rsid w:val="00B726ED"/>
    <w:rsid w:val="00B73284"/>
    <w:rsid w:val="00B73BFF"/>
    <w:rsid w:val="00B74153"/>
    <w:rsid w:val="00B74B24"/>
    <w:rsid w:val="00B755AA"/>
    <w:rsid w:val="00B756AA"/>
    <w:rsid w:val="00B756BB"/>
    <w:rsid w:val="00B75B48"/>
    <w:rsid w:val="00B7608C"/>
    <w:rsid w:val="00B767C9"/>
    <w:rsid w:val="00B773EC"/>
    <w:rsid w:val="00B77519"/>
    <w:rsid w:val="00B77717"/>
    <w:rsid w:val="00B77E0B"/>
    <w:rsid w:val="00B80621"/>
    <w:rsid w:val="00B80691"/>
    <w:rsid w:val="00B808FE"/>
    <w:rsid w:val="00B8102A"/>
    <w:rsid w:val="00B81126"/>
    <w:rsid w:val="00B81656"/>
    <w:rsid w:val="00B816A1"/>
    <w:rsid w:val="00B81BEA"/>
    <w:rsid w:val="00B81E56"/>
    <w:rsid w:val="00B82116"/>
    <w:rsid w:val="00B8269E"/>
    <w:rsid w:val="00B82B48"/>
    <w:rsid w:val="00B82CA6"/>
    <w:rsid w:val="00B82CAE"/>
    <w:rsid w:val="00B82E22"/>
    <w:rsid w:val="00B82E61"/>
    <w:rsid w:val="00B82E63"/>
    <w:rsid w:val="00B8307B"/>
    <w:rsid w:val="00B83127"/>
    <w:rsid w:val="00B831EA"/>
    <w:rsid w:val="00B83657"/>
    <w:rsid w:val="00B83A0B"/>
    <w:rsid w:val="00B83D0E"/>
    <w:rsid w:val="00B84382"/>
    <w:rsid w:val="00B84C9E"/>
    <w:rsid w:val="00B85866"/>
    <w:rsid w:val="00B85AB8"/>
    <w:rsid w:val="00B86DBC"/>
    <w:rsid w:val="00B86E74"/>
    <w:rsid w:val="00B87164"/>
    <w:rsid w:val="00B87524"/>
    <w:rsid w:val="00B87B0A"/>
    <w:rsid w:val="00B90271"/>
    <w:rsid w:val="00B92275"/>
    <w:rsid w:val="00B92472"/>
    <w:rsid w:val="00B92529"/>
    <w:rsid w:val="00B93993"/>
    <w:rsid w:val="00B93F78"/>
    <w:rsid w:val="00B944CE"/>
    <w:rsid w:val="00B948BC"/>
    <w:rsid w:val="00B94B69"/>
    <w:rsid w:val="00B95B20"/>
    <w:rsid w:val="00B95D51"/>
    <w:rsid w:val="00B9662B"/>
    <w:rsid w:val="00B967ED"/>
    <w:rsid w:val="00B96E15"/>
    <w:rsid w:val="00B97552"/>
    <w:rsid w:val="00B977C5"/>
    <w:rsid w:val="00B977E5"/>
    <w:rsid w:val="00BA08CC"/>
    <w:rsid w:val="00BA0BBE"/>
    <w:rsid w:val="00BA1041"/>
    <w:rsid w:val="00BA1CBE"/>
    <w:rsid w:val="00BA24B9"/>
    <w:rsid w:val="00BA261F"/>
    <w:rsid w:val="00BA26E1"/>
    <w:rsid w:val="00BA2E9D"/>
    <w:rsid w:val="00BA3138"/>
    <w:rsid w:val="00BA366A"/>
    <w:rsid w:val="00BA48F5"/>
    <w:rsid w:val="00BA4D6F"/>
    <w:rsid w:val="00BA57A0"/>
    <w:rsid w:val="00BA5EF6"/>
    <w:rsid w:val="00BA6066"/>
    <w:rsid w:val="00BA6552"/>
    <w:rsid w:val="00BA6E3E"/>
    <w:rsid w:val="00BA7007"/>
    <w:rsid w:val="00BA71AC"/>
    <w:rsid w:val="00BA7503"/>
    <w:rsid w:val="00BB0E64"/>
    <w:rsid w:val="00BB10CB"/>
    <w:rsid w:val="00BB11E1"/>
    <w:rsid w:val="00BB2047"/>
    <w:rsid w:val="00BB2920"/>
    <w:rsid w:val="00BB32A9"/>
    <w:rsid w:val="00BB32D5"/>
    <w:rsid w:val="00BB33A1"/>
    <w:rsid w:val="00BB383A"/>
    <w:rsid w:val="00BB3957"/>
    <w:rsid w:val="00BB3C67"/>
    <w:rsid w:val="00BB436F"/>
    <w:rsid w:val="00BB4777"/>
    <w:rsid w:val="00BB5CB2"/>
    <w:rsid w:val="00BB5E4C"/>
    <w:rsid w:val="00BB6666"/>
    <w:rsid w:val="00BB67DE"/>
    <w:rsid w:val="00BC0D8B"/>
    <w:rsid w:val="00BC1661"/>
    <w:rsid w:val="00BC18DE"/>
    <w:rsid w:val="00BC1C6E"/>
    <w:rsid w:val="00BC20EB"/>
    <w:rsid w:val="00BC21E0"/>
    <w:rsid w:val="00BC2EA7"/>
    <w:rsid w:val="00BC31B3"/>
    <w:rsid w:val="00BC359C"/>
    <w:rsid w:val="00BC390C"/>
    <w:rsid w:val="00BC44EF"/>
    <w:rsid w:val="00BC4C8B"/>
    <w:rsid w:val="00BC4E37"/>
    <w:rsid w:val="00BC4E8C"/>
    <w:rsid w:val="00BC5297"/>
    <w:rsid w:val="00BC5492"/>
    <w:rsid w:val="00BC5920"/>
    <w:rsid w:val="00BC5E05"/>
    <w:rsid w:val="00BC7C53"/>
    <w:rsid w:val="00BD0629"/>
    <w:rsid w:val="00BD0C6B"/>
    <w:rsid w:val="00BD0D69"/>
    <w:rsid w:val="00BD0F54"/>
    <w:rsid w:val="00BD1B60"/>
    <w:rsid w:val="00BD1E80"/>
    <w:rsid w:val="00BD24A8"/>
    <w:rsid w:val="00BD3001"/>
    <w:rsid w:val="00BD37BC"/>
    <w:rsid w:val="00BD3926"/>
    <w:rsid w:val="00BD3A91"/>
    <w:rsid w:val="00BD47A0"/>
    <w:rsid w:val="00BD4A65"/>
    <w:rsid w:val="00BD4FAB"/>
    <w:rsid w:val="00BD505B"/>
    <w:rsid w:val="00BD5073"/>
    <w:rsid w:val="00BD5378"/>
    <w:rsid w:val="00BD5501"/>
    <w:rsid w:val="00BD5934"/>
    <w:rsid w:val="00BD5DC8"/>
    <w:rsid w:val="00BD61DA"/>
    <w:rsid w:val="00BD668D"/>
    <w:rsid w:val="00BD6C68"/>
    <w:rsid w:val="00BD7016"/>
    <w:rsid w:val="00BD746F"/>
    <w:rsid w:val="00BD74B8"/>
    <w:rsid w:val="00BD7D64"/>
    <w:rsid w:val="00BE03AB"/>
    <w:rsid w:val="00BE072D"/>
    <w:rsid w:val="00BE1A82"/>
    <w:rsid w:val="00BE1F73"/>
    <w:rsid w:val="00BE21C9"/>
    <w:rsid w:val="00BE3135"/>
    <w:rsid w:val="00BE3435"/>
    <w:rsid w:val="00BE3CD3"/>
    <w:rsid w:val="00BE3F20"/>
    <w:rsid w:val="00BE4217"/>
    <w:rsid w:val="00BE48A7"/>
    <w:rsid w:val="00BE498E"/>
    <w:rsid w:val="00BE50A2"/>
    <w:rsid w:val="00BE554D"/>
    <w:rsid w:val="00BE5CA1"/>
    <w:rsid w:val="00BE5DE3"/>
    <w:rsid w:val="00BE680E"/>
    <w:rsid w:val="00BE6838"/>
    <w:rsid w:val="00BE6EE2"/>
    <w:rsid w:val="00BE6F8C"/>
    <w:rsid w:val="00BE7429"/>
    <w:rsid w:val="00BE74D3"/>
    <w:rsid w:val="00BE7AD8"/>
    <w:rsid w:val="00BF00F5"/>
    <w:rsid w:val="00BF0727"/>
    <w:rsid w:val="00BF15DB"/>
    <w:rsid w:val="00BF1DAE"/>
    <w:rsid w:val="00BF20CF"/>
    <w:rsid w:val="00BF2E74"/>
    <w:rsid w:val="00BF35FF"/>
    <w:rsid w:val="00BF373B"/>
    <w:rsid w:val="00BF38AA"/>
    <w:rsid w:val="00BF4386"/>
    <w:rsid w:val="00BF4757"/>
    <w:rsid w:val="00BF6342"/>
    <w:rsid w:val="00BF67EA"/>
    <w:rsid w:val="00BF72F4"/>
    <w:rsid w:val="00BF7A09"/>
    <w:rsid w:val="00C00921"/>
    <w:rsid w:val="00C01167"/>
    <w:rsid w:val="00C01F32"/>
    <w:rsid w:val="00C0225E"/>
    <w:rsid w:val="00C02D10"/>
    <w:rsid w:val="00C034C6"/>
    <w:rsid w:val="00C03586"/>
    <w:rsid w:val="00C0360C"/>
    <w:rsid w:val="00C03642"/>
    <w:rsid w:val="00C03A98"/>
    <w:rsid w:val="00C03D03"/>
    <w:rsid w:val="00C03E44"/>
    <w:rsid w:val="00C0419A"/>
    <w:rsid w:val="00C048BB"/>
    <w:rsid w:val="00C0572A"/>
    <w:rsid w:val="00C05900"/>
    <w:rsid w:val="00C05E56"/>
    <w:rsid w:val="00C05E57"/>
    <w:rsid w:val="00C067AB"/>
    <w:rsid w:val="00C068DC"/>
    <w:rsid w:val="00C068F4"/>
    <w:rsid w:val="00C072FB"/>
    <w:rsid w:val="00C07921"/>
    <w:rsid w:val="00C10135"/>
    <w:rsid w:val="00C1048C"/>
    <w:rsid w:val="00C106E0"/>
    <w:rsid w:val="00C1092F"/>
    <w:rsid w:val="00C12870"/>
    <w:rsid w:val="00C1330C"/>
    <w:rsid w:val="00C136F8"/>
    <w:rsid w:val="00C13DA6"/>
    <w:rsid w:val="00C148C5"/>
    <w:rsid w:val="00C14BB2"/>
    <w:rsid w:val="00C151FC"/>
    <w:rsid w:val="00C152E4"/>
    <w:rsid w:val="00C15566"/>
    <w:rsid w:val="00C15873"/>
    <w:rsid w:val="00C15C22"/>
    <w:rsid w:val="00C16C4E"/>
    <w:rsid w:val="00C16CCB"/>
    <w:rsid w:val="00C172BC"/>
    <w:rsid w:val="00C178B3"/>
    <w:rsid w:val="00C178F9"/>
    <w:rsid w:val="00C17F6C"/>
    <w:rsid w:val="00C212EE"/>
    <w:rsid w:val="00C214F1"/>
    <w:rsid w:val="00C22678"/>
    <w:rsid w:val="00C2270F"/>
    <w:rsid w:val="00C22EE4"/>
    <w:rsid w:val="00C22F56"/>
    <w:rsid w:val="00C232FE"/>
    <w:rsid w:val="00C23760"/>
    <w:rsid w:val="00C23E45"/>
    <w:rsid w:val="00C240EB"/>
    <w:rsid w:val="00C245A3"/>
    <w:rsid w:val="00C24FD2"/>
    <w:rsid w:val="00C24FDC"/>
    <w:rsid w:val="00C25060"/>
    <w:rsid w:val="00C25135"/>
    <w:rsid w:val="00C266EB"/>
    <w:rsid w:val="00C269AE"/>
    <w:rsid w:val="00C26ABD"/>
    <w:rsid w:val="00C270E2"/>
    <w:rsid w:val="00C275D7"/>
    <w:rsid w:val="00C27CAE"/>
    <w:rsid w:val="00C306E0"/>
    <w:rsid w:val="00C30AA1"/>
    <w:rsid w:val="00C30DCD"/>
    <w:rsid w:val="00C31D7E"/>
    <w:rsid w:val="00C3240A"/>
    <w:rsid w:val="00C32423"/>
    <w:rsid w:val="00C3261B"/>
    <w:rsid w:val="00C3362D"/>
    <w:rsid w:val="00C33853"/>
    <w:rsid w:val="00C33A74"/>
    <w:rsid w:val="00C34648"/>
    <w:rsid w:val="00C34EFD"/>
    <w:rsid w:val="00C35014"/>
    <w:rsid w:val="00C35911"/>
    <w:rsid w:val="00C35A73"/>
    <w:rsid w:val="00C35B71"/>
    <w:rsid w:val="00C35F70"/>
    <w:rsid w:val="00C36B06"/>
    <w:rsid w:val="00C3735F"/>
    <w:rsid w:val="00C40888"/>
    <w:rsid w:val="00C40AD7"/>
    <w:rsid w:val="00C40C6C"/>
    <w:rsid w:val="00C40CC0"/>
    <w:rsid w:val="00C41132"/>
    <w:rsid w:val="00C4128B"/>
    <w:rsid w:val="00C41402"/>
    <w:rsid w:val="00C41526"/>
    <w:rsid w:val="00C41A19"/>
    <w:rsid w:val="00C41E8A"/>
    <w:rsid w:val="00C42A58"/>
    <w:rsid w:val="00C42A6D"/>
    <w:rsid w:val="00C42FAE"/>
    <w:rsid w:val="00C42FF5"/>
    <w:rsid w:val="00C43059"/>
    <w:rsid w:val="00C43334"/>
    <w:rsid w:val="00C433F9"/>
    <w:rsid w:val="00C43636"/>
    <w:rsid w:val="00C43D1E"/>
    <w:rsid w:val="00C45403"/>
    <w:rsid w:val="00C455B2"/>
    <w:rsid w:val="00C45CFF"/>
    <w:rsid w:val="00C464DB"/>
    <w:rsid w:val="00C46D1D"/>
    <w:rsid w:val="00C47606"/>
    <w:rsid w:val="00C47986"/>
    <w:rsid w:val="00C479C3"/>
    <w:rsid w:val="00C47BBD"/>
    <w:rsid w:val="00C50973"/>
    <w:rsid w:val="00C50DBF"/>
    <w:rsid w:val="00C51377"/>
    <w:rsid w:val="00C51B58"/>
    <w:rsid w:val="00C51DD4"/>
    <w:rsid w:val="00C521F4"/>
    <w:rsid w:val="00C525C5"/>
    <w:rsid w:val="00C52688"/>
    <w:rsid w:val="00C52C45"/>
    <w:rsid w:val="00C53180"/>
    <w:rsid w:val="00C53295"/>
    <w:rsid w:val="00C53617"/>
    <w:rsid w:val="00C53833"/>
    <w:rsid w:val="00C54672"/>
    <w:rsid w:val="00C54C95"/>
    <w:rsid w:val="00C55679"/>
    <w:rsid w:val="00C55A3F"/>
    <w:rsid w:val="00C55C8C"/>
    <w:rsid w:val="00C57B0A"/>
    <w:rsid w:val="00C57D32"/>
    <w:rsid w:val="00C57E6F"/>
    <w:rsid w:val="00C6028B"/>
    <w:rsid w:val="00C6049B"/>
    <w:rsid w:val="00C60713"/>
    <w:rsid w:val="00C608FA"/>
    <w:rsid w:val="00C60C77"/>
    <w:rsid w:val="00C612BE"/>
    <w:rsid w:val="00C62F25"/>
    <w:rsid w:val="00C636B8"/>
    <w:rsid w:val="00C63744"/>
    <w:rsid w:val="00C63CA7"/>
    <w:rsid w:val="00C654A7"/>
    <w:rsid w:val="00C65A40"/>
    <w:rsid w:val="00C66440"/>
    <w:rsid w:val="00C66897"/>
    <w:rsid w:val="00C67127"/>
    <w:rsid w:val="00C672DA"/>
    <w:rsid w:val="00C673F9"/>
    <w:rsid w:val="00C67796"/>
    <w:rsid w:val="00C70300"/>
    <w:rsid w:val="00C703A3"/>
    <w:rsid w:val="00C707BF"/>
    <w:rsid w:val="00C707CE"/>
    <w:rsid w:val="00C70981"/>
    <w:rsid w:val="00C71092"/>
    <w:rsid w:val="00C711CB"/>
    <w:rsid w:val="00C714E8"/>
    <w:rsid w:val="00C71503"/>
    <w:rsid w:val="00C732CC"/>
    <w:rsid w:val="00C73579"/>
    <w:rsid w:val="00C736EE"/>
    <w:rsid w:val="00C740FB"/>
    <w:rsid w:val="00C746D8"/>
    <w:rsid w:val="00C7479D"/>
    <w:rsid w:val="00C74942"/>
    <w:rsid w:val="00C74A24"/>
    <w:rsid w:val="00C75391"/>
    <w:rsid w:val="00C756D9"/>
    <w:rsid w:val="00C7591E"/>
    <w:rsid w:val="00C7642B"/>
    <w:rsid w:val="00C764C3"/>
    <w:rsid w:val="00C7665F"/>
    <w:rsid w:val="00C769C0"/>
    <w:rsid w:val="00C76F89"/>
    <w:rsid w:val="00C77E4C"/>
    <w:rsid w:val="00C80326"/>
    <w:rsid w:val="00C805A6"/>
    <w:rsid w:val="00C80C44"/>
    <w:rsid w:val="00C80C9A"/>
    <w:rsid w:val="00C81498"/>
    <w:rsid w:val="00C81759"/>
    <w:rsid w:val="00C823E3"/>
    <w:rsid w:val="00C82776"/>
    <w:rsid w:val="00C83090"/>
    <w:rsid w:val="00C835D6"/>
    <w:rsid w:val="00C83898"/>
    <w:rsid w:val="00C83927"/>
    <w:rsid w:val="00C84521"/>
    <w:rsid w:val="00C84D67"/>
    <w:rsid w:val="00C85002"/>
    <w:rsid w:val="00C85B27"/>
    <w:rsid w:val="00C85D18"/>
    <w:rsid w:val="00C85F23"/>
    <w:rsid w:val="00C86565"/>
    <w:rsid w:val="00C86EE4"/>
    <w:rsid w:val="00C87280"/>
    <w:rsid w:val="00C8740D"/>
    <w:rsid w:val="00C877AA"/>
    <w:rsid w:val="00C8798F"/>
    <w:rsid w:val="00C87B54"/>
    <w:rsid w:val="00C87C54"/>
    <w:rsid w:val="00C87D37"/>
    <w:rsid w:val="00C90693"/>
    <w:rsid w:val="00C90E2C"/>
    <w:rsid w:val="00C9314A"/>
    <w:rsid w:val="00C93369"/>
    <w:rsid w:val="00C93731"/>
    <w:rsid w:val="00C9385C"/>
    <w:rsid w:val="00C93919"/>
    <w:rsid w:val="00C93C09"/>
    <w:rsid w:val="00C945E8"/>
    <w:rsid w:val="00C94780"/>
    <w:rsid w:val="00C94A3B"/>
    <w:rsid w:val="00C95343"/>
    <w:rsid w:val="00C95691"/>
    <w:rsid w:val="00C95C38"/>
    <w:rsid w:val="00C969A0"/>
    <w:rsid w:val="00CA0394"/>
    <w:rsid w:val="00CA0658"/>
    <w:rsid w:val="00CA0BE3"/>
    <w:rsid w:val="00CA0DFA"/>
    <w:rsid w:val="00CA0ED9"/>
    <w:rsid w:val="00CA1BBD"/>
    <w:rsid w:val="00CA1DE8"/>
    <w:rsid w:val="00CA33B5"/>
    <w:rsid w:val="00CA412D"/>
    <w:rsid w:val="00CA4F52"/>
    <w:rsid w:val="00CA571C"/>
    <w:rsid w:val="00CA582C"/>
    <w:rsid w:val="00CA585C"/>
    <w:rsid w:val="00CA5A5B"/>
    <w:rsid w:val="00CA6EAB"/>
    <w:rsid w:val="00CA6F88"/>
    <w:rsid w:val="00CA7C07"/>
    <w:rsid w:val="00CA7C37"/>
    <w:rsid w:val="00CB004E"/>
    <w:rsid w:val="00CB03DE"/>
    <w:rsid w:val="00CB05A8"/>
    <w:rsid w:val="00CB05BB"/>
    <w:rsid w:val="00CB0AE0"/>
    <w:rsid w:val="00CB132A"/>
    <w:rsid w:val="00CB17BB"/>
    <w:rsid w:val="00CB1C4D"/>
    <w:rsid w:val="00CB1CC8"/>
    <w:rsid w:val="00CB1DA0"/>
    <w:rsid w:val="00CB2051"/>
    <w:rsid w:val="00CB21F5"/>
    <w:rsid w:val="00CB2765"/>
    <w:rsid w:val="00CB2832"/>
    <w:rsid w:val="00CB30AE"/>
    <w:rsid w:val="00CB3280"/>
    <w:rsid w:val="00CB3324"/>
    <w:rsid w:val="00CB37C3"/>
    <w:rsid w:val="00CB3983"/>
    <w:rsid w:val="00CB3EC2"/>
    <w:rsid w:val="00CB47EE"/>
    <w:rsid w:val="00CB4C77"/>
    <w:rsid w:val="00CB5105"/>
    <w:rsid w:val="00CB5228"/>
    <w:rsid w:val="00CB52EA"/>
    <w:rsid w:val="00CB5454"/>
    <w:rsid w:val="00CB5AAD"/>
    <w:rsid w:val="00CB5E64"/>
    <w:rsid w:val="00CB70AD"/>
    <w:rsid w:val="00CB74CA"/>
    <w:rsid w:val="00CB77BA"/>
    <w:rsid w:val="00CB7927"/>
    <w:rsid w:val="00CC02BA"/>
    <w:rsid w:val="00CC0BEC"/>
    <w:rsid w:val="00CC0BF6"/>
    <w:rsid w:val="00CC0ECC"/>
    <w:rsid w:val="00CC1233"/>
    <w:rsid w:val="00CC1276"/>
    <w:rsid w:val="00CC1353"/>
    <w:rsid w:val="00CC148F"/>
    <w:rsid w:val="00CC16E9"/>
    <w:rsid w:val="00CC1F2E"/>
    <w:rsid w:val="00CC21D1"/>
    <w:rsid w:val="00CC2847"/>
    <w:rsid w:val="00CC2B93"/>
    <w:rsid w:val="00CC360B"/>
    <w:rsid w:val="00CC3BFD"/>
    <w:rsid w:val="00CC3FF3"/>
    <w:rsid w:val="00CC412D"/>
    <w:rsid w:val="00CC47A1"/>
    <w:rsid w:val="00CC4BEC"/>
    <w:rsid w:val="00CC5AAC"/>
    <w:rsid w:val="00CC5C57"/>
    <w:rsid w:val="00CC5F12"/>
    <w:rsid w:val="00CC6003"/>
    <w:rsid w:val="00CC643C"/>
    <w:rsid w:val="00CC648B"/>
    <w:rsid w:val="00CC65EA"/>
    <w:rsid w:val="00CC6D26"/>
    <w:rsid w:val="00CC6D64"/>
    <w:rsid w:val="00CC713B"/>
    <w:rsid w:val="00CC78D8"/>
    <w:rsid w:val="00CC7BCE"/>
    <w:rsid w:val="00CD0200"/>
    <w:rsid w:val="00CD0283"/>
    <w:rsid w:val="00CD030F"/>
    <w:rsid w:val="00CD048B"/>
    <w:rsid w:val="00CD0D5E"/>
    <w:rsid w:val="00CD0E8F"/>
    <w:rsid w:val="00CD1027"/>
    <w:rsid w:val="00CD1E76"/>
    <w:rsid w:val="00CD248B"/>
    <w:rsid w:val="00CD2B6A"/>
    <w:rsid w:val="00CD30FD"/>
    <w:rsid w:val="00CD32B8"/>
    <w:rsid w:val="00CD40A2"/>
    <w:rsid w:val="00CD431F"/>
    <w:rsid w:val="00CD4A3D"/>
    <w:rsid w:val="00CD4BA4"/>
    <w:rsid w:val="00CD4C54"/>
    <w:rsid w:val="00CD5513"/>
    <w:rsid w:val="00CD5937"/>
    <w:rsid w:val="00CD61EF"/>
    <w:rsid w:val="00CD623E"/>
    <w:rsid w:val="00CD6563"/>
    <w:rsid w:val="00CD682D"/>
    <w:rsid w:val="00CD69D1"/>
    <w:rsid w:val="00CE0227"/>
    <w:rsid w:val="00CE043F"/>
    <w:rsid w:val="00CE0841"/>
    <w:rsid w:val="00CE0892"/>
    <w:rsid w:val="00CE0B68"/>
    <w:rsid w:val="00CE0C5B"/>
    <w:rsid w:val="00CE1B19"/>
    <w:rsid w:val="00CE237B"/>
    <w:rsid w:val="00CE2AFE"/>
    <w:rsid w:val="00CE2B30"/>
    <w:rsid w:val="00CE30FC"/>
    <w:rsid w:val="00CE339A"/>
    <w:rsid w:val="00CE34BB"/>
    <w:rsid w:val="00CE43B3"/>
    <w:rsid w:val="00CE4A33"/>
    <w:rsid w:val="00CE4C49"/>
    <w:rsid w:val="00CE4E53"/>
    <w:rsid w:val="00CE6620"/>
    <w:rsid w:val="00CE6947"/>
    <w:rsid w:val="00CE766D"/>
    <w:rsid w:val="00CE7834"/>
    <w:rsid w:val="00CE7FD7"/>
    <w:rsid w:val="00CF08E1"/>
    <w:rsid w:val="00CF0958"/>
    <w:rsid w:val="00CF191F"/>
    <w:rsid w:val="00CF1A6D"/>
    <w:rsid w:val="00CF1E4A"/>
    <w:rsid w:val="00CF2830"/>
    <w:rsid w:val="00CF2A46"/>
    <w:rsid w:val="00CF2F99"/>
    <w:rsid w:val="00CF3E03"/>
    <w:rsid w:val="00CF477F"/>
    <w:rsid w:val="00CF4FBE"/>
    <w:rsid w:val="00CF4FFF"/>
    <w:rsid w:val="00CF5B33"/>
    <w:rsid w:val="00CF5B44"/>
    <w:rsid w:val="00CF6431"/>
    <w:rsid w:val="00CF70DA"/>
    <w:rsid w:val="00CF7581"/>
    <w:rsid w:val="00CF7787"/>
    <w:rsid w:val="00CF7FAB"/>
    <w:rsid w:val="00D0003E"/>
    <w:rsid w:val="00D004F5"/>
    <w:rsid w:val="00D00C02"/>
    <w:rsid w:val="00D010AA"/>
    <w:rsid w:val="00D014B8"/>
    <w:rsid w:val="00D01F14"/>
    <w:rsid w:val="00D0372A"/>
    <w:rsid w:val="00D046E9"/>
    <w:rsid w:val="00D04CA4"/>
    <w:rsid w:val="00D04CA5"/>
    <w:rsid w:val="00D053A7"/>
    <w:rsid w:val="00D05730"/>
    <w:rsid w:val="00D05BC8"/>
    <w:rsid w:val="00D05D21"/>
    <w:rsid w:val="00D06970"/>
    <w:rsid w:val="00D06D3C"/>
    <w:rsid w:val="00D07BF3"/>
    <w:rsid w:val="00D07E95"/>
    <w:rsid w:val="00D1050B"/>
    <w:rsid w:val="00D1083E"/>
    <w:rsid w:val="00D1091D"/>
    <w:rsid w:val="00D10DD9"/>
    <w:rsid w:val="00D111B9"/>
    <w:rsid w:val="00D111C1"/>
    <w:rsid w:val="00D11802"/>
    <w:rsid w:val="00D11AB6"/>
    <w:rsid w:val="00D12A25"/>
    <w:rsid w:val="00D13758"/>
    <w:rsid w:val="00D1437A"/>
    <w:rsid w:val="00D147D7"/>
    <w:rsid w:val="00D1498F"/>
    <w:rsid w:val="00D14BCA"/>
    <w:rsid w:val="00D14C3B"/>
    <w:rsid w:val="00D1534A"/>
    <w:rsid w:val="00D1536B"/>
    <w:rsid w:val="00D1564A"/>
    <w:rsid w:val="00D15953"/>
    <w:rsid w:val="00D164D1"/>
    <w:rsid w:val="00D16F35"/>
    <w:rsid w:val="00D170ED"/>
    <w:rsid w:val="00D1735C"/>
    <w:rsid w:val="00D17EFD"/>
    <w:rsid w:val="00D17F3F"/>
    <w:rsid w:val="00D20149"/>
    <w:rsid w:val="00D204BB"/>
    <w:rsid w:val="00D20C60"/>
    <w:rsid w:val="00D20F50"/>
    <w:rsid w:val="00D21433"/>
    <w:rsid w:val="00D21645"/>
    <w:rsid w:val="00D219A3"/>
    <w:rsid w:val="00D220C3"/>
    <w:rsid w:val="00D227CB"/>
    <w:rsid w:val="00D22811"/>
    <w:rsid w:val="00D22873"/>
    <w:rsid w:val="00D23404"/>
    <w:rsid w:val="00D2355D"/>
    <w:rsid w:val="00D239DC"/>
    <w:rsid w:val="00D23B8A"/>
    <w:rsid w:val="00D23DBB"/>
    <w:rsid w:val="00D24148"/>
    <w:rsid w:val="00D24858"/>
    <w:rsid w:val="00D25272"/>
    <w:rsid w:val="00D256B7"/>
    <w:rsid w:val="00D256D7"/>
    <w:rsid w:val="00D25CB5"/>
    <w:rsid w:val="00D25D6E"/>
    <w:rsid w:val="00D26071"/>
    <w:rsid w:val="00D26168"/>
    <w:rsid w:val="00D262D0"/>
    <w:rsid w:val="00D26AB3"/>
    <w:rsid w:val="00D26E70"/>
    <w:rsid w:val="00D2713B"/>
    <w:rsid w:val="00D2715B"/>
    <w:rsid w:val="00D27440"/>
    <w:rsid w:val="00D2747C"/>
    <w:rsid w:val="00D2755F"/>
    <w:rsid w:val="00D276B5"/>
    <w:rsid w:val="00D27C51"/>
    <w:rsid w:val="00D30DAA"/>
    <w:rsid w:val="00D3154B"/>
    <w:rsid w:val="00D31EF5"/>
    <w:rsid w:val="00D32990"/>
    <w:rsid w:val="00D32BA8"/>
    <w:rsid w:val="00D3313D"/>
    <w:rsid w:val="00D33BD0"/>
    <w:rsid w:val="00D33DC8"/>
    <w:rsid w:val="00D340AE"/>
    <w:rsid w:val="00D34525"/>
    <w:rsid w:val="00D34E32"/>
    <w:rsid w:val="00D34F3A"/>
    <w:rsid w:val="00D35A07"/>
    <w:rsid w:val="00D35F5B"/>
    <w:rsid w:val="00D36224"/>
    <w:rsid w:val="00D3657B"/>
    <w:rsid w:val="00D36667"/>
    <w:rsid w:val="00D3681A"/>
    <w:rsid w:val="00D36F64"/>
    <w:rsid w:val="00D3730B"/>
    <w:rsid w:val="00D37340"/>
    <w:rsid w:val="00D375EC"/>
    <w:rsid w:val="00D37F73"/>
    <w:rsid w:val="00D400E0"/>
    <w:rsid w:val="00D40447"/>
    <w:rsid w:val="00D40771"/>
    <w:rsid w:val="00D40E5B"/>
    <w:rsid w:val="00D410A9"/>
    <w:rsid w:val="00D41EED"/>
    <w:rsid w:val="00D4222D"/>
    <w:rsid w:val="00D42401"/>
    <w:rsid w:val="00D428A0"/>
    <w:rsid w:val="00D42F99"/>
    <w:rsid w:val="00D42FCB"/>
    <w:rsid w:val="00D4327D"/>
    <w:rsid w:val="00D439A5"/>
    <w:rsid w:val="00D4403E"/>
    <w:rsid w:val="00D4404D"/>
    <w:rsid w:val="00D44203"/>
    <w:rsid w:val="00D44A9F"/>
    <w:rsid w:val="00D44F84"/>
    <w:rsid w:val="00D45077"/>
    <w:rsid w:val="00D45499"/>
    <w:rsid w:val="00D45572"/>
    <w:rsid w:val="00D45ECA"/>
    <w:rsid w:val="00D462B2"/>
    <w:rsid w:val="00D46454"/>
    <w:rsid w:val="00D4653C"/>
    <w:rsid w:val="00D46E65"/>
    <w:rsid w:val="00D478AE"/>
    <w:rsid w:val="00D47F53"/>
    <w:rsid w:val="00D50199"/>
    <w:rsid w:val="00D50796"/>
    <w:rsid w:val="00D50916"/>
    <w:rsid w:val="00D50C42"/>
    <w:rsid w:val="00D51555"/>
    <w:rsid w:val="00D517C7"/>
    <w:rsid w:val="00D518F5"/>
    <w:rsid w:val="00D524CD"/>
    <w:rsid w:val="00D5261D"/>
    <w:rsid w:val="00D52E36"/>
    <w:rsid w:val="00D531F4"/>
    <w:rsid w:val="00D53D71"/>
    <w:rsid w:val="00D54056"/>
    <w:rsid w:val="00D54265"/>
    <w:rsid w:val="00D544F1"/>
    <w:rsid w:val="00D54A1C"/>
    <w:rsid w:val="00D54F82"/>
    <w:rsid w:val="00D551AE"/>
    <w:rsid w:val="00D5538A"/>
    <w:rsid w:val="00D5545E"/>
    <w:rsid w:val="00D55543"/>
    <w:rsid w:val="00D55BC8"/>
    <w:rsid w:val="00D55C0B"/>
    <w:rsid w:val="00D55EA4"/>
    <w:rsid w:val="00D55F67"/>
    <w:rsid w:val="00D5741B"/>
    <w:rsid w:val="00D5751D"/>
    <w:rsid w:val="00D575DE"/>
    <w:rsid w:val="00D57B9F"/>
    <w:rsid w:val="00D60510"/>
    <w:rsid w:val="00D60F94"/>
    <w:rsid w:val="00D614FC"/>
    <w:rsid w:val="00D6177F"/>
    <w:rsid w:val="00D62873"/>
    <w:rsid w:val="00D62AF6"/>
    <w:rsid w:val="00D63041"/>
    <w:rsid w:val="00D6330D"/>
    <w:rsid w:val="00D63425"/>
    <w:rsid w:val="00D63CD8"/>
    <w:rsid w:val="00D64412"/>
    <w:rsid w:val="00D653D1"/>
    <w:rsid w:val="00D65B23"/>
    <w:rsid w:val="00D65DE3"/>
    <w:rsid w:val="00D6747C"/>
    <w:rsid w:val="00D700C9"/>
    <w:rsid w:val="00D700F7"/>
    <w:rsid w:val="00D70C55"/>
    <w:rsid w:val="00D71008"/>
    <w:rsid w:val="00D71292"/>
    <w:rsid w:val="00D71BA4"/>
    <w:rsid w:val="00D72037"/>
    <w:rsid w:val="00D72354"/>
    <w:rsid w:val="00D72440"/>
    <w:rsid w:val="00D72C4F"/>
    <w:rsid w:val="00D72E49"/>
    <w:rsid w:val="00D73AA6"/>
    <w:rsid w:val="00D73E71"/>
    <w:rsid w:val="00D73E93"/>
    <w:rsid w:val="00D747BF"/>
    <w:rsid w:val="00D75F96"/>
    <w:rsid w:val="00D76558"/>
    <w:rsid w:val="00D76665"/>
    <w:rsid w:val="00D767F6"/>
    <w:rsid w:val="00D76874"/>
    <w:rsid w:val="00D769F6"/>
    <w:rsid w:val="00D77787"/>
    <w:rsid w:val="00D778EC"/>
    <w:rsid w:val="00D7793E"/>
    <w:rsid w:val="00D8076E"/>
    <w:rsid w:val="00D813F0"/>
    <w:rsid w:val="00D81AC3"/>
    <w:rsid w:val="00D82155"/>
    <w:rsid w:val="00D82F18"/>
    <w:rsid w:val="00D83531"/>
    <w:rsid w:val="00D84157"/>
    <w:rsid w:val="00D84711"/>
    <w:rsid w:val="00D85107"/>
    <w:rsid w:val="00D85861"/>
    <w:rsid w:val="00D859FD"/>
    <w:rsid w:val="00D85ADE"/>
    <w:rsid w:val="00D862C2"/>
    <w:rsid w:val="00D8632B"/>
    <w:rsid w:val="00D875D0"/>
    <w:rsid w:val="00D875ED"/>
    <w:rsid w:val="00D87875"/>
    <w:rsid w:val="00D87CD9"/>
    <w:rsid w:val="00D90B16"/>
    <w:rsid w:val="00D91019"/>
    <w:rsid w:val="00D911E8"/>
    <w:rsid w:val="00D9161E"/>
    <w:rsid w:val="00D916A6"/>
    <w:rsid w:val="00D92971"/>
    <w:rsid w:val="00D93CEB"/>
    <w:rsid w:val="00D93DB2"/>
    <w:rsid w:val="00D94206"/>
    <w:rsid w:val="00D952E4"/>
    <w:rsid w:val="00D95537"/>
    <w:rsid w:val="00D955E1"/>
    <w:rsid w:val="00D95A22"/>
    <w:rsid w:val="00D967FB"/>
    <w:rsid w:val="00D96CA2"/>
    <w:rsid w:val="00D974F8"/>
    <w:rsid w:val="00D97D7F"/>
    <w:rsid w:val="00DA012D"/>
    <w:rsid w:val="00DA079F"/>
    <w:rsid w:val="00DA0BD1"/>
    <w:rsid w:val="00DA10BD"/>
    <w:rsid w:val="00DA13A7"/>
    <w:rsid w:val="00DA1430"/>
    <w:rsid w:val="00DA1544"/>
    <w:rsid w:val="00DA1A2D"/>
    <w:rsid w:val="00DA1C99"/>
    <w:rsid w:val="00DA1F48"/>
    <w:rsid w:val="00DA2A32"/>
    <w:rsid w:val="00DA2EB7"/>
    <w:rsid w:val="00DA306B"/>
    <w:rsid w:val="00DA30A5"/>
    <w:rsid w:val="00DA3E7F"/>
    <w:rsid w:val="00DA40A6"/>
    <w:rsid w:val="00DA48DF"/>
    <w:rsid w:val="00DA4FF6"/>
    <w:rsid w:val="00DA50D1"/>
    <w:rsid w:val="00DA5D99"/>
    <w:rsid w:val="00DA6407"/>
    <w:rsid w:val="00DA6614"/>
    <w:rsid w:val="00DA66A7"/>
    <w:rsid w:val="00DA6843"/>
    <w:rsid w:val="00DA76D7"/>
    <w:rsid w:val="00DA7A51"/>
    <w:rsid w:val="00DB09A5"/>
    <w:rsid w:val="00DB0C57"/>
    <w:rsid w:val="00DB1653"/>
    <w:rsid w:val="00DB226F"/>
    <w:rsid w:val="00DB359E"/>
    <w:rsid w:val="00DB3B5A"/>
    <w:rsid w:val="00DB4289"/>
    <w:rsid w:val="00DB4C72"/>
    <w:rsid w:val="00DB5231"/>
    <w:rsid w:val="00DB553F"/>
    <w:rsid w:val="00DB5914"/>
    <w:rsid w:val="00DB5F1E"/>
    <w:rsid w:val="00DB6268"/>
    <w:rsid w:val="00DB6E4C"/>
    <w:rsid w:val="00DB7B38"/>
    <w:rsid w:val="00DC03E4"/>
    <w:rsid w:val="00DC137C"/>
    <w:rsid w:val="00DC141C"/>
    <w:rsid w:val="00DC14C0"/>
    <w:rsid w:val="00DC151D"/>
    <w:rsid w:val="00DC17A7"/>
    <w:rsid w:val="00DC1BFF"/>
    <w:rsid w:val="00DC220B"/>
    <w:rsid w:val="00DC344F"/>
    <w:rsid w:val="00DC3A5C"/>
    <w:rsid w:val="00DC41E8"/>
    <w:rsid w:val="00DC49F5"/>
    <w:rsid w:val="00DC4FA6"/>
    <w:rsid w:val="00DC5948"/>
    <w:rsid w:val="00DC610F"/>
    <w:rsid w:val="00DC6A50"/>
    <w:rsid w:val="00DC6A92"/>
    <w:rsid w:val="00DC6AD2"/>
    <w:rsid w:val="00DC6C60"/>
    <w:rsid w:val="00DC7640"/>
    <w:rsid w:val="00DC7771"/>
    <w:rsid w:val="00DC779A"/>
    <w:rsid w:val="00DC7B2C"/>
    <w:rsid w:val="00DD099D"/>
    <w:rsid w:val="00DD0E61"/>
    <w:rsid w:val="00DD0E81"/>
    <w:rsid w:val="00DD11A9"/>
    <w:rsid w:val="00DD1959"/>
    <w:rsid w:val="00DD1A1B"/>
    <w:rsid w:val="00DD239C"/>
    <w:rsid w:val="00DD3E09"/>
    <w:rsid w:val="00DD4A37"/>
    <w:rsid w:val="00DD56E9"/>
    <w:rsid w:val="00DD5DC5"/>
    <w:rsid w:val="00DD5F3F"/>
    <w:rsid w:val="00DD606B"/>
    <w:rsid w:val="00DD6391"/>
    <w:rsid w:val="00DD64D9"/>
    <w:rsid w:val="00DD7135"/>
    <w:rsid w:val="00DD7465"/>
    <w:rsid w:val="00DD771E"/>
    <w:rsid w:val="00DD7DDA"/>
    <w:rsid w:val="00DD7E8E"/>
    <w:rsid w:val="00DD7FA3"/>
    <w:rsid w:val="00DE0396"/>
    <w:rsid w:val="00DE0E19"/>
    <w:rsid w:val="00DE13DE"/>
    <w:rsid w:val="00DE1561"/>
    <w:rsid w:val="00DE1F54"/>
    <w:rsid w:val="00DE21EF"/>
    <w:rsid w:val="00DE2F38"/>
    <w:rsid w:val="00DE46BC"/>
    <w:rsid w:val="00DE56B9"/>
    <w:rsid w:val="00DE57BA"/>
    <w:rsid w:val="00DE592F"/>
    <w:rsid w:val="00DE5E47"/>
    <w:rsid w:val="00DE6394"/>
    <w:rsid w:val="00DE6710"/>
    <w:rsid w:val="00DE6B4A"/>
    <w:rsid w:val="00DE74F4"/>
    <w:rsid w:val="00DE7B59"/>
    <w:rsid w:val="00DF0194"/>
    <w:rsid w:val="00DF0444"/>
    <w:rsid w:val="00DF04BB"/>
    <w:rsid w:val="00DF0D8A"/>
    <w:rsid w:val="00DF17D7"/>
    <w:rsid w:val="00DF1D82"/>
    <w:rsid w:val="00DF23E7"/>
    <w:rsid w:val="00DF2EF3"/>
    <w:rsid w:val="00DF330A"/>
    <w:rsid w:val="00DF343F"/>
    <w:rsid w:val="00DF345F"/>
    <w:rsid w:val="00DF3B11"/>
    <w:rsid w:val="00DF3CCF"/>
    <w:rsid w:val="00DF43D8"/>
    <w:rsid w:val="00DF4843"/>
    <w:rsid w:val="00DF5AC5"/>
    <w:rsid w:val="00DF6397"/>
    <w:rsid w:val="00DF68D8"/>
    <w:rsid w:val="00DF6982"/>
    <w:rsid w:val="00DF6FCE"/>
    <w:rsid w:val="00DF7291"/>
    <w:rsid w:val="00DF768D"/>
    <w:rsid w:val="00DF787D"/>
    <w:rsid w:val="00DF7FD3"/>
    <w:rsid w:val="00E00334"/>
    <w:rsid w:val="00E00672"/>
    <w:rsid w:val="00E00BA4"/>
    <w:rsid w:val="00E01011"/>
    <w:rsid w:val="00E01169"/>
    <w:rsid w:val="00E012CE"/>
    <w:rsid w:val="00E01513"/>
    <w:rsid w:val="00E01938"/>
    <w:rsid w:val="00E01CB5"/>
    <w:rsid w:val="00E01E38"/>
    <w:rsid w:val="00E0330D"/>
    <w:rsid w:val="00E0345A"/>
    <w:rsid w:val="00E041A3"/>
    <w:rsid w:val="00E04DD7"/>
    <w:rsid w:val="00E04EA9"/>
    <w:rsid w:val="00E05252"/>
    <w:rsid w:val="00E057C2"/>
    <w:rsid w:val="00E05F25"/>
    <w:rsid w:val="00E05F90"/>
    <w:rsid w:val="00E06289"/>
    <w:rsid w:val="00E06CED"/>
    <w:rsid w:val="00E073DA"/>
    <w:rsid w:val="00E07845"/>
    <w:rsid w:val="00E079DA"/>
    <w:rsid w:val="00E07A5F"/>
    <w:rsid w:val="00E103DD"/>
    <w:rsid w:val="00E105E7"/>
    <w:rsid w:val="00E10D0A"/>
    <w:rsid w:val="00E11000"/>
    <w:rsid w:val="00E1101C"/>
    <w:rsid w:val="00E1132D"/>
    <w:rsid w:val="00E11962"/>
    <w:rsid w:val="00E11AA7"/>
    <w:rsid w:val="00E1239B"/>
    <w:rsid w:val="00E12CBD"/>
    <w:rsid w:val="00E1363A"/>
    <w:rsid w:val="00E1364A"/>
    <w:rsid w:val="00E1382C"/>
    <w:rsid w:val="00E13985"/>
    <w:rsid w:val="00E1419B"/>
    <w:rsid w:val="00E149B5"/>
    <w:rsid w:val="00E14BE3"/>
    <w:rsid w:val="00E14F1E"/>
    <w:rsid w:val="00E15A11"/>
    <w:rsid w:val="00E15DF1"/>
    <w:rsid w:val="00E15E22"/>
    <w:rsid w:val="00E16484"/>
    <w:rsid w:val="00E16886"/>
    <w:rsid w:val="00E16D37"/>
    <w:rsid w:val="00E17212"/>
    <w:rsid w:val="00E175F9"/>
    <w:rsid w:val="00E17652"/>
    <w:rsid w:val="00E17798"/>
    <w:rsid w:val="00E17B1C"/>
    <w:rsid w:val="00E17E64"/>
    <w:rsid w:val="00E203D1"/>
    <w:rsid w:val="00E20F81"/>
    <w:rsid w:val="00E2150F"/>
    <w:rsid w:val="00E2158C"/>
    <w:rsid w:val="00E223CA"/>
    <w:rsid w:val="00E228B2"/>
    <w:rsid w:val="00E2382D"/>
    <w:rsid w:val="00E23857"/>
    <w:rsid w:val="00E23ABA"/>
    <w:rsid w:val="00E23B4E"/>
    <w:rsid w:val="00E23FBF"/>
    <w:rsid w:val="00E23FC7"/>
    <w:rsid w:val="00E24000"/>
    <w:rsid w:val="00E240F3"/>
    <w:rsid w:val="00E244F6"/>
    <w:rsid w:val="00E24546"/>
    <w:rsid w:val="00E24AA9"/>
    <w:rsid w:val="00E2503A"/>
    <w:rsid w:val="00E2560D"/>
    <w:rsid w:val="00E258CE"/>
    <w:rsid w:val="00E25D76"/>
    <w:rsid w:val="00E26698"/>
    <w:rsid w:val="00E26792"/>
    <w:rsid w:val="00E2692E"/>
    <w:rsid w:val="00E26AF3"/>
    <w:rsid w:val="00E274F8"/>
    <w:rsid w:val="00E27FE0"/>
    <w:rsid w:val="00E30146"/>
    <w:rsid w:val="00E301CC"/>
    <w:rsid w:val="00E3172F"/>
    <w:rsid w:val="00E319FD"/>
    <w:rsid w:val="00E323F0"/>
    <w:rsid w:val="00E3284D"/>
    <w:rsid w:val="00E32A93"/>
    <w:rsid w:val="00E3313F"/>
    <w:rsid w:val="00E33280"/>
    <w:rsid w:val="00E334D4"/>
    <w:rsid w:val="00E335A3"/>
    <w:rsid w:val="00E3364B"/>
    <w:rsid w:val="00E337DF"/>
    <w:rsid w:val="00E339DF"/>
    <w:rsid w:val="00E33D5F"/>
    <w:rsid w:val="00E33EAD"/>
    <w:rsid w:val="00E33EE1"/>
    <w:rsid w:val="00E34035"/>
    <w:rsid w:val="00E35179"/>
    <w:rsid w:val="00E3545A"/>
    <w:rsid w:val="00E3611E"/>
    <w:rsid w:val="00E37266"/>
    <w:rsid w:val="00E37A2D"/>
    <w:rsid w:val="00E37C47"/>
    <w:rsid w:val="00E4003F"/>
    <w:rsid w:val="00E40043"/>
    <w:rsid w:val="00E41B43"/>
    <w:rsid w:val="00E4333F"/>
    <w:rsid w:val="00E43824"/>
    <w:rsid w:val="00E4399A"/>
    <w:rsid w:val="00E44B16"/>
    <w:rsid w:val="00E44D9B"/>
    <w:rsid w:val="00E45060"/>
    <w:rsid w:val="00E454E7"/>
    <w:rsid w:val="00E45DB1"/>
    <w:rsid w:val="00E45DBB"/>
    <w:rsid w:val="00E460E8"/>
    <w:rsid w:val="00E46574"/>
    <w:rsid w:val="00E472AC"/>
    <w:rsid w:val="00E475F4"/>
    <w:rsid w:val="00E47AED"/>
    <w:rsid w:val="00E500BB"/>
    <w:rsid w:val="00E501F0"/>
    <w:rsid w:val="00E507B8"/>
    <w:rsid w:val="00E50A6D"/>
    <w:rsid w:val="00E51706"/>
    <w:rsid w:val="00E51B2B"/>
    <w:rsid w:val="00E5204E"/>
    <w:rsid w:val="00E520EE"/>
    <w:rsid w:val="00E52D20"/>
    <w:rsid w:val="00E52E20"/>
    <w:rsid w:val="00E53408"/>
    <w:rsid w:val="00E538A1"/>
    <w:rsid w:val="00E5425E"/>
    <w:rsid w:val="00E544DB"/>
    <w:rsid w:val="00E54CCF"/>
    <w:rsid w:val="00E55CA5"/>
    <w:rsid w:val="00E55CCC"/>
    <w:rsid w:val="00E566B8"/>
    <w:rsid w:val="00E569FF"/>
    <w:rsid w:val="00E5774D"/>
    <w:rsid w:val="00E60A93"/>
    <w:rsid w:val="00E61688"/>
    <w:rsid w:val="00E618FC"/>
    <w:rsid w:val="00E61A65"/>
    <w:rsid w:val="00E620E5"/>
    <w:rsid w:val="00E62B51"/>
    <w:rsid w:val="00E64558"/>
    <w:rsid w:val="00E64A3F"/>
    <w:rsid w:val="00E64B0E"/>
    <w:rsid w:val="00E64FD4"/>
    <w:rsid w:val="00E65744"/>
    <w:rsid w:val="00E65A9E"/>
    <w:rsid w:val="00E65D66"/>
    <w:rsid w:val="00E6639E"/>
    <w:rsid w:val="00E66F2B"/>
    <w:rsid w:val="00E6786C"/>
    <w:rsid w:val="00E70757"/>
    <w:rsid w:val="00E720AA"/>
    <w:rsid w:val="00E721EE"/>
    <w:rsid w:val="00E722D6"/>
    <w:rsid w:val="00E72978"/>
    <w:rsid w:val="00E73054"/>
    <w:rsid w:val="00E7348A"/>
    <w:rsid w:val="00E73DD3"/>
    <w:rsid w:val="00E7441D"/>
    <w:rsid w:val="00E74B57"/>
    <w:rsid w:val="00E750E5"/>
    <w:rsid w:val="00E769B2"/>
    <w:rsid w:val="00E76A0D"/>
    <w:rsid w:val="00E76C6D"/>
    <w:rsid w:val="00E776D0"/>
    <w:rsid w:val="00E77C25"/>
    <w:rsid w:val="00E80B36"/>
    <w:rsid w:val="00E8158F"/>
    <w:rsid w:val="00E82474"/>
    <w:rsid w:val="00E82D46"/>
    <w:rsid w:val="00E82E49"/>
    <w:rsid w:val="00E833D1"/>
    <w:rsid w:val="00E83C3F"/>
    <w:rsid w:val="00E8406B"/>
    <w:rsid w:val="00E8457A"/>
    <w:rsid w:val="00E848C8"/>
    <w:rsid w:val="00E84960"/>
    <w:rsid w:val="00E8540A"/>
    <w:rsid w:val="00E8541B"/>
    <w:rsid w:val="00E86E9E"/>
    <w:rsid w:val="00E87023"/>
    <w:rsid w:val="00E870AC"/>
    <w:rsid w:val="00E8764E"/>
    <w:rsid w:val="00E87A57"/>
    <w:rsid w:val="00E90339"/>
    <w:rsid w:val="00E9045E"/>
    <w:rsid w:val="00E90505"/>
    <w:rsid w:val="00E908F3"/>
    <w:rsid w:val="00E90D1E"/>
    <w:rsid w:val="00E913FF"/>
    <w:rsid w:val="00E9174C"/>
    <w:rsid w:val="00E92561"/>
    <w:rsid w:val="00E92A3A"/>
    <w:rsid w:val="00E933C8"/>
    <w:rsid w:val="00E93539"/>
    <w:rsid w:val="00E9371E"/>
    <w:rsid w:val="00E9399D"/>
    <w:rsid w:val="00E93BAB"/>
    <w:rsid w:val="00E93E98"/>
    <w:rsid w:val="00E94115"/>
    <w:rsid w:val="00E943AF"/>
    <w:rsid w:val="00E94462"/>
    <w:rsid w:val="00E94664"/>
    <w:rsid w:val="00E946D3"/>
    <w:rsid w:val="00E94D5C"/>
    <w:rsid w:val="00E94FE7"/>
    <w:rsid w:val="00E95191"/>
    <w:rsid w:val="00E95409"/>
    <w:rsid w:val="00E95BBC"/>
    <w:rsid w:val="00E9678E"/>
    <w:rsid w:val="00E96883"/>
    <w:rsid w:val="00E96D15"/>
    <w:rsid w:val="00E97697"/>
    <w:rsid w:val="00EA018C"/>
    <w:rsid w:val="00EA0858"/>
    <w:rsid w:val="00EA1654"/>
    <w:rsid w:val="00EA1675"/>
    <w:rsid w:val="00EA1C5D"/>
    <w:rsid w:val="00EA1CB8"/>
    <w:rsid w:val="00EA2959"/>
    <w:rsid w:val="00EA2B5A"/>
    <w:rsid w:val="00EA34BE"/>
    <w:rsid w:val="00EA373F"/>
    <w:rsid w:val="00EA3B1B"/>
    <w:rsid w:val="00EA3D24"/>
    <w:rsid w:val="00EA3EF6"/>
    <w:rsid w:val="00EA4315"/>
    <w:rsid w:val="00EA45DB"/>
    <w:rsid w:val="00EA4943"/>
    <w:rsid w:val="00EA4FA9"/>
    <w:rsid w:val="00EA5559"/>
    <w:rsid w:val="00EA5B80"/>
    <w:rsid w:val="00EA6027"/>
    <w:rsid w:val="00EA6047"/>
    <w:rsid w:val="00EA6A92"/>
    <w:rsid w:val="00EA7A27"/>
    <w:rsid w:val="00EB0817"/>
    <w:rsid w:val="00EB0831"/>
    <w:rsid w:val="00EB0DBD"/>
    <w:rsid w:val="00EB1974"/>
    <w:rsid w:val="00EB2445"/>
    <w:rsid w:val="00EB2900"/>
    <w:rsid w:val="00EB2E64"/>
    <w:rsid w:val="00EB3107"/>
    <w:rsid w:val="00EB35CA"/>
    <w:rsid w:val="00EB39B4"/>
    <w:rsid w:val="00EB3AA7"/>
    <w:rsid w:val="00EB4051"/>
    <w:rsid w:val="00EB4A50"/>
    <w:rsid w:val="00EB5393"/>
    <w:rsid w:val="00EB5682"/>
    <w:rsid w:val="00EB5785"/>
    <w:rsid w:val="00EB5996"/>
    <w:rsid w:val="00EB59B6"/>
    <w:rsid w:val="00EB6539"/>
    <w:rsid w:val="00EB66CA"/>
    <w:rsid w:val="00EB680D"/>
    <w:rsid w:val="00EB69A7"/>
    <w:rsid w:val="00EB75E5"/>
    <w:rsid w:val="00EB7732"/>
    <w:rsid w:val="00EB780A"/>
    <w:rsid w:val="00EB7B03"/>
    <w:rsid w:val="00EC058B"/>
    <w:rsid w:val="00EC0DAF"/>
    <w:rsid w:val="00EC0E9F"/>
    <w:rsid w:val="00EC1120"/>
    <w:rsid w:val="00EC13B3"/>
    <w:rsid w:val="00EC16D8"/>
    <w:rsid w:val="00EC1C62"/>
    <w:rsid w:val="00EC2390"/>
    <w:rsid w:val="00EC2CBD"/>
    <w:rsid w:val="00EC3445"/>
    <w:rsid w:val="00EC36A3"/>
    <w:rsid w:val="00EC3B9C"/>
    <w:rsid w:val="00EC3DE2"/>
    <w:rsid w:val="00EC46E3"/>
    <w:rsid w:val="00EC56D4"/>
    <w:rsid w:val="00EC5C78"/>
    <w:rsid w:val="00EC616C"/>
    <w:rsid w:val="00EC65AF"/>
    <w:rsid w:val="00EC69F9"/>
    <w:rsid w:val="00EC6CF4"/>
    <w:rsid w:val="00EC6F56"/>
    <w:rsid w:val="00EC7206"/>
    <w:rsid w:val="00ED0179"/>
    <w:rsid w:val="00ED05F9"/>
    <w:rsid w:val="00ED0A95"/>
    <w:rsid w:val="00ED15BF"/>
    <w:rsid w:val="00ED2F49"/>
    <w:rsid w:val="00ED2F51"/>
    <w:rsid w:val="00ED3139"/>
    <w:rsid w:val="00ED3367"/>
    <w:rsid w:val="00ED3CD1"/>
    <w:rsid w:val="00ED3CF9"/>
    <w:rsid w:val="00ED3EE6"/>
    <w:rsid w:val="00ED4562"/>
    <w:rsid w:val="00ED47CE"/>
    <w:rsid w:val="00ED4B2A"/>
    <w:rsid w:val="00ED4C80"/>
    <w:rsid w:val="00ED5341"/>
    <w:rsid w:val="00ED5A38"/>
    <w:rsid w:val="00ED5B6A"/>
    <w:rsid w:val="00ED5DD1"/>
    <w:rsid w:val="00ED603D"/>
    <w:rsid w:val="00ED61BC"/>
    <w:rsid w:val="00ED62AE"/>
    <w:rsid w:val="00ED6C34"/>
    <w:rsid w:val="00ED6F13"/>
    <w:rsid w:val="00ED7004"/>
    <w:rsid w:val="00ED7024"/>
    <w:rsid w:val="00ED70AA"/>
    <w:rsid w:val="00ED7141"/>
    <w:rsid w:val="00ED7422"/>
    <w:rsid w:val="00ED7505"/>
    <w:rsid w:val="00ED7A4E"/>
    <w:rsid w:val="00ED7B31"/>
    <w:rsid w:val="00EE09C9"/>
    <w:rsid w:val="00EE1321"/>
    <w:rsid w:val="00EE1AC8"/>
    <w:rsid w:val="00EE1C97"/>
    <w:rsid w:val="00EE1F75"/>
    <w:rsid w:val="00EE25B6"/>
    <w:rsid w:val="00EE28F6"/>
    <w:rsid w:val="00EE2E13"/>
    <w:rsid w:val="00EE305E"/>
    <w:rsid w:val="00EE347A"/>
    <w:rsid w:val="00EE3AC1"/>
    <w:rsid w:val="00EE406C"/>
    <w:rsid w:val="00EE42D7"/>
    <w:rsid w:val="00EE42FC"/>
    <w:rsid w:val="00EE4470"/>
    <w:rsid w:val="00EE4B39"/>
    <w:rsid w:val="00EE4E3F"/>
    <w:rsid w:val="00EE5084"/>
    <w:rsid w:val="00EE53A3"/>
    <w:rsid w:val="00EE5652"/>
    <w:rsid w:val="00EE60AD"/>
    <w:rsid w:val="00EE6729"/>
    <w:rsid w:val="00EE67C1"/>
    <w:rsid w:val="00EE6C71"/>
    <w:rsid w:val="00EE7208"/>
    <w:rsid w:val="00EE7558"/>
    <w:rsid w:val="00EE7829"/>
    <w:rsid w:val="00EE7C5F"/>
    <w:rsid w:val="00EE7E4C"/>
    <w:rsid w:val="00EE7E78"/>
    <w:rsid w:val="00EE7F27"/>
    <w:rsid w:val="00EF0586"/>
    <w:rsid w:val="00EF11C2"/>
    <w:rsid w:val="00EF129C"/>
    <w:rsid w:val="00EF1B80"/>
    <w:rsid w:val="00EF342F"/>
    <w:rsid w:val="00EF35E2"/>
    <w:rsid w:val="00EF3B32"/>
    <w:rsid w:val="00EF3BF8"/>
    <w:rsid w:val="00EF40B5"/>
    <w:rsid w:val="00EF4873"/>
    <w:rsid w:val="00EF50DC"/>
    <w:rsid w:val="00EF55CD"/>
    <w:rsid w:val="00EF5893"/>
    <w:rsid w:val="00EF5AF0"/>
    <w:rsid w:val="00EF61BE"/>
    <w:rsid w:val="00EF760E"/>
    <w:rsid w:val="00EF79C3"/>
    <w:rsid w:val="00F003E3"/>
    <w:rsid w:val="00F007F7"/>
    <w:rsid w:val="00F00A8E"/>
    <w:rsid w:val="00F00CA9"/>
    <w:rsid w:val="00F00D84"/>
    <w:rsid w:val="00F010AB"/>
    <w:rsid w:val="00F01184"/>
    <w:rsid w:val="00F01475"/>
    <w:rsid w:val="00F0178A"/>
    <w:rsid w:val="00F0354F"/>
    <w:rsid w:val="00F038D4"/>
    <w:rsid w:val="00F03900"/>
    <w:rsid w:val="00F039AA"/>
    <w:rsid w:val="00F03B89"/>
    <w:rsid w:val="00F041BC"/>
    <w:rsid w:val="00F045B8"/>
    <w:rsid w:val="00F04AC1"/>
    <w:rsid w:val="00F04E16"/>
    <w:rsid w:val="00F05035"/>
    <w:rsid w:val="00F0614C"/>
    <w:rsid w:val="00F0634E"/>
    <w:rsid w:val="00F066F2"/>
    <w:rsid w:val="00F067EA"/>
    <w:rsid w:val="00F06C1E"/>
    <w:rsid w:val="00F07E5C"/>
    <w:rsid w:val="00F07EEF"/>
    <w:rsid w:val="00F10862"/>
    <w:rsid w:val="00F10CFD"/>
    <w:rsid w:val="00F10F1A"/>
    <w:rsid w:val="00F11128"/>
    <w:rsid w:val="00F115C6"/>
    <w:rsid w:val="00F11DE8"/>
    <w:rsid w:val="00F122F3"/>
    <w:rsid w:val="00F12371"/>
    <w:rsid w:val="00F12534"/>
    <w:rsid w:val="00F128F0"/>
    <w:rsid w:val="00F12AF3"/>
    <w:rsid w:val="00F12BD6"/>
    <w:rsid w:val="00F1300F"/>
    <w:rsid w:val="00F1358E"/>
    <w:rsid w:val="00F135B9"/>
    <w:rsid w:val="00F13A37"/>
    <w:rsid w:val="00F1480A"/>
    <w:rsid w:val="00F14B01"/>
    <w:rsid w:val="00F14C6E"/>
    <w:rsid w:val="00F14D6C"/>
    <w:rsid w:val="00F14EFA"/>
    <w:rsid w:val="00F151F6"/>
    <w:rsid w:val="00F153B1"/>
    <w:rsid w:val="00F15C26"/>
    <w:rsid w:val="00F163AB"/>
    <w:rsid w:val="00F16CF8"/>
    <w:rsid w:val="00F1723A"/>
    <w:rsid w:val="00F1730A"/>
    <w:rsid w:val="00F17529"/>
    <w:rsid w:val="00F178A4"/>
    <w:rsid w:val="00F20022"/>
    <w:rsid w:val="00F202D5"/>
    <w:rsid w:val="00F208EC"/>
    <w:rsid w:val="00F20B63"/>
    <w:rsid w:val="00F2129E"/>
    <w:rsid w:val="00F21EDE"/>
    <w:rsid w:val="00F227A8"/>
    <w:rsid w:val="00F23053"/>
    <w:rsid w:val="00F23C84"/>
    <w:rsid w:val="00F24041"/>
    <w:rsid w:val="00F245A1"/>
    <w:rsid w:val="00F2527A"/>
    <w:rsid w:val="00F256ED"/>
    <w:rsid w:val="00F257C7"/>
    <w:rsid w:val="00F2591E"/>
    <w:rsid w:val="00F25DBD"/>
    <w:rsid w:val="00F25FED"/>
    <w:rsid w:val="00F263D1"/>
    <w:rsid w:val="00F2665D"/>
    <w:rsid w:val="00F26BAE"/>
    <w:rsid w:val="00F26D81"/>
    <w:rsid w:val="00F27E20"/>
    <w:rsid w:val="00F30526"/>
    <w:rsid w:val="00F3089E"/>
    <w:rsid w:val="00F30CDC"/>
    <w:rsid w:val="00F312DB"/>
    <w:rsid w:val="00F3180F"/>
    <w:rsid w:val="00F3210B"/>
    <w:rsid w:val="00F326A2"/>
    <w:rsid w:val="00F327C0"/>
    <w:rsid w:val="00F33E75"/>
    <w:rsid w:val="00F35C86"/>
    <w:rsid w:val="00F3705E"/>
    <w:rsid w:val="00F376BC"/>
    <w:rsid w:val="00F37971"/>
    <w:rsid w:val="00F379B1"/>
    <w:rsid w:val="00F40325"/>
    <w:rsid w:val="00F407AE"/>
    <w:rsid w:val="00F41259"/>
    <w:rsid w:val="00F418F2"/>
    <w:rsid w:val="00F4252F"/>
    <w:rsid w:val="00F42798"/>
    <w:rsid w:val="00F4290B"/>
    <w:rsid w:val="00F429D3"/>
    <w:rsid w:val="00F42B13"/>
    <w:rsid w:val="00F4306F"/>
    <w:rsid w:val="00F43296"/>
    <w:rsid w:val="00F4365E"/>
    <w:rsid w:val="00F439DF"/>
    <w:rsid w:val="00F442AD"/>
    <w:rsid w:val="00F444A4"/>
    <w:rsid w:val="00F45B4D"/>
    <w:rsid w:val="00F45C50"/>
    <w:rsid w:val="00F45EB2"/>
    <w:rsid w:val="00F46961"/>
    <w:rsid w:val="00F46BCD"/>
    <w:rsid w:val="00F4745D"/>
    <w:rsid w:val="00F5078B"/>
    <w:rsid w:val="00F51518"/>
    <w:rsid w:val="00F51BFE"/>
    <w:rsid w:val="00F520EE"/>
    <w:rsid w:val="00F52699"/>
    <w:rsid w:val="00F534AC"/>
    <w:rsid w:val="00F53E26"/>
    <w:rsid w:val="00F54671"/>
    <w:rsid w:val="00F54855"/>
    <w:rsid w:val="00F54963"/>
    <w:rsid w:val="00F55BD0"/>
    <w:rsid w:val="00F55BDA"/>
    <w:rsid w:val="00F5665D"/>
    <w:rsid w:val="00F570A0"/>
    <w:rsid w:val="00F5733F"/>
    <w:rsid w:val="00F57474"/>
    <w:rsid w:val="00F57942"/>
    <w:rsid w:val="00F60345"/>
    <w:rsid w:val="00F60957"/>
    <w:rsid w:val="00F6103E"/>
    <w:rsid w:val="00F615BE"/>
    <w:rsid w:val="00F61797"/>
    <w:rsid w:val="00F619D0"/>
    <w:rsid w:val="00F61F50"/>
    <w:rsid w:val="00F62522"/>
    <w:rsid w:val="00F62E66"/>
    <w:rsid w:val="00F634FA"/>
    <w:rsid w:val="00F64282"/>
    <w:rsid w:val="00F6431A"/>
    <w:rsid w:val="00F64381"/>
    <w:rsid w:val="00F64C27"/>
    <w:rsid w:val="00F64CF4"/>
    <w:rsid w:val="00F64FB9"/>
    <w:rsid w:val="00F65223"/>
    <w:rsid w:val="00F6525D"/>
    <w:rsid w:val="00F65E4D"/>
    <w:rsid w:val="00F6674B"/>
    <w:rsid w:val="00F66E34"/>
    <w:rsid w:val="00F66F07"/>
    <w:rsid w:val="00F6720A"/>
    <w:rsid w:val="00F67388"/>
    <w:rsid w:val="00F709DB"/>
    <w:rsid w:val="00F70A8D"/>
    <w:rsid w:val="00F71103"/>
    <w:rsid w:val="00F714A1"/>
    <w:rsid w:val="00F7254D"/>
    <w:rsid w:val="00F72CB1"/>
    <w:rsid w:val="00F735CF"/>
    <w:rsid w:val="00F73ABB"/>
    <w:rsid w:val="00F73E35"/>
    <w:rsid w:val="00F73E44"/>
    <w:rsid w:val="00F740BE"/>
    <w:rsid w:val="00F7473E"/>
    <w:rsid w:val="00F747D4"/>
    <w:rsid w:val="00F748D0"/>
    <w:rsid w:val="00F74A22"/>
    <w:rsid w:val="00F74D78"/>
    <w:rsid w:val="00F750B6"/>
    <w:rsid w:val="00F75637"/>
    <w:rsid w:val="00F75785"/>
    <w:rsid w:val="00F757A4"/>
    <w:rsid w:val="00F75843"/>
    <w:rsid w:val="00F75AA6"/>
    <w:rsid w:val="00F75C5E"/>
    <w:rsid w:val="00F75F66"/>
    <w:rsid w:val="00F7611B"/>
    <w:rsid w:val="00F76760"/>
    <w:rsid w:val="00F771E0"/>
    <w:rsid w:val="00F7734F"/>
    <w:rsid w:val="00F806C5"/>
    <w:rsid w:val="00F80A37"/>
    <w:rsid w:val="00F80AEF"/>
    <w:rsid w:val="00F814AC"/>
    <w:rsid w:val="00F81749"/>
    <w:rsid w:val="00F81913"/>
    <w:rsid w:val="00F81A66"/>
    <w:rsid w:val="00F81AAE"/>
    <w:rsid w:val="00F81BB0"/>
    <w:rsid w:val="00F81E6B"/>
    <w:rsid w:val="00F8208A"/>
    <w:rsid w:val="00F82681"/>
    <w:rsid w:val="00F82871"/>
    <w:rsid w:val="00F828A5"/>
    <w:rsid w:val="00F82A40"/>
    <w:rsid w:val="00F82B76"/>
    <w:rsid w:val="00F82C39"/>
    <w:rsid w:val="00F8307F"/>
    <w:rsid w:val="00F83113"/>
    <w:rsid w:val="00F836E9"/>
    <w:rsid w:val="00F83CF8"/>
    <w:rsid w:val="00F8470B"/>
    <w:rsid w:val="00F84BD3"/>
    <w:rsid w:val="00F85172"/>
    <w:rsid w:val="00F85302"/>
    <w:rsid w:val="00F85D75"/>
    <w:rsid w:val="00F860F3"/>
    <w:rsid w:val="00F865A2"/>
    <w:rsid w:val="00F86886"/>
    <w:rsid w:val="00F86DF3"/>
    <w:rsid w:val="00F86ED4"/>
    <w:rsid w:val="00F87E9B"/>
    <w:rsid w:val="00F903F9"/>
    <w:rsid w:val="00F90B2F"/>
    <w:rsid w:val="00F9237E"/>
    <w:rsid w:val="00F92C1F"/>
    <w:rsid w:val="00F93ED4"/>
    <w:rsid w:val="00F94EE5"/>
    <w:rsid w:val="00F95260"/>
    <w:rsid w:val="00F9564D"/>
    <w:rsid w:val="00F96173"/>
    <w:rsid w:val="00F969C4"/>
    <w:rsid w:val="00F96AB0"/>
    <w:rsid w:val="00F96C8F"/>
    <w:rsid w:val="00F971A2"/>
    <w:rsid w:val="00F974C6"/>
    <w:rsid w:val="00F9780D"/>
    <w:rsid w:val="00F97F10"/>
    <w:rsid w:val="00FA124A"/>
    <w:rsid w:val="00FA23C0"/>
    <w:rsid w:val="00FA26D6"/>
    <w:rsid w:val="00FA28F7"/>
    <w:rsid w:val="00FA28FC"/>
    <w:rsid w:val="00FA2929"/>
    <w:rsid w:val="00FA3063"/>
    <w:rsid w:val="00FA3493"/>
    <w:rsid w:val="00FA37A0"/>
    <w:rsid w:val="00FA53F7"/>
    <w:rsid w:val="00FA56E8"/>
    <w:rsid w:val="00FA58B3"/>
    <w:rsid w:val="00FA6A6F"/>
    <w:rsid w:val="00FA6FDA"/>
    <w:rsid w:val="00FA7533"/>
    <w:rsid w:val="00FB0918"/>
    <w:rsid w:val="00FB0B5A"/>
    <w:rsid w:val="00FB0DA2"/>
    <w:rsid w:val="00FB15BF"/>
    <w:rsid w:val="00FB1ACA"/>
    <w:rsid w:val="00FB1DC9"/>
    <w:rsid w:val="00FB26D9"/>
    <w:rsid w:val="00FB2A96"/>
    <w:rsid w:val="00FB2AE4"/>
    <w:rsid w:val="00FB2B80"/>
    <w:rsid w:val="00FB2D3F"/>
    <w:rsid w:val="00FB30E5"/>
    <w:rsid w:val="00FB31B0"/>
    <w:rsid w:val="00FB3321"/>
    <w:rsid w:val="00FB34C8"/>
    <w:rsid w:val="00FB3984"/>
    <w:rsid w:val="00FB3B74"/>
    <w:rsid w:val="00FB41E7"/>
    <w:rsid w:val="00FB426B"/>
    <w:rsid w:val="00FB4354"/>
    <w:rsid w:val="00FB51C6"/>
    <w:rsid w:val="00FB5265"/>
    <w:rsid w:val="00FB53E9"/>
    <w:rsid w:val="00FB540C"/>
    <w:rsid w:val="00FB5ACD"/>
    <w:rsid w:val="00FB5BE4"/>
    <w:rsid w:val="00FB5F0E"/>
    <w:rsid w:val="00FB5F23"/>
    <w:rsid w:val="00FB61D4"/>
    <w:rsid w:val="00FB6666"/>
    <w:rsid w:val="00FB78DC"/>
    <w:rsid w:val="00FB7E04"/>
    <w:rsid w:val="00FC045D"/>
    <w:rsid w:val="00FC0D2E"/>
    <w:rsid w:val="00FC14D7"/>
    <w:rsid w:val="00FC17AB"/>
    <w:rsid w:val="00FC1CBB"/>
    <w:rsid w:val="00FC2199"/>
    <w:rsid w:val="00FC223B"/>
    <w:rsid w:val="00FC41FF"/>
    <w:rsid w:val="00FC5064"/>
    <w:rsid w:val="00FC5211"/>
    <w:rsid w:val="00FC5281"/>
    <w:rsid w:val="00FC5A39"/>
    <w:rsid w:val="00FC7234"/>
    <w:rsid w:val="00FC755C"/>
    <w:rsid w:val="00FC7760"/>
    <w:rsid w:val="00FC782E"/>
    <w:rsid w:val="00FC7C84"/>
    <w:rsid w:val="00FC7ED0"/>
    <w:rsid w:val="00FD06E4"/>
    <w:rsid w:val="00FD0A97"/>
    <w:rsid w:val="00FD0B28"/>
    <w:rsid w:val="00FD1EF0"/>
    <w:rsid w:val="00FD2158"/>
    <w:rsid w:val="00FD35C3"/>
    <w:rsid w:val="00FD3645"/>
    <w:rsid w:val="00FD3653"/>
    <w:rsid w:val="00FD4344"/>
    <w:rsid w:val="00FD51E0"/>
    <w:rsid w:val="00FD5774"/>
    <w:rsid w:val="00FD5C12"/>
    <w:rsid w:val="00FD64AE"/>
    <w:rsid w:val="00FD6944"/>
    <w:rsid w:val="00FD6C3C"/>
    <w:rsid w:val="00FD795A"/>
    <w:rsid w:val="00FD7B3F"/>
    <w:rsid w:val="00FE0094"/>
    <w:rsid w:val="00FE082D"/>
    <w:rsid w:val="00FE08F2"/>
    <w:rsid w:val="00FE150A"/>
    <w:rsid w:val="00FE1FD7"/>
    <w:rsid w:val="00FE25E6"/>
    <w:rsid w:val="00FE2C8F"/>
    <w:rsid w:val="00FE2EBD"/>
    <w:rsid w:val="00FE3DB4"/>
    <w:rsid w:val="00FE3DDD"/>
    <w:rsid w:val="00FE4B9B"/>
    <w:rsid w:val="00FE502F"/>
    <w:rsid w:val="00FE5419"/>
    <w:rsid w:val="00FE58B9"/>
    <w:rsid w:val="00FF081B"/>
    <w:rsid w:val="00FF0E9F"/>
    <w:rsid w:val="00FF1059"/>
    <w:rsid w:val="00FF1112"/>
    <w:rsid w:val="00FF1827"/>
    <w:rsid w:val="00FF28B4"/>
    <w:rsid w:val="00FF29BA"/>
    <w:rsid w:val="00FF3DED"/>
    <w:rsid w:val="00FF47F7"/>
    <w:rsid w:val="00FF4ACB"/>
    <w:rsid w:val="00FF4E18"/>
    <w:rsid w:val="00FF505D"/>
    <w:rsid w:val="00FF64BE"/>
    <w:rsid w:val="00FF6D0C"/>
    <w:rsid w:val="00FF6EC4"/>
    <w:rsid w:val="00FF6FE4"/>
    <w:rsid w:val="00FF715E"/>
    <w:rsid w:val="00FF71BC"/>
    <w:rsid w:val="00FF7640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0677FD"/>
  <w15:docId w15:val="{086236CD-123A-46AB-BCC6-A81FFC56E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1653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F570A0"/>
    <w:pPr>
      <w:numPr>
        <w:numId w:val="1"/>
      </w:numPr>
      <w:outlineLvl w:val="0"/>
    </w:pPr>
    <w:rPr>
      <w:rFonts w:ascii="Times New Roman" w:hAnsi="Times New Roman" w:cs="Angsana New"/>
    </w:rPr>
  </w:style>
  <w:style w:type="paragraph" w:styleId="Heading2">
    <w:name w:val="heading 2"/>
    <w:basedOn w:val="Heading3"/>
    <w:next w:val="BodyText"/>
    <w:qFormat/>
    <w:rsid w:val="00F570A0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F570A0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F570A0"/>
    <w:pPr>
      <w:outlineLvl w:val="3"/>
    </w:pPr>
  </w:style>
  <w:style w:type="paragraph" w:styleId="Heading5">
    <w:name w:val="heading 5"/>
    <w:basedOn w:val="Normal"/>
    <w:next w:val="Normal"/>
    <w:qFormat/>
    <w:rsid w:val="00F570A0"/>
    <w:pPr>
      <w:outlineLvl w:val="4"/>
    </w:pPr>
  </w:style>
  <w:style w:type="paragraph" w:styleId="Heading6">
    <w:name w:val="heading 6"/>
    <w:basedOn w:val="Normal"/>
    <w:next w:val="Normal"/>
    <w:qFormat/>
    <w:rsid w:val="00F570A0"/>
    <w:pPr>
      <w:outlineLvl w:val="5"/>
    </w:pPr>
  </w:style>
  <w:style w:type="paragraph" w:styleId="Heading7">
    <w:name w:val="heading 7"/>
    <w:basedOn w:val="Normal"/>
    <w:next w:val="Normal"/>
    <w:qFormat/>
    <w:rsid w:val="00F570A0"/>
    <w:pPr>
      <w:outlineLvl w:val="6"/>
    </w:pPr>
  </w:style>
  <w:style w:type="paragraph" w:styleId="Heading8">
    <w:name w:val="heading 8"/>
    <w:basedOn w:val="Normal"/>
    <w:next w:val="Normal"/>
    <w:qFormat/>
    <w:rsid w:val="00F570A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F570A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1"/>
    <w:qFormat/>
    <w:rsid w:val="00F570A0"/>
    <w:pPr>
      <w:spacing w:after="260"/>
    </w:pPr>
    <w:rPr>
      <w:rFonts w:ascii="CG Times (W1)" w:hAnsi="CG Times (W1)"/>
    </w:rPr>
  </w:style>
  <w:style w:type="paragraph" w:styleId="Footer">
    <w:name w:val="footer"/>
    <w:basedOn w:val="Normal"/>
    <w:link w:val="FooterChar"/>
    <w:uiPriority w:val="99"/>
    <w:rsid w:val="00F570A0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rsid w:val="00F570A0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F570A0"/>
    <w:pPr>
      <w:ind w:left="340" w:hanging="340"/>
    </w:pPr>
  </w:style>
  <w:style w:type="paragraph" w:styleId="ListBullet2">
    <w:name w:val="List Bullet 2"/>
    <w:basedOn w:val="ListBullet"/>
    <w:rsid w:val="00F570A0"/>
    <w:pPr>
      <w:ind w:left="680"/>
    </w:pPr>
  </w:style>
  <w:style w:type="paragraph" w:styleId="BodyTextIndent">
    <w:name w:val="Body Text Indent"/>
    <w:basedOn w:val="BodyText"/>
    <w:link w:val="BodyTextIndentChar"/>
    <w:rsid w:val="00F570A0"/>
    <w:pPr>
      <w:ind w:left="340"/>
    </w:pPr>
    <w:rPr>
      <w:rFonts w:ascii="Times New Roman" w:hAnsi="Times New Roman"/>
    </w:rPr>
  </w:style>
  <w:style w:type="paragraph" w:customStyle="1" w:styleId="zfaxdetails">
    <w:name w:val="zfax details"/>
    <w:basedOn w:val="Normal"/>
    <w:rsid w:val="00F570A0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F570A0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F570A0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F570A0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F570A0"/>
    <w:pPr>
      <w:keepNext/>
      <w:spacing w:before="520"/>
    </w:pPr>
  </w:style>
  <w:style w:type="paragraph" w:customStyle="1" w:styleId="Graphic">
    <w:name w:val="Graphic"/>
    <w:basedOn w:val="Signature"/>
    <w:rsid w:val="00F570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F570A0"/>
    <w:pPr>
      <w:spacing w:line="240" w:lineRule="auto"/>
    </w:pPr>
  </w:style>
  <w:style w:type="paragraph" w:customStyle="1" w:styleId="zdetails">
    <w:name w:val="zdetails"/>
    <w:basedOn w:val="Normal"/>
    <w:rsid w:val="00F570A0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F570A0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uiPriority w:val="99"/>
    <w:rsid w:val="00F570A0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F570A0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F570A0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F570A0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F570A0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F570A0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F570A0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F570A0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uiPriority w:val="99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BodyTextIndent3">
    <w:name w:val="Body Text Indent 3"/>
    <w:basedOn w:val="Normal"/>
    <w:rsid w:val="005A4F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hAnsi="Arial" w:cs="Times New Roman"/>
      <w:sz w:val="16"/>
      <w:szCs w:val="16"/>
      <w:lang w:val="en-US"/>
    </w:rPr>
  </w:style>
  <w:style w:type="character" w:customStyle="1" w:styleId="Heading1Char">
    <w:name w:val="Heading 1 Char"/>
    <w:link w:val="Heading1"/>
    <w:rsid w:val="001B74A3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CB05A8"/>
    <w:rPr>
      <w:rFonts w:cs="Angsana New"/>
      <w:sz w:val="22"/>
      <w:szCs w:val="22"/>
      <w:lang w:val="en-GB" w:eastAsia="en-US" w:bidi="th-TH"/>
    </w:rPr>
  </w:style>
  <w:style w:type="paragraph" w:styleId="TOC3">
    <w:name w:val="toc 3"/>
    <w:basedOn w:val="Normal"/>
    <w:next w:val="Normal"/>
    <w:autoRedefine/>
    <w:semiHidden/>
    <w:rsid w:val="00847976"/>
    <w:pPr>
      <w:ind w:left="440"/>
    </w:pPr>
  </w:style>
  <w:style w:type="table" w:customStyle="1" w:styleId="TableGrid1">
    <w:name w:val="Table Grid1"/>
    <w:basedOn w:val="TableNormal"/>
    <w:next w:val="TableGrid"/>
    <w:rsid w:val="0084797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Å§ª×Í T"/>
    <w:basedOn w:val="Normal"/>
    <w:rsid w:val="005815C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TableofFigures">
    <w:name w:val="table of figures"/>
    <w:basedOn w:val="Normal"/>
    <w:next w:val="Normal"/>
    <w:semiHidden/>
    <w:rsid w:val="00C464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0C6DA9"/>
    <w:pPr>
      <w:widowControl w:val="0"/>
      <w:tabs>
        <w:tab w:val="left" w:pos="227"/>
      </w:tabs>
      <w:adjustRightInd w:val="0"/>
      <w:spacing w:after="0"/>
      <w:ind w:left="227" w:hanging="227"/>
      <w:jc w:val="both"/>
      <w:textAlignment w:val="baseline"/>
    </w:pPr>
    <w:rPr>
      <w:rFonts w:cs="Times New Roman"/>
      <w:sz w:val="18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106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link w:val="BodyTextIndent"/>
    <w:rsid w:val="00A94B9C"/>
    <w:rPr>
      <w:rFonts w:ascii="Times New Roman" w:hAnsi="Times New Roman"/>
      <w:sz w:val="22"/>
      <w:szCs w:val="22"/>
      <w:lang w:val="en-GB"/>
    </w:rPr>
  </w:style>
  <w:style w:type="paragraph" w:customStyle="1" w:styleId="Default">
    <w:name w:val="Default"/>
    <w:rsid w:val="001810A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23917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523917"/>
    <w:rPr>
      <w:rFonts w:ascii="Tahoma" w:hAnsi="Tahoma"/>
      <w:sz w:val="16"/>
      <w:lang w:val="en-GB"/>
    </w:rPr>
  </w:style>
  <w:style w:type="paragraph" w:styleId="NormalWeb">
    <w:name w:val="Normal (Web)"/>
    <w:basedOn w:val="Normal"/>
    <w:uiPriority w:val="99"/>
    <w:unhideWhenUsed/>
    <w:rsid w:val="0015025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character" w:customStyle="1" w:styleId="HeaderChar">
    <w:name w:val="Header Char"/>
    <w:link w:val="Header"/>
    <w:uiPriority w:val="99"/>
    <w:locked/>
    <w:rsid w:val="00117B13"/>
    <w:rPr>
      <w:rFonts w:ascii="Times New Roman" w:hAnsi="Times New Roman" w:cs="CG Times (W1)"/>
      <w:i/>
      <w:iCs/>
      <w:sz w:val="18"/>
      <w:szCs w:val="18"/>
      <w:lang w:val="en-GB"/>
    </w:rPr>
  </w:style>
  <w:style w:type="paragraph" w:customStyle="1" w:styleId="1">
    <w:name w:val="ลักษณะ1"/>
    <w:basedOn w:val="Normal"/>
    <w:rsid w:val="004A59CA"/>
    <w:pPr>
      <w:pBdr>
        <w:bottom w:val="single" w:sz="6" w:space="1" w:color="auto"/>
      </w:pBdr>
      <w:spacing w:line="240" w:lineRule="auto"/>
      <w:jc w:val="right"/>
    </w:pPr>
    <w:rPr>
      <w:rFonts w:ascii="Angsana New" w:eastAsia="SimSun" w:hAnsi="Angsana New"/>
      <w:sz w:val="26"/>
      <w:szCs w:val="24"/>
      <w:lang w:val="en-US" w:eastAsia="zh-CN"/>
    </w:rPr>
  </w:style>
  <w:style w:type="paragraph" w:styleId="EndnoteText">
    <w:name w:val="endnote text"/>
    <w:basedOn w:val="Normal"/>
    <w:link w:val="EndnoteTextChar"/>
    <w:rsid w:val="006B1F53"/>
    <w:rPr>
      <w:sz w:val="20"/>
      <w:szCs w:val="25"/>
    </w:rPr>
  </w:style>
  <w:style w:type="character" w:customStyle="1" w:styleId="EndnoteTextChar">
    <w:name w:val="Endnote Text Char"/>
    <w:link w:val="EndnoteText"/>
    <w:rsid w:val="006B1F53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6B1F53"/>
    <w:rPr>
      <w:vertAlign w:val="superscript"/>
    </w:rPr>
  </w:style>
  <w:style w:type="character" w:styleId="CommentReference">
    <w:name w:val="annotation reference"/>
    <w:uiPriority w:val="99"/>
    <w:rsid w:val="00F617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61797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F61797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61797"/>
    <w:rPr>
      <w:b/>
      <w:bCs/>
    </w:rPr>
  </w:style>
  <w:style w:type="character" w:customStyle="1" w:styleId="CommentSubjectChar">
    <w:name w:val="Comment Subject Char"/>
    <w:link w:val="CommentSubject"/>
    <w:rsid w:val="00F61797"/>
    <w:rPr>
      <w:rFonts w:ascii="Times New Roman" w:hAnsi="Times New Roman"/>
      <w:b/>
      <w:bCs/>
      <w:szCs w:val="25"/>
      <w:lang w:val="en-GB"/>
    </w:rPr>
  </w:style>
  <w:style w:type="character" w:customStyle="1" w:styleId="FooterChar">
    <w:name w:val="Footer Char"/>
    <w:link w:val="Footer"/>
    <w:uiPriority w:val="99"/>
    <w:rsid w:val="008C31D3"/>
    <w:rPr>
      <w:rFonts w:ascii="Times New Roman" w:hAnsi="Times New Roman" w:cs="CG Times (W1)"/>
      <w:sz w:val="18"/>
      <w:szCs w:val="18"/>
      <w:lang w:val="en-GB"/>
    </w:rPr>
  </w:style>
  <w:style w:type="character" w:customStyle="1" w:styleId="Heading9Char">
    <w:name w:val="Heading 9 Char"/>
    <w:basedOn w:val="DefaultParagraphFont"/>
    <w:link w:val="Heading9"/>
    <w:rsid w:val="003731EC"/>
    <w:rPr>
      <w:rFonts w:ascii="Times New Roman" w:hAnsi="Times New Roman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798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8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56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5615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1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69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49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39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65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2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92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04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4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716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40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6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08F4605B1A46419CDA3011C260142C" ma:contentTypeVersion="10" ma:contentTypeDescription="Create a new document." ma:contentTypeScope="" ma:versionID="75375b37031bde4cfeabe34487d878ad">
  <xsd:schema xmlns:xsd="http://www.w3.org/2001/XMLSchema" xmlns:xs="http://www.w3.org/2001/XMLSchema" xmlns:p="http://schemas.microsoft.com/office/2006/metadata/properties" xmlns:ns2="502a87b4-b43f-4e41-898d-ef3275a322c6" targetNamespace="http://schemas.microsoft.com/office/2006/metadata/properties" ma:root="true" ma:fieldsID="804217bf02fdf61425a06891ee800e8e" ns2:_="">
    <xsd:import namespace="502a87b4-b43f-4e41-898d-ef3275a322c6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2a87b4-b43f-4e41-898d-ef3275a322c6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502a87b4-b43f-4e41-898d-ef3275a322c6" xsi:nil="true"/>
    <Reviewer_x0020_Sign_x002d_off xmlns="502a87b4-b43f-4e41-898d-ef3275a322c6" xsi:nil="true"/>
  </documentManagement>
</p:properties>
</file>

<file path=customXml/itemProps1.xml><?xml version="1.0" encoding="utf-8"?>
<ds:datastoreItem xmlns:ds="http://schemas.openxmlformats.org/officeDocument/2006/customXml" ds:itemID="{FD3F5D49-C7C4-47ED-8C84-104510DF46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7F4330-25A1-4999-BDDF-380503B30C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2a87b4-b43f-4e41-898d-ef3275a322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9D4E91-F005-477E-9169-52F5C40375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C42D61-055E-4401-955C-1932E26F2098}">
  <ds:schemaRefs>
    <ds:schemaRef ds:uri="http://schemas.microsoft.com/office/2006/metadata/properties"/>
    <ds:schemaRef ds:uri="http://schemas.microsoft.com/office/infopath/2007/PartnerControls"/>
    <ds:schemaRef ds:uri="502a87b4-b43f-4e41-898d-ef3275a322c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3868</TotalTime>
  <Pages>60</Pages>
  <Words>14425</Words>
  <Characters>82229</Characters>
  <Application>Microsoft Office Word</Application>
  <DocSecurity>0</DocSecurity>
  <Lines>685</Lines>
  <Paragraphs>192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KIS Facsimile v1.2</vt:lpstr>
      <vt:lpstr>KIS Facsimile v1.2</vt:lpstr>
    </vt:vector>
  </TitlesOfParts>
  <Company>KPMG</Company>
  <LinksUpToDate>false</LinksUpToDate>
  <CharactersWithSpaces>96462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IDz B-BoY</dc:creator>
  <cp:keywords/>
  <cp:lastModifiedBy>chanon</cp:lastModifiedBy>
  <cp:revision>687</cp:revision>
  <cp:lastPrinted>2022-02-22T04:20:00Z</cp:lastPrinted>
  <dcterms:created xsi:type="dcterms:W3CDTF">2021-02-16T02:13:00Z</dcterms:created>
  <dcterms:modified xsi:type="dcterms:W3CDTF">2022-02-23T11:10:00Z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0x0101003F08F4605B1A46419CDA3011C260142C</vt:lpwstr>
  </property>
</Properties>
</file>