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9B0F8E" w:rsidRPr="000128F8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84508F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1220" w:rsidRPr="008450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F2E0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F2E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563ABC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3ABC" w:rsidRPr="000128F8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563ABC" w:rsidRPr="000128F8" w:rsidRDefault="00563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63ABC" w:rsidRPr="000128F8" w:rsidRDefault="00563ABC" w:rsidP="00A516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275086" w:rsidRPr="000128F8" w:rsidRDefault="0055643D" w:rsidP="00A516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B0F8E" w:rsidRPr="000128F8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0128F8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1632" w:rsidRPr="000128F8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0128F8" w:rsidRDefault="0055643D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55643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84508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50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B1220" w:rsidRPr="008450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จากผลขาดทุนของสัญญาก่อสร้าง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DA7E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C53AE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9B0F8E" w:rsidRPr="000128F8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53AE2" w:rsidRPr="000128F8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53AE2" w:rsidRPr="000128F8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53AE2" w:rsidRPr="000128F8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60103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</w:t>
            </w:r>
            <w:r w:rsidRPr="008450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8450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นทุนในการจัดจำหน่าย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96793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563A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lastRenderedPageBreak/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41D0" w:rsidRPr="000128F8" w:rsidRDefault="007041D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  <w:p w:rsidR="00A552BC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041D0" w:rsidRPr="000128F8" w:rsidRDefault="007041D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</w:t>
            </w:r>
            <w:r w:rsidR="000C48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่</w:t>
            </w:r>
            <w:r w:rsidRPr="000128F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41C7A" w:rsidRPr="000128F8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63A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0128F8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F41C7A" w:rsidRPr="000128F8" w:rsidRDefault="00A552BC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1045" w:rsidRPr="000128F8" w:rsidTr="006D2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71045" w:rsidRPr="000128F8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28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271045" w:rsidRPr="000128F8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271045" w:rsidRPr="000128F8" w:rsidRDefault="00271045" w:rsidP="006D2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C8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747" w:rsidRPr="00271045" w:rsidRDefault="001D5747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5747" w:rsidRPr="000128F8" w:rsidRDefault="001D5747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1D5747" w:rsidRPr="000128F8" w:rsidRDefault="001D5747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71032" w:rsidRPr="000128F8" w:rsidRDefault="003710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032" w:rsidRPr="000128F8" w:rsidRDefault="0037103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371032" w:rsidRPr="000128F8" w:rsidRDefault="00371032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0128F8" w:rsidRDefault="007F60E4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0F8E" w:rsidRPr="000128F8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0128F8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0128F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0128F8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0128F8">
        <w:rPr>
          <w:rFonts w:ascii="Angsana New" w:hAnsi="Angsana New" w:hint="cs"/>
          <w:sz w:val="30"/>
          <w:szCs w:val="30"/>
          <w:cs/>
        </w:rPr>
        <w:t>คณะ</w:t>
      </w:r>
      <w:r w:rsidRPr="000128F8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84508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84508F">
        <w:rPr>
          <w:rFonts w:ascii="Angsana New" w:hAnsi="Angsana New"/>
          <w:sz w:val="30"/>
          <w:szCs w:val="30"/>
        </w:rPr>
        <w:t>2</w:t>
      </w:r>
      <w:r w:rsidR="00215BA6" w:rsidRPr="0084508F">
        <w:rPr>
          <w:rFonts w:ascii="Angsana New" w:hAnsi="Angsana New"/>
          <w:sz w:val="30"/>
          <w:szCs w:val="30"/>
        </w:rPr>
        <w:t>3</w:t>
      </w:r>
      <w:r w:rsidR="00D64A23" w:rsidRPr="0084508F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97734" w:rsidRPr="0084508F">
        <w:rPr>
          <w:rFonts w:ascii="Angsana New" w:hAnsi="Angsana New"/>
          <w:sz w:val="30"/>
          <w:szCs w:val="30"/>
        </w:rPr>
        <w:t>256</w:t>
      </w:r>
      <w:r w:rsidR="00215BA6" w:rsidRPr="0084508F">
        <w:rPr>
          <w:rFonts w:ascii="Angsana New" w:hAnsi="Angsana New"/>
          <w:sz w:val="30"/>
          <w:szCs w:val="30"/>
        </w:rPr>
        <w:t>5</w:t>
      </w:r>
    </w:p>
    <w:p w:rsidR="007D451A" w:rsidRPr="000128F8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0128F8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128F8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128F8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0128F8" w:rsidRDefault="00A552BC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4"/>
        <w:jc w:val="both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0128F8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0128F8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0128F8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0128F8" w:rsidRDefault="00A552BC" w:rsidP="00A552BC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 xml:space="preserve"> :</w:t>
      </w:r>
      <w:r w:rsidRPr="000128F8">
        <w:rPr>
          <w:rFonts w:ascii="Angsana New" w:hAnsi="Angsana New"/>
          <w:sz w:val="30"/>
          <w:szCs w:val="30"/>
        </w:rPr>
        <w:tab/>
        <w:t>50</w:t>
      </w:r>
      <w:r w:rsidRPr="000128F8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0128F8">
        <w:rPr>
          <w:rFonts w:ascii="Angsana New" w:hAnsi="Angsana New"/>
          <w:sz w:val="30"/>
          <w:szCs w:val="30"/>
        </w:rPr>
        <w:t>47</w:t>
      </w:r>
      <w:r w:rsidRPr="000128F8">
        <w:rPr>
          <w:rFonts w:ascii="Angsana New" w:hAnsi="Angsana New"/>
          <w:sz w:val="30"/>
          <w:szCs w:val="30"/>
          <w:cs/>
        </w:rPr>
        <w:t xml:space="preserve"> แยก </w:t>
      </w:r>
      <w:r w:rsidRPr="000128F8">
        <w:rPr>
          <w:rFonts w:ascii="Angsana New" w:hAnsi="Angsana New"/>
          <w:sz w:val="30"/>
          <w:szCs w:val="30"/>
        </w:rPr>
        <w:t>20</w:t>
      </w:r>
      <w:r w:rsidRPr="000128F8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0128F8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0128F8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0128F8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0128F8">
        <w:rPr>
          <w:rFonts w:ascii="Angsana New" w:hAnsi="Angsana New"/>
          <w:sz w:val="30"/>
          <w:szCs w:val="30"/>
          <w:cs/>
        </w:rPr>
        <w:tab/>
      </w:r>
      <w:r w:rsidR="00A552BC" w:rsidRPr="000128F8">
        <w:rPr>
          <w:rFonts w:ascii="Angsana New" w:hAnsi="Angsana New"/>
          <w:sz w:val="30"/>
          <w:szCs w:val="30"/>
          <w:cs/>
        </w:rPr>
        <w:tab/>
        <w:t>:</w:t>
      </w:r>
      <w:r w:rsidR="00A552BC" w:rsidRPr="000128F8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0128F8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0128F8">
        <w:rPr>
          <w:rFonts w:ascii="Angsana New" w:hAnsi="Angsana New"/>
          <w:sz w:val="30"/>
          <w:szCs w:val="30"/>
        </w:rPr>
        <w:t xml:space="preserve">2 </w:t>
      </w:r>
      <w:r w:rsidR="00A552BC" w:rsidRPr="000128F8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สุโขทัย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</w:rPr>
        <w:tab/>
        <w:t xml:space="preserve">221 </w:t>
      </w:r>
      <w:r w:rsidRPr="000128F8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128F8">
        <w:rPr>
          <w:rFonts w:ascii="Angsana New" w:hAnsi="Angsana New"/>
          <w:sz w:val="30"/>
          <w:szCs w:val="30"/>
        </w:rPr>
        <w:t>4</w:t>
      </w:r>
      <w:r w:rsidRPr="000128F8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0128F8">
        <w:rPr>
          <w:rFonts w:ascii="Angsana New" w:hAnsi="Angsana New" w:hint="cs"/>
          <w:sz w:val="30"/>
          <w:szCs w:val="30"/>
          <w:cs/>
        </w:rPr>
        <w:t>สุโขทัย</w:t>
      </w:r>
      <w:r w:rsidRPr="000128F8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บุรีรัมย์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</w:rPr>
        <w:tab/>
        <w:t xml:space="preserve">333 </w:t>
      </w:r>
      <w:r w:rsidRPr="000128F8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128F8">
        <w:rPr>
          <w:rFonts w:ascii="Angsana New" w:hAnsi="Angsana New"/>
          <w:sz w:val="30"/>
          <w:szCs w:val="30"/>
        </w:rPr>
        <w:t>16</w:t>
      </w:r>
      <w:r w:rsidRPr="000128F8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0128F8">
        <w:rPr>
          <w:rFonts w:ascii="Angsana New" w:hAnsi="Angsana New"/>
          <w:sz w:val="30"/>
          <w:szCs w:val="30"/>
        </w:rPr>
        <w:tab/>
      </w:r>
      <w:r w:rsidRPr="000128F8">
        <w:rPr>
          <w:rFonts w:ascii="Angsana New" w:hAnsi="Angsana New"/>
          <w:sz w:val="30"/>
          <w:szCs w:val="30"/>
          <w:cs/>
        </w:rPr>
        <w:t xml:space="preserve"> </w:t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>34</w:t>
      </w:r>
      <w:r w:rsidRPr="000128F8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128F8">
        <w:rPr>
          <w:rFonts w:ascii="Angsana New" w:hAnsi="Angsana New"/>
          <w:sz w:val="30"/>
          <w:szCs w:val="30"/>
        </w:rPr>
        <w:t xml:space="preserve">4 </w:t>
      </w:r>
      <w:r w:rsidRPr="000128F8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ขอนแก่น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>113</w:t>
      </w:r>
      <w:r w:rsidRPr="000128F8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128F8">
        <w:rPr>
          <w:rFonts w:ascii="Angsana New" w:hAnsi="Angsana New"/>
          <w:sz w:val="30"/>
          <w:szCs w:val="30"/>
        </w:rPr>
        <w:t xml:space="preserve">4 </w:t>
      </w:r>
      <w:r w:rsidRPr="000128F8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ลำพูน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 xml:space="preserve">131 </w:t>
      </w:r>
      <w:r w:rsidRPr="000128F8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128F8">
        <w:rPr>
          <w:rFonts w:ascii="Angsana New" w:hAnsi="Angsana New"/>
          <w:sz w:val="30"/>
          <w:szCs w:val="30"/>
        </w:rPr>
        <w:t>15</w:t>
      </w:r>
      <w:r w:rsidRPr="000128F8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สาขา ชลบุรี</w:t>
      </w:r>
      <w:r w:rsidRPr="000128F8">
        <w:rPr>
          <w:rFonts w:ascii="Angsana New" w:hAnsi="Angsana New"/>
          <w:sz w:val="30"/>
          <w:szCs w:val="30"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>: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>999</w:t>
      </w:r>
      <w:r w:rsidRPr="000128F8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128F8">
        <w:rPr>
          <w:rFonts w:ascii="Angsana New" w:hAnsi="Angsana New"/>
          <w:sz w:val="30"/>
          <w:szCs w:val="30"/>
        </w:rPr>
        <w:t>5</w:t>
      </w:r>
      <w:r w:rsidRPr="000128F8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ab/>
      </w:r>
      <w:r w:rsidRPr="000128F8">
        <w:rPr>
          <w:rFonts w:ascii="Angsana New" w:hAnsi="Angsana New"/>
          <w:sz w:val="30"/>
          <w:szCs w:val="30"/>
          <w:cs/>
        </w:rPr>
        <w:t>: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</w:rPr>
        <w:t>41</w:t>
      </w:r>
      <w:r w:rsidRPr="000128F8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128F8">
        <w:rPr>
          <w:rFonts w:ascii="Angsana New" w:hAnsi="Angsana New"/>
          <w:sz w:val="30"/>
          <w:szCs w:val="30"/>
        </w:rPr>
        <w:t>7</w:t>
      </w:r>
      <w:r w:rsidRPr="000128F8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0128F8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  <w:t xml:space="preserve">: </w:t>
      </w:r>
      <w:r w:rsidRPr="000128F8">
        <w:rPr>
          <w:rFonts w:ascii="Angsana New" w:hAnsi="Angsana New"/>
          <w:sz w:val="30"/>
          <w:szCs w:val="30"/>
        </w:rPr>
        <w:t>160</w:t>
      </w:r>
      <w:r w:rsidRPr="000128F8">
        <w:rPr>
          <w:rFonts w:ascii="Angsana New" w:hAnsi="Angsana New"/>
          <w:sz w:val="30"/>
          <w:szCs w:val="30"/>
          <w:cs/>
        </w:rPr>
        <w:t>-</w:t>
      </w:r>
      <w:r w:rsidRPr="000128F8">
        <w:rPr>
          <w:rFonts w:ascii="Angsana New" w:hAnsi="Angsana New"/>
          <w:sz w:val="30"/>
          <w:szCs w:val="30"/>
        </w:rPr>
        <w:t xml:space="preserve">161 </w:t>
      </w:r>
      <w:r w:rsidRPr="000128F8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0128F8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/>
          <w:sz w:val="30"/>
          <w:szCs w:val="30"/>
          <w:cs/>
        </w:rPr>
        <w:tab/>
      </w:r>
      <w:r w:rsidRPr="000128F8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0128F8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7D451A" w:rsidRDefault="007D451A" w:rsidP="005C5777">
      <w:pPr>
        <w:pStyle w:val="block"/>
        <w:spacing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0128F8">
        <w:rPr>
          <w:rFonts w:ascii="Angsana New" w:hAnsi="Angsana New"/>
          <w:sz w:val="30"/>
          <w:szCs w:val="30"/>
        </w:rPr>
        <w:t xml:space="preserve">25 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0128F8">
        <w:rPr>
          <w:rFonts w:ascii="Angsana New" w:hAnsi="Angsana New"/>
          <w:sz w:val="30"/>
          <w:szCs w:val="30"/>
        </w:rPr>
        <w:t xml:space="preserve">2562 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0128F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0128F8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0128F8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0128F8">
        <w:rPr>
          <w:rFonts w:ascii="Angsana New" w:hAnsi="Angsana New"/>
          <w:sz w:val="30"/>
          <w:szCs w:val="30"/>
          <w:rtl/>
          <w:cs/>
        </w:rPr>
        <w:t xml:space="preserve"> </w:t>
      </w:r>
      <w:r w:rsidRPr="000128F8">
        <w:rPr>
          <w:rFonts w:ascii="Angsana New" w:hAnsi="Angsana New"/>
          <w:sz w:val="30"/>
          <w:szCs w:val="30"/>
        </w:rPr>
        <w:t>1</w:t>
      </w:r>
      <w:r w:rsidRPr="000128F8">
        <w:rPr>
          <w:rFonts w:ascii="Angsana New" w:hAnsi="Angsana New"/>
          <w:sz w:val="30"/>
          <w:szCs w:val="30"/>
          <w:rtl/>
          <w:cs/>
        </w:rPr>
        <w:t>/</w:t>
      </w:r>
      <w:r w:rsidRPr="000128F8">
        <w:rPr>
          <w:rFonts w:ascii="Angsana New" w:hAnsi="Angsana New"/>
          <w:sz w:val="30"/>
          <w:szCs w:val="30"/>
        </w:rPr>
        <w:t>2562</w:t>
      </w:r>
      <w:r w:rsidRPr="000128F8">
        <w:rPr>
          <w:rFonts w:ascii="Angsana New" w:hAnsi="Angsana New"/>
          <w:sz w:val="30"/>
          <w:szCs w:val="30"/>
          <w:rtl/>
          <w:cs/>
        </w:rPr>
        <w:t xml:space="preserve"> 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0128F8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0128F8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0128F8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0128F8" w:rsidRDefault="00A552BC" w:rsidP="005C5777">
      <w:pPr>
        <w:pStyle w:val="block"/>
        <w:spacing w:after="0"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128F8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0128F8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0128F8">
        <w:rPr>
          <w:rFonts w:ascii="Angsana New" w:hAnsi="Angsana New" w:cs="Angsana New" w:hint="cs"/>
          <w:sz w:val="30"/>
          <w:szCs w:val="30"/>
          <w:cs/>
          <w:lang w:bidi="th-TH"/>
        </w:rPr>
        <w:t>ถือหุ้น</w:t>
      </w:r>
      <w:r w:rsidRPr="00845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ร้อยละ </w:t>
      </w:r>
      <w:r w:rsidR="005C611F" w:rsidRPr="0084508F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84508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84508F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84508F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84508F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A552BC" w:rsidRPr="000128F8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:rsidR="005C611F" w:rsidRPr="0084508F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4508F">
        <w:rPr>
          <w:rFonts w:ascii="Angsana New" w:hAnsi="Angsana New" w:hint="cs"/>
          <w:sz w:val="30"/>
          <w:szCs w:val="30"/>
          <w:cs/>
        </w:rPr>
        <w:t>ประกอบธุร</w:t>
      </w:r>
      <w:r w:rsidRPr="0084508F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84508F">
        <w:rPr>
          <w:rFonts w:ascii="Angsana New" w:hAnsi="Angsana New" w:hint="cs"/>
          <w:sz w:val="30"/>
          <w:szCs w:val="30"/>
          <w:cs/>
        </w:rPr>
        <w:t>จ</w:t>
      </w:r>
    </w:p>
    <w:p w:rsidR="005C611F" w:rsidRPr="0084508F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4508F">
        <w:rPr>
          <w:rFonts w:ascii="Angsana New" w:hAnsi="Angsana New"/>
          <w:sz w:val="30"/>
          <w:szCs w:val="30"/>
          <w:cs/>
        </w:rPr>
        <w:t>บริษัท</w:t>
      </w:r>
      <w:r w:rsidRPr="0084508F">
        <w:rPr>
          <w:rFonts w:ascii="Angsana New" w:hAnsi="Angsana New" w:hint="cs"/>
          <w:sz w:val="30"/>
          <w:szCs w:val="30"/>
          <w:cs/>
        </w:rPr>
        <w:t xml:space="preserve"> </w:t>
      </w:r>
      <w:r w:rsidRPr="0084508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5C611F" w:rsidRDefault="005C611F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4508F">
        <w:rPr>
          <w:rFonts w:ascii="Angsana New" w:hAnsi="Angsana New"/>
          <w:sz w:val="30"/>
          <w:szCs w:val="30"/>
          <w:cs/>
        </w:rPr>
        <w:t>บริษัท</w:t>
      </w:r>
      <w:r w:rsidRPr="0084508F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84508F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84508F">
        <w:rPr>
          <w:rFonts w:ascii="Angsana New" w:hAnsi="Angsana New" w:hint="cs"/>
          <w:sz w:val="30"/>
          <w:szCs w:val="30"/>
          <w:cs/>
        </w:rPr>
        <w:t>จำหน่าย</w:t>
      </w:r>
      <w:r w:rsidRPr="0084508F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84508F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115</w:t>
      </w:r>
      <w:r w:rsidRPr="0084508F">
        <w:rPr>
          <w:rFonts w:ascii="Angsana New" w:hAnsi="Angsana New"/>
          <w:sz w:val="30"/>
          <w:szCs w:val="30"/>
        </w:rPr>
        <w:t>KV</w:t>
      </w:r>
      <w:r w:rsidRPr="0084508F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</w:p>
    <w:p w:rsidR="00F94B1A" w:rsidRPr="0084508F" w:rsidRDefault="00F94B1A" w:rsidP="005C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C74F5" w:rsidRPr="0084508F" w:rsidRDefault="004C74F5" w:rsidP="004C7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4508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การแพร่ระบาดของโรคติดเชื้อไวรัสโคโรนา </w:t>
      </w:r>
      <w:r w:rsidRPr="0084508F">
        <w:rPr>
          <w:rFonts w:ascii="Angsana New" w:hAnsi="Angsana New"/>
          <w:b/>
          <w:bCs/>
          <w:sz w:val="30"/>
          <w:szCs w:val="30"/>
        </w:rPr>
        <w:t>2019</w:t>
      </w:r>
    </w:p>
    <w:p w:rsidR="00F160D5" w:rsidRDefault="004C74F5" w:rsidP="004C7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508F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84508F">
        <w:rPr>
          <w:rFonts w:ascii="Angsana New" w:hAnsi="Angsana New"/>
          <w:sz w:val="30"/>
          <w:szCs w:val="30"/>
        </w:rPr>
        <w:t xml:space="preserve">2019 (COVID-19) </w:t>
      </w:r>
      <w:r w:rsidRPr="0084508F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</w:t>
      </w:r>
      <w:r w:rsidRPr="0084508F">
        <w:rPr>
          <w:rFonts w:ascii="Angsana New" w:hAnsi="Angsana New" w:hint="cs"/>
          <w:sz w:val="30"/>
          <w:szCs w:val="30"/>
          <w:cs/>
        </w:rPr>
        <w:t>หก</w:t>
      </w:r>
      <w:r w:rsidRPr="0084508F">
        <w:rPr>
          <w:rFonts w:ascii="Angsana New" w:hAnsi="Angsana New"/>
          <w:sz w:val="30"/>
          <w:szCs w:val="30"/>
          <w:cs/>
        </w:rPr>
        <w:t>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84508F">
        <w:rPr>
          <w:rFonts w:ascii="Angsana New" w:hAnsi="Angsana New" w:hint="cs"/>
          <w:sz w:val="30"/>
          <w:szCs w:val="30"/>
          <w:cs/>
        </w:rPr>
        <w:t>กลุ่ม</w:t>
      </w:r>
      <w:r w:rsidRPr="0084508F">
        <w:rPr>
          <w:rFonts w:ascii="Angsana New" w:hAnsi="Angsana New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</w:t>
      </w:r>
      <w:r w:rsidRPr="0076031C">
        <w:rPr>
          <w:rFonts w:ascii="Angsana New" w:hAnsi="Angsana New"/>
          <w:sz w:val="30"/>
          <w:szCs w:val="30"/>
          <w:cs/>
        </w:rPr>
        <w:t>เกิดขึ้นอย่างต่อเนื่อง</w:t>
      </w:r>
      <w:r w:rsidRPr="0076031C">
        <w:rPr>
          <w:rFonts w:ascii="Angsana New" w:hAnsi="Angsana New" w:hint="cs"/>
          <w:sz w:val="30"/>
          <w:szCs w:val="30"/>
          <w:cs/>
        </w:rPr>
        <w:t xml:space="preserve"> </w:t>
      </w:r>
      <w:r w:rsidRPr="0076031C">
        <w:rPr>
          <w:rFonts w:ascii="Angsana New" w:hAnsi="Angsana New"/>
          <w:sz w:val="30"/>
          <w:szCs w:val="30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</w:t>
      </w:r>
      <w:r w:rsidRPr="00CA20A5">
        <w:rPr>
          <w:rFonts w:ascii="Angsana New" w:hAnsi="Angsana New"/>
          <w:sz w:val="30"/>
          <w:szCs w:val="30"/>
          <w:cs/>
        </w:rPr>
        <w:t>ปลง</w:t>
      </w:r>
      <w:r w:rsidR="007A0DA6" w:rsidRPr="0076031C">
        <w:rPr>
          <w:rFonts w:ascii="Angsana New" w:hAnsi="Angsana New"/>
          <w:sz w:val="30"/>
          <w:szCs w:val="30"/>
        </w:rPr>
        <w:t xml:space="preserve"> </w:t>
      </w:r>
      <w:bookmarkStart w:id="1" w:name="_Hlk96161954"/>
    </w:p>
    <w:p w:rsidR="004C74F5" w:rsidRPr="00886950" w:rsidRDefault="007A0DA6" w:rsidP="004C7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031C">
        <w:rPr>
          <w:rFonts w:ascii="Angsana New" w:hAnsi="Angsana New" w:hint="cs"/>
          <w:sz w:val="30"/>
          <w:szCs w:val="30"/>
          <w:cs/>
        </w:rPr>
        <w:t xml:space="preserve">ในปี 2564 </w:t>
      </w:r>
      <w:r w:rsidR="001A7332" w:rsidRPr="0076031C">
        <w:rPr>
          <w:rFonts w:ascii="Angsana New" w:hAnsi="Angsana New" w:hint="cs"/>
          <w:sz w:val="30"/>
          <w:szCs w:val="30"/>
          <w:cs/>
        </w:rPr>
        <w:t>กลุ่ม</w:t>
      </w:r>
      <w:r w:rsidRPr="0076031C">
        <w:rPr>
          <w:rFonts w:ascii="Angsana New" w:hAnsi="Angsana New" w:hint="cs"/>
          <w:sz w:val="30"/>
          <w:szCs w:val="30"/>
          <w:cs/>
        </w:rPr>
        <w:t>บริษัทมีค่าใช้จ่ายที่เกี่ยวข้องกับการจัดการป้องกันการแพร่ระบาด</w:t>
      </w:r>
      <w:r w:rsidRPr="0076031C">
        <w:rPr>
          <w:rFonts w:ascii="Angsana New" w:hAnsi="Angsana New"/>
          <w:sz w:val="30"/>
          <w:szCs w:val="30"/>
          <w:cs/>
        </w:rPr>
        <w:t xml:space="preserve">ของโรคติดเชื้อไวรัสโคโรนา </w:t>
      </w:r>
      <w:r w:rsidRPr="0076031C">
        <w:rPr>
          <w:rFonts w:ascii="Angsana New" w:hAnsi="Angsana New"/>
          <w:sz w:val="30"/>
          <w:szCs w:val="30"/>
        </w:rPr>
        <w:t>2019 (COVID-19</w:t>
      </w:r>
      <w:r w:rsidRPr="0076031C">
        <w:rPr>
          <w:rFonts w:ascii="Angsana New" w:hAnsi="Angsana New" w:hint="cs"/>
          <w:sz w:val="30"/>
          <w:szCs w:val="30"/>
          <w:cs/>
        </w:rPr>
        <w:t xml:space="preserve"> ภายในบริษัท ซึ่งได้แก่ </w:t>
      </w:r>
      <w:r w:rsidR="00AF3887" w:rsidRPr="0076031C">
        <w:rPr>
          <w:rFonts w:ascii="Angsana New" w:hAnsi="Angsana New" w:hint="cs"/>
          <w:sz w:val="30"/>
          <w:szCs w:val="30"/>
          <w:cs/>
        </w:rPr>
        <w:t>ค่า</w:t>
      </w:r>
      <w:r w:rsidR="00F94B1A" w:rsidRPr="00F94B1A">
        <w:rPr>
          <w:rFonts w:ascii="Angsana New" w:hAnsi="Angsana New"/>
          <w:sz w:val="30"/>
          <w:szCs w:val="30"/>
          <w:cs/>
        </w:rPr>
        <w:t>แอนติเจน เทสต์ คิท</w:t>
      </w:r>
      <w:r w:rsidR="00F94B1A">
        <w:rPr>
          <w:rFonts w:ascii="Angsana New" w:hAnsi="Angsana New"/>
          <w:sz w:val="30"/>
          <w:szCs w:val="30"/>
        </w:rPr>
        <w:t xml:space="preserve"> </w:t>
      </w:r>
      <w:r w:rsidR="00AF3887" w:rsidRPr="0076031C">
        <w:rPr>
          <w:rFonts w:ascii="Angsana New" w:hAnsi="Angsana New" w:hint="cs"/>
          <w:sz w:val="30"/>
          <w:szCs w:val="30"/>
          <w:cs/>
        </w:rPr>
        <w:t>ค่าสเปร์ยฆ่าเชื้อ ค่าแอลกอฮอล์</w:t>
      </w:r>
      <w:r w:rsidRPr="0076031C">
        <w:rPr>
          <w:rFonts w:ascii="Angsana New" w:hAnsi="Angsana New" w:hint="cs"/>
          <w:sz w:val="30"/>
          <w:szCs w:val="30"/>
          <w:cs/>
        </w:rPr>
        <w:t xml:space="preserve"> </w:t>
      </w:r>
      <w:r w:rsidR="0076031C" w:rsidRPr="0076031C">
        <w:rPr>
          <w:rFonts w:ascii="Angsana New" w:hAnsi="Angsana New" w:hint="cs"/>
          <w:sz w:val="30"/>
          <w:szCs w:val="30"/>
          <w:cs/>
        </w:rPr>
        <w:t>และ</w:t>
      </w:r>
      <w:r w:rsidR="00F0278F" w:rsidRPr="0076031C">
        <w:rPr>
          <w:rFonts w:ascii="Angsana New" w:hAnsi="Angsana New" w:hint="cs"/>
          <w:sz w:val="30"/>
          <w:szCs w:val="30"/>
          <w:cs/>
        </w:rPr>
        <w:t xml:space="preserve">หน้ากากอนามัย </w:t>
      </w:r>
      <w:r w:rsidRPr="0076031C">
        <w:rPr>
          <w:rFonts w:ascii="Angsana New" w:hAnsi="Angsana New" w:hint="cs"/>
          <w:sz w:val="30"/>
          <w:szCs w:val="30"/>
          <w:cs/>
        </w:rPr>
        <w:t xml:space="preserve">รวมเป็นจำนวนเงิน </w:t>
      </w:r>
      <w:r w:rsidR="00AF3887" w:rsidRPr="0076031C">
        <w:rPr>
          <w:rFonts w:ascii="Angsana New" w:hAnsi="Angsana New"/>
          <w:sz w:val="30"/>
          <w:szCs w:val="30"/>
        </w:rPr>
        <w:t>0.75</w:t>
      </w:r>
      <w:r w:rsidR="00AF3887" w:rsidRPr="0076031C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76031C">
        <w:rPr>
          <w:rFonts w:ascii="Angsana New" w:hAnsi="Angsana New"/>
          <w:sz w:val="30"/>
          <w:szCs w:val="30"/>
          <w:cs/>
        </w:rPr>
        <w:t>บาท</w:t>
      </w:r>
    </w:p>
    <w:bookmarkEnd w:id="1"/>
    <w:p w:rsidR="00A552BC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128F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C01E56" w:rsidRPr="000128F8" w:rsidRDefault="00F62458" w:rsidP="00C0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0128F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C01E56" w:rsidRPr="000128F8" w:rsidRDefault="00C01E56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128F8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0128F8">
        <w:rPr>
          <w:rFonts w:ascii="Angsana New" w:hAnsi="Angsana New" w:hint="cs"/>
          <w:sz w:val="30"/>
          <w:szCs w:val="30"/>
          <w:cs/>
        </w:rPr>
        <w:t>ง</w:t>
      </w:r>
    </w:p>
    <w:p w:rsidR="006D20E4" w:rsidRPr="0084508F" w:rsidRDefault="00011870" w:rsidP="006D20E4">
      <w:pPr>
        <w:tabs>
          <w:tab w:val="left" w:pos="1440"/>
          <w:tab w:val="left" w:pos="2880"/>
          <w:tab w:val="left" w:pos="9781"/>
        </w:tabs>
        <w:spacing w:before="120" w:after="120"/>
        <w:ind w:left="540" w:firstLine="18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84508F">
        <w:rPr>
          <w:rFonts w:ascii="Angsana New" w:eastAsia="SimSun" w:hAnsi="Angsana New"/>
          <w:i/>
          <w:iCs/>
          <w:sz w:val="30"/>
          <w:szCs w:val="30"/>
        </w:rPr>
        <w:t xml:space="preserve">2.2 </w:t>
      </w:r>
      <w:r w:rsidR="006D20E4" w:rsidRPr="0084508F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:rsidR="006D20E4" w:rsidRPr="0084508F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72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ก</w:t>
      </w:r>
      <w:r w:rsidRPr="0084508F">
        <w:rPr>
          <w:rFonts w:ascii="Angsana New" w:eastAsia="SimSun" w:hAnsi="Angsana New"/>
          <w:sz w:val="30"/>
          <w:szCs w:val="30"/>
          <w:lang w:val="en-GB"/>
        </w:rPr>
        <w:t>)</w:t>
      </w:r>
      <w:r w:rsidRPr="0084508F">
        <w:rPr>
          <w:rFonts w:ascii="Angsana New" w:eastAsia="SimSun" w:hAnsi="Angsana New"/>
          <w:sz w:val="30"/>
          <w:szCs w:val="30"/>
          <w:lang w:val="en-GB"/>
        </w:rPr>
        <w:tab/>
        <w:t xml:space="preserve">   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งบการเงินรวมนี้ได้จัดทำขึ้นโดยรวมงบการเงินของบริษัท</w:t>
      </w:r>
      <w:r w:rsidRPr="0084508F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84508F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สยามเทคนิคคอนกรีต จำกัด (มหาชน) (“บริษัทฯ”) 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และบริษัทย่อย</w:t>
      </w:r>
      <w:r w:rsidRPr="0084508F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 xml:space="preserve">(ซึ่งต่อไปนี้เรียกว่า </w:t>
      </w:r>
      <w:r w:rsidRPr="0084508F">
        <w:rPr>
          <w:rFonts w:ascii="Angsana New" w:eastAsia="SimSun" w:hAnsi="Angsana New"/>
          <w:sz w:val="30"/>
          <w:szCs w:val="30"/>
          <w:lang w:val="en-GB"/>
        </w:rPr>
        <w:t>“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บริษัทย่อย”</w:t>
      </w:r>
      <w:r w:rsidRPr="0084508F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) </w:t>
      </w:r>
      <w:r w:rsidRPr="0084508F">
        <w:rPr>
          <w:rFonts w:ascii="Angsana New" w:hAnsi="Angsana New" w:hint="cs"/>
          <w:sz w:val="30"/>
          <w:szCs w:val="30"/>
          <w:cs/>
          <w:lang w:val="th-TH"/>
        </w:rPr>
        <w:t xml:space="preserve">(รวมเรียกว่า “กลุ่มบริษัท”) 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ดังต่อไปนี้</w:t>
      </w:r>
    </w:p>
    <w:tbl>
      <w:tblPr>
        <w:tblStyle w:val="TableGrid"/>
        <w:tblW w:w="985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</w:tblGrid>
      <w:tr w:rsidR="006D20E4" w:rsidRPr="0084508F" w:rsidTr="005C5777">
        <w:trPr>
          <w:tblHeader/>
        </w:trPr>
        <w:tc>
          <w:tcPr>
            <w:tcW w:w="3732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 w:val="restart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:rsidR="006D20E4" w:rsidRPr="0084508F" w:rsidRDefault="006D20E4" w:rsidP="006D20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6D20E4" w:rsidRPr="0084508F" w:rsidTr="005C5777">
        <w:trPr>
          <w:tblHeader/>
        </w:trPr>
        <w:tc>
          <w:tcPr>
            <w:tcW w:w="3732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20E4" w:rsidRPr="0084508F" w:rsidTr="005C5777">
        <w:trPr>
          <w:tblHeader/>
        </w:trPr>
        <w:tc>
          <w:tcPr>
            <w:tcW w:w="3732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84508F" w:rsidRDefault="00913056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31</w:t>
            </w: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20E4" w:rsidRPr="0084508F" w:rsidTr="005C5777">
        <w:trPr>
          <w:tblHeader/>
        </w:trPr>
        <w:tc>
          <w:tcPr>
            <w:tcW w:w="3732" w:type="dxa"/>
            <w:vAlign w:val="bottom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0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0E4" w:rsidRPr="0084508F" w:rsidTr="00913056">
        <w:tc>
          <w:tcPr>
            <w:tcW w:w="3732" w:type="dxa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6D20E4" w:rsidRPr="0084508F" w:rsidRDefault="006D20E4" w:rsidP="006D20E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4508F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สยามเทคนิคคอนกรีต (ชลบุรี)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0E4" w:rsidRPr="00886950" w:rsidTr="00913056">
        <w:tc>
          <w:tcPr>
            <w:tcW w:w="3732" w:type="dxa"/>
            <w:vAlign w:val="bottom"/>
          </w:tcPr>
          <w:p w:rsidR="006D20E4" w:rsidRPr="0084508F" w:rsidRDefault="006D20E4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08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jc w:val="center"/>
            </w:pPr>
            <w:r w:rsidRPr="008450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D20E4" w:rsidRPr="0084508F" w:rsidRDefault="006D20E4" w:rsidP="006D20E4">
            <w:r w:rsidRPr="0084508F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6D20E4" w:rsidRPr="0084508F" w:rsidRDefault="006D20E4" w:rsidP="006D20E4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0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D20E4" w:rsidRPr="0084508F" w:rsidRDefault="006D20E4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ข)</w:t>
      </w:r>
      <w:r w:rsidRPr="0084508F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</w:t>
      </w:r>
      <w:r w:rsidRPr="0084508F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6D20E4" w:rsidRPr="0084508F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cs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ค)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ab/>
      </w:r>
      <w:r w:rsidRPr="0084508F">
        <w:rPr>
          <w:rFonts w:ascii="Angsana New" w:eastAsia="SimSun" w:hAnsi="Angsana New"/>
          <w:sz w:val="30"/>
          <w:szCs w:val="30"/>
          <w:cs/>
        </w:rPr>
        <w:t>บริษัทนำงบการเงินของบริษัทย่อยมารวมในการจัดทำ</w:t>
      </w:r>
      <w:r w:rsidR="001A7332" w:rsidRPr="0084508F">
        <w:rPr>
          <w:rFonts w:ascii="Angsana New" w:eastAsia="SimSun" w:hAnsi="Angsana New"/>
          <w:sz w:val="30"/>
          <w:szCs w:val="30"/>
          <w:cs/>
        </w:rPr>
        <w:t>งบการเงินรวมตั้งแต่วันที่บริษัท</w:t>
      </w:r>
      <w:r w:rsidRPr="0084508F">
        <w:rPr>
          <w:rFonts w:ascii="Angsana New" w:eastAsia="SimSun" w:hAnsi="Angsana New"/>
          <w:sz w:val="30"/>
          <w:szCs w:val="30"/>
          <w:cs/>
        </w:rPr>
        <w:t>มีอำนาจในการคว</w:t>
      </w:r>
      <w:r w:rsidR="001A7332" w:rsidRPr="0084508F">
        <w:rPr>
          <w:rFonts w:ascii="Angsana New" w:eastAsia="SimSun" w:hAnsi="Angsana New"/>
          <w:sz w:val="30"/>
          <w:szCs w:val="30"/>
          <w:cs/>
        </w:rPr>
        <w:t>บคุมบริษัทย่อยจนถึงวันที่บริษัท</w:t>
      </w:r>
      <w:r w:rsidRPr="0084508F">
        <w:rPr>
          <w:rFonts w:ascii="Angsana New" w:eastAsia="SimSun" w:hAnsi="Angsana New"/>
          <w:sz w:val="30"/>
          <w:szCs w:val="30"/>
          <w:cs/>
        </w:rPr>
        <w:t>สิ้นสุดการควบคุมบริษัทย่อยนั้น</w:t>
      </w:r>
    </w:p>
    <w:p w:rsidR="006D20E4" w:rsidRPr="0084508F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ง)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ab/>
        <w:t>งบการเงินของบริษัทย่อยได้จัดทำขึ้นโดยใช้นโยบายการบัญชีท</w:t>
      </w:r>
      <w:r w:rsidR="001A7332" w:rsidRPr="0084508F">
        <w:rPr>
          <w:rFonts w:ascii="Angsana New" w:eastAsia="SimSun" w:hAnsi="Angsana New"/>
          <w:sz w:val="30"/>
          <w:szCs w:val="30"/>
          <w:cs/>
          <w:lang w:val="en-GB"/>
        </w:rPr>
        <w:t>ี่สำคัญเช่นเดียวกันกับของบริษัท</w:t>
      </w:r>
    </w:p>
    <w:p w:rsidR="006D20E4" w:rsidRPr="0084508F" w:rsidRDefault="006D20E4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จ)</w:t>
      </w:r>
      <w:r w:rsidRPr="0084508F">
        <w:rPr>
          <w:rFonts w:ascii="Angsana New" w:eastAsia="SimSun" w:hAnsi="Angsana New"/>
          <w:sz w:val="30"/>
          <w:szCs w:val="30"/>
          <w:lang w:val="en-GB"/>
        </w:rPr>
        <w:tab/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ยอดคงค้างระหว่างกลุ่มบริษัท รายการค้าระหว่างกันที่มีสาระสำคัญของ</w:t>
      </w:r>
      <w:r w:rsidRPr="0084508F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งบการเงินรวมแล้ว</w:t>
      </w:r>
    </w:p>
    <w:p w:rsidR="00011870" w:rsidRPr="0084508F" w:rsidRDefault="00011870" w:rsidP="006D20E4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4508F">
        <w:rPr>
          <w:rFonts w:ascii="Angsana New" w:eastAsia="SimSun" w:hAnsi="Angsana New"/>
          <w:sz w:val="30"/>
          <w:szCs w:val="30"/>
          <w:cs/>
          <w:lang w:val="en-GB"/>
        </w:rPr>
        <w:t>ฉ)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1A7332" w:rsidRPr="0084508F">
        <w:rPr>
          <w:rFonts w:ascii="Angsana New" w:eastAsia="SimSun" w:hAnsi="Angsana New"/>
          <w:sz w:val="30"/>
          <w:szCs w:val="30"/>
          <w:cs/>
          <w:lang w:val="en-GB"/>
        </w:rPr>
        <w:t>ทย่อยส่วนที่ไม่ได้เป็นของบริษัท</w:t>
      </w:r>
      <w:r w:rsidRPr="0084508F">
        <w:rPr>
          <w:rFonts w:ascii="Angsana New" w:eastAsia="SimSun" w:hAnsi="Angsana New"/>
          <w:sz w:val="30"/>
          <w:szCs w:val="30"/>
          <w:cs/>
          <w:lang w:val="en-GB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D20E4" w:rsidRPr="0084508F" w:rsidRDefault="006D20E4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20E4" w:rsidRPr="00182E4C" w:rsidRDefault="00011870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182E4C">
        <w:rPr>
          <w:rFonts w:ascii="Angsana New" w:hAnsi="Angsana New"/>
          <w:i/>
          <w:iCs/>
          <w:spacing w:val="-2"/>
          <w:sz w:val="30"/>
          <w:szCs w:val="30"/>
        </w:rPr>
        <w:t xml:space="preserve">2.3 </w:t>
      </w:r>
      <w:r w:rsidRPr="00182E4C">
        <w:rPr>
          <w:rFonts w:ascii="Angsana New" w:hAnsi="Angsana New"/>
          <w:i/>
          <w:iCs/>
          <w:spacing w:val="-2"/>
          <w:sz w:val="30"/>
          <w:szCs w:val="30"/>
          <w:cs/>
        </w:rPr>
        <w:t>บร</w:t>
      </w:r>
      <w:r w:rsidR="001A7332" w:rsidRPr="00182E4C">
        <w:rPr>
          <w:rFonts w:ascii="Angsana New" w:hAnsi="Angsana New"/>
          <w:i/>
          <w:iCs/>
          <w:spacing w:val="-2"/>
          <w:sz w:val="30"/>
          <w:szCs w:val="30"/>
          <w:cs/>
        </w:rPr>
        <w:t>ิษัท</w:t>
      </w:r>
      <w:r w:rsidRPr="00182E4C">
        <w:rPr>
          <w:rFonts w:ascii="Angsana New" w:hAnsi="Angsana New"/>
          <w:i/>
          <w:iCs/>
          <w:spacing w:val="-2"/>
          <w:sz w:val="30"/>
          <w:szCs w:val="30"/>
          <w:cs/>
        </w:rPr>
        <w:t>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:rsidR="006D20E4" w:rsidRPr="006D20E4" w:rsidRDefault="006D20E4" w:rsidP="006D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C01E56" w:rsidRPr="00CA20A5" w:rsidRDefault="00F62458" w:rsidP="009F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20A5">
        <w:rPr>
          <w:rFonts w:ascii="Angsana New" w:hAnsi="Angsana New"/>
          <w:i/>
          <w:iCs/>
          <w:sz w:val="30"/>
          <w:szCs w:val="30"/>
        </w:rPr>
        <w:t>2.</w:t>
      </w:r>
      <w:r w:rsidR="00DF5B58" w:rsidRPr="00CA20A5">
        <w:rPr>
          <w:rFonts w:ascii="Angsana New" w:hAnsi="Angsana New"/>
          <w:i/>
          <w:iCs/>
          <w:sz w:val="30"/>
          <w:szCs w:val="30"/>
        </w:rPr>
        <w:t>4</w:t>
      </w:r>
      <w:r w:rsidRPr="00CA20A5">
        <w:rPr>
          <w:rFonts w:ascii="Angsana New" w:hAnsi="Angsana New"/>
          <w:i/>
          <w:iCs/>
          <w:sz w:val="30"/>
          <w:szCs w:val="30"/>
        </w:rPr>
        <w:t xml:space="preserve"> </w:t>
      </w:r>
      <w:r w:rsidR="00C01E56" w:rsidRPr="00CA20A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มาตรฐานการรายงานทางการเงินใหม่</w:t>
      </w:r>
      <w:r w:rsidR="00F17B20" w:rsidRPr="00CA20A5">
        <w:rPr>
          <w:rFonts w:ascii="Angsana New" w:hAnsi="Angsana New" w:hint="cs"/>
          <w:i/>
          <w:iCs/>
          <w:sz w:val="30"/>
          <w:szCs w:val="30"/>
          <w:cs/>
        </w:rPr>
        <w:t>ที่มีผลบังคับใช้ในปัจจุบัน</w:t>
      </w:r>
    </w:p>
    <w:p w:rsidR="00DF5B58" w:rsidRPr="00CA20A5" w:rsidRDefault="00DF5B58" w:rsidP="009F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20A5">
        <w:rPr>
          <w:rFonts w:ascii="Angsana New" w:hAnsi="Angsana New"/>
          <w:sz w:val="30"/>
          <w:szCs w:val="30"/>
          <w:cs/>
        </w:rPr>
        <w:t xml:space="preserve">ในระหว่างปี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A20A5">
        <w:rPr>
          <w:rFonts w:ascii="Angsana New" w:hAnsi="Angsana New"/>
          <w:sz w:val="30"/>
          <w:szCs w:val="30"/>
        </w:rPr>
        <w:t>1</w:t>
      </w:r>
      <w:r w:rsidRPr="00CA20A5">
        <w:rPr>
          <w:rFonts w:ascii="Angsana New" w:hAnsi="Angsana New"/>
          <w:sz w:val="30"/>
          <w:szCs w:val="30"/>
          <w:cs/>
        </w:rPr>
        <w:t xml:space="preserve"> มกราคม </w:t>
      </w:r>
      <w:r w:rsidRPr="00CA20A5">
        <w:rPr>
          <w:rFonts w:ascii="Angsana New" w:hAnsi="Angsana New"/>
          <w:sz w:val="30"/>
          <w:szCs w:val="30"/>
        </w:rPr>
        <w:t>2564</w:t>
      </w:r>
      <w:r w:rsidRPr="00CA20A5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F5B58" w:rsidRPr="00CA20A5" w:rsidRDefault="00DF5B58" w:rsidP="009F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CA20A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1B7AC7" w:rsidRDefault="001B7AC7" w:rsidP="001B7AC7">
      <w:pPr>
        <w:tabs>
          <w:tab w:val="clear" w:pos="907"/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trike/>
          <w:spacing w:val="-4"/>
          <w:sz w:val="30"/>
          <w:szCs w:val="30"/>
        </w:rPr>
      </w:pPr>
    </w:p>
    <w:p w:rsidR="005C5777" w:rsidRPr="00CA20A5" w:rsidRDefault="005C5777" w:rsidP="001B7AC7">
      <w:pPr>
        <w:tabs>
          <w:tab w:val="clear" w:pos="907"/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trike/>
          <w:spacing w:val="-4"/>
          <w:sz w:val="30"/>
          <w:szCs w:val="30"/>
        </w:rPr>
      </w:pPr>
    </w:p>
    <w:p w:rsidR="001B7AC7" w:rsidRPr="00182E4C" w:rsidRDefault="00F62458" w:rsidP="00182E4C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182E4C">
        <w:rPr>
          <w:rFonts w:ascii="Angsana New" w:hAnsi="Angsana New"/>
          <w:i/>
          <w:iCs/>
          <w:sz w:val="30"/>
          <w:szCs w:val="30"/>
        </w:rPr>
        <w:lastRenderedPageBreak/>
        <w:t>2.</w:t>
      </w:r>
      <w:r w:rsidR="00CA20A5" w:rsidRPr="00182E4C">
        <w:rPr>
          <w:rFonts w:ascii="Angsana New" w:hAnsi="Angsana New"/>
          <w:i/>
          <w:iCs/>
          <w:sz w:val="30"/>
          <w:szCs w:val="30"/>
        </w:rPr>
        <w:t>5</w:t>
      </w:r>
      <w:r w:rsidR="005C5777" w:rsidRPr="00182E4C">
        <w:rPr>
          <w:rFonts w:ascii="Angsana New" w:hAnsi="Angsana New" w:hint="cs"/>
          <w:i/>
          <w:iCs/>
          <w:sz w:val="30"/>
          <w:szCs w:val="30"/>
          <w:cs/>
        </w:rPr>
        <w:tab/>
      </w:r>
      <w:r w:rsidR="00DF5B58" w:rsidRPr="00182E4C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C5777" w:rsidRPr="00182E4C">
        <w:rPr>
          <w:rFonts w:ascii="Angsana New" w:hAnsi="Angsana New" w:hint="cs"/>
          <w:i/>
          <w:iCs/>
          <w:sz w:val="30"/>
          <w:szCs w:val="30"/>
          <w:cs/>
        </w:rPr>
        <w:t xml:space="preserve">         </w:t>
      </w:r>
      <w:r w:rsidR="00DF5B58" w:rsidRPr="00182E4C">
        <w:rPr>
          <w:rFonts w:ascii="Angsana New" w:hAnsi="Angsana New"/>
          <w:i/>
          <w:iCs/>
          <w:sz w:val="30"/>
          <w:szCs w:val="30"/>
          <w:cs/>
        </w:rPr>
        <w:t>1 มกราคม 2565</w:t>
      </w:r>
    </w:p>
    <w:p w:rsidR="00DF5B58" w:rsidRPr="00C77E06" w:rsidRDefault="00DF5B58" w:rsidP="005C5777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7E06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77E06">
        <w:rPr>
          <w:rFonts w:ascii="Angsana New" w:hAnsi="Angsana New"/>
          <w:sz w:val="30"/>
          <w:szCs w:val="30"/>
        </w:rPr>
        <w:t>1</w:t>
      </w:r>
      <w:r w:rsidRPr="00C77E06">
        <w:rPr>
          <w:rFonts w:ascii="Angsana New" w:hAnsi="Angsana New"/>
          <w:sz w:val="30"/>
          <w:szCs w:val="30"/>
          <w:cs/>
        </w:rPr>
        <w:t xml:space="preserve"> มกราคม </w:t>
      </w:r>
      <w:r w:rsidRPr="00C77E06">
        <w:rPr>
          <w:rFonts w:ascii="Angsana New" w:hAnsi="Angsana New"/>
          <w:sz w:val="30"/>
          <w:szCs w:val="30"/>
        </w:rPr>
        <w:t>2565</w:t>
      </w:r>
      <w:r w:rsidRPr="00C77E06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DF5B58" w:rsidRPr="00694C76" w:rsidRDefault="00DF5B58" w:rsidP="005C5777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7E06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F62458" w:rsidRPr="005C5777" w:rsidRDefault="00F62458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:rsidR="00A552BC" w:rsidRPr="00A934D1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934D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   </w:t>
      </w:r>
    </w:p>
    <w:p w:rsidR="00A552BC" w:rsidRPr="00A934D1" w:rsidRDefault="00A552BC" w:rsidP="00B21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A934D1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552BC" w:rsidRPr="00A934D1" w:rsidRDefault="00A552BC" w:rsidP="00B21768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934D1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:rsidR="00A552BC" w:rsidRPr="005C5777" w:rsidRDefault="00A552BC" w:rsidP="00A552BC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18"/>
          <w:szCs w:val="18"/>
        </w:rPr>
      </w:pPr>
      <w:r w:rsidRPr="00A934D1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A934D1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:rsidR="00A552BC" w:rsidRPr="00A934D1" w:rsidRDefault="00A552BC" w:rsidP="00A552BC">
      <w:pPr>
        <w:pStyle w:val="BodyText2"/>
        <w:spacing w:line="240" w:lineRule="atLeast"/>
        <w:ind w:left="540" w:right="47"/>
        <w:jc w:val="thaiDistribute"/>
      </w:pPr>
      <w:r w:rsidRPr="00A934D1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A934D1">
        <w:rPr>
          <w:cs/>
        </w:rPr>
        <w:t>ารดำเนินงานของแต่ละบริษัทใน</w:t>
      </w:r>
      <w:r w:rsidR="001A7332">
        <w:rPr>
          <w:rFonts w:hint="cs"/>
          <w:cs/>
        </w:rPr>
        <w:t>กลุ่ม</w:t>
      </w:r>
      <w:r w:rsidRPr="00A934D1">
        <w:rPr>
          <w:cs/>
        </w:rPr>
        <w:t xml:space="preserve">บริษัท โดยใช้อัตราแลกเปลี่ยน ณ วันที่เกิดรายการ </w:t>
      </w:r>
    </w:p>
    <w:p w:rsidR="00A552BC" w:rsidRPr="00A934D1" w:rsidRDefault="00A552BC" w:rsidP="00A552BC">
      <w:pPr>
        <w:pStyle w:val="BodyText2"/>
        <w:spacing w:line="240" w:lineRule="atLeast"/>
        <w:ind w:left="540" w:right="47"/>
        <w:jc w:val="thaiDistribute"/>
      </w:pPr>
      <w:r w:rsidRPr="00A934D1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8A2512" w:rsidRPr="005C5777" w:rsidRDefault="008A2512" w:rsidP="00A552BC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:rsidR="00A552BC" w:rsidRPr="00A934D1" w:rsidRDefault="00A552BC" w:rsidP="00A552BC">
      <w:pPr>
        <w:pStyle w:val="BodyText2"/>
        <w:spacing w:line="240" w:lineRule="atLeast"/>
        <w:ind w:left="540" w:right="47"/>
        <w:jc w:val="thaiDistribute"/>
      </w:pPr>
      <w:r w:rsidRPr="00A934D1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552BC" w:rsidRPr="005C5777" w:rsidRDefault="00A552BC" w:rsidP="00A552BC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:rsidR="00A552BC" w:rsidRPr="00A934D1" w:rsidRDefault="00A552BC" w:rsidP="00A552BC">
      <w:pPr>
        <w:pStyle w:val="BodyText2"/>
        <w:spacing w:line="240" w:lineRule="atLeast"/>
        <w:ind w:left="540" w:right="47"/>
        <w:jc w:val="thaiDistribute"/>
      </w:pPr>
      <w:r w:rsidRPr="00A934D1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A934D1">
        <w:rPr>
          <w:cs/>
        </w:rPr>
        <w:t>ปี</w:t>
      </w:r>
      <w:r w:rsidRPr="00A934D1">
        <w:rPr>
          <w:cs/>
        </w:rPr>
        <w:t xml:space="preserve">บัญชีนั้น </w:t>
      </w:r>
    </w:p>
    <w:p w:rsidR="008A2512" w:rsidRPr="005C5777" w:rsidRDefault="008A2512" w:rsidP="008A2512">
      <w:pPr>
        <w:pStyle w:val="BodyText2"/>
        <w:spacing w:line="240" w:lineRule="atLeast"/>
        <w:ind w:left="518" w:right="47"/>
        <w:jc w:val="thaiDistribute"/>
        <w:rPr>
          <w:sz w:val="18"/>
          <w:szCs w:val="18"/>
        </w:rPr>
      </w:pP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934D1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730CBD" w:rsidRPr="005C5777" w:rsidRDefault="00730CBD" w:rsidP="00730CBD">
      <w:pPr>
        <w:pStyle w:val="BodyText2"/>
        <w:spacing w:line="240" w:lineRule="atLeast"/>
        <w:ind w:left="518" w:right="47"/>
        <w:jc w:val="thaiDistribute"/>
        <w:rPr>
          <w:sz w:val="18"/>
          <w:szCs w:val="18"/>
        </w:rPr>
      </w:pPr>
    </w:p>
    <w:p w:rsidR="00A552BC" w:rsidRPr="00A934D1" w:rsidRDefault="00A552BC" w:rsidP="00A552BC">
      <w:pPr>
        <w:pStyle w:val="BodyText2"/>
        <w:ind w:left="540" w:right="43"/>
        <w:jc w:val="thaiDistribute"/>
      </w:pPr>
      <w:r w:rsidRPr="00A934D1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A552BC" w:rsidRPr="005C5777" w:rsidRDefault="00A552BC" w:rsidP="00A552BC">
      <w:pPr>
        <w:pStyle w:val="BodyText2"/>
        <w:ind w:left="540" w:right="43"/>
        <w:jc w:val="thaiDistribute"/>
        <w:rPr>
          <w:sz w:val="18"/>
          <w:szCs w:val="18"/>
        </w:rPr>
      </w:pPr>
    </w:p>
    <w:p w:rsidR="00235C99" w:rsidRPr="00A934D1" w:rsidRDefault="00235C99" w:rsidP="00F94B1A">
      <w:pPr>
        <w:pStyle w:val="BodyText2"/>
        <w:spacing w:after="240" w:line="240" w:lineRule="atLeast"/>
        <w:ind w:left="540"/>
        <w:jc w:val="thaiDistribute"/>
      </w:pPr>
      <w:r w:rsidRPr="00A934D1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A934D1">
        <w:rPr>
          <w:cs/>
        </w:rPr>
        <w:t>งบกระแสเงินสด</w:t>
      </w: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:rsidR="00A552BC" w:rsidRPr="00A934D1" w:rsidRDefault="00A552BC" w:rsidP="00A552BC">
      <w:pPr>
        <w:pStyle w:val="BodyText2"/>
        <w:ind w:left="518" w:right="43"/>
      </w:pPr>
    </w:p>
    <w:p w:rsidR="00394DC5" w:rsidRPr="00A934D1" w:rsidRDefault="00A552BC" w:rsidP="00730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A934D1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A934D1">
        <w:rPr>
          <w:rFonts w:ascii="Angsana New" w:hAnsi="Angsana New"/>
          <w:sz w:val="30"/>
          <w:szCs w:val="30"/>
          <w:cs/>
        </w:rPr>
        <w:t>วัดมูลค่าด้วย</w:t>
      </w:r>
      <w:r w:rsidRPr="00A934D1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:rsidR="003C56CC" w:rsidRPr="00A934D1" w:rsidRDefault="003C56CC" w:rsidP="008332E8">
      <w:pPr>
        <w:pStyle w:val="BodyText2"/>
        <w:tabs>
          <w:tab w:val="clear" w:pos="540"/>
        </w:tabs>
        <w:ind w:left="540" w:right="43"/>
        <w:jc w:val="thaiDistribute"/>
      </w:pPr>
    </w:p>
    <w:p w:rsidR="00A552BC" w:rsidRPr="00A934D1" w:rsidRDefault="00A552BC" w:rsidP="008332E8">
      <w:pPr>
        <w:pStyle w:val="BodyText2"/>
        <w:tabs>
          <w:tab w:val="clear" w:pos="540"/>
        </w:tabs>
        <w:ind w:left="540" w:right="43"/>
        <w:jc w:val="thaiDistribute"/>
        <w:rPr>
          <w:cs/>
        </w:rPr>
      </w:pPr>
      <w:r w:rsidRPr="00A934D1">
        <w:rPr>
          <w:cs/>
        </w:rPr>
        <w:t xml:space="preserve"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</w:t>
      </w:r>
    </w:p>
    <w:p w:rsidR="00A552BC" w:rsidRPr="00A934D1" w:rsidRDefault="00A552BC" w:rsidP="00394DC5">
      <w:pPr>
        <w:pStyle w:val="BodyText2"/>
        <w:tabs>
          <w:tab w:val="clear" w:pos="540"/>
        </w:tabs>
        <w:ind w:left="540" w:right="43"/>
        <w:jc w:val="thaiDistribute"/>
      </w:pPr>
      <w:r w:rsidRPr="00A934D1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5E143C" w:rsidRPr="00A934D1" w:rsidRDefault="005E143C" w:rsidP="00394DC5">
      <w:pPr>
        <w:pStyle w:val="BodyText2"/>
        <w:tabs>
          <w:tab w:val="clear" w:pos="540"/>
        </w:tabs>
        <w:ind w:left="540" w:right="43"/>
        <w:jc w:val="thaiDistribute"/>
      </w:pPr>
    </w:p>
    <w:p w:rsidR="005E143C" w:rsidRPr="00A934D1" w:rsidRDefault="001A7332" w:rsidP="00446417">
      <w:pPr>
        <w:pStyle w:val="BodyText2"/>
        <w:tabs>
          <w:tab w:val="clear" w:pos="540"/>
        </w:tabs>
        <w:spacing w:after="240"/>
        <w:ind w:left="540" w:right="43"/>
        <w:jc w:val="thaiDistribute"/>
      </w:pPr>
      <w:r>
        <w:rPr>
          <w:rFonts w:hint="cs"/>
          <w:cs/>
        </w:rPr>
        <w:t>กลุ่ม</w:t>
      </w:r>
      <w:r w:rsidR="005E143C" w:rsidRPr="00A934D1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งานก่อสร้างตามสัญญาระหว่างก่อสร้าง</w:t>
      </w:r>
    </w:p>
    <w:p w:rsidR="00A552BC" w:rsidRPr="00A934D1" w:rsidRDefault="00A552BC" w:rsidP="00A552BC">
      <w:pPr>
        <w:pStyle w:val="BodyText2"/>
        <w:ind w:left="518" w:right="43"/>
      </w:pPr>
    </w:p>
    <w:p w:rsidR="00A552BC" w:rsidRPr="00A934D1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A934D1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A934D1">
        <w:rPr>
          <w:rFonts w:ascii="Angsana New" w:hAnsi="Angsana New"/>
          <w:sz w:val="30"/>
          <w:szCs w:val="30"/>
          <w:cs/>
        </w:rPr>
        <w:t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 xml:space="preserve">บริษัทโดยขึ้นอยู่กับความสามารถในการดำเนินงานตามปกติ </w:t>
      </w:r>
    </w:p>
    <w:p w:rsidR="00730CBD" w:rsidRPr="00A934D1" w:rsidRDefault="00730CBD" w:rsidP="00A5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Default="00A552BC" w:rsidP="00A5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แสดงฐานะการเงิน</w:t>
      </w:r>
    </w:p>
    <w:p w:rsidR="00130A8B" w:rsidRDefault="00130A8B" w:rsidP="00130A8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30A8B" w:rsidRPr="00C77E06" w:rsidRDefault="00130A8B" w:rsidP="00130A8B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77E0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:rsidR="00130A8B" w:rsidRPr="00C77E06" w:rsidRDefault="00130A8B" w:rsidP="0013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7E06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:rsidR="00C67B95" w:rsidRDefault="00130A8B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C77E06">
        <w:rPr>
          <w:rFonts w:ascii="Angsana New" w:hAnsi="Angsana New" w:hint="cs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:rsidR="005C5777" w:rsidRPr="00A934D1" w:rsidRDefault="005C5777" w:rsidP="005C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C3B1C" w:rsidRPr="00A934D1" w:rsidRDefault="00AC3B1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AC3B1C" w:rsidRPr="00A934D1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AC3B1C" w:rsidRPr="005C5777" w:rsidRDefault="00AC3B1C" w:rsidP="00AC3B1C">
      <w:pPr>
        <w:rPr>
          <w:rFonts w:ascii="Angsana New" w:hAnsi="Angsana New"/>
        </w:rPr>
      </w:pPr>
    </w:p>
    <w:p w:rsidR="00AC3B1C" w:rsidRPr="00A934D1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:rsidR="00AC3B1C" w:rsidRPr="005C5777" w:rsidRDefault="00AC3B1C" w:rsidP="00AC3B1C">
      <w:pPr>
        <w:ind w:left="540"/>
        <w:rPr>
          <w:rFonts w:ascii="Angsana New" w:hAnsi="Angsana New"/>
        </w:rPr>
      </w:pPr>
    </w:p>
    <w:p w:rsidR="00AC3B1C" w:rsidRPr="00A934D1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:rsidR="00AC3B1C" w:rsidRPr="005C5777" w:rsidRDefault="00AC3B1C" w:rsidP="00AC3B1C">
      <w:pPr>
        <w:ind w:left="540"/>
        <w:rPr>
          <w:rFonts w:ascii="Angsana New" w:hAnsi="Angsana New"/>
        </w:rPr>
      </w:pPr>
    </w:p>
    <w:p w:rsidR="00AC3B1C" w:rsidRPr="00A934D1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:rsidR="00AC3B1C" w:rsidRPr="005C5777" w:rsidRDefault="00AC3B1C" w:rsidP="00AC3B1C">
      <w:pPr>
        <w:ind w:left="540"/>
        <w:rPr>
          <w:rFonts w:ascii="Angsana New" w:hAnsi="Angsana New"/>
        </w:rPr>
      </w:pPr>
    </w:p>
    <w:p w:rsidR="00AC3B1C" w:rsidRPr="00A934D1" w:rsidRDefault="001A7332" w:rsidP="00AC3B1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C3B1C" w:rsidRPr="00A934D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:rsidR="00AC3B1C" w:rsidRPr="005C5777" w:rsidRDefault="00AC3B1C" w:rsidP="00AC3B1C">
      <w:pPr>
        <w:rPr>
          <w:rFonts w:ascii="Angsana New" w:hAnsi="Angsana New"/>
          <w:cs/>
          <w:lang w:val="th-TH"/>
        </w:rPr>
      </w:pPr>
    </w:p>
    <w:p w:rsidR="00A552BC" w:rsidRPr="00A934D1" w:rsidRDefault="00A552B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A552BC" w:rsidRPr="005C5777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52BC" w:rsidRPr="005C5777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A934D1" w:rsidRDefault="00A552BC" w:rsidP="00A552B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A934D1">
        <w:rPr>
          <w:rFonts w:ascii="Angsana New" w:hAnsi="Angsana New"/>
          <w:sz w:val="30"/>
          <w:szCs w:val="30"/>
          <w:cs/>
        </w:rPr>
        <w:t xml:space="preserve"> (ถ้ามี)</w:t>
      </w:r>
    </w:p>
    <w:p w:rsidR="00A552BC" w:rsidRPr="005C5777" w:rsidRDefault="00A552BC" w:rsidP="00A552BC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</w:t>
      </w:r>
      <w:r w:rsidR="001F43E5" w:rsidRPr="00A934D1">
        <w:rPr>
          <w:rFonts w:ascii="Angsana New" w:hAnsi="Angsana New"/>
          <w:sz w:val="30"/>
          <w:szCs w:val="30"/>
          <w:cs/>
        </w:rPr>
        <w:t xml:space="preserve">            </w:t>
      </w:r>
      <w:r w:rsidRPr="00A934D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สำหรับเครื่องมือที่ควบคุมโดยลิขสิทธ์ซอฟ</w:t>
      </w:r>
      <w:r w:rsidR="00730CBD" w:rsidRPr="00A934D1">
        <w:rPr>
          <w:rFonts w:ascii="Angsana New" w:hAnsi="Angsana New"/>
          <w:sz w:val="30"/>
          <w:szCs w:val="30"/>
          <w:cs/>
        </w:rPr>
        <w:t>ต์</w:t>
      </w:r>
      <w:r w:rsidRPr="00A934D1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730CBD" w:rsidRPr="00A934D1">
        <w:rPr>
          <w:rFonts w:ascii="Angsana New" w:hAnsi="Angsana New"/>
          <w:sz w:val="30"/>
          <w:szCs w:val="30"/>
          <w:cs/>
        </w:rPr>
        <w:t>ต์</w:t>
      </w:r>
      <w:r w:rsidRPr="00A934D1">
        <w:rPr>
          <w:rFonts w:ascii="Angsana New" w:hAnsi="Angsana New"/>
          <w:sz w:val="30"/>
          <w:szCs w:val="30"/>
          <w:cs/>
        </w:rPr>
        <w:t>แวร์นั้นให้ถือว่าลิขสิทธ์ซอฟ</w:t>
      </w:r>
      <w:r w:rsidR="00AE20C3" w:rsidRPr="00A934D1">
        <w:rPr>
          <w:rFonts w:ascii="Angsana New" w:hAnsi="Angsana New"/>
          <w:sz w:val="30"/>
          <w:szCs w:val="30"/>
          <w:cs/>
        </w:rPr>
        <w:t>ต์</w:t>
      </w:r>
      <w:r w:rsidRPr="00A934D1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A552BC" w:rsidRPr="005C5777" w:rsidRDefault="00A552BC" w:rsidP="00A552BC">
      <w:pPr>
        <w:pStyle w:val="Default"/>
        <w:ind w:left="540"/>
        <w:rPr>
          <w:rFonts w:ascii="Angsana New" w:eastAsia="Times New Roman" w:hAnsi="Angsana New" w:cs="Angsana New"/>
          <w:color w:val="auto"/>
          <w:sz w:val="18"/>
          <w:szCs w:val="18"/>
          <w:shd w:val="clear" w:color="auto" w:fill="E0E0E0"/>
        </w:rPr>
      </w:pPr>
    </w:p>
    <w:p w:rsidR="00A552BC" w:rsidRPr="00A934D1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A934D1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:rsidR="000A4B57" w:rsidRDefault="000A4B57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5C5777" w:rsidRPr="00A934D1" w:rsidRDefault="005C5777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:rsidR="00A552BC" w:rsidRPr="00A934D1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934D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="001A733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A934D1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730CBD" w:rsidRPr="00A934D1" w:rsidRDefault="00730CBD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52BC" w:rsidRPr="00A934D1" w:rsidRDefault="00A552BC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34D1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C3F17" w:rsidRPr="00A934D1" w:rsidRDefault="00EC3F17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548" w:type="dxa"/>
        <w:tblLook w:val="0000"/>
      </w:tblPr>
      <w:tblGrid>
        <w:gridCol w:w="5390"/>
        <w:gridCol w:w="1195"/>
        <w:gridCol w:w="675"/>
      </w:tblGrid>
      <w:tr w:rsidR="00A552BC" w:rsidRPr="00A934D1" w:rsidTr="00396C63">
        <w:tc>
          <w:tcPr>
            <w:tcW w:w="5390" w:type="dxa"/>
            <w:vAlign w:val="bottom"/>
          </w:tcPr>
          <w:p w:rsidR="00A552BC" w:rsidRPr="00A934D1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A552BC" w:rsidRPr="00A934D1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A552BC" w:rsidRPr="00A934D1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A934D1" w:rsidTr="008567A0">
        <w:tc>
          <w:tcPr>
            <w:tcW w:w="5390" w:type="dxa"/>
            <w:shd w:val="clear" w:color="auto" w:fill="auto"/>
            <w:vAlign w:val="bottom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  <w:shd w:val="clear" w:color="auto" w:fill="auto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5</w:t>
            </w:r>
            <w:r w:rsidRPr="00A934D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A934D1">
              <w:rPr>
                <w:rFonts w:ascii="Angsana New" w:hAnsi="Angsana New"/>
                <w:sz w:val="30"/>
                <w:szCs w:val="30"/>
              </w:rPr>
              <w:t>3</w:t>
            </w:r>
            <w:r w:rsidRPr="00A934D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A934D1" w:rsidTr="00396C63">
        <w:tc>
          <w:tcPr>
            <w:tcW w:w="5390" w:type="dxa"/>
            <w:vAlign w:val="bottom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:rsidR="00FC57CF" w:rsidRPr="00A934D1" w:rsidRDefault="00BA32C7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2</w:t>
            </w:r>
            <w:r w:rsidRPr="00A934D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34D1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A934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A934D1" w:rsidTr="00396C63">
        <w:tc>
          <w:tcPr>
            <w:tcW w:w="5390" w:type="dxa"/>
            <w:vAlign w:val="bottom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3</w:t>
            </w:r>
            <w:r w:rsidRPr="00A934D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34D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A934D1" w:rsidTr="00396C63">
        <w:tc>
          <w:tcPr>
            <w:tcW w:w="5390" w:type="dxa"/>
            <w:shd w:val="clear" w:color="auto" w:fill="auto"/>
            <w:vAlign w:val="bottom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5</w:t>
            </w:r>
            <w:r w:rsidRPr="00A934D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34D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:rsidR="00FC57CF" w:rsidRPr="00A934D1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9476B" w:rsidRPr="00A934D1" w:rsidRDefault="0029476B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A934D1" w:rsidRDefault="001A7332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A934D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235C99" w:rsidRPr="00A934D1" w:rsidRDefault="00235C99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35C99" w:rsidRPr="00A934D1" w:rsidRDefault="001A7332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ณ วันที่ 1 มกราคม 2560 บริษัท</w:t>
      </w:r>
      <w:r w:rsidR="00235C99" w:rsidRPr="00A934D1">
        <w:rPr>
          <w:rFonts w:ascii="Angsana New" w:hAnsi="Angsana New"/>
          <w:sz w:val="30"/>
          <w:szCs w:val="30"/>
          <w:cs/>
        </w:rPr>
        <w:t xml:space="preserve"> เปลี่ยนประมาณการอายุการใช้ประโยชน์ของอาคารโรงงาน จากเดิม </w:t>
      </w:r>
      <w:r w:rsidR="0025460F" w:rsidRPr="00A934D1">
        <w:rPr>
          <w:rFonts w:ascii="Angsana New" w:hAnsi="Angsana New"/>
          <w:sz w:val="30"/>
          <w:szCs w:val="30"/>
        </w:rPr>
        <w:t>5-20</w:t>
      </w:r>
      <w:r w:rsidR="00235C99" w:rsidRPr="00A934D1">
        <w:rPr>
          <w:rFonts w:ascii="Angsana New" w:hAnsi="Angsana New"/>
          <w:sz w:val="30"/>
          <w:szCs w:val="30"/>
          <w:cs/>
        </w:rPr>
        <w:t xml:space="preserve"> ปี เป็น </w:t>
      </w:r>
      <w:r w:rsidR="0025460F" w:rsidRPr="00A934D1">
        <w:rPr>
          <w:rFonts w:ascii="Angsana New" w:hAnsi="Angsana New"/>
          <w:sz w:val="30"/>
          <w:szCs w:val="30"/>
        </w:rPr>
        <w:t xml:space="preserve">5-30 </w:t>
      </w:r>
      <w:r w:rsidR="00235C99" w:rsidRPr="00A934D1">
        <w:rPr>
          <w:rFonts w:ascii="Angsana New" w:hAnsi="Angsana New"/>
          <w:sz w:val="30"/>
          <w:szCs w:val="30"/>
          <w:cs/>
        </w:rPr>
        <w:t xml:space="preserve"> ปี ทั้งนี้การเปลี่ยนแปลงดังกล่าวเป</w:t>
      </w:r>
      <w:r>
        <w:rPr>
          <w:rFonts w:ascii="Angsana New" w:hAnsi="Angsana New"/>
          <w:sz w:val="30"/>
          <w:szCs w:val="30"/>
          <w:cs/>
        </w:rPr>
        <w:t>็นไปตามการให้ประโยชน์ที่บริษัท</w:t>
      </w:r>
      <w:r w:rsidR="00235C99" w:rsidRPr="00A934D1">
        <w:rPr>
          <w:rFonts w:ascii="Angsana New" w:hAnsi="Angsana New"/>
          <w:sz w:val="30"/>
          <w:szCs w:val="30"/>
          <w:cs/>
        </w:rPr>
        <w:t>คาดว่าจะได้รับจากสินทรัพย์ดังกล่าว</w:t>
      </w:r>
    </w:p>
    <w:p w:rsidR="00730CBD" w:rsidRPr="00A934D1" w:rsidRDefault="00730CBD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67B95" w:rsidRPr="00A934D1" w:rsidRDefault="00A552BC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202B29" w:rsidRPr="00A934D1" w:rsidRDefault="00202B29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42F0C" w:rsidRPr="004172FA" w:rsidRDefault="00542F0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172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:rsidR="00542F0C" w:rsidRPr="004172F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172FA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</w:t>
      </w:r>
      <w:r w:rsidR="001A733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1A733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4172FA">
        <w:rPr>
          <w:rFonts w:ascii="Angsana New" w:hAnsi="Angsana New"/>
          <w:spacing w:val="-2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:rsidR="00542F0C" w:rsidRPr="004172FA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4172F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lastRenderedPageBreak/>
        <w:t>สินทรัพย์สิทธิการใช้</w:t>
      </w:r>
    </w:p>
    <w:p w:rsidR="00542F0C" w:rsidRPr="004172F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4172FA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42F0C" w:rsidRPr="004172F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4172FA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542F0C" w:rsidRPr="004172FA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:rsidR="00542F0C" w:rsidRPr="004172FA" w:rsidRDefault="00542F0C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4172FA">
        <w:rPr>
          <w:rFonts w:ascii="Angsana New" w:hAnsi="Angsana New"/>
          <w:sz w:val="30"/>
          <w:szCs w:val="30"/>
        </w:rPr>
        <w:tab/>
      </w:r>
      <w:r w:rsidRPr="004172FA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4172FA">
        <w:rPr>
          <w:rFonts w:ascii="Angsana New" w:hAnsi="Angsana New"/>
          <w:sz w:val="30"/>
          <w:szCs w:val="30"/>
        </w:rPr>
        <w:tab/>
      </w:r>
      <w:r w:rsidRPr="004172FA">
        <w:rPr>
          <w:rFonts w:ascii="Angsana New" w:hAnsi="Angsana New"/>
          <w:sz w:val="30"/>
          <w:szCs w:val="30"/>
        </w:rPr>
        <w:tab/>
        <w:t>5 - 15</w:t>
      </w:r>
      <w:r w:rsidRPr="004172FA">
        <w:rPr>
          <w:rFonts w:ascii="Angsana New" w:hAnsi="Angsana New"/>
          <w:sz w:val="30"/>
          <w:szCs w:val="30"/>
          <w:cs/>
        </w:rPr>
        <w:t xml:space="preserve"> ปี</w:t>
      </w:r>
    </w:p>
    <w:p w:rsidR="00542F0C" w:rsidRDefault="00542F0C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4172FA">
        <w:rPr>
          <w:rFonts w:ascii="Angsana New" w:hAnsi="Angsana New"/>
          <w:sz w:val="30"/>
          <w:szCs w:val="30"/>
        </w:rPr>
        <w:tab/>
      </w:r>
      <w:r w:rsidRPr="004172FA">
        <w:rPr>
          <w:rFonts w:ascii="Angsana New" w:hAnsi="Angsana New"/>
          <w:sz w:val="30"/>
          <w:szCs w:val="30"/>
          <w:cs/>
        </w:rPr>
        <w:t>ยานพาหนะ</w:t>
      </w:r>
      <w:r w:rsidRPr="004172FA">
        <w:rPr>
          <w:rFonts w:ascii="Angsana New" w:hAnsi="Angsana New"/>
          <w:sz w:val="30"/>
          <w:szCs w:val="30"/>
          <w:cs/>
        </w:rPr>
        <w:tab/>
      </w:r>
      <w:r w:rsidRPr="004172FA">
        <w:rPr>
          <w:rFonts w:ascii="Angsana New" w:hAnsi="Angsana New"/>
          <w:sz w:val="30"/>
          <w:szCs w:val="30"/>
        </w:rPr>
        <w:tab/>
      </w:r>
      <w:r w:rsidRPr="004172FA">
        <w:rPr>
          <w:rFonts w:ascii="Angsana New" w:hAnsi="Angsana New"/>
          <w:sz w:val="30"/>
          <w:szCs w:val="30"/>
        </w:rPr>
        <w:tab/>
        <w:t>5 - 15</w:t>
      </w:r>
      <w:r w:rsidRPr="004172FA">
        <w:rPr>
          <w:rFonts w:ascii="Angsana New" w:hAnsi="Angsana New"/>
          <w:sz w:val="30"/>
          <w:szCs w:val="30"/>
          <w:cs/>
        </w:rPr>
        <w:t xml:space="preserve"> ปี</w:t>
      </w:r>
    </w:p>
    <w:p w:rsidR="00542F0C" w:rsidRPr="004172FA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4172F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หนี้สินตามสัญญาเช่า</w:t>
      </w:r>
    </w:p>
    <w:p w:rsidR="00542F0C" w:rsidRPr="004172FA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A733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>
        <w:rPr>
          <w:rFonts w:ascii="Angsana New" w:hAnsi="Angsana New"/>
          <w:sz w:val="30"/>
          <w:szCs w:val="30"/>
          <w:cs/>
        </w:rPr>
        <w:t>บริษัท</w:t>
      </w: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A733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>
        <w:rPr>
          <w:rFonts w:ascii="Angsana New" w:hAnsi="Angsana New"/>
          <w:sz w:val="30"/>
          <w:szCs w:val="30"/>
          <w:cs/>
        </w:rPr>
        <w:t>บริษัท</w:t>
      </w: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4172FA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1A733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172FA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:rsidR="00542F0C" w:rsidRPr="004172FA" w:rsidRDefault="001A7332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542F0C" w:rsidRPr="004172FA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542F0C" w:rsidRPr="004172FA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542F0C" w:rsidRPr="004172FA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9E36E7" w:rsidRPr="004172FA" w:rsidRDefault="009E36E7" w:rsidP="009E36E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4172FA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4172F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E36E7" w:rsidRPr="004172FA" w:rsidRDefault="009E36E7" w:rsidP="009E36E7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cs/>
          <w:lang w:val="en-GB"/>
        </w:rPr>
      </w:pPr>
      <w:r w:rsidRPr="004172FA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542F0C" w:rsidRPr="004C3794" w:rsidRDefault="00542F0C" w:rsidP="00542F0C">
      <w:pPr>
        <w:rPr>
          <w:rFonts w:ascii="Angsana New" w:hAnsi="Angsana New"/>
          <w:cs/>
          <w:lang w:val="th-TH"/>
        </w:rPr>
      </w:pPr>
    </w:p>
    <w:p w:rsidR="00A552BC" w:rsidRPr="00A934D1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:rsidR="00A552BC" w:rsidRPr="004C3794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:rsidR="00A552BC" w:rsidRPr="004C3794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A934D1">
        <w:rPr>
          <w:rFonts w:ascii="Angsana New" w:hAnsi="Angsana New"/>
          <w:sz w:val="30"/>
          <w:szCs w:val="30"/>
        </w:rPr>
        <w:t xml:space="preserve"> </w:t>
      </w:r>
      <w:r w:rsidR="00B85465" w:rsidRPr="00A934D1">
        <w:rPr>
          <w:rFonts w:ascii="Angsana New" w:hAnsi="Angsana New"/>
          <w:sz w:val="30"/>
          <w:szCs w:val="30"/>
          <w:cs/>
        </w:rPr>
        <w:t>(ถ้ามี)</w:t>
      </w:r>
    </w:p>
    <w:p w:rsidR="00A552BC" w:rsidRPr="00A934D1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A552BC" w:rsidRPr="00A934D1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34D1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A934D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34D1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A934D1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A934D1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A934D1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715804" w:rsidRPr="004C3794" w:rsidRDefault="00715804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:rsidR="00730CBD" w:rsidRPr="00A934D1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A934D1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A552BC" w:rsidRPr="004C3794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558" w:type="dxa"/>
        <w:tblLook w:val="01E0"/>
      </w:tblPr>
      <w:tblGrid>
        <w:gridCol w:w="5400"/>
        <w:gridCol w:w="1170"/>
        <w:gridCol w:w="630"/>
      </w:tblGrid>
      <w:tr w:rsidR="00A552BC" w:rsidRPr="00A934D1" w:rsidTr="00396C63">
        <w:tc>
          <w:tcPr>
            <w:tcW w:w="5400" w:type="dxa"/>
          </w:tcPr>
          <w:p w:rsidR="00A552BC" w:rsidRPr="00A934D1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:rsidR="00A552BC" w:rsidRPr="00A934D1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</w:rPr>
              <w:t>3</w:t>
            </w:r>
            <w:r w:rsidRPr="00A934D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34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A552BC" w:rsidRPr="00A934D1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934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A552BC" w:rsidRPr="00A934D1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:rsidR="00A552BC" w:rsidRPr="00A934D1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A934D1" w:rsidDel="00E44C55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A934D1" w:rsidRDefault="00A552BC" w:rsidP="00A552BC">
      <w:pPr>
        <w:pStyle w:val="BodyText2"/>
        <w:ind w:left="518" w:right="43"/>
      </w:pPr>
      <w:bookmarkStart w:id="2" w:name="OLE_LINK7"/>
      <w:bookmarkStart w:id="3" w:name="OLE_LINK8"/>
    </w:p>
    <w:p w:rsidR="00A552BC" w:rsidRPr="0023408F" w:rsidRDefault="0023408F" w:rsidP="00A552BC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3408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</w:t>
      </w:r>
      <w:r w:rsidR="00A86946" w:rsidRPr="00A934D1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A934D1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A934D1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A934D1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A934D1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A934D1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:rsidR="00202B29" w:rsidRPr="00A934D1" w:rsidRDefault="00202B2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7F2" w:rsidRPr="00A934D1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A934D1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A934D1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:rsidR="00AE47F2" w:rsidRPr="005C5777" w:rsidRDefault="00AE47F2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A552BC" w:rsidRPr="005C5777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A552BC" w:rsidRPr="005C5777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4B1BB4" w:rsidRDefault="00A552BC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C3794" w:rsidRPr="00A934D1" w:rsidRDefault="004C3794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934D1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A552BC" w:rsidRPr="00A934D1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A934D1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A934D1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A934D1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A934D1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1D6EF9" w:rsidRPr="004C3794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1D6EF9" w:rsidRPr="00A934D1" w:rsidRDefault="001D6EF9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9215E3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A934D1">
        <w:rPr>
          <w:rFonts w:ascii="Angsana New" w:hAnsi="Angsana New"/>
          <w:sz w:val="30"/>
          <w:szCs w:val="30"/>
          <w:cs/>
        </w:rPr>
        <w:t>ปี</w:t>
      </w:r>
      <w:r w:rsidR="00A86946" w:rsidRPr="00A934D1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A934D1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1D6EF9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5C5777" w:rsidRDefault="005C5777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5C5777" w:rsidRPr="004C3794" w:rsidRDefault="005C5777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A552BC" w:rsidRPr="004C3794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A552BC" w:rsidRPr="004C3794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552BC" w:rsidRPr="004C3794" w:rsidRDefault="00A552BC" w:rsidP="005E1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A552BC" w:rsidRPr="00A934D1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bookmarkEnd w:id="2"/>
    <w:bookmarkEnd w:id="3"/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A552BC" w:rsidRPr="004C3794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0A4B57" w:rsidRPr="00A934D1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FD5A71" w:rsidRPr="004C3794" w:rsidRDefault="00FD5A71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552BC" w:rsidRPr="004C3794" w:rsidRDefault="00A552BC" w:rsidP="00A552BC">
      <w:pPr>
        <w:ind w:left="540"/>
        <w:rPr>
          <w:rFonts w:ascii="Angsana New" w:hAnsi="Angsana New"/>
        </w:rPr>
      </w:pPr>
    </w:p>
    <w:p w:rsidR="00A552BC" w:rsidRPr="00A934D1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A934D1">
        <w:rPr>
          <w:rFonts w:ascii="Angsana New" w:hAnsi="Angsana New"/>
          <w:sz w:val="30"/>
          <w:szCs w:val="30"/>
          <w:cs/>
        </w:rPr>
        <w:t>ปี</w:t>
      </w:r>
      <w:r w:rsidRPr="00A934D1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A934D1">
        <w:rPr>
          <w:rFonts w:ascii="Angsana New" w:hAnsi="Angsana New"/>
          <w:sz w:val="30"/>
          <w:szCs w:val="30"/>
          <w:cs/>
        </w:rPr>
        <w:t>ปี</w:t>
      </w:r>
      <w:r w:rsidRPr="00A934D1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:rsidR="00202B29" w:rsidRPr="00154852" w:rsidRDefault="00202B29" w:rsidP="00A552BC">
      <w:pPr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A934D1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A934D1">
        <w:rPr>
          <w:rFonts w:ascii="Angsana New" w:hAnsi="Angsana New"/>
          <w:sz w:val="30"/>
          <w:szCs w:val="30"/>
          <w:cs/>
        </w:rPr>
        <w:t>อาจทำให้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</w:t>
      </w:r>
    </w:p>
    <w:p w:rsidR="00202B29" w:rsidRPr="00154852" w:rsidRDefault="00202B29" w:rsidP="00A552BC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A934D1">
        <w:rPr>
          <w:rFonts w:ascii="Angsana New" w:hAnsi="Angsana New"/>
          <w:sz w:val="30"/>
          <w:szCs w:val="30"/>
          <w:cs/>
        </w:rPr>
        <w:t>น</w:t>
      </w:r>
      <w:r w:rsidRPr="00A934D1">
        <w:rPr>
          <w:rFonts w:ascii="Angsana New" w:hAnsi="Angsana New"/>
          <w:sz w:val="30"/>
          <w:szCs w:val="30"/>
          <w:cs/>
        </w:rPr>
        <w:t>กำไร</w:t>
      </w:r>
      <w:r w:rsidR="002F1071" w:rsidRPr="00A934D1">
        <w:rPr>
          <w:rFonts w:ascii="Angsana New" w:hAnsi="Angsana New"/>
          <w:sz w:val="30"/>
          <w:szCs w:val="30"/>
          <w:cs/>
        </w:rPr>
        <w:t>หรือ</w:t>
      </w:r>
      <w:r w:rsidRPr="00A934D1">
        <w:rPr>
          <w:rFonts w:ascii="Angsana New" w:hAnsi="Angsana New"/>
          <w:sz w:val="30"/>
          <w:szCs w:val="30"/>
          <w:cs/>
        </w:rPr>
        <w:t>ขาดทุน</w:t>
      </w:r>
    </w:p>
    <w:p w:rsidR="00A552BC" w:rsidRPr="00154852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</w:rPr>
      </w:pPr>
      <w:r w:rsidRPr="00A934D1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A934D1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A934D1">
        <w:rPr>
          <w:rFonts w:ascii="Angsana New" w:hAnsi="Angsana New"/>
          <w:sz w:val="30"/>
          <w:szCs w:val="30"/>
          <w:cs/>
        </w:rPr>
        <w:t>หรือ</w:t>
      </w:r>
      <w:r w:rsidRPr="00A934D1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394DC5" w:rsidRPr="00154852" w:rsidRDefault="00394DC5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:rsidR="00A552BC" w:rsidRPr="00A934D1" w:rsidRDefault="00A552BC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A934D1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A552BC" w:rsidRPr="00154852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934D1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A93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1A7332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A934D1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02B29" w:rsidRPr="00154852" w:rsidRDefault="00202B29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</w:rPr>
      </w:pPr>
    </w:p>
    <w:p w:rsidR="00B030CE" w:rsidRPr="00A934D1" w:rsidRDefault="00B030CE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:rsidR="00BA32C7" w:rsidRPr="00154852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</w:rPr>
      </w:pPr>
    </w:p>
    <w:p w:rsidR="00A552BC" w:rsidRPr="00A934D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:rsidR="00BA32C7" w:rsidRPr="00154852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:rsidR="00A552BC" w:rsidRPr="00A934D1" w:rsidRDefault="00A552BC" w:rsidP="0044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</w:t>
      </w:r>
      <w:r w:rsidR="00730CBD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A552BC" w:rsidRPr="00154852" w:rsidRDefault="00A552BC" w:rsidP="00A552BC">
      <w:pPr>
        <w:spacing w:line="240" w:lineRule="auto"/>
        <w:rPr>
          <w:rFonts w:ascii="Angsana New" w:hAnsi="Angsana New"/>
          <w:cs/>
          <w:lang w:val="th-TH"/>
        </w:rPr>
      </w:pPr>
    </w:p>
    <w:p w:rsidR="00730CBD" w:rsidRPr="00A934D1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บริษัทมีภาระ</w:t>
      </w:r>
      <w:r w:rsidR="00730CBD" w:rsidRPr="00A934D1">
        <w:rPr>
          <w:rFonts w:ascii="Angsana New" w:hAnsi="Angsana New"/>
          <w:sz w:val="30"/>
          <w:szCs w:val="30"/>
          <w:cs/>
        </w:rPr>
        <w:t>ผูกพัน</w:t>
      </w:r>
      <w:r w:rsidRPr="00A934D1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A934D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A934D1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A934D1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A934D1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A934D1">
        <w:rPr>
          <w:rFonts w:ascii="Angsana New" w:hAnsi="Angsana New"/>
          <w:sz w:val="30"/>
          <w:szCs w:val="30"/>
          <w:cs/>
        </w:rPr>
        <w:t xml:space="preserve"> </w:t>
      </w:r>
      <w:r w:rsidRPr="00A934D1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A934D1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A934D1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:rsidR="00F94B1A" w:rsidRPr="00154852" w:rsidRDefault="00F94B1A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730CBD" w:rsidRPr="00A934D1" w:rsidRDefault="00730CBD" w:rsidP="00277890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:rsidR="00BA32C7" w:rsidRPr="00154852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:rsidR="00730CBD" w:rsidRPr="00A934D1" w:rsidRDefault="00730CBD" w:rsidP="00730CB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A934D1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A934D1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:rsidR="00A552BC" w:rsidRPr="00A934D1" w:rsidRDefault="00782FE2" w:rsidP="00730CBD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934D1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          </w:t>
      </w:r>
      <w:r w:rsidR="00A552BC" w:rsidRPr="00A934D1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:rsidR="00A552BC" w:rsidRPr="00BE1F2B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552BC" w:rsidRDefault="00A552BC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 xml:space="preserve"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  <w:r w:rsidR="001A7332">
        <w:rPr>
          <w:rFonts w:ascii="Angsana New" w:hAnsi="Angsana New" w:hint="cs"/>
          <w:sz w:val="30"/>
          <w:szCs w:val="30"/>
          <w:cs/>
        </w:rPr>
        <w:t>กลุ่ม</w:t>
      </w:r>
      <w:r w:rsidRPr="00A934D1">
        <w:rPr>
          <w:rFonts w:ascii="Angsana New" w:hAnsi="Angsana New"/>
          <w:sz w:val="30"/>
          <w:szCs w:val="30"/>
          <w:cs/>
        </w:rPr>
        <w:t>บร</w:t>
      </w:r>
      <w:r w:rsidR="009D19B8" w:rsidRPr="00A934D1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A934D1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:rsidR="004C3794" w:rsidRPr="00BE1F2B" w:rsidRDefault="004C3794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542F0C" w:rsidRPr="00694C76" w:rsidRDefault="00542F0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94C7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:rsidR="00542F0C" w:rsidRDefault="001A7332" w:rsidP="00542F0C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542F0C" w:rsidRPr="00694C76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542F0C" w:rsidRPr="00694C76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542F0C" w:rsidRPr="00694C76" w:rsidRDefault="00542F0C" w:rsidP="00542F0C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694C76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542F0C" w:rsidRDefault="008205D2" w:rsidP="00542F0C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694C76">
        <w:rPr>
          <w:rFonts w:ascii="Angsana New" w:hAnsi="Angsana New"/>
          <w:sz w:val="30"/>
          <w:szCs w:val="30"/>
          <w:cs/>
        </w:rPr>
        <w:t>บริษัท</w:t>
      </w:r>
      <w:r w:rsidR="00542F0C" w:rsidRPr="00694C76">
        <w:rPr>
          <w:rFonts w:ascii="Angsana New" w:hAnsi="Angsana New"/>
          <w:color w:val="000000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C3794" w:rsidRPr="004C3794" w:rsidRDefault="004C3794" w:rsidP="00542F0C">
      <w:pPr>
        <w:ind w:left="540"/>
        <w:jc w:val="thaiDistribute"/>
        <w:rPr>
          <w:rFonts w:ascii="Angsana New" w:hAnsi="Angsana New"/>
          <w:color w:val="000000"/>
        </w:rPr>
      </w:pPr>
    </w:p>
    <w:p w:rsidR="00542F0C" w:rsidRPr="00694C76" w:rsidRDefault="00542F0C" w:rsidP="00542F0C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694C76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694C76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:rsidR="00542F0C" w:rsidRPr="00694C76" w:rsidRDefault="008205D2" w:rsidP="00542F0C">
      <w:pPr>
        <w:spacing w:before="120" w:after="120"/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694C76">
        <w:rPr>
          <w:rFonts w:ascii="Angsana New" w:hAnsi="Angsana New"/>
          <w:sz w:val="30"/>
          <w:szCs w:val="30"/>
          <w:cs/>
        </w:rPr>
        <w:t>บริษัท</w:t>
      </w:r>
      <w:r w:rsidR="00542F0C" w:rsidRPr="00694C76">
        <w:rPr>
          <w:rFonts w:ascii="Angsana New" w:hAnsi="Angsana New"/>
          <w:color w:val="000000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542F0C" w:rsidRPr="00694C76">
        <w:rPr>
          <w:rFonts w:ascii="Angsana New" w:hAnsi="Angsana New"/>
          <w:sz w:val="30"/>
          <w:szCs w:val="30"/>
          <w:cs/>
        </w:rPr>
        <w:t>บริษัท</w:t>
      </w:r>
      <w:r w:rsidR="00542F0C" w:rsidRPr="00694C76">
        <w:rPr>
          <w:rFonts w:ascii="Angsana New" w:hAnsi="Angsana New"/>
          <w:color w:val="000000"/>
          <w:sz w:val="30"/>
          <w:szCs w:val="30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542F0C" w:rsidRDefault="00542F0C" w:rsidP="00542F0C">
      <w:pPr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694C7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4C3794" w:rsidRPr="004C3794" w:rsidRDefault="004C3794" w:rsidP="00542F0C">
      <w:pPr>
        <w:ind w:left="540" w:right="72"/>
        <w:jc w:val="thaiDistribute"/>
        <w:rPr>
          <w:rFonts w:ascii="Angsana New" w:hAnsi="Angsana New"/>
          <w:color w:val="000000"/>
        </w:rPr>
      </w:pPr>
    </w:p>
    <w:p w:rsidR="00542F0C" w:rsidRPr="00694C76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94C76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542F0C" w:rsidRPr="00694C76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694C7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542F0C" w:rsidRDefault="00542F0C" w:rsidP="00542F0C">
      <w:pPr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694C7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:rsidR="004C3794" w:rsidRPr="004C3794" w:rsidRDefault="004C3794" w:rsidP="00542F0C">
      <w:pPr>
        <w:ind w:left="540" w:right="72"/>
        <w:jc w:val="thaiDistribute"/>
        <w:rPr>
          <w:rFonts w:ascii="Angsana New" w:hAnsi="Angsana New"/>
          <w:color w:val="000000"/>
        </w:rPr>
      </w:pPr>
    </w:p>
    <w:p w:rsidR="00542F0C" w:rsidRPr="00694C76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694C76">
        <w:rPr>
          <w:rFonts w:ascii="Angsana New" w:hAnsi="Angsana New"/>
          <w:sz w:val="30"/>
          <w:szCs w:val="30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:rsidR="00542F0C" w:rsidRPr="00694C76" w:rsidRDefault="00542F0C" w:rsidP="00542F0C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4C7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Pr="00694C76">
        <w:rPr>
          <w:rFonts w:ascii="Angsana New" w:hAnsi="Angsana New"/>
          <w:sz w:val="30"/>
          <w:szCs w:val="30"/>
          <w:cs/>
        </w:rPr>
        <w:t>ประเภทเงินลงทุนในตราสารทุนซึ่งมิได้ถือไว้เพื่อค้าแต่ถือเพื่อวัตถุประสงค์เชิง</w:t>
      </w:r>
      <w:r w:rsidRPr="00694C76">
        <w:rPr>
          <w:rFonts w:ascii="Angsana New" w:hAnsi="Angsana New"/>
          <w:sz w:val="30"/>
          <w:szCs w:val="30"/>
          <w:cs/>
        </w:rPr>
        <w:br/>
        <w:t xml:space="preserve">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:rsidR="00542F0C" w:rsidRPr="00694C76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694C76">
        <w:rPr>
          <w:rFonts w:ascii="Angsana New" w:hAnsi="Angsana New"/>
          <w:color w:val="000000"/>
          <w:sz w:val="30"/>
          <w:szCs w:val="30"/>
          <w:cs/>
        </w:rPr>
        <w:t>เงินปันผลรับจากเงินลงทุนในตราสารทุนของ</w:t>
      </w:r>
      <w:r w:rsidR="008205D2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694C76">
        <w:rPr>
          <w:rFonts w:ascii="Angsana New" w:hAnsi="Angsana New"/>
          <w:color w:val="000000"/>
          <w:sz w:val="30"/>
          <w:szCs w:val="30"/>
          <w:cs/>
        </w:rPr>
        <w:t xml:space="preserve">บริษัทจดทะเบียนถือเป็นรายได้อื่นในส่วนของกำไรหรือขาดทุน </w:t>
      </w:r>
    </w:p>
    <w:p w:rsidR="00787B14" w:rsidRPr="00154852" w:rsidRDefault="00787B14" w:rsidP="00542F0C">
      <w:pPr>
        <w:spacing w:before="120" w:after="120"/>
        <w:ind w:firstLine="540"/>
        <w:jc w:val="thaiDistribute"/>
        <w:rPr>
          <w:rFonts w:ascii="Angsana New" w:hAnsi="Angsana New"/>
          <w:u w:val="single"/>
        </w:rPr>
      </w:pPr>
    </w:p>
    <w:p w:rsidR="00542F0C" w:rsidRPr="00694C76" w:rsidRDefault="00542F0C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694C76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542F0C" w:rsidRPr="00CA20A5" w:rsidRDefault="00542F0C" w:rsidP="00542F0C">
      <w:pPr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787B14">
        <w:rPr>
          <w:rFonts w:ascii="Angsana New" w:hAnsi="Angsana New"/>
          <w:color w:val="000000"/>
          <w:sz w:val="30"/>
          <w:szCs w:val="30"/>
          <w:cs/>
        </w:rPr>
        <w:t xml:space="preserve">ยกเว้นหนี้สินตราสารอนุพันธ์ </w:t>
      </w:r>
      <w:r w:rsidR="008205D2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787B14">
        <w:rPr>
          <w:rFonts w:ascii="Angsana New" w:hAnsi="Angsana New"/>
          <w:sz w:val="30"/>
          <w:szCs w:val="30"/>
          <w:cs/>
        </w:rPr>
        <w:t>บริษัท</w:t>
      </w:r>
      <w:r w:rsidRPr="00787B14">
        <w:rPr>
          <w:rFonts w:ascii="Angsana New" w:hAnsi="Angsana New"/>
          <w:color w:val="000000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</w:t>
      </w:r>
      <w:r w:rsidRPr="00CA20A5">
        <w:rPr>
          <w:rFonts w:ascii="Angsana New" w:hAnsi="Angsana New"/>
          <w:color w:val="000000"/>
          <w:sz w:val="30"/>
          <w:szCs w:val="30"/>
          <w:cs/>
        </w:rPr>
        <w:t>แท้จริงแสดงเป็นส่วนหนึ่งของต้นทุนทางการเงินในส่วนของกำไรหรือขาดทุน</w:t>
      </w:r>
      <w:r w:rsidRPr="00CA20A5">
        <w:rPr>
          <w:rFonts w:ascii="Angsana New" w:hAnsi="Angsana New"/>
          <w:color w:val="000000"/>
          <w:sz w:val="30"/>
          <w:szCs w:val="30"/>
          <w:cs/>
        </w:rPr>
        <w:tab/>
      </w:r>
    </w:p>
    <w:p w:rsidR="004C3794" w:rsidRPr="00CA20A5" w:rsidRDefault="004C3794" w:rsidP="00542F0C">
      <w:pPr>
        <w:ind w:left="540" w:right="72"/>
        <w:jc w:val="thaiDistribute"/>
        <w:rPr>
          <w:rFonts w:ascii="Angsana New" w:hAnsi="Angsana New"/>
          <w:color w:val="000000"/>
        </w:rPr>
      </w:pPr>
    </w:p>
    <w:p w:rsidR="00542F0C" w:rsidRDefault="008205D2" w:rsidP="00542F0C">
      <w:pPr>
        <w:ind w:left="540" w:right="72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0A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CA20A5">
        <w:rPr>
          <w:rFonts w:ascii="Angsana New" w:hAnsi="Angsana New"/>
          <w:sz w:val="30"/>
          <w:szCs w:val="30"/>
          <w:cs/>
        </w:rPr>
        <w:t>บริษัท</w:t>
      </w:r>
      <w:r w:rsidR="00542F0C" w:rsidRPr="00CA20A5">
        <w:rPr>
          <w:rFonts w:ascii="Angsana New" w:hAnsi="Angsana New"/>
          <w:color w:val="000000"/>
          <w:sz w:val="30"/>
          <w:szCs w:val="30"/>
          <w:cs/>
        </w:rPr>
        <w:t>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="00542F0C" w:rsidRPr="00CA20A5">
        <w:rPr>
          <w:rFonts w:ascii="Angsana New" w:hAnsi="Angsana New"/>
          <w:color w:val="000000"/>
          <w:sz w:val="30"/>
          <w:szCs w:val="30"/>
        </w:rPr>
        <w:t xml:space="preserve"> (</w:t>
      </w:r>
      <w:r w:rsidR="00542F0C" w:rsidRPr="00CA20A5">
        <w:rPr>
          <w:rFonts w:ascii="Angsana New" w:hAnsi="Angsana New"/>
          <w:color w:val="000000"/>
          <w:sz w:val="30"/>
          <w:szCs w:val="30"/>
          <w:cs/>
        </w:rPr>
        <w:t>บางครั้งเรียกว่าการไม่จับคู่ทางบัญชี</w:t>
      </w:r>
      <w:r w:rsidR="00542F0C" w:rsidRPr="00CA20A5">
        <w:rPr>
          <w:rFonts w:ascii="Angsana New" w:hAnsi="Angsana New"/>
          <w:color w:val="000000"/>
          <w:sz w:val="30"/>
          <w:szCs w:val="30"/>
        </w:rPr>
        <w:t>)</w:t>
      </w:r>
    </w:p>
    <w:p w:rsidR="004C3794" w:rsidRPr="004C3794" w:rsidRDefault="004C3794" w:rsidP="00542F0C">
      <w:pPr>
        <w:ind w:left="540" w:right="72"/>
        <w:jc w:val="thaiDistribute"/>
        <w:rPr>
          <w:rFonts w:ascii="Angsana New" w:hAnsi="Angsana New"/>
          <w:color w:val="000000"/>
        </w:rPr>
      </w:pPr>
    </w:p>
    <w:p w:rsidR="00542F0C" w:rsidRPr="00787B14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787B14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:rsidR="00542F0C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7B14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4C3794" w:rsidRPr="004C3794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Default="008205D2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787B14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BE1F2B" w:rsidRDefault="00BE1F2B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C3794" w:rsidRPr="004C3794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CA20A5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CA20A5">
        <w:rPr>
          <w:rFonts w:ascii="Angsana New" w:hAnsi="Angsana New"/>
          <w:sz w:val="30"/>
          <w:szCs w:val="30"/>
          <w:u w:val="single"/>
          <w:cs/>
        </w:rPr>
        <w:lastRenderedPageBreak/>
        <w:t>การด้อยค่าของสินทรัพย์ทางการเงิน</w:t>
      </w:r>
    </w:p>
    <w:p w:rsidR="004C3794" w:rsidRDefault="008205D2" w:rsidP="00787B14">
      <w:pPr>
        <w:ind w:left="540"/>
        <w:rPr>
          <w:rFonts w:ascii="Angsana New" w:hAnsi="Angsana New"/>
          <w:sz w:val="30"/>
          <w:szCs w:val="30"/>
        </w:rPr>
      </w:pPr>
      <w:r w:rsidRPr="00CA20A5">
        <w:rPr>
          <w:rFonts w:ascii="Angsana New" w:hAnsi="Angsana New" w:hint="cs"/>
          <w:sz w:val="30"/>
          <w:szCs w:val="30"/>
          <w:cs/>
        </w:rPr>
        <w:t>กลุ่ม</w:t>
      </w:r>
      <w:r w:rsidRPr="00CA20A5">
        <w:rPr>
          <w:rFonts w:ascii="Angsana New" w:hAnsi="Angsana New"/>
          <w:sz w:val="30"/>
          <w:szCs w:val="30"/>
          <w:cs/>
        </w:rPr>
        <w:t>บริษัท</w:t>
      </w:r>
      <w:r w:rsidR="00542F0C" w:rsidRPr="00CA20A5">
        <w:rPr>
          <w:rFonts w:ascii="Angsana New" w:hAnsi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542F0C" w:rsidRPr="00787B14">
        <w:rPr>
          <w:rFonts w:ascii="Angsana New" w:hAnsi="Angsana New"/>
          <w:sz w:val="30"/>
          <w:szCs w:val="30"/>
          <w:cs/>
        </w:rPr>
        <w:t xml:space="preserve"> ดังนั้น ทุกวันสิ้นรอบระยะเวลารายงาน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787B14">
        <w:rPr>
          <w:rFonts w:ascii="Angsana New" w:hAnsi="Angsana New"/>
          <w:sz w:val="30"/>
          <w:szCs w:val="30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" w:name="_Hlk59432702"/>
      <w:r w:rsidR="00542F0C" w:rsidRPr="00787B14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:rsidR="00542F0C" w:rsidRPr="00787B14" w:rsidRDefault="00542F0C" w:rsidP="00787B14">
      <w:pPr>
        <w:ind w:left="540"/>
        <w:rPr>
          <w:rFonts w:ascii="Angsana New" w:hAnsi="Angsana New"/>
          <w:sz w:val="30"/>
          <w:szCs w:val="30"/>
        </w:rPr>
      </w:pPr>
      <w:r w:rsidRPr="00787B14">
        <w:rPr>
          <w:rFonts w:ascii="Angsana New" w:hAnsi="Angsana New"/>
          <w:sz w:val="30"/>
          <w:szCs w:val="30"/>
          <w:cs/>
        </w:rPr>
        <w:br/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:rsidR="004C3794" w:rsidRPr="004C3794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787B14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7B14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ทุนเรือนหุ้น</w:t>
      </w:r>
    </w:p>
    <w:p w:rsidR="00A552BC" w:rsidRPr="004C3794" w:rsidRDefault="00A552BC" w:rsidP="00A552BC">
      <w:pPr>
        <w:pStyle w:val="AccPolicyHeading"/>
        <w:rPr>
          <w:sz w:val="18"/>
          <w:szCs w:val="18"/>
        </w:rPr>
      </w:pPr>
    </w:p>
    <w:p w:rsidR="00A552BC" w:rsidRDefault="007041F7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A934D1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:rsidR="004C3794" w:rsidRPr="004C3794" w:rsidRDefault="004C3794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552BC" w:rsidRPr="00A934D1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934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:rsidR="00A552BC" w:rsidRPr="004C3794" w:rsidRDefault="00A552BC" w:rsidP="00A552BC">
      <w:pPr>
        <w:pStyle w:val="BodyText2"/>
        <w:ind w:left="540" w:right="43"/>
        <w:jc w:val="thaiDistribute"/>
        <w:rPr>
          <w:sz w:val="18"/>
          <w:szCs w:val="18"/>
          <w:cs/>
        </w:rPr>
      </w:pPr>
    </w:p>
    <w:p w:rsidR="00E54C4B" w:rsidRPr="00A934D1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A934D1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205D2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34D1">
        <w:rPr>
          <w:rFonts w:ascii="Angsana New" w:hAnsi="Angsana New"/>
          <w:spacing w:val="2"/>
          <w:sz w:val="30"/>
          <w:szCs w:val="30"/>
          <w:cs/>
        </w:rPr>
        <w:t>บริษัทคาด</w:t>
      </w:r>
      <w:r w:rsidRPr="00A934D1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E22BD9" w:rsidRPr="004C3794" w:rsidRDefault="00E22BD9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:rsidR="00E54C4B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A934D1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:rsidR="00243257" w:rsidRPr="00BE1F2B" w:rsidRDefault="00243257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</w:rPr>
      </w:pPr>
    </w:p>
    <w:p w:rsidR="00E54C4B" w:rsidRPr="00A934D1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A934D1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A934D1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E54C4B" w:rsidRPr="004C3794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:rsidR="00E54C4B" w:rsidRPr="00A934D1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A934D1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:rsidR="00E54C4B" w:rsidRPr="004C3794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:rsidR="00E54C4B" w:rsidRPr="00A934D1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A934D1">
        <w:rPr>
          <w:rFonts w:ascii="Angsana New" w:hAnsi="Angsana New"/>
          <w:spacing w:val="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8205D2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34D1">
        <w:rPr>
          <w:rFonts w:ascii="Angsana New" w:hAnsi="Angsana New"/>
          <w:spacing w:val="2"/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A934D1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A934D1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8205D2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34D1">
        <w:rPr>
          <w:rFonts w:ascii="Angsana New" w:hAnsi="Angsana New"/>
          <w:spacing w:val="2"/>
          <w:sz w:val="30"/>
          <w:szCs w:val="30"/>
          <w:cs/>
        </w:rPr>
        <w:t>บริษัทขายสินค้าและบริการเป็นเอกเทศแยกต่างหาก</w:t>
      </w:r>
    </w:p>
    <w:p w:rsidR="00E54C4B" w:rsidRPr="000128F8" w:rsidRDefault="00FA0C53" w:rsidP="00BE1F2B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A934D1">
        <w:rPr>
          <w:rFonts w:ascii="Angsana New" w:hAnsi="Angsana New"/>
          <w:sz w:val="30"/>
          <w:szCs w:val="30"/>
          <w:cs/>
        </w:rPr>
        <w:lastRenderedPageBreak/>
        <w:tab/>
      </w:r>
      <w:r w:rsidR="00E54C4B" w:rsidRPr="000128F8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E54C4B" w:rsidRPr="00202B29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54C4B" w:rsidRPr="000128F8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0128F8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0128F8">
        <w:rPr>
          <w:rFonts w:ascii="Angsana New" w:hAnsi="Angsana New"/>
          <w:sz w:val="30"/>
          <w:szCs w:val="30"/>
          <w:cs/>
        </w:rPr>
        <w:t xml:space="preserve"> </w:t>
      </w:r>
    </w:p>
    <w:p w:rsidR="00E54C4B" w:rsidRPr="000128F8" w:rsidRDefault="00E54C4B" w:rsidP="00A552BC">
      <w:pPr>
        <w:pStyle w:val="BodyText2"/>
        <w:ind w:left="540" w:right="43"/>
        <w:jc w:val="thaiDistribute"/>
        <w:rPr>
          <w:sz w:val="18"/>
          <w:szCs w:val="18"/>
        </w:rPr>
      </w:pPr>
    </w:p>
    <w:p w:rsidR="00A552BC" w:rsidRPr="000128F8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128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BA32C7" w:rsidRPr="004C3794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A552BC" w:rsidRPr="000128F8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128F8">
        <w:rPr>
          <w:rFonts w:ascii="Angsana New" w:hAnsi="Angsana New" w:hint="cs"/>
          <w:sz w:val="30"/>
          <w:szCs w:val="30"/>
          <w:cs/>
        </w:rPr>
        <w:t>หรือ</w:t>
      </w:r>
      <w:r w:rsidRPr="000128F8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0128F8">
        <w:rPr>
          <w:rFonts w:ascii="Angsana New" w:hAnsi="Angsana New"/>
          <w:sz w:val="30"/>
          <w:szCs w:val="30"/>
          <w:cs/>
        </w:rPr>
        <w:t>ปี</w:t>
      </w:r>
      <w:r w:rsidRPr="000128F8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0128F8">
        <w:rPr>
          <w:rFonts w:ascii="Angsana New" w:hAnsi="Angsana New"/>
          <w:sz w:val="30"/>
          <w:szCs w:val="30"/>
          <w:cs/>
        </w:rPr>
        <w:t xml:space="preserve"> </w:t>
      </w:r>
      <w:r w:rsidR="009215E3" w:rsidRPr="000128F8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0128F8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0128F8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:rsidR="00BA32C7" w:rsidRPr="004C3794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4B1BB4" w:rsidRPr="00202B29" w:rsidRDefault="004B1BB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A552BC" w:rsidRPr="000128F8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128F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:rsidR="00570087" w:rsidRPr="000128F8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0128F8">
        <w:rPr>
          <w:rFonts w:ascii="Angsana New" w:hAnsi="Angsana New"/>
          <w:spacing w:val="-4"/>
          <w:sz w:val="30"/>
          <w:szCs w:val="30"/>
          <w:cs/>
        </w:rPr>
        <w:t>ปี</w:t>
      </w:r>
      <w:r w:rsidRPr="000128F8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0128F8">
        <w:rPr>
          <w:rFonts w:ascii="Angsana New" w:hAnsi="Angsana New"/>
          <w:sz w:val="30"/>
          <w:szCs w:val="30"/>
          <w:cs/>
        </w:rPr>
        <w:t>ปี</w:t>
      </w:r>
      <w:r w:rsidRPr="000128F8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570087" w:rsidRPr="00202B29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0128F8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128F8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0128F8">
        <w:rPr>
          <w:rFonts w:ascii="Angsana New" w:hAnsi="Angsana New"/>
          <w:i/>
          <w:iCs/>
          <w:sz w:val="30"/>
          <w:szCs w:val="30"/>
          <w:cs/>
        </w:rPr>
        <w:t>ปี</w:t>
      </w:r>
      <w:r w:rsidRPr="000128F8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570087" w:rsidRPr="00202B29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0128F8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0128F8">
        <w:rPr>
          <w:rFonts w:ascii="Angsana New" w:hAnsi="Angsana New"/>
          <w:sz w:val="30"/>
          <w:szCs w:val="30"/>
          <w:cs/>
        </w:rPr>
        <w:t>ปี</w:t>
      </w:r>
      <w:r w:rsidRPr="000128F8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0128F8">
        <w:rPr>
          <w:rFonts w:ascii="Angsana New" w:hAnsi="Angsana New" w:hint="cs"/>
          <w:sz w:val="30"/>
          <w:szCs w:val="30"/>
          <w:cs/>
        </w:rPr>
        <w:t>ผล</w:t>
      </w:r>
      <w:r w:rsidRPr="000128F8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0128F8">
        <w:rPr>
          <w:rFonts w:ascii="Angsana New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:rsidR="00570087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570087" w:rsidRPr="000128F8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128F8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570087" w:rsidRPr="00202B29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:rsidR="00570087" w:rsidRPr="000128F8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0128F8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0128F8">
        <w:rPr>
          <w:rFonts w:ascii="Angsana New" w:hAnsi="Angsana New"/>
          <w:sz w:val="30"/>
          <w:szCs w:val="30"/>
          <w:cs/>
        </w:rPr>
        <w:t>ระยะเวลารายงาน</w:t>
      </w:r>
    </w:p>
    <w:p w:rsidR="00570087" w:rsidRPr="00202B29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0128F8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การวัด</w:t>
      </w:r>
      <w:r w:rsidRPr="00CA20A5">
        <w:rPr>
          <w:rFonts w:ascii="Angsana New" w:hAnsi="Angsana New"/>
          <w:sz w:val="30"/>
          <w:szCs w:val="30"/>
          <w:cs/>
        </w:rPr>
        <w:t>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205D2" w:rsidRPr="00CA20A5">
        <w:rPr>
          <w:rFonts w:ascii="Angsana New" w:hAnsi="Angsana New" w:hint="cs"/>
          <w:sz w:val="30"/>
          <w:szCs w:val="30"/>
          <w:cs/>
        </w:rPr>
        <w:t>กลุ่ม</w:t>
      </w:r>
      <w:r w:rsidRPr="00CA20A5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570087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BE1F2B" w:rsidRDefault="00BE1F2B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BE1F2B" w:rsidRDefault="00BE1F2B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BE1F2B" w:rsidRDefault="00BE1F2B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BE1F2B" w:rsidRDefault="00BE1F2B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BE1F2B" w:rsidRPr="00202B29" w:rsidRDefault="00BE1F2B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0128F8" w:rsidRDefault="00570087" w:rsidP="001B1FF3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</w:t>
      </w:r>
      <w:r w:rsidR="008205D2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128F8">
        <w:rPr>
          <w:rFonts w:ascii="Angsana New" w:hAnsi="Angsana New"/>
          <w:spacing w:val="4"/>
          <w:sz w:val="30"/>
          <w:szCs w:val="30"/>
          <w:cs/>
        </w:rPr>
        <w:t>บริษัทต้องคำนึงถึง</w:t>
      </w:r>
      <w:r w:rsidRPr="000128F8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0128F8">
        <w:rPr>
          <w:rFonts w:ascii="Angsana New" w:hAnsi="Angsana New" w:hint="cs"/>
          <w:sz w:val="30"/>
          <w:szCs w:val="30"/>
          <w:cs/>
        </w:rPr>
        <w:t xml:space="preserve">  </w:t>
      </w:r>
      <w:r w:rsidR="008205D2">
        <w:rPr>
          <w:rFonts w:ascii="Angsana New" w:hAnsi="Angsana New" w:hint="cs"/>
          <w:sz w:val="30"/>
          <w:szCs w:val="30"/>
          <w:cs/>
        </w:rPr>
        <w:t>กลุ่ม</w:t>
      </w:r>
      <w:r w:rsidRPr="000128F8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0128F8">
        <w:rPr>
          <w:rFonts w:ascii="Angsana New" w:hAnsi="Angsana New" w:hint="cs"/>
          <w:sz w:val="30"/>
          <w:szCs w:val="30"/>
          <w:cs/>
        </w:rPr>
        <w:t>ฎ</w:t>
      </w:r>
      <w:r w:rsidR="00202B29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0128F8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0128F8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8205D2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128F8">
        <w:rPr>
          <w:rFonts w:ascii="Angsana New" w:hAnsi="Angsana New"/>
          <w:spacing w:val="4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</w:t>
      </w:r>
      <w:r w:rsidRPr="000128F8">
        <w:rPr>
          <w:rFonts w:ascii="Angsana New" w:hAnsi="Angsana New"/>
          <w:sz w:val="30"/>
          <w:szCs w:val="30"/>
          <w:cs/>
        </w:rPr>
        <w:t>เงิน</w:t>
      </w:r>
      <w:r w:rsidRPr="000128F8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0128F8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0128F8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0128F8">
        <w:rPr>
          <w:rFonts w:ascii="Angsana New" w:hAnsi="Angsana New"/>
          <w:spacing w:val="12"/>
          <w:sz w:val="30"/>
          <w:szCs w:val="30"/>
          <w:cs/>
        </w:rPr>
        <w:t>ปี</w:t>
      </w:r>
      <w:r w:rsidRPr="000128F8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0128F8">
        <w:rPr>
          <w:rFonts w:ascii="Angsana New" w:hAnsi="Angsana New"/>
          <w:sz w:val="30"/>
          <w:szCs w:val="30"/>
          <w:cs/>
        </w:rPr>
        <w:t>การเปลี่ยนแปลง</w:t>
      </w:r>
    </w:p>
    <w:p w:rsidR="00570087" w:rsidRPr="000128F8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0128F8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0128F8">
        <w:rPr>
          <w:rFonts w:ascii="Angsana New" w:hAnsi="Angsana New"/>
          <w:spacing w:val="4"/>
          <w:sz w:val="30"/>
          <w:szCs w:val="30"/>
          <w:cs/>
        </w:rPr>
        <w:t>ปี</w:t>
      </w:r>
      <w:r w:rsidRPr="000128F8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0128F8">
        <w:rPr>
          <w:rFonts w:ascii="Angsana New" w:hAnsi="Angsana New"/>
          <w:spacing w:val="4"/>
          <w:sz w:val="30"/>
          <w:szCs w:val="30"/>
          <w:cs/>
        </w:rPr>
        <w:t>ปี</w:t>
      </w:r>
      <w:r w:rsidRPr="000128F8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0128F8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0128F8">
        <w:rPr>
          <w:rFonts w:ascii="Angsana New" w:hAnsi="Angsana New"/>
          <w:sz w:val="30"/>
          <w:szCs w:val="30"/>
          <w:cs/>
        </w:rPr>
        <w:t>ปี</w:t>
      </w:r>
      <w:r w:rsidRPr="000128F8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570087" w:rsidRPr="000128F8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:rsidR="00570087" w:rsidRPr="000128F8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0128F8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4B1BB4" w:rsidRPr="000128F8" w:rsidRDefault="004B1BB4" w:rsidP="004B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552BC" w:rsidRPr="000128F8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128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0128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0128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:rsidR="00DA6674" w:rsidRPr="000128F8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0128F8" w:rsidRDefault="008205D2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0128F8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="00A552BC" w:rsidRPr="000128F8">
        <w:rPr>
          <w:rFonts w:ascii="Angsana New" w:hAnsi="Angsana New"/>
          <w:sz w:val="30"/>
          <w:szCs w:val="30"/>
          <w:cs/>
        </w:rPr>
        <w:t>บริษัท ด้วย</w:t>
      </w:r>
      <w:r w:rsidR="00A552BC" w:rsidRPr="000128F8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552BC" w:rsidRPr="000128F8">
        <w:rPr>
          <w:rFonts w:ascii="Angsana New" w:hAnsi="Angsana New"/>
          <w:sz w:val="30"/>
          <w:szCs w:val="30"/>
          <w:cs/>
        </w:rPr>
        <w:t xml:space="preserve"> </w:t>
      </w:r>
    </w:p>
    <w:p w:rsidR="00DA6674" w:rsidRPr="000128F8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0128F8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128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DA6674" w:rsidRPr="000128F8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Default="00A552BC" w:rsidP="006B5F39">
      <w:pPr>
        <w:spacing w:line="240" w:lineRule="auto"/>
        <w:ind w:left="518"/>
        <w:jc w:val="thaiDistribute"/>
        <w:rPr>
          <w:sz w:val="30"/>
          <w:szCs w:val="30"/>
        </w:rPr>
      </w:pPr>
      <w:r w:rsidRPr="000128F8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8205D2">
        <w:rPr>
          <w:rFonts w:hint="cs"/>
          <w:sz w:val="30"/>
          <w:szCs w:val="30"/>
          <w:cs/>
        </w:rPr>
        <w:t>กลุ่ม</w:t>
      </w:r>
      <w:r w:rsidRPr="000128F8">
        <w:rPr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0128F8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:rsidR="00F94B1A" w:rsidRPr="000128F8" w:rsidRDefault="00F94B1A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F7F00" w:rsidRDefault="00AF7F00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E1F2B" w:rsidRPr="000128F8" w:rsidRDefault="00BE1F2B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56F4F" w:rsidRPr="000128F8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128F8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FF43AB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0128F8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0128F8">
        <w:rPr>
          <w:rFonts w:ascii="Angsana New" w:hAnsi="Angsana New"/>
          <w:b/>
          <w:sz w:val="30"/>
          <w:szCs w:val="30"/>
          <w:cs/>
        </w:rPr>
        <w:t xml:space="preserve"> </w:t>
      </w:r>
      <w:r w:rsidRPr="000128F8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C3794" w:rsidRDefault="004C3794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C67B95" w:rsidRPr="000128F8" w:rsidRDefault="0011287E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0128F8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0128F8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720" w:type="dxa"/>
        <w:tblInd w:w="540" w:type="dxa"/>
        <w:tblLook w:val="01E0"/>
      </w:tblPr>
      <w:tblGrid>
        <w:gridCol w:w="3780"/>
        <w:gridCol w:w="1890"/>
        <w:gridCol w:w="4050"/>
      </w:tblGrid>
      <w:tr w:rsidR="00C2772D" w:rsidRPr="000128F8" w:rsidTr="00495DEF">
        <w:trPr>
          <w:tblHeader/>
        </w:trPr>
        <w:tc>
          <w:tcPr>
            <w:tcW w:w="3780" w:type="dxa"/>
          </w:tcPr>
          <w:p w:rsidR="00C2772D" w:rsidRPr="000128F8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128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:rsidR="00C2772D" w:rsidRPr="000128F8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128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="002402C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0128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4050" w:type="dxa"/>
          </w:tcPr>
          <w:p w:rsidR="00C2772D" w:rsidRPr="000128F8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128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20EB" w:rsidRPr="000128F8" w:rsidTr="00495DEF">
        <w:tc>
          <w:tcPr>
            <w:tcW w:w="3780" w:type="dxa"/>
          </w:tcPr>
          <w:p w:rsidR="003120EB" w:rsidRPr="000128F8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90" w:type="dxa"/>
          </w:tcPr>
          <w:p w:rsidR="003120EB" w:rsidRPr="000128F8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0128F8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0128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20EB" w:rsidRPr="000128F8" w:rsidTr="00495DEF">
        <w:tc>
          <w:tcPr>
            <w:tcW w:w="3780" w:type="dxa"/>
          </w:tcPr>
          <w:p w:rsidR="003120EB" w:rsidRPr="000128F8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1890" w:type="dxa"/>
          </w:tcPr>
          <w:p w:rsidR="003120EB" w:rsidRPr="000128F8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CE1A7F" w:rsidRPr="000128F8" w:rsidRDefault="003120EB" w:rsidP="00857BE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0128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0128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7BE3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49.24</w:t>
            </w:r>
            <w:r w:rsidRPr="000128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0E1547" w:rsidRPr="000128F8" w:rsidTr="00495DEF">
        <w:tc>
          <w:tcPr>
            <w:tcW w:w="3780" w:type="dxa"/>
          </w:tcPr>
          <w:p w:rsidR="000E1547" w:rsidRPr="000128F8" w:rsidRDefault="0011694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เอส เทค ซีวิล แอนด์ </w:t>
            </w:r>
            <w:r w:rsidR="000E1547"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คอนสตรัคชั่น จำกัด</w:t>
            </w:r>
          </w:p>
        </w:tc>
        <w:tc>
          <w:tcPr>
            <w:tcW w:w="1890" w:type="dxa"/>
          </w:tcPr>
          <w:p w:rsidR="000E1547" w:rsidRPr="000128F8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0128F8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</w:tcPr>
          <w:p w:rsidR="000E1547" w:rsidRPr="000128F8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20EB" w:rsidRPr="000128F8" w:rsidTr="00495DEF">
        <w:tc>
          <w:tcPr>
            <w:tcW w:w="3780" w:type="dxa"/>
          </w:tcPr>
          <w:p w:rsidR="00D50EFC" w:rsidRPr="000128F8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:rsidR="00D50EFC" w:rsidRPr="000128F8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050" w:type="dxa"/>
          </w:tcPr>
          <w:p w:rsidR="00CE1A7F" w:rsidRPr="000128F8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0128F8" w:rsidTr="00495DEF">
        <w:tc>
          <w:tcPr>
            <w:tcW w:w="3780" w:type="dxa"/>
          </w:tcPr>
          <w:p w:rsidR="003120EB" w:rsidRPr="000128F8" w:rsidRDefault="002402CA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90" w:type="dxa"/>
          </w:tcPr>
          <w:p w:rsidR="003120EB" w:rsidRPr="000128F8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0128F8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0128F8" w:rsidTr="00495DEF">
        <w:tc>
          <w:tcPr>
            <w:tcW w:w="3780" w:type="dxa"/>
          </w:tcPr>
          <w:p w:rsidR="003120EB" w:rsidRPr="000128F8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0128F8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0128F8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90" w:type="dxa"/>
          </w:tcPr>
          <w:p w:rsidR="003120EB" w:rsidRPr="000128F8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0128F8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0128F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0128F8" w:rsidTr="00495DEF">
        <w:trPr>
          <w:trHeight w:val="413"/>
        </w:trPr>
        <w:tc>
          <w:tcPr>
            <w:tcW w:w="3780" w:type="dxa"/>
          </w:tcPr>
          <w:p w:rsidR="003120EB" w:rsidRPr="000128F8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1890" w:type="dxa"/>
          </w:tcPr>
          <w:p w:rsidR="003120EB" w:rsidRPr="000128F8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050" w:type="dxa"/>
          </w:tcPr>
          <w:p w:rsidR="003120EB" w:rsidRPr="000128F8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128F8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2402CA" w:rsidRPr="00E80272" w:rsidTr="00495DEF">
        <w:trPr>
          <w:trHeight w:val="413"/>
        </w:trPr>
        <w:tc>
          <w:tcPr>
            <w:tcW w:w="378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2402CA" w:rsidRPr="00E80272" w:rsidRDefault="002402CA" w:rsidP="006D20E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:rsidR="000E1547" w:rsidRPr="000128F8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E22BD9" w:rsidRPr="000128F8" w:rsidRDefault="00E22BD9" w:rsidP="003D1086">
      <w:pPr>
        <w:ind w:left="540"/>
        <w:jc w:val="both"/>
        <w:rPr>
          <w:rFonts w:ascii="Angsana New" w:hAnsi="Angsana New"/>
          <w:b/>
          <w:lang w:val="en-GB"/>
        </w:rPr>
      </w:pPr>
    </w:p>
    <w:p w:rsidR="003D1086" w:rsidRPr="0011694B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11694B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D1086" w:rsidRPr="000128F8" w:rsidTr="00495DEF">
        <w:trPr>
          <w:trHeight w:val="20"/>
          <w:tblHeader/>
        </w:trPr>
        <w:tc>
          <w:tcPr>
            <w:tcW w:w="3420" w:type="dxa"/>
          </w:tcPr>
          <w:p w:rsidR="003D1086" w:rsidRPr="000128F8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0128F8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128F8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D1086" w:rsidRPr="000128F8" w:rsidTr="00495DEF">
        <w:trPr>
          <w:trHeight w:val="20"/>
        </w:trPr>
        <w:tc>
          <w:tcPr>
            <w:tcW w:w="3420" w:type="dxa"/>
          </w:tcPr>
          <w:p w:rsidR="003D1086" w:rsidRPr="000128F8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0128F8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128F8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128F8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0128F8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0128F8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128F8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0128F8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รายได้ตามสัญญาก่อสร้าง</w:t>
            </w:r>
          </w:p>
        </w:tc>
        <w:tc>
          <w:tcPr>
            <w:tcW w:w="5580" w:type="dxa"/>
          </w:tcPr>
          <w:p w:rsidR="003D1086" w:rsidRPr="000128F8" w:rsidRDefault="0000005A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28F8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3D1086" w:rsidRPr="000128F8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0128F8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0128F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0128F8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0128F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128F8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AE6C57" w:rsidRDefault="0000005A" w:rsidP="004A483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6C5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D1086" w:rsidRPr="00AE6C57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5580" w:type="dxa"/>
          </w:tcPr>
          <w:p w:rsidR="003D1086" w:rsidRPr="00AE6C57" w:rsidRDefault="003D1086" w:rsidP="00AE6C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6C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AE6C57" w:rsidRPr="00AE6C57">
              <w:rPr>
                <w:rFonts w:ascii="Angsana New" w:hAnsi="Angsana New" w:hint="cs"/>
                <w:sz w:val="30"/>
                <w:szCs w:val="30"/>
                <w:cs/>
              </w:rPr>
              <w:t>ประเมินโดยผู้ประเมินอสระ</w:t>
            </w:r>
          </w:p>
        </w:tc>
      </w:tr>
      <w:tr w:rsidR="00495DEF" w:rsidRPr="000128F8" w:rsidTr="00495DEF">
        <w:tblPrEx>
          <w:tblLook w:val="01E0"/>
        </w:tblPrEx>
        <w:tc>
          <w:tcPr>
            <w:tcW w:w="3690" w:type="dxa"/>
            <w:gridSpan w:val="2"/>
          </w:tcPr>
          <w:p w:rsidR="00495DEF" w:rsidRPr="00AE6C57" w:rsidRDefault="00495DEF" w:rsidP="004A483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495DEF" w:rsidRPr="00AE6C57" w:rsidRDefault="00495DEF" w:rsidP="00AE6C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128F8" w:rsidTr="00495DEF">
        <w:trPr>
          <w:trHeight w:val="20"/>
        </w:trPr>
        <w:tc>
          <w:tcPr>
            <w:tcW w:w="3420" w:type="dxa"/>
          </w:tcPr>
          <w:p w:rsidR="003D1086" w:rsidRPr="004172F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2F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270" w:type="dxa"/>
          </w:tcPr>
          <w:p w:rsidR="003D1086" w:rsidRPr="004172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4172FA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4172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172FA">
              <w:rPr>
                <w:rFonts w:ascii="Angsana New" w:hAnsi="Angsana New"/>
                <w:sz w:val="30"/>
                <w:szCs w:val="30"/>
              </w:rPr>
              <w:t>0</w:t>
            </w:r>
            <w:r w:rsidRPr="004172F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2FA">
              <w:rPr>
                <w:rFonts w:ascii="Angsana New" w:hAnsi="Angsana New"/>
                <w:sz w:val="30"/>
                <w:szCs w:val="30"/>
              </w:rPr>
              <w:t>5</w:t>
            </w:r>
            <w:r w:rsidRPr="004172FA">
              <w:rPr>
                <w:rFonts w:ascii="Angsana New" w:hAnsi="Angsana New"/>
                <w:sz w:val="30"/>
                <w:szCs w:val="30"/>
                <w:cs/>
              </w:rPr>
              <w:t xml:space="preserve"> ของวงเงินที่ค้ำประกัน</w:t>
            </w:r>
          </w:p>
        </w:tc>
      </w:tr>
      <w:tr w:rsidR="003D1086" w:rsidRPr="000128F8" w:rsidTr="00495DEF">
        <w:trPr>
          <w:trHeight w:val="20"/>
        </w:trPr>
        <w:tc>
          <w:tcPr>
            <w:tcW w:w="3420" w:type="dxa"/>
          </w:tcPr>
          <w:p w:rsidR="003D1086" w:rsidRPr="004172FA" w:rsidRDefault="00B67108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2FA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270" w:type="dxa"/>
          </w:tcPr>
          <w:p w:rsidR="003D1086" w:rsidRPr="004172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4172FA" w:rsidRDefault="00B67108" w:rsidP="003D1086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4172FA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3D1086" w:rsidRPr="000128F8" w:rsidTr="00495DEF">
        <w:trPr>
          <w:trHeight w:val="20"/>
        </w:trPr>
        <w:tc>
          <w:tcPr>
            <w:tcW w:w="3420" w:type="dxa"/>
          </w:tcPr>
          <w:p w:rsidR="003D1086" w:rsidRPr="000128F8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1086" w:rsidRPr="000128F8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128F8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14872" w:rsidRPr="000128F8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128F8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0128F8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0128F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0128F8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0128F8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0128F8">
        <w:rPr>
          <w:rFonts w:ascii="Angsana New" w:hAnsi="Angsana New"/>
          <w:b/>
          <w:sz w:val="30"/>
          <w:szCs w:val="30"/>
          <w:cs/>
        </w:rPr>
        <w:t>ปี</w:t>
      </w:r>
      <w:r w:rsidRPr="000128F8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0128F8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0128F8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0128F8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0128F8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0128F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FF0E82" w:rsidRPr="000128F8" w:rsidRDefault="00FF0E82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495DEF" w:rsidRPr="0076031C" w:rsidTr="006D20E4">
        <w:trPr>
          <w:tblHeader/>
        </w:trPr>
        <w:tc>
          <w:tcPr>
            <w:tcW w:w="3780" w:type="dxa"/>
          </w:tcPr>
          <w:p w:rsidR="00495DEF" w:rsidRPr="0076031C" w:rsidRDefault="00495DEF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60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60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760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60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0" w:type="dxa"/>
            <w:gridSpan w:val="3"/>
            <w:vAlign w:val="center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495DEF" w:rsidRPr="0076031C" w:rsidRDefault="00495DEF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495DEF" w:rsidRPr="0076031C" w:rsidRDefault="00C61649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95DEF" w:rsidRPr="0076031C" w:rsidTr="00571460">
        <w:trPr>
          <w:tblHeader/>
        </w:trPr>
        <w:tc>
          <w:tcPr>
            <w:tcW w:w="3780" w:type="dxa"/>
          </w:tcPr>
          <w:p w:rsidR="00495DEF" w:rsidRPr="0076031C" w:rsidRDefault="00495DEF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495DEF" w:rsidRPr="0076031C" w:rsidRDefault="00495DEF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95DEF" w:rsidRPr="0076031C" w:rsidRDefault="00495DE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567AAD" w:rsidRPr="0076031C" w:rsidTr="00571460">
        <w:trPr>
          <w:tblHeader/>
        </w:trPr>
        <w:tc>
          <w:tcPr>
            <w:tcW w:w="3780" w:type="dxa"/>
          </w:tcPr>
          <w:p w:rsidR="00567AAD" w:rsidRPr="0076031C" w:rsidRDefault="00567AAD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67AAD" w:rsidRPr="0076031C" w:rsidRDefault="00056DFC" w:rsidP="00B559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="00567AAD" w:rsidRPr="007603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7603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7603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7603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7603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7603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760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70B8" w:rsidRPr="0076031C" w:rsidTr="00571460">
        <w:trPr>
          <w:cantSplit/>
          <w:trHeight w:hRule="exact" w:val="170"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D570B8" w:rsidRPr="0076031C" w:rsidRDefault="001B44D4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D570B8"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,898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99,559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B44D4"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B44D4"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99,559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รายได้ตามสัญญา</w:t>
            </w: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กำไรจากการจากการขายสินทรัพย์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13,772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8,424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13,772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8,424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6031C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168,777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168,777</w:t>
            </w:r>
          </w:p>
        </w:tc>
      </w:tr>
      <w:tr w:rsidR="00D570B8" w:rsidRPr="0076031C" w:rsidTr="00571460">
        <w:trPr>
          <w:cantSplit/>
        </w:trPr>
        <w:tc>
          <w:tcPr>
            <w:tcW w:w="3780" w:type="dxa"/>
          </w:tcPr>
          <w:p w:rsidR="00D570B8" w:rsidRPr="0076031C" w:rsidRDefault="00D570B8" w:rsidP="00D5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76031C" w:rsidRDefault="00D570B8" w:rsidP="00D57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1649" w:rsidRPr="0076031C" w:rsidTr="008E37E1">
        <w:trPr>
          <w:cantSplit/>
          <w:trHeight w:hRule="exact" w:val="284"/>
        </w:trPr>
        <w:tc>
          <w:tcPr>
            <w:tcW w:w="3780" w:type="dxa"/>
          </w:tcPr>
          <w:p w:rsidR="00C61649" w:rsidRPr="0076031C" w:rsidRDefault="00C61649" w:rsidP="00C6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61649" w:rsidRPr="0076031C" w:rsidTr="00571460">
        <w:trPr>
          <w:cantSplit/>
        </w:trPr>
        <w:tc>
          <w:tcPr>
            <w:tcW w:w="3780" w:type="dxa"/>
          </w:tcPr>
          <w:p w:rsidR="00C61649" w:rsidRPr="0076031C" w:rsidRDefault="00C61649" w:rsidP="00C6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1649" w:rsidRPr="0076031C" w:rsidTr="00571460">
        <w:trPr>
          <w:cantSplit/>
        </w:trPr>
        <w:tc>
          <w:tcPr>
            <w:tcW w:w="3780" w:type="dxa"/>
          </w:tcPr>
          <w:p w:rsidR="00C61649" w:rsidRPr="0076031C" w:rsidRDefault="00C61649" w:rsidP="00C6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649" w:rsidRPr="0076031C" w:rsidRDefault="00C61649" w:rsidP="00C616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687" w:rsidRPr="0076031C" w:rsidTr="00571460">
        <w:trPr>
          <w:cantSplit/>
        </w:trPr>
        <w:tc>
          <w:tcPr>
            <w:tcW w:w="3780" w:type="dxa"/>
          </w:tcPr>
          <w:p w:rsidR="00CB4687" w:rsidRPr="0076031C" w:rsidRDefault="00CB4687" w:rsidP="00CB46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603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33,616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36,681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33,616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36,681</w:t>
            </w:r>
          </w:p>
        </w:tc>
      </w:tr>
      <w:tr w:rsidR="00CB4687" w:rsidRPr="0076031C" w:rsidTr="00C61649">
        <w:trPr>
          <w:cantSplit/>
        </w:trPr>
        <w:tc>
          <w:tcPr>
            <w:tcW w:w="3780" w:type="dxa"/>
          </w:tcPr>
          <w:p w:rsidR="00CB4687" w:rsidRPr="0076031C" w:rsidRDefault="00CB4687" w:rsidP="00CB46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1,683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3,462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1,683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/>
              </w:rPr>
              <w:t>3,462</w:t>
            </w:r>
          </w:p>
        </w:tc>
      </w:tr>
      <w:tr w:rsidR="00CB4687" w:rsidRPr="00A71C1A" w:rsidTr="00C61649">
        <w:trPr>
          <w:cantSplit/>
        </w:trPr>
        <w:tc>
          <w:tcPr>
            <w:tcW w:w="3780" w:type="dxa"/>
          </w:tcPr>
          <w:p w:rsidR="00CB4687" w:rsidRPr="0076031C" w:rsidRDefault="00CB4687" w:rsidP="00CB468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35,299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40,143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35,299</w:t>
            </w:r>
          </w:p>
        </w:tc>
        <w:tc>
          <w:tcPr>
            <w:tcW w:w="180" w:type="dxa"/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4687" w:rsidRPr="0076031C" w:rsidRDefault="00CB4687" w:rsidP="00CB46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40,143</w:t>
            </w:r>
          </w:p>
        </w:tc>
      </w:tr>
    </w:tbl>
    <w:p w:rsidR="0000005A" w:rsidRPr="00A71C1A" w:rsidRDefault="0000005A" w:rsidP="0011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5460F" w:rsidRPr="0076031C" w:rsidRDefault="0025460F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031C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76031C">
        <w:rPr>
          <w:rFonts w:ascii="Angsana New" w:hAnsi="Angsana New"/>
          <w:sz w:val="30"/>
          <w:szCs w:val="30"/>
        </w:rPr>
        <w:t>31</w:t>
      </w:r>
      <w:r w:rsidRPr="0076031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B4833" w:rsidRPr="0076031C">
        <w:rPr>
          <w:rFonts w:ascii="Angsana New" w:hAnsi="Angsana New" w:hint="cs"/>
          <w:sz w:val="30"/>
          <w:szCs w:val="30"/>
          <w:cs/>
        </w:rPr>
        <w:t xml:space="preserve"> </w:t>
      </w:r>
      <w:r w:rsidR="007136A3" w:rsidRPr="0076031C">
        <w:rPr>
          <w:rFonts w:ascii="Angsana New" w:hAnsi="Angsana New"/>
          <w:sz w:val="30"/>
          <w:szCs w:val="30"/>
        </w:rPr>
        <w:t>25</w:t>
      </w:r>
      <w:r w:rsidR="004B4833" w:rsidRPr="0076031C">
        <w:rPr>
          <w:rFonts w:ascii="Angsana New" w:hAnsi="Angsana New"/>
          <w:sz w:val="30"/>
          <w:szCs w:val="30"/>
        </w:rPr>
        <w:t>6</w:t>
      </w:r>
      <w:r w:rsidR="00EE16FD" w:rsidRPr="0076031C">
        <w:rPr>
          <w:rFonts w:ascii="Angsana New" w:hAnsi="Angsana New"/>
          <w:sz w:val="30"/>
          <w:szCs w:val="30"/>
        </w:rPr>
        <w:t>4</w:t>
      </w:r>
      <w:r w:rsidR="004B4833" w:rsidRPr="0076031C">
        <w:rPr>
          <w:rFonts w:ascii="Angsana New" w:hAnsi="Angsana New" w:hint="cs"/>
          <w:sz w:val="30"/>
          <w:szCs w:val="30"/>
          <w:cs/>
        </w:rPr>
        <w:t xml:space="preserve"> </w:t>
      </w:r>
      <w:r w:rsidRPr="0076031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36A3" w:rsidRPr="0076031C">
        <w:rPr>
          <w:rFonts w:ascii="Angsana New" w:hAnsi="Angsana New"/>
          <w:sz w:val="30"/>
          <w:szCs w:val="30"/>
        </w:rPr>
        <w:t>25</w:t>
      </w:r>
      <w:r w:rsidR="004B4833" w:rsidRPr="0076031C">
        <w:rPr>
          <w:rFonts w:ascii="Angsana New" w:hAnsi="Angsana New"/>
          <w:sz w:val="30"/>
          <w:szCs w:val="30"/>
        </w:rPr>
        <w:t>6</w:t>
      </w:r>
      <w:r w:rsidR="00EE16FD" w:rsidRPr="0076031C">
        <w:rPr>
          <w:rFonts w:ascii="Angsana New" w:hAnsi="Angsana New"/>
          <w:sz w:val="30"/>
          <w:szCs w:val="30"/>
        </w:rPr>
        <w:t>3</w:t>
      </w:r>
      <w:r w:rsidRPr="0076031C">
        <w:rPr>
          <w:rFonts w:ascii="Angsana New" w:hAnsi="Angsana New" w:hint="cs"/>
          <w:sz w:val="30"/>
          <w:szCs w:val="30"/>
          <w:cs/>
        </w:rPr>
        <w:t xml:space="preserve"> </w:t>
      </w:r>
      <w:r w:rsidRPr="0076031C">
        <w:rPr>
          <w:rFonts w:ascii="Angsana New" w:hAnsi="Angsana New"/>
          <w:sz w:val="30"/>
          <w:szCs w:val="30"/>
          <w:cs/>
        </w:rPr>
        <w:t>มีดังนี้</w:t>
      </w:r>
    </w:p>
    <w:p w:rsidR="00F12682" w:rsidRPr="0076031C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12682" w:rsidRPr="0076031C" w:rsidTr="006D20E4">
        <w:trPr>
          <w:tblHeader/>
        </w:trPr>
        <w:tc>
          <w:tcPr>
            <w:tcW w:w="37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76031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F12682" w:rsidRPr="0076031C" w:rsidRDefault="00F12682" w:rsidP="006D20E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031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12682" w:rsidRPr="0076031C" w:rsidTr="006D20E4">
        <w:trPr>
          <w:tblHeader/>
        </w:trPr>
        <w:tc>
          <w:tcPr>
            <w:tcW w:w="3780" w:type="dxa"/>
          </w:tcPr>
          <w:p w:rsidR="00F12682" w:rsidRPr="0076031C" w:rsidRDefault="00F12682" w:rsidP="006D20E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F12682" w:rsidRPr="0076031C" w:rsidRDefault="00EE16FD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7603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F12682" w:rsidRPr="007603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F12682" w:rsidRPr="0076031C" w:rsidRDefault="00F12682" w:rsidP="006D20E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F12682" w:rsidRPr="0076031C" w:rsidRDefault="00EE16FD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7603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F12682" w:rsidRPr="007603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603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76031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12682" w:rsidRPr="0076031C" w:rsidRDefault="00CA1017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CA1017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12682" w:rsidRPr="0076031C" w:rsidRDefault="00CA1017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CA101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</w:tbl>
    <w:p w:rsidR="00F12682" w:rsidRPr="0076031C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12682" w:rsidRPr="0076031C" w:rsidRDefault="00E220BA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E220BA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03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76031C" w:rsidTr="006D20E4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76031C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E80272" w:rsidTr="007F6321">
        <w:trPr>
          <w:cantSplit/>
        </w:trPr>
        <w:tc>
          <w:tcPr>
            <w:tcW w:w="3780" w:type="dxa"/>
          </w:tcPr>
          <w:p w:rsidR="00F12682" w:rsidRPr="0076031C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31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E220BA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2,626</w:t>
            </w: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E220BA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2,626</w:t>
            </w:r>
          </w:p>
        </w:tc>
      </w:tr>
      <w:tr w:rsidR="00F12682" w:rsidRPr="00E80272" w:rsidTr="007F6321">
        <w:trPr>
          <w:cantSplit/>
        </w:trPr>
        <w:tc>
          <w:tcPr>
            <w:tcW w:w="3780" w:type="dxa"/>
          </w:tcPr>
          <w:p w:rsidR="00F12682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12682" w:rsidRPr="00E80272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E80272" w:rsidTr="007F6321">
        <w:trPr>
          <w:cantSplit/>
        </w:trPr>
        <w:tc>
          <w:tcPr>
            <w:tcW w:w="3780" w:type="dxa"/>
          </w:tcPr>
          <w:p w:rsidR="00F12682" w:rsidRPr="00E80272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F63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12682" w:rsidRPr="00E80272" w:rsidTr="007F6321">
        <w:trPr>
          <w:cantSplit/>
        </w:trPr>
        <w:tc>
          <w:tcPr>
            <w:tcW w:w="3780" w:type="dxa"/>
          </w:tcPr>
          <w:p w:rsidR="00F12682" w:rsidRPr="00E80272" w:rsidRDefault="00F1268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F0278F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183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E220BA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9,150</w:t>
            </w:r>
          </w:p>
        </w:tc>
        <w:tc>
          <w:tcPr>
            <w:tcW w:w="180" w:type="dxa"/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12682" w:rsidRPr="007F6321" w:rsidRDefault="00F12682" w:rsidP="006D20E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12682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12682" w:rsidRDefault="00F12682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5460F" w:rsidRPr="000128F8" w:rsidRDefault="0025460F" w:rsidP="0025460F">
      <w:pPr>
        <w:rPr>
          <w:sz w:val="16"/>
          <w:szCs w:val="16"/>
        </w:rPr>
      </w:pPr>
      <w:bookmarkStart w:id="5" w:name="_Hlk31723677"/>
    </w:p>
    <w:bookmarkEnd w:id="5"/>
    <w:p w:rsidR="009153FC" w:rsidRPr="00A71C1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71C1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:rsidR="009153FC" w:rsidRPr="00A71C1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</w:rPr>
      </w:pPr>
    </w:p>
    <w:p w:rsidR="0086694E" w:rsidRPr="00A71C1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A71C1A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A71C1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:rsidR="0086694E" w:rsidRPr="000128F8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A71C1A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A71C1A">
        <w:rPr>
          <w:rFonts w:ascii="Angsana New" w:hAnsi="Angsana New"/>
          <w:spacing w:val="5"/>
          <w:sz w:val="30"/>
          <w:szCs w:val="30"/>
        </w:rPr>
        <w:t>12</w:t>
      </w:r>
      <w:r w:rsidRPr="00A71C1A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A71C1A">
        <w:rPr>
          <w:rFonts w:ascii="Angsana New" w:hAnsi="Angsana New"/>
          <w:spacing w:val="5"/>
          <w:sz w:val="30"/>
          <w:szCs w:val="30"/>
        </w:rPr>
        <w:t>2559</w:t>
      </w:r>
      <w:r w:rsidRPr="00A71C1A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A71C1A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A71C1A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A71C1A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A71C1A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A71C1A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A71C1A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A71C1A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A71C1A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A71C1A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A71C1A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A71C1A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A71C1A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A71C1A">
        <w:rPr>
          <w:rFonts w:ascii="Angsana New" w:hAnsi="Angsana New"/>
          <w:spacing w:val="5"/>
          <w:sz w:val="30"/>
          <w:szCs w:val="30"/>
        </w:rPr>
        <w:t>3</w:t>
      </w:r>
      <w:r w:rsidR="00EE5AB6" w:rsidRPr="00A71C1A">
        <w:rPr>
          <w:rFonts w:ascii="Angsana New" w:hAnsi="Angsana New"/>
          <w:spacing w:val="5"/>
          <w:sz w:val="30"/>
          <w:szCs w:val="30"/>
        </w:rPr>
        <w:t>00</w:t>
      </w:r>
      <w:r w:rsidRPr="00A71C1A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A71C1A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A71C1A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A71C1A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A71C1A">
        <w:rPr>
          <w:rFonts w:ascii="Angsana New" w:hAnsi="Angsana New"/>
          <w:spacing w:val="5"/>
          <w:sz w:val="30"/>
          <w:szCs w:val="30"/>
        </w:rPr>
        <w:t>2563</w:t>
      </w:r>
      <w:r w:rsidR="00724EB9" w:rsidRPr="00A71C1A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A71C1A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A71C1A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A71C1A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A71C1A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A71C1A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A71C1A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A71C1A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A71C1A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A71C1A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A71C1A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A71C1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A71C1A">
        <w:rPr>
          <w:rFonts w:ascii="Angsana New" w:hAnsi="Angsana New"/>
          <w:spacing w:val="5"/>
          <w:sz w:val="30"/>
          <w:szCs w:val="30"/>
          <w:cs/>
        </w:rPr>
        <w:t>ทางบริษัทมีการทำบันทึกข้อตกลงแก้ไขเพิ่มเติมสัญญาจ้างดังกล่าวโดยทางบริษัทจะทำงา</w:t>
      </w:r>
      <w:r w:rsidR="007E5672" w:rsidRPr="000128F8">
        <w:rPr>
          <w:rFonts w:ascii="Angsana New" w:hAnsi="Angsana New"/>
          <w:spacing w:val="5"/>
          <w:sz w:val="30"/>
          <w:szCs w:val="30"/>
          <w:cs/>
        </w:rPr>
        <w:t xml:space="preserve">นถึงวันที่ </w:t>
      </w:r>
      <w:r w:rsidR="007E5672" w:rsidRPr="000128F8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0128F8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0128F8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0128F8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E22BD9" w:rsidRDefault="00E22BD9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:rsidR="00DE55DC" w:rsidRPr="00A71C1A" w:rsidRDefault="004B4833" w:rsidP="00AA579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1C1A">
        <w:rPr>
          <w:rFonts w:ascii="Angsana New" w:hAnsi="Angsana New" w:hint="cs"/>
          <w:i/>
          <w:iCs/>
          <w:sz w:val="30"/>
          <w:szCs w:val="30"/>
          <w:cs/>
        </w:rPr>
        <w:t>สัญญาซื้อ-ที่ดิน</w:t>
      </w:r>
    </w:p>
    <w:p w:rsidR="004B4833" w:rsidRPr="00A71C1A" w:rsidRDefault="004B4833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71C1A">
        <w:rPr>
          <w:rFonts w:ascii="Angsana New" w:hAnsi="Angsana New"/>
          <w:sz w:val="30"/>
          <w:szCs w:val="30"/>
        </w:rPr>
        <w:tab/>
      </w:r>
      <w:r w:rsidRPr="00A71C1A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A71C1A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A71C1A">
        <w:rPr>
          <w:rFonts w:ascii="Angsana New" w:hAnsi="Angsana New"/>
          <w:sz w:val="30"/>
          <w:szCs w:val="30"/>
        </w:rPr>
        <w:t>15</w:t>
      </w:r>
      <w:r w:rsidRPr="00A71C1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1C1A">
        <w:rPr>
          <w:rFonts w:ascii="Angsana New" w:hAnsi="Angsana New"/>
          <w:sz w:val="30"/>
          <w:szCs w:val="30"/>
        </w:rPr>
        <w:t>2563</w:t>
      </w:r>
      <w:r w:rsidRPr="00A71C1A">
        <w:rPr>
          <w:rFonts w:ascii="Angsana New" w:hAnsi="Angsana New"/>
          <w:sz w:val="30"/>
          <w:szCs w:val="30"/>
          <w:cs/>
        </w:rPr>
        <w:t xml:space="preserve"> </w:t>
      </w:r>
      <w:r w:rsidRPr="00A71C1A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A71C1A">
        <w:rPr>
          <w:rFonts w:ascii="Angsana New" w:hAnsi="Angsana New"/>
          <w:sz w:val="30"/>
          <w:szCs w:val="30"/>
          <w:cs/>
        </w:rPr>
        <w:t>อนุมัติให้ลงทุนก่อสร้างโร</w:t>
      </w:r>
      <w:r w:rsidR="00B10EC1">
        <w:rPr>
          <w:rFonts w:ascii="Angsana New" w:hAnsi="Angsana New" w:hint="cs"/>
          <w:sz w:val="30"/>
          <w:szCs w:val="30"/>
          <w:cs/>
        </w:rPr>
        <w:t>ง</w:t>
      </w:r>
      <w:r w:rsidRPr="00A71C1A">
        <w:rPr>
          <w:rFonts w:ascii="Angsana New" w:hAnsi="Angsana New"/>
          <w:sz w:val="30"/>
          <w:szCs w:val="30"/>
          <w:cs/>
        </w:rPr>
        <w:t xml:space="preserve">งานคอนกรีตอัดแรงที่ตำบลหนองอิรุณ อำเภอบ้านบึง จังหวัดชลบุรี ในวงเงินงบลงทุนทั้งสิ้นไม่เกิน </w:t>
      </w:r>
      <w:r w:rsidRPr="00A71C1A">
        <w:rPr>
          <w:rFonts w:ascii="Angsana New" w:hAnsi="Angsana New"/>
          <w:sz w:val="30"/>
          <w:szCs w:val="30"/>
        </w:rPr>
        <w:t>258.13</w:t>
      </w:r>
      <w:r w:rsidRPr="00A71C1A">
        <w:rPr>
          <w:rFonts w:ascii="Angsana New" w:hAnsi="Angsana New"/>
          <w:sz w:val="30"/>
          <w:szCs w:val="30"/>
          <w:cs/>
        </w:rPr>
        <w:t xml:space="preserve"> ล้าน โดยให้ซื้อที่ดินโฉนดที่ดินเลขที่ </w:t>
      </w:r>
      <w:r w:rsidRPr="00A71C1A">
        <w:rPr>
          <w:rFonts w:ascii="Angsana New" w:hAnsi="Angsana New"/>
          <w:sz w:val="30"/>
          <w:szCs w:val="30"/>
        </w:rPr>
        <w:t>56317</w:t>
      </w:r>
      <w:r w:rsidRPr="00A71C1A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A71C1A">
        <w:rPr>
          <w:rFonts w:ascii="Angsana New" w:hAnsi="Angsana New"/>
          <w:sz w:val="30"/>
          <w:szCs w:val="30"/>
        </w:rPr>
        <w:t>18</w:t>
      </w:r>
      <w:r w:rsidRPr="00A71C1A">
        <w:rPr>
          <w:rFonts w:ascii="Angsana New" w:hAnsi="Angsana New"/>
          <w:sz w:val="30"/>
          <w:szCs w:val="30"/>
          <w:cs/>
        </w:rPr>
        <w:t xml:space="preserve"> ตำบลหนองอิรุณ อำเภอบ้านบึง จังหวัดชลบุรี เนื</w:t>
      </w:r>
      <w:r w:rsidRPr="00A71C1A">
        <w:rPr>
          <w:rFonts w:ascii="Angsana New" w:hAnsi="Angsana New" w:hint="cs"/>
          <w:sz w:val="30"/>
          <w:szCs w:val="30"/>
          <w:cs/>
        </w:rPr>
        <w:t>้</w:t>
      </w:r>
      <w:r w:rsidRPr="00A71C1A">
        <w:rPr>
          <w:rFonts w:ascii="Angsana New" w:hAnsi="Angsana New"/>
          <w:sz w:val="30"/>
          <w:szCs w:val="30"/>
          <w:cs/>
        </w:rPr>
        <w:t xml:space="preserve">อที่ </w:t>
      </w:r>
      <w:r w:rsidRPr="00A71C1A">
        <w:rPr>
          <w:rFonts w:ascii="Angsana New" w:hAnsi="Angsana New"/>
          <w:sz w:val="30"/>
          <w:szCs w:val="30"/>
        </w:rPr>
        <w:t>46-3-53</w:t>
      </w:r>
      <w:r w:rsidRPr="00A71C1A">
        <w:rPr>
          <w:rFonts w:ascii="Angsana New" w:hAnsi="Angsana New"/>
          <w:sz w:val="30"/>
          <w:szCs w:val="30"/>
          <w:cs/>
        </w:rPr>
        <w:t xml:space="preserve"> ไร่</w:t>
      </w:r>
      <w:r w:rsidRPr="00A71C1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A71C1A">
        <w:rPr>
          <w:rFonts w:ascii="Angsana New" w:hAnsi="Angsana New"/>
          <w:sz w:val="30"/>
          <w:szCs w:val="30"/>
        </w:rPr>
        <w:t xml:space="preserve">168.78 </w:t>
      </w:r>
      <w:r w:rsidRPr="00A71C1A">
        <w:rPr>
          <w:rFonts w:ascii="Angsana New" w:hAnsi="Angsana New" w:hint="cs"/>
          <w:sz w:val="30"/>
          <w:szCs w:val="30"/>
          <w:cs/>
        </w:rPr>
        <w:t>ล้านบาท</w:t>
      </w:r>
      <w:r w:rsidRPr="00A71C1A">
        <w:rPr>
          <w:rFonts w:ascii="Angsana New" w:hAnsi="Angsana New"/>
          <w:sz w:val="30"/>
          <w:szCs w:val="30"/>
          <w:cs/>
        </w:rPr>
        <w:t xml:space="preserve"> จาก</w:t>
      </w:r>
      <w:r w:rsidRPr="00A71C1A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A71C1A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A71C1A">
        <w:rPr>
          <w:rFonts w:ascii="Angsana New" w:hAnsi="Angsana New" w:hint="cs"/>
          <w:sz w:val="30"/>
          <w:szCs w:val="30"/>
          <w:cs/>
        </w:rPr>
        <w:t xml:space="preserve"> โดยจ่ายเงินมัดจำจำนวน </w:t>
      </w:r>
      <w:r w:rsidRPr="00A71C1A">
        <w:rPr>
          <w:rFonts w:ascii="Angsana New" w:hAnsi="Angsana New"/>
          <w:sz w:val="30"/>
          <w:szCs w:val="30"/>
        </w:rPr>
        <w:t xml:space="preserve">25 </w:t>
      </w:r>
      <w:r w:rsidRPr="00A71C1A">
        <w:rPr>
          <w:rFonts w:ascii="Angsana New" w:hAnsi="Angsana New" w:hint="cs"/>
          <w:sz w:val="30"/>
          <w:szCs w:val="30"/>
          <w:cs/>
        </w:rPr>
        <w:t xml:space="preserve">ล้านบาทในเดือนกันยายน </w:t>
      </w:r>
      <w:r w:rsidRPr="00A71C1A">
        <w:rPr>
          <w:rFonts w:ascii="Angsana New" w:hAnsi="Angsana New"/>
          <w:sz w:val="30"/>
          <w:szCs w:val="30"/>
        </w:rPr>
        <w:t>2563</w:t>
      </w:r>
      <w:r w:rsidRPr="00A71C1A">
        <w:rPr>
          <w:rFonts w:ascii="Angsana New" w:hAnsi="Angsana New" w:hint="cs"/>
          <w:sz w:val="30"/>
          <w:szCs w:val="30"/>
          <w:cs/>
        </w:rPr>
        <w:t xml:space="preserve"> และได้รับโอนกรรมสิทธิ์พร้อมจ่ายชำระค่าที่ดินส่วนที่เหลือในเดือนตุลาคม </w:t>
      </w:r>
      <w:r w:rsidRPr="00A71C1A">
        <w:rPr>
          <w:rFonts w:ascii="Angsana New" w:hAnsi="Angsana New"/>
          <w:sz w:val="30"/>
          <w:szCs w:val="30"/>
        </w:rPr>
        <w:t xml:space="preserve">2563 </w:t>
      </w:r>
    </w:p>
    <w:p w:rsidR="00DD3ED1" w:rsidRPr="000128F8" w:rsidRDefault="00EE5AB6" w:rsidP="00086BA3">
      <w:pPr>
        <w:spacing w:after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1C1A">
        <w:rPr>
          <w:rFonts w:ascii="Angsana New" w:hAnsi="Angsana New" w:hint="cs"/>
          <w:i/>
          <w:iCs/>
          <w:sz w:val="30"/>
          <w:szCs w:val="30"/>
          <w:cs/>
        </w:rPr>
        <w:t>บันทึก</w:t>
      </w:r>
      <w:r w:rsidR="00EB7111" w:rsidRPr="00A71C1A">
        <w:rPr>
          <w:rFonts w:ascii="Angsana New" w:hAnsi="Angsana New" w:hint="cs"/>
          <w:i/>
          <w:iCs/>
          <w:sz w:val="30"/>
          <w:szCs w:val="30"/>
          <w:cs/>
        </w:rPr>
        <w:t>ข้อตกลงในการเข้า</w:t>
      </w:r>
      <w:r w:rsidR="00DD3ED1" w:rsidRPr="00A71C1A">
        <w:rPr>
          <w:rFonts w:ascii="Angsana New" w:hAnsi="Angsana New" w:hint="cs"/>
          <w:i/>
          <w:iCs/>
          <w:sz w:val="30"/>
          <w:szCs w:val="30"/>
          <w:cs/>
        </w:rPr>
        <w:t>ค้ำประกัน</w:t>
      </w:r>
    </w:p>
    <w:p w:rsidR="008B0598" w:rsidRPr="000128F8" w:rsidRDefault="0063171C" w:rsidP="00086BA3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DD3ED1" w:rsidRPr="000128F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D3ED1" w:rsidRPr="000128F8">
        <w:rPr>
          <w:rFonts w:ascii="Angsana New" w:hAnsi="Angsana New"/>
          <w:sz w:val="30"/>
          <w:szCs w:val="30"/>
        </w:rPr>
        <w:t xml:space="preserve">19 </w:t>
      </w:r>
      <w:r w:rsidR="00DD3ED1" w:rsidRPr="000128F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3ED1" w:rsidRPr="000128F8">
        <w:rPr>
          <w:rFonts w:ascii="Angsana New" w:hAnsi="Angsana New"/>
          <w:sz w:val="30"/>
          <w:szCs w:val="30"/>
        </w:rPr>
        <w:t xml:space="preserve">2559 </w:t>
      </w:r>
      <w:r w:rsidRPr="000128F8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คณะกรรมการบริษัทได้มีมติอนุมัติให้ทำบันทึกข้อตกลงในการเข้าค้ำประกันวงเงินสินเชื่อที่ทางบริษัท เอส เทค ซีวิล แอนด์ คอนสตรัคชั่น จำกัด ได้รับจากสถาบันการเงินแห่งหนึ่ง โด</w:t>
      </w:r>
      <w:r w:rsidR="00663C6A" w:rsidRPr="000128F8">
        <w:rPr>
          <w:rFonts w:ascii="Angsana New" w:hAnsi="Angsana New" w:hint="cs"/>
          <w:sz w:val="30"/>
          <w:szCs w:val="30"/>
          <w:cs/>
        </w:rPr>
        <w:t>ยจะได้รับค่าตอบแทนในอัตราร้อยละ</w:t>
      </w:r>
      <w:r w:rsidRPr="000128F8">
        <w:rPr>
          <w:rFonts w:ascii="Angsana New" w:hAnsi="Angsana New" w:hint="cs"/>
          <w:sz w:val="30"/>
          <w:szCs w:val="30"/>
          <w:cs/>
        </w:rPr>
        <w:t xml:space="preserve"> </w:t>
      </w:r>
      <w:r w:rsidRPr="000128F8">
        <w:rPr>
          <w:rFonts w:ascii="Angsana New" w:hAnsi="Angsana New"/>
          <w:sz w:val="30"/>
          <w:szCs w:val="30"/>
        </w:rPr>
        <w:t>0</w:t>
      </w:r>
      <w:r w:rsidRPr="000128F8">
        <w:rPr>
          <w:rFonts w:ascii="Angsana New" w:hAnsi="Angsana New"/>
          <w:sz w:val="30"/>
          <w:szCs w:val="30"/>
          <w:cs/>
        </w:rPr>
        <w:t>.</w:t>
      </w:r>
      <w:r w:rsidRPr="000128F8">
        <w:rPr>
          <w:rFonts w:ascii="Angsana New" w:hAnsi="Angsana New"/>
          <w:sz w:val="30"/>
          <w:szCs w:val="30"/>
        </w:rPr>
        <w:t xml:space="preserve">5 </w:t>
      </w:r>
      <w:r w:rsidRPr="000128F8">
        <w:rPr>
          <w:rFonts w:ascii="Angsana New" w:hAnsi="Angsana New" w:hint="cs"/>
          <w:sz w:val="30"/>
          <w:szCs w:val="30"/>
          <w:cs/>
        </w:rPr>
        <w:t xml:space="preserve">ของวงเงินรวมที่ได้รับอนุมัติจำนวน </w:t>
      </w:r>
      <w:r w:rsidRPr="000128F8">
        <w:rPr>
          <w:rFonts w:ascii="Angsana New" w:hAnsi="Angsana New"/>
          <w:sz w:val="30"/>
          <w:szCs w:val="30"/>
        </w:rPr>
        <w:t xml:space="preserve">2,500 </w:t>
      </w:r>
      <w:r w:rsidRPr="000128F8">
        <w:rPr>
          <w:rFonts w:ascii="Angsana New" w:hAnsi="Angsana New" w:hint="cs"/>
          <w:sz w:val="30"/>
          <w:szCs w:val="30"/>
          <w:cs/>
        </w:rPr>
        <w:t>ล้านบาท และโดยบริษัทได้ทำบันทึกข้อตกลงดังกล่าวในวันเดียวกัน</w:t>
      </w:r>
    </w:p>
    <w:p w:rsidR="004B4833" w:rsidRDefault="004B4833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71C1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1C1A">
        <w:rPr>
          <w:rFonts w:ascii="Angsana New" w:hAnsi="Angsana New"/>
          <w:sz w:val="30"/>
          <w:szCs w:val="30"/>
        </w:rPr>
        <w:t>15</w:t>
      </w:r>
      <w:r w:rsidRPr="00A71C1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A71C1A">
        <w:rPr>
          <w:rFonts w:ascii="Angsana New" w:hAnsi="Angsana New"/>
          <w:sz w:val="30"/>
          <w:szCs w:val="30"/>
        </w:rPr>
        <w:t>2563</w:t>
      </w:r>
      <w:r w:rsidRPr="00A71C1A">
        <w:rPr>
          <w:rFonts w:ascii="Angsana New" w:hAnsi="Angsana New" w:hint="cs"/>
          <w:sz w:val="30"/>
          <w:szCs w:val="30"/>
          <w:cs/>
        </w:rPr>
        <w:t xml:space="preserve"> </w:t>
      </w:r>
      <w:r w:rsidRPr="00A71C1A">
        <w:rPr>
          <w:rFonts w:ascii="Angsana New" w:hAnsi="Angsana New"/>
          <w:sz w:val="30"/>
          <w:szCs w:val="30"/>
          <w:cs/>
        </w:rPr>
        <w:t>สถาบันการเงินและบริษัทลิสซิ่งแห่งหนึ่ง</w:t>
      </w:r>
      <w:r w:rsidRPr="00A71C1A">
        <w:rPr>
          <w:rFonts w:ascii="Angsana New" w:hAnsi="Angsana New" w:hint="cs"/>
          <w:sz w:val="30"/>
          <w:szCs w:val="30"/>
          <w:cs/>
        </w:rPr>
        <w:t xml:space="preserve"> มีหนังสือแจ้งยินยอมปลดภาระการค้ำประกันของบริษัทฯทั้งหมด ออกจากภาระค้ำประกันตามสัญญาค้ำประกันการชำระหนี้ของบริษัท เอส เทค ซีวิล แอนด์คอนสตรัคชั่น จำกัด ที่มีอยู่กับสถาบันการเงินและบริษัทลิสซิ่งแห่งหนึ่งทั้งหมด</w:t>
      </w:r>
    </w:p>
    <w:p w:rsidR="00F94B1A" w:rsidRDefault="00F94B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0B1E95" w:rsidRPr="007F6321" w:rsidRDefault="0028244D" w:rsidP="003C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28F8">
        <w:rPr>
          <w:rFonts w:ascii="Angsana New" w:hAnsi="Angsana New"/>
          <w:b/>
          <w:sz w:val="30"/>
          <w:szCs w:val="30"/>
        </w:rPr>
        <w:lastRenderedPageBreak/>
        <w:t>5</w:t>
      </w:r>
      <w:bookmarkStart w:id="6" w:name="_Hlk31727798"/>
      <w:bookmarkEnd w:id="6"/>
      <w:r w:rsidR="00D65531" w:rsidRPr="000128F8">
        <w:rPr>
          <w:rFonts w:ascii="Angsana New" w:hAnsi="Angsana New"/>
          <w:b/>
          <w:sz w:val="30"/>
          <w:szCs w:val="30"/>
        </w:rPr>
        <w:tab/>
      </w:r>
      <w:r w:rsidR="009A135E" w:rsidRPr="007F6321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7F6321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0B1E95" w:rsidRPr="007F6321" w:rsidTr="006D20E4">
        <w:tc>
          <w:tcPr>
            <w:tcW w:w="3378" w:type="dxa"/>
          </w:tcPr>
          <w:p w:rsidR="000B1E95" w:rsidRPr="007F6321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:rsidR="000B1E95" w:rsidRPr="007F6321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:rsidR="000B1E95" w:rsidRPr="007F6321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:rsidR="000B1E95" w:rsidRPr="007F6321" w:rsidRDefault="000B1E95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4D3" w:rsidRPr="007F6321" w:rsidTr="00393496">
        <w:tc>
          <w:tcPr>
            <w:tcW w:w="3378" w:type="dxa"/>
          </w:tcPr>
          <w:p w:rsidR="007F74D3" w:rsidRPr="007F6321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7F74D3" w:rsidRPr="007F6321" w:rsidRDefault="007F74D3" w:rsidP="007F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:rsidR="007F74D3" w:rsidRPr="007F6321" w:rsidRDefault="007F74D3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F74D3" w:rsidRPr="007F6321" w:rsidRDefault="007F74D3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:rsidR="007F74D3" w:rsidRPr="007F6321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F74D3" w:rsidRPr="007F6321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vAlign w:val="center"/>
          </w:tcPr>
          <w:p w:rsidR="007F74D3" w:rsidRPr="007F6321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7F74D3" w:rsidRPr="007F6321" w:rsidRDefault="007F74D3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F74D3" w:rsidRPr="007F6321" w:rsidTr="00393496">
        <w:tc>
          <w:tcPr>
            <w:tcW w:w="3378" w:type="dxa"/>
          </w:tcPr>
          <w:p w:rsidR="007F74D3" w:rsidRPr="007F6321" w:rsidRDefault="007F74D3" w:rsidP="005B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:rsidR="007F74D3" w:rsidRPr="007F6321" w:rsidRDefault="007F74D3" w:rsidP="0059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F74D3" w:rsidRPr="007F6321" w:rsidTr="00393496">
        <w:tc>
          <w:tcPr>
            <w:tcW w:w="3378" w:type="dxa"/>
          </w:tcPr>
          <w:p w:rsidR="007F74D3" w:rsidRPr="007F6321" w:rsidRDefault="007F74D3" w:rsidP="000B1E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4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74D3" w:rsidRPr="007F6321" w:rsidTr="006C1367">
        <w:tc>
          <w:tcPr>
            <w:tcW w:w="3378" w:type="dxa"/>
          </w:tcPr>
          <w:p w:rsidR="007F74D3" w:rsidRPr="007F6321" w:rsidRDefault="007F74D3" w:rsidP="001614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13,630</w:t>
            </w:r>
          </w:p>
        </w:tc>
        <w:tc>
          <w:tcPr>
            <w:tcW w:w="270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22,321</w:t>
            </w:r>
          </w:p>
        </w:tc>
        <w:tc>
          <w:tcPr>
            <w:tcW w:w="258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13,630</w:t>
            </w:r>
          </w:p>
        </w:tc>
        <w:tc>
          <w:tcPr>
            <w:tcW w:w="264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22,321</w:t>
            </w:r>
          </w:p>
        </w:tc>
      </w:tr>
      <w:tr w:rsidR="007F74D3" w:rsidRPr="007F6321" w:rsidTr="000B1E95">
        <w:tc>
          <w:tcPr>
            <w:tcW w:w="3378" w:type="dxa"/>
          </w:tcPr>
          <w:p w:rsidR="007F74D3" w:rsidRPr="007F6321" w:rsidRDefault="007F74D3" w:rsidP="001614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158,236</w:t>
            </w:r>
          </w:p>
        </w:tc>
        <w:tc>
          <w:tcPr>
            <w:tcW w:w="270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258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158,236</w:t>
            </w:r>
          </w:p>
        </w:tc>
        <w:tc>
          <w:tcPr>
            <w:tcW w:w="264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F74D3" w:rsidRPr="007F6321" w:rsidRDefault="007F74D3" w:rsidP="0016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</w:tr>
      <w:tr w:rsidR="007F74D3" w:rsidRPr="00A71C1A" w:rsidTr="000B1E95">
        <w:tc>
          <w:tcPr>
            <w:tcW w:w="3378" w:type="dxa"/>
          </w:tcPr>
          <w:p w:rsidR="007F74D3" w:rsidRPr="007F6321" w:rsidRDefault="007F74D3" w:rsidP="000B1E9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171,878</w:t>
            </w:r>
          </w:p>
        </w:tc>
        <w:tc>
          <w:tcPr>
            <w:tcW w:w="270" w:type="dxa"/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24,520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171,876</w:t>
            </w:r>
          </w:p>
        </w:tc>
        <w:tc>
          <w:tcPr>
            <w:tcW w:w="264" w:type="dxa"/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D3" w:rsidRPr="007F6321" w:rsidRDefault="007F74D3" w:rsidP="000B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24,520</w:t>
            </w:r>
          </w:p>
        </w:tc>
      </w:tr>
    </w:tbl>
    <w:p w:rsidR="003E2EEB" w:rsidRPr="00A71C1A" w:rsidRDefault="003E2EEB" w:rsidP="000E6361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547CDA" w:rsidRPr="00A71C1A" w:rsidRDefault="00B81449" w:rsidP="000E6361">
      <w:pPr>
        <w:spacing w:line="240" w:lineRule="auto"/>
        <w:ind w:left="426"/>
        <w:jc w:val="thaiDistribute"/>
        <w:rPr>
          <w:rFonts w:ascii="Angsana New" w:hAnsi="Angsana New"/>
        </w:rPr>
      </w:pPr>
      <w:r w:rsidRPr="00A71C1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A71C1A">
        <w:rPr>
          <w:rFonts w:ascii="Angsana New" w:hAnsi="Angsana New"/>
          <w:sz w:val="30"/>
          <w:szCs w:val="30"/>
        </w:rPr>
        <w:t xml:space="preserve"> 31</w:t>
      </w:r>
      <w:r w:rsidRPr="00A71C1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71C1A">
        <w:rPr>
          <w:rFonts w:ascii="Angsana New" w:hAnsi="Angsana New"/>
          <w:sz w:val="30"/>
          <w:szCs w:val="30"/>
          <w:cs/>
        </w:rPr>
        <w:t xml:space="preserve"> </w:t>
      </w:r>
      <w:r w:rsidR="005E06F6" w:rsidRPr="00A71C1A">
        <w:rPr>
          <w:rFonts w:ascii="Angsana New" w:hAnsi="Angsana New"/>
          <w:sz w:val="30"/>
          <w:szCs w:val="30"/>
        </w:rPr>
        <w:t>25</w:t>
      </w:r>
      <w:r w:rsidRPr="00A71C1A">
        <w:rPr>
          <w:rFonts w:ascii="Angsana New" w:hAnsi="Angsana New"/>
          <w:sz w:val="30"/>
          <w:szCs w:val="30"/>
          <w:cs/>
        </w:rPr>
        <w:t>6</w:t>
      </w:r>
      <w:r w:rsidR="00BD6525">
        <w:rPr>
          <w:rFonts w:ascii="Angsana New" w:hAnsi="Angsana New"/>
          <w:sz w:val="30"/>
          <w:szCs w:val="30"/>
        </w:rPr>
        <w:t>4</w:t>
      </w:r>
      <w:r w:rsidR="004B4833" w:rsidRPr="00A71C1A">
        <w:rPr>
          <w:rFonts w:ascii="Angsana New" w:hAnsi="Angsana New"/>
          <w:sz w:val="30"/>
          <w:szCs w:val="30"/>
        </w:rPr>
        <w:t xml:space="preserve"> </w:t>
      </w:r>
      <w:r w:rsidRPr="00A71C1A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5E06F6" w:rsidRPr="00A71C1A">
        <w:rPr>
          <w:rFonts w:ascii="Angsana New" w:hAnsi="Angsana New"/>
          <w:sz w:val="30"/>
          <w:szCs w:val="30"/>
        </w:rPr>
        <w:t>0.50</w:t>
      </w:r>
      <w:r w:rsidR="005B2986" w:rsidRPr="00A71C1A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A71C1A">
        <w:rPr>
          <w:rFonts w:ascii="Angsana New" w:hAnsi="Angsana New"/>
          <w:sz w:val="30"/>
          <w:szCs w:val="30"/>
          <w:cs/>
        </w:rPr>
        <w:t>–</w:t>
      </w:r>
      <w:r w:rsidR="005B2986" w:rsidRPr="00A71C1A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A71C1A">
        <w:rPr>
          <w:rFonts w:ascii="Angsana New" w:hAnsi="Angsana New"/>
          <w:sz w:val="30"/>
          <w:szCs w:val="30"/>
        </w:rPr>
        <w:t>1</w:t>
      </w:r>
      <w:r w:rsidR="005B2986" w:rsidRPr="00A71C1A">
        <w:rPr>
          <w:rFonts w:ascii="Angsana New" w:hAnsi="Angsana New"/>
          <w:sz w:val="30"/>
          <w:szCs w:val="30"/>
          <w:cs/>
        </w:rPr>
        <w:t>.</w:t>
      </w:r>
      <w:r w:rsidR="005B2986" w:rsidRPr="00A71C1A">
        <w:rPr>
          <w:rFonts w:ascii="Angsana New" w:hAnsi="Angsana New"/>
          <w:sz w:val="30"/>
          <w:szCs w:val="30"/>
        </w:rPr>
        <w:t>70</w:t>
      </w:r>
      <w:r w:rsidR="00975BA1" w:rsidRPr="00A71C1A">
        <w:rPr>
          <w:rFonts w:ascii="Angsana New" w:hAnsi="Angsana New" w:hint="cs"/>
          <w:sz w:val="30"/>
          <w:szCs w:val="30"/>
          <w:cs/>
        </w:rPr>
        <w:t xml:space="preserve"> </w:t>
      </w:r>
      <w:r w:rsidRPr="00A71C1A">
        <w:rPr>
          <w:rFonts w:ascii="Angsana New" w:hAnsi="Angsana New" w:hint="cs"/>
          <w:sz w:val="30"/>
          <w:szCs w:val="30"/>
          <w:cs/>
        </w:rPr>
        <w:t>ต่อปี</w:t>
      </w:r>
    </w:p>
    <w:p w:rsidR="00547CDA" w:rsidRPr="00243257" w:rsidRDefault="00547CDA" w:rsidP="00547CDA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E22BD9" w:rsidRDefault="00E22BD9" w:rsidP="000E6361">
      <w:pPr>
        <w:spacing w:line="240" w:lineRule="auto"/>
        <w:ind w:firstLine="426"/>
        <w:jc w:val="thaiDistribute"/>
        <w:rPr>
          <w:rFonts w:ascii="Angsana New" w:hAnsi="Angsana New"/>
          <w:sz w:val="16"/>
          <w:szCs w:val="16"/>
        </w:rPr>
      </w:pPr>
    </w:p>
    <w:p w:rsidR="00CA20A5" w:rsidRDefault="00CA20A5" w:rsidP="000E6361">
      <w:pPr>
        <w:spacing w:line="240" w:lineRule="auto"/>
        <w:ind w:firstLine="426"/>
        <w:jc w:val="thaiDistribute"/>
        <w:rPr>
          <w:rFonts w:ascii="Angsana New" w:hAnsi="Angsana New"/>
          <w:sz w:val="16"/>
          <w:szCs w:val="16"/>
        </w:rPr>
      </w:pPr>
    </w:p>
    <w:p w:rsidR="006220FD" w:rsidRDefault="006220FD" w:rsidP="00A73386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71C1A">
        <w:rPr>
          <w:rFonts w:ascii="Angsana New" w:hAnsi="Angsana New" w:hint="cs"/>
          <w:b/>
          <w:bCs/>
          <w:sz w:val="30"/>
          <w:szCs w:val="30"/>
          <w:cs/>
        </w:rPr>
        <w:t>กระทบยอดหนี้สินจากกิจกรรมจัดหาเงิน</w:t>
      </w:r>
    </w:p>
    <w:tbl>
      <w:tblPr>
        <w:tblW w:w="9776" w:type="dxa"/>
        <w:tblInd w:w="18" w:type="dxa"/>
        <w:tblLayout w:type="fixed"/>
        <w:tblLook w:val="01E0"/>
      </w:tblPr>
      <w:tblGrid>
        <w:gridCol w:w="540"/>
        <w:gridCol w:w="1392"/>
        <w:gridCol w:w="270"/>
        <w:gridCol w:w="408"/>
        <w:gridCol w:w="236"/>
        <w:gridCol w:w="706"/>
        <w:gridCol w:w="228"/>
        <w:gridCol w:w="30"/>
        <w:gridCol w:w="240"/>
        <w:gridCol w:w="900"/>
        <w:gridCol w:w="236"/>
        <w:gridCol w:w="236"/>
        <w:gridCol w:w="844"/>
        <w:gridCol w:w="270"/>
        <w:gridCol w:w="798"/>
        <w:gridCol w:w="236"/>
        <w:gridCol w:w="946"/>
        <w:gridCol w:w="236"/>
        <w:gridCol w:w="1024"/>
      </w:tblGrid>
      <w:tr w:rsidR="008E3CEC" w:rsidRPr="002B5268" w:rsidTr="00857BE3">
        <w:trPr>
          <w:trHeight w:val="597"/>
        </w:trPr>
        <w:tc>
          <w:tcPr>
            <w:tcW w:w="2610" w:type="dxa"/>
            <w:gridSpan w:val="4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75D7D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 w:val="restart"/>
          </w:tcPr>
          <w:p w:rsidR="008E3CEC" w:rsidRPr="002B5268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52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  <w:r w:rsidRPr="002B52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br/>
            </w:r>
          </w:p>
          <w:p w:rsidR="008E3CEC" w:rsidRPr="002B5268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รายการที่ไม่เป็นตัวเงิน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CEC" w:rsidRPr="002B5268" w:rsidTr="00857BE3">
        <w:trPr>
          <w:trHeight w:val="597"/>
        </w:trPr>
        <w:tc>
          <w:tcPr>
            <w:tcW w:w="2610" w:type="dxa"/>
            <w:gridSpan w:val="4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Merge w:val="restart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B5268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2B5268">
              <w:rPr>
                <w:rFonts w:ascii="Angsan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  <w:gridSpan w:val="2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 w:hint="cs"/>
                <w:sz w:val="24"/>
                <w:szCs w:val="24"/>
                <w:cs/>
              </w:rPr>
              <w:t>กระแส</w:t>
            </w:r>
            <w:r w:rsidRPr="002B5268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B5268">
              <w:rPr>
                <w:rFonts w:ascii="Angsana New" w:hAnsi="Angsana New" w:hint="cs"/>
                <w:sz w:val="24"/>
                <w:szCs w:val="24"/>
                <w:cs/>
              </w:rPr>
              <w:t>เงินสดจากกิจกรรมจัดหาเงินสุทธิ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B526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B526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8E3CEC" w:rsidRPr="002B5268" w:rsidTr="00857BE3">
        <w:tc>
          <w:tcPr>
            <w:tcW w:w="2610" w:type="dxa"/>
            <w:gridSpan w:val="4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</w:t>
            </w:r>
            <w:r w:rsidRPr="002B526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2B526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</w:t>
            </w:r>
            <w:r w:rsidRPr="002B5268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สัญญาเช่าเพิ่มขึ้น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8E3CEC" w:rsidRPr="002B5268" w:rsidRDefault="008E3CEC" w:rsidP="009A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ดอกเบี้ยจ่ายตามสัญญาเช่ารอตัดจ่าย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CEC" w:rsidRPr="002B5268" w:rsidTr="00857BE3">
        <w:tc>
          <w:tcPr>
            <w:tcW w:w="2610" w:type="dxa"/>
            <w:gridSpan w:val="4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14"/>
          </w:tcPr>
          <w:p w:rsidR="008E3CEC" w:rsidRPr="002B5268" w:rsidRDefault="008E3CEC" w:rsidP="008E3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B5268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หน่วย : พันบาท</w:t>
            </w:r>
          </w:p>
        </w:tc>
      </w:tr>
      <w:tr w:rsidR="008E3CEC" w:rsidRPr="002B5268" w:rsidTr="00857BE3">
        <w:tc>
          <w:tcPr>
            <w:tcW w:w="2610" w:type="dxa"/>
            <w:gridSpan w:val="4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</w:t>
            </w:r>
            <w:r w:rsidRPr="002B5268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  <w:r w:rsidRPr="002B5268">
              <w:rPr>
                <w:rFonts w:ascii="Angsana New" w:hAnsi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236" w:type="dxa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228,000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526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230,000</w:t>
            </w:r>
          </w:p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283,746</w:t>
            </w:r>
          </w:p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90,26</w:t>
            </w:r>
            <w:r w:rsidR="00857BE3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E3CEC" w:rsidRPr="002B5268" w:rsidTr="00857BE3">
        <w:tc>
          <w:tcPr>
            <w:tcW w:w="2610" w:type="dxa"/>
            <w:gridSpan w:val="4"/>
          </w:tcPr>
          <w:p w:rsidR="008E3CEC" w:rsidRPr="002B5268" w:rsidRDefault="008E3CEC" w:rsidP="00F7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369,510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(85,764)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526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3CEC" w:rsidRPr="002B5268" w:rsidTr="00857BE3">
        <w:tc>
          <w:tcPr>
            <w:tcW w:w="2610" w:type="dxa"/>
            <w:gridSpan w:val="4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94,182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8E3CEC" w:rsidP="0058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(41,780)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5F7028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43,037</w:t>
            </w:r>
          </w:p>
        </w:tc>
        <w:tc>
          <w:tcPr>
            <w:tcW w:w="236" w:type="dxa"/>
            <w:vMerge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5F7028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(5,172)</w:t>
            </w:r>
          </w:p>
        </w:tc>
        <w:tc>
          <w:tcPr>
            <w:tcW w:w="236" w:type="dxa"/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3CEC" w:rsidRPr="002B5268" w:rsidTr="00857BE3">
        <w:trPr>
          <w:trHeight w:val="432"/>
        </w:trPr>
        <w:tc>
          <w:tcPr>
            <w:tcW w:w="2610" w:type="dxa"/>
            <w:gridSpan w:val="4"/>
            <w:vMerge w:val="restart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  <w:cs/>
              </w:rPr>
              <w:t>รวมหนี้สินจากกิจกรรมจัดหาเงิน</w:t>
            </w:r>
          </w:p>
        </w:tc>
        <w:tc>
          <w:tcPr>
            <w:tcW w:w="236" w:type="dxa"/>
            <w:vMerge w:val="restart"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691,692</w:t>
            </w:r>
          </w:p>
        </w:tc>
        <w:tc>
          <w:tcPr>
            <w:tcW w:w="270" w:type="dxa"/>
            <w:gridSpan w:val="2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8E3CEC" w:rsidP="0085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(</w:t>
            </w:r>
            <w:r w:rsidR="00857BE3">
              <w:rPr>
                <w:rFonts w:ascii="Angsana New" w:hAnsi="Angsana New"/>
                <w:sz w:val="24"/>
                <w:szCs w:val="24"/>
              </w:rPr>
              <w:t>125,544</w:t>
            </w:r>
            <w:r w:rsidRPr="002B526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B526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5F7028" w:rsidP="0085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43,0</w:t>
            </w:r>
            <w:r w:rsidR="00857BE3">
              <w:rPr>
                <w:rFonts w:ascii="Angsana New" w:hAnsi="Angsana New"/>
                <w:sz w:val="24"/>
                <w:szCs w:val="24"/>
              </w:rPr>
              <w:t>3</w:t>
            </w:r>
            <w:r w:rsidRPr="002B526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5F7028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(5,172)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2B5268" w:rsidRDefault="008E3CEC" w:rsidP="002B5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5268">
              <w:rPr>
                <w:rFonts w:ascii="Angsana New" w:hAnsi="Angsana New"/>
                <w:sz w:val="24"/>
                <w:szCs w:val="24"/>
              </w:rPr>
              <w:t>604,01</w:t>
            </w:r>
            <w:r w:rsidR="00857BE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E3CEC" w:rsidRPr="00F75D7D" w:rsidTr="00857BE3">
        <w:trPr>
          <w:trHeight w:val="216"/>
        </w:trPr>
        <w:tc>
          <w:tcPr>
            <w:tcW w:w="2610" w:type="dxa"/>
            <w:gridSpan w:val="4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8E3CEC" w:rsidRPr="002B5268" w:rsidRDefault="008E3CEC" w:rsidP="009F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3CEC" w:rsidRPr="00A71C1A" w:rsidTr="00857BE3">
        <w:trPr>
          <w:gridBefore w:val="1"/>
          <w:gridAfter w:val="11"/>
          <w:wBefore w:w="540" w:type="dxa"/>
          <w:wAfter w:w="5966" w:type="dxa"/>
        </w:trPr>
        <w:tc>
          <w:tcPr>
            <w:tcW w:w="1392" w:type="dxa"/>
            <w:shd w:val="clear" w:color="auto" w:fill="auto"/>
            <w:vAlign w:val="center"/>
          </w:tcPr>
          <w:p w:rsidR="008E3CEC" w:rsidRDefault="008E3CE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BE1F2B" w:rsidRDefault="00BE1F2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BE1F2B" w:rsidRDefault="00BE1F2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BE1F2B" w:rsidRDefault="00BE1F2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BE1F2B" w:rsidRPr="00A71C1A" w:rsidRDefault="00BE1F2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E3CEC" w:rsidRPr="00A71C1A" w:rsidRDefault="008E3CE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8E3CEC" w:rsidRPr="00A71C1A" w:rsidRDefault="008E3CE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:rsidR="008E3CEC" w:rsidRPr="00A71C1A" w:rsidRDefault="008E3CE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</w:tbl>
    <w:p w:rsidR="00954A7A" w:rsidRDefault="00921D84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0128F8">
        <w:rPr>
          <w:rFonts w:ascii="Angsana New" w:hAnsi="Angsana New"/>
          <w:b/>
          <w:sz w:val="30"/>
          <w:szCs w:val="30"/>
        </w:rPr>
        <w:lastRenderedPageBreak/>
        <w:t>6</w:t>
      </w:r>
      <w:r w:rsidR="005D1BEB" w:rsidRPr="000128F8">
        <w:rPr>
          <w:rFonts w:ascii="Angsana New" w:hAnsi="Angsana New"/>
          <w:b/>
          <w:sz w:val="30"/>
          <w:szCs w:val="30"/>
        </w:rPr>
        <w:tab/>
      </w:r>
      <w:r w:rsidR="002E2517" w:rsidRPr="00A71C1A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p w:rsidR="000B1E95" w:rsidRPr="000B1E95" w:rsidRDefault="003C76EE" w:rsidP="003C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/>
          <w:bCs/>
          <w:sz w:val="30"/>
          <w:szCs w:val="30"/>
          <w:cs/>
        </w:rPr>
        <w:tab/>
      </w:r>
    </w:p>
    <w:tbl>
      <w:tblPr>
        <w:tblW w:w="9194" w:type="dxa"/>
        <w:tblInd w:w="450" w:type="dxa"/>
        <w:tblLayout w:type="fixed"/>
        <w:tblLook w:val="000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C02648" w:rsidRPr="00A71C1A" w:rsidTr="00C02648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:rsidR="00C02648" w:rsidRPr="00A71C1A" w:rsidRDefault="00C02648" w:rsidP="007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31728616"/>
          </w:p>
        </w:tc>
        <w:tc>
          <w:tcPr>
            <w:tcW w:w="615" w:type="pct"/>
            <w:gridSpan w:val="2"/>
          </w:tcPr>
          <w:p w:rsidR="00C02648" w:rsidRPr="00A71C1A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8" w:type="pct"/>
            <w:gridSpan w:val="10"/>
          </w:tcPr>
          <w:p w:rsidR="00C02648" w:rsidRPr="00A71C1A" w:rsidRDefault="00C02648" w:rsidP="0056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02648" w:rsidRPr="00A71C1A" w:rsidTr="00DC5048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:rsidR="00C02648" w:rsidRPr="00A71C1A" w:rsidRDefault="00C02648" w:rsidP="007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C02648" w:rsidRPr="00A71C1A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:rsidR="00C02648" w:rsidRPr="00A71C1A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A71C1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:rsidR="00C02648" w:rsidRPr="00A71C1A" w:rsidRDefault="00C02648" w:rsidP="000F6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:rsidR="00C02648" w:rsidRPr="00A71C1A" w:rsidRDefault="00C0264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C1A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A71C1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" w:type="pct"/>
            <w:gridSpan w:val="2"/>
          </w:tcPr>
          <w:p w:rsidR="00C02648" w:rsidRPr="00A71C1A" w:rsidRDefault="00C02648" w:rsidP="006F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C02648" w:rsidRPr="00A71C1A" w:rsidRDefault="00C02648" w:rsidP="0062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71C1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A71C1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A71C1A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3</w:t>
            </w:r>
          </w:p>
        </w:tc>
      </w:tr>
      <w:tr w:rsidR="00703D4A" w:rsidRPr="00A71C1A" w:rsidTr="00DC5048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:rsidR="00F365B7" w:rsidRPr="00A71C1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F365B7" w:rsidRPr="00A71C1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A71C1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A71C1A" w:rsidRDefault="00F365B7" w:rsidP="00A6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:rsidR="00F365B7" w:rsidRPr="00A71C1A" w:rsidRDefault="00F365B7" w:rsidP="005F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1C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71C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A71C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C76EE" w:rsidRPr="007F6321" w:rsidTr="00DC5048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:rsidR="003C76EE" w:rsidRPr="007F6321" w:rsidRDefault="00253FBB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3C76EE" w:rsidRPr="007F6321" w:rsidTr="00DC5048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3C76EE" w:rsidRPr="007F6321" w:rsidRDefault="00A9488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tr w:rsidR="003C76EE" w:rsidRPr="007F6321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:rsidR="003C76EE" w:rsidRPr="007F6321" w:rsidRDefault="00A9488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231,588</w:t>
            </w:r>
          </w:p>
        </w:tc>
      </w:tr>
      <w:tr w:rsidR="003C76EE" w:rsidRPr="007F6321" w:rsidTr="00857BE3">
        <w:trPr>
          <w:gridBefore w:val="1"/>
          <w:gridAfter w:val="1"/>
          <w:wBefore w:w="58" w:type="pct"/>
          <w:wAfter w:w="5" w:type="pct"/>
          <w:trHeight w:val="253"/>
        </w:trPr>
        <w:tc>
          <w:tcPr>
            <w:tcW w:w="2319" w:type="pct"/>
            <w:gridSpan w:val="4"/>
          </w:tcPr>
          <w:p w:rsidR="003C76EE" w:rsidRPr="00857BE3" w:rsidRDefault="003C76EE" w:rsidP="00857BE3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3C76EE" w:rsidRPr="007F6321" w:rsidRDefault="003C76EE" w:rsidP="00857B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6C5446" w:rsidRPr="007F6321" w:rsidRDefault="006C5446" w:rsidP="00857B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85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3C76EE" w:rsidRPr="007F6321" w:rsidRDefault="003C76EE" w:rsidP="00857B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7BE3">
              <w:rPr>
                <w:rFonts w:ascii="Angsana New" w:hAnsi="Angsana New" w:cs="Angsana New"/>
                <w:sz w:val="30"/>
                <w:szCs w:val="30"/>
              </w:rPr>
              <w:t>23,975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C76EE" w:rsidRPr="007F6321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:rsidR="003C76EE" w:rsidRPr="007F6321" w:rsidRDefault="00A9488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207,613</w:t>
            </w:r>
          </w:p>
        </w:tc>
      </w:tr>
      <w:tr w:rsidR="00703D4A" w:rsidRPr="007F6321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DC5048" w:rsidRPr="007F6321" w:rsidRDefault="00DC5048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F365B7" w:rsidRPr="007F6321" w:rsidRDefault="00F365B7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7F6321" w:rsidRDefault="00F365B7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7F6321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:rsidR="00F365B7" w:rsidRPr="007F6321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:rsidR="00F365B7" w:rsidRPr="007F6321" w:rsidRDefault="00F365B7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:rsidR="00F365B7" w:rsidRPr="007F6321" w:rsidRDefault="00F365B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7"/>
      <w:tr w:rsidR="003C76EE" w:rsidRPr="007F6321" w:rsidTr="00DC5048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ค่าเผื่อผลขาดทุนด้านเครดิตที่คาดว่าจะเกิดขึ้น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ต้นปี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ก่อนปรับปรุง</w:t>
            </w: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9B62A9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24,923</w:t>
            </w:r>
          </w:p>
        </w:tc>
      </w:tr>
      <w:tr w:rsidR="003C76EE" w:rsidRPr="007F6321" w:rsidTr="00DC5048">
        <w:trPr>
          <w:gridAfter w:val="2"/>
          <w:wAfter w:w="63" w:type="pct"/>
          <w:trHeight w:val="585"/>
        </w:trPr>
        <w:tc>
          <w:tcPr>
            <w:tcW w:w="3088" w:type="pct"/>
            <w:gridSpan w:val="6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รายการปรับปรุงค่าเผื่อหนี้สงสัยจะสูญจากการนำมาตรฐานการรายงานทางการเงินฉบับที่ </w:t>
            </w: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9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มาถือปฏิบัติเป็นครั้งแรก</w:t>
            </w: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3C76EE" w:rsidRPr="007F6321" w:rsidRDefault="0045049F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1,094</w:t>
            </w:r>
          </w:p>
        </w:tc>
      </w:tr>
      <w:tr w:rsidR="003C76EE" w:rsidRPr="007F6321" w:rsidTr="00DC5048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ค่าเผื่อผลขาดทุนด้านเครดิตที่คาดว่าจะเกิดขึ้น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ต้นปี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</w:t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857BE3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26,017</w:t>
            </w:r>
          </w:p>
        </w:tc>
      </w:tr>
      <w:tr w:rsidR="003C76EE" w:rsidRPr="007F6321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3C76EE" w:rsidRPr="007F6321" w:rsidRDefault="003C76EE" w:rsidP="007F632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45049F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(1,8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59</w:t>
            </w: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C76EE" w:rsidRPr="007F6321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3C76EE" w:rsidRPr="007F6321" w:rsidRDefault="003C76EE" w:rsidP="007F632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:rsidR="003C76EE" w:rsidRPr="007F6321" w:rsidRDefault="003C76EE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3C76EE" w:rsidRPr="007F6321" w:rsidRDefault="0045049F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(182)</w:t>
            </w:r>
          </w:p>
        </w:tc>
      </w:tr>
      <w:tr w:rsidR="003C76EE" w:rsidRPr="007F6321" w:rsidTr="003C76EE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3C76EE" w:rsidRPr="007F6321" w:rsidRDefault="003C76EE" w:rsidP="007F632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ค่าาเผื่อผลขาดทุนด้านเครดิตที่คาดว่าจะเกิดขึ้น </w:t>
            </w:r>
          </w:p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ปลายปี</w:t>
            </w:r>
          </w:p>
        </w:tc>
        <w:tc>
          <w:tcPr>
            <w:tcW w:w="151" w:type="pct"/>
            <w:gridSpan w:val="2"/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9C5B82" w:rsidRPr="007F6321" w:rsidRDefault="009C5B82" w:rsidP="007F632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  <w:tc>
          <w:tcPr>
            <w:tcW w:w="130" w:type="pct"/>
            <w:gridSpan w:val="2"/>
          </w:tcPr>
          <w:p w:rsidR="003C76EE" w:rsidRPr="007F6321" w:rsidRDefault="003C76EE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76EE" w:rsidRPr="007F6321" w:rsidRDefault="003C76EE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C76EE" w:rsidRPr="007F6321" w:rsidRDefault="009B62A9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23,975</w:t>
            </w:r>
          </w:p>
        </w:tc>
      </w:tr>
    </w:tbl>
    <w:p w:rsidR="00A71C1A" w:rsidRDefault="00A71C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F94B1A" w:rsidRDefault="00F94B1A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BE1F2B" w:rsidRDefault="00BE1F2B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BE1F2B" w:rsidRPr="007F6321" w:rsidRDefault="00BE1F2B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D31F88" w:rsidRPr="007F6321" w:rsidRDefault="00D31F88" w:rsidP="007F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6" w:type="dxa"/>
        <w:tblInd w:w="557" w:type="dxa"/>
        <w:tblLayout w:type="fixed"/>
        <w:tblLook w:val="000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C02648" w:rsidRPr="007F6321" w:rsidTr="00C02648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:rsidR="00C02648" w:rsidRPr="007F6321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C02648" w:rsidRPr="007F6321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:rsidR="00C02648" w:rsidRPr="007F6321" w:rsidRDefault="00C0264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งบการเงินรวมและงบการเงินเฉพาะกิจการ</w:t>
            </w:r>
          </w:p>
        </w:tc>
      </w:tr>
      <w:tr w:rsidR="00DE55DC" w:rsidRPr="007F6321" w:rsidTr="00BD6525">
        <w:trPr>
          <w:trHeight w:val="380"/>
        </w:trPr>
        <w:tc>
          <w:tcPr>
            <w:tcW w:w="2057" w:type="pct"/>
            <w:gridSpan w:val="2"/>
          </w:tcPr>
          <w:p w:rsidR="00DE55DC" w:rsidRPr="007F6321" w:rsidRDefault="00DE55DC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8" w:name="_Hlk31729049"/>
          </w:p>
        </w:tc>
        <w:tc>
          <w:tcPr>
            <w:tcW w:w="729" w:type="pct"/>
            <w:gridSpan w:val="2"/>
          </w:tcPr>
          <w:p w:rsidR="00DE55DC" w:rsidRPr="007F6321" w:rsidRDefault="00DE55DC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DE55DC" w:rsidRPr="007F6321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55DC" w:rsidRPr="007F6321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DE55DC" w:rsidRPr="007F6321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D652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DE55DC" w:rsidRPr="007F6321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:rsidR="00DE55DC" w:rsidRPr="007F6321" w:rsidRDefault="00DE55DC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BD652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7F6321" w:rsidTr="00C02648">
        <w:trPr>
          <w:trHeight w:val="299"/>
        </w:trPr>
        <w:tc>
          <w:tcPr>
            <w:tcW w:w="2057" w:type="pct"/>
            <w:gridSpan w:val="2"/>
          </w:tcPr>
          <w:p w:rsidR="00267E04" w:rsidRPr="007F6321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:rsidR="00267E04" w:rsidRPr="007F6321" w:rsidRDefault="00267E04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:rsidR="00267E04" w:rsidRPr="007F6321" w:rsidRDefault="004B0718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67E04"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7E04" w:rsidRPr="007F6321" w:rsidTr="00BD6525">
        <w:trPr>
          <w:trHeight w:val="299"/>
        </w:trPr>
        <w:tc>
          <w:tcPr>
            <w:tcW w:w="2057" w:type="pct"/>
            <w:gridSpan w:val="2"/>
          </w:tcPr>
          <w:p w:rsidR="00267E04" w:rsidRPr="007F6321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:rsidR="00267E04" w:rsidRPr="007F6321" w:rsidRDefault="00267E04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7F6321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7F6321" w:rsidRDefault="00267E04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7F6321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7F6321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267E04" w:rsidRPr="007F6321" w:rsidRDefault="00267E04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525" w:rsidRPr="007F6321" w:rsidTr="00BD6525">
        <w:trPr>
          <w:trHeight w:val="299"/>
        </w:trPr>
        <w:tc>
          <w:tcPr>
            <w:tcW w:w="2057" w:type="pct"/>
            <w:gridSpan w:val="2"/>
          </w:tcPr>
          <w:p w:rsidR="00BD6525" w:rsidRPr="007F6321" w:rsidRDefault="00BD6525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F632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  <w:tc>
          <w:tcPr>
            <w:tcW w:w="137" w:type="pct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/>
                <w:sz w:val="30"/>
                <w:szCs w:val="30"/>
                <w:lang w:bidi="th-TH"/>
              </w:rPr>
              <w:t>4,857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525" w:rsidRPr="00A71C1A" w:rsidTr="00BD6525">
        <w:tc>
          <w:tcPr>
            <w:tcW w:w="2057" w:type="pct"/>
            <w:gridSpan w:val="2"/>
          </w:tcPr>
          <w:p w:rsidR="00BD6525" w:rsidRPr="007F6321" w:rsidRDefault="00BD6525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F6321">
              <w:rPr>
                <w:rFonts w:ascii="Angsana New" w:hAnsi="Angsana New"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7F6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7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  <w:tc>
          <w:tcPr>
            <w:tcW w:w="137" w:type="pct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7F63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D6525" w:rsidRPr="007F6321" w:rsidTr="00BD6525">
        <w:trPr>
          <w:trHeight w:val="371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7F6321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  <w:tc>
          <w:tcPr>
            <w:tcW w:w="137" w:type="pct"/>
            <w:vMerge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506267" w:rsidRPr="007F6321" w:rsidTr="00BD6525">
        <w:trPr>
          <w:trHeight w:val="379"/>
        </w:trPr>
        <w:tc>
          <w:tcPr>
            <w:tcW w:w="2057" w:type="pct"/>
            <w:gridSpan w:val="2"/>
            <w:vAlign w:val="bottom"/>
          </w:tcPr>
          <w:p w:rsidR="00506267" w:rsidRPr="007F6321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:rsidR="00506267" w:rsidRPr="007F6321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506267" w:rsidRPr="007F6321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506267" w:rsidRPr="007F6321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:rsidR="00506267" w:rsidRPr="007F6321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6525" w:rsidRPr="007F6321" w:rsidTr="00BD6525">
        <w:trPr>
          <w:trHeight w:val="379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F632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A9488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144,052</w:t>
            </w:r>
          </w:p>
        </w:tc>
      </w:tr>
      <w:tr w:rsidR="00BD6525" w:rsidRPr="007F6321" w:rsidTr="00BD6525">
        <w:trPr>
          <w:trHeight w:val="379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D6525" w:rsidRPr="007F6321" w:rsidTr="00BD6525">
        <w:trPr>
          <w:trHeight w:val="379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F6321">
              <w:rPr>
                <w:rFonts w:ascii="Angsana New" w:hAnsi="Angsana New"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51,435</w:t>
            </w:r>
          </w:p>
        </w:tc>
      </w:tr>
      <w:tr w:rsidR="00BD6525" w:rsidRPr="007F6321" w:rsidTr="00BD6525">
        <w:trPr>
          <w:trHeight w:val="379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5,048</w:t>
            </w:r>
          </w:p>
        </w:tc>
      </w:tr>
      <w:tr w:rsidR="00BD6525" w:rsidRPr="007F6321" w:rsidTr="00BD6525">
        <w:trPr>
          <w:trHeight w:val="303"/>
        </w:trPr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2,417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BD6525" w:rsidRPr="007F6321" w:rsidRDefault="00645667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22,309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9" w:name="_Hlk23778902"/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BD6525" w:rsidRPr="007F6321" w:rsidRDefault="00A9488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  <w:tc>
          <w:tcPr>
            <w:tcW w:w="137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bookmarkEnd w:id="9"/>
      <w:tr w:rsidR="00050FA8" w:rsidRPr="007F6321" w:rsidTr="00BD6525">
        <w:tc>
          <w:tcPr>
            <w:tcW w:w="2786" w:type="pct"/>
            <w:gridSpan w:val="4"/>
          </w:tcPr>
          <w:p w:rsidR="00050FA8" w:rsidRPr="007F6321" w:rsidRDefault="00050FA8" w:rsidP="002B5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568" w:type="pct"/>
            <w:shd w:val="clear" w:color="auto" w:fill="auto"/>
          </w:tcPr>
          <w:p w:rsidR="00050FA8" w:rsidRPr="007F6321" w:rsidRDefault="00050FA8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50FA8" w:rsidRPr="007F6321" w:rsidRDefault="00050FA8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50FA8" w:rsidRPr="007F6321" w:rsidRDefault="006456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  <w:tc>
          <w:tcPr>
            <w:tcW w:w="137" w:type="pct"/>
            <w:vMerge w:val="restart"/>
          </w:tcPr>
          <w:p w:rsidR="00050FA8" w:rsidRPr="007F6321" w:rsidRDefault="00050FA8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050FA8" w:rsidRPr="007F6321" w:rsidRDefault="00BD6525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(23,975)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BD6525" w:rsidRPr="007F6321" w:rsidRDefault="00A9488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  <w:tc>
          <w:tcPr>
            <w:tcW w:w="137" w:type="pct"/>
            <w:vMerge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201,286</w:t>
            </w:r>
          </w:p>
        </w:tc>
      </w:tr>
      <w:tr w:rsidR="00BD6525" w:rsidRPr="007F6321" w:rsidTr="00BD6525">
        <w:tc>
          <w:tcPr>
            <w:tcW w:w="2057" w:type="pct"/>
            <w:gridSpan w:val="2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BD6525" w:rsidRPr="007F6321" w:rsidRDefault="00BD6525" w:rsidP="00BD6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BD6525" w:rsidRPr="007F6321" w:rsidRDefault="00BD6525" w:rsidP="00BD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BD6525" w:rsidRPr="007F6321" w:rsidRDefault="00A9488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:rsidR="00BD6525" w:rsidRPr="007F6321" w:rsidRDefault="00BD6525" w:rsidP="00BD65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207,613</w:t>
            </w:r>
          </w:p>
        </w:tc>
      </w:tr>
    </w:tbl>
    <w:bookmarkEnd w:id="8"/>
    <w:p w:rsidR="00267E04" w:rsidRPr="007F6321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7F6321">
        <w:rPr>
          <w:rFonts w:ascii="Angsana New" w:hAnsi="Angsana New"/>
          <w:bCs/>
          <w:sz w:val="30"/>
          <w:szCs w:val="30"/>
        </w:rPr>
        <w:tab/>
      </w:r>
    </w:p>
    <w:p w:rsidR="00D7061E" w:rsidRPr="007F6321" w:rsidRDefault="00E255BE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Cs/>
          <w:sz w:val="30"/>
          <w:szCs w:val="30"/>
        </w:rPr>
        <w:tab/>
      </w:r>
      <w:r w:rsidR="007179F4" w:rsidRPr="007F6321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7F6321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7F6321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8205D2" w:rsidRPr="007F6321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7F6321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7F6321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7F6321">
        <w:rPr>
          <w:rFonts w:ascii="Angsana New" w:hAnsi="Angsana New"/>
          <w:bCs/>
          <w:sz w:val="30"/>
          <w:szCs w:val="30"/>
        </w:rPr>
        <w:t>30</w:t>
      </w:r>
      <w:r w:rsidR="00D7061E" w:rsidRPr="007F6321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960C0" w:rsidRPr="007F6321">
        <w:rPr>
          <w:rFonts w:ascii="Angsana New" w:hAnsi="Angsana New"/>
          <w:bCs/>
          <w:sz w:val="30"/>
          <w:szCs w:val="30"/>
        </w:rPr>
        <w:t>90</w:t>
      </w:r>
      <w:r w:rsidR="00D7061E" w:rsidRPr="007F6321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7F632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Default="00D7061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8205D2" w:rsidRPr="007F632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F6321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Pr="007F6321">
        <w:rPr>
          <w:rFonts w:ascii="Angsana New" w:hAnsi="Angsana New"/>
          <w:bCs/>
          <w:sz w:val="30"/>
          <w:szCs w:val="30"/>
        </w:rPr>
        <w:t xml:space="preserve">31 </w:t>
      </w:r>
      <w:r w:rsidRPr="007F6321">
        <w:rPr>
          <w:rFonts w:ascii="Angsana New" w:hAnsi="Angsana New"/>
          <w:b/>
          <w:sz w:val="30"/>
          <w:szCs w:val="30"/>
          <w:cs/>
        </w:rPr>
        <w:t>ธันวาคม</w:t>
      </w:r>
      <w:r w:rsidRPr="007F6321">
        <w:rPr>
          <w:rFonts w:ascii="Angsana New" w:hAnsi="Angsana New"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bCs/>
          <w:sz w:val="30"/>
          <w:szCs w:val="30"/>
        </w:rPr>
        <w:t>25</w:t>
      </w:r>
      <w:r w:rsidR="00267E04" w:rsidRPr="007F6321">
        <w:rPr>
          <w:rFonts w:ascii="Angsana New" w:hAnsi="Angsana New"/>
          <w:bCs/>
          <w:sz w:val="30"/>
          <w:szCs w:val="30"/>
        </w:rPr>
        <w:t>6</w:t>
      </w:r>
      <w:r w:rsidR="000C0FDC" w:rsidRPr="007F6321">
        <w:rPr>
          <w:rFonts w:ascii="Angsana New" w:hAnsi="Angsana New"/>
          <w:bCs/>
          <w:sz w:val="30"/>
          <w:szCs w:val="30"/>
        </w:rPr>
        <w:t>4</w:t>
      </w:r>
      <w:r w:rsidRPr="007F6321">
        <w:rPr>
          <w:rFonts w:ascii="Angsana New" w:hAnsi="Angsana New"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36A3" w:rsidRPr="007F6321">
        <w:rPr>
          <w:rFonts w:ascii="Angsana New" w:hAnsi="Angsana New"/>
          <w:bCs/>
          <w:sz w:val="30"/>
          <w:szCs w:val="30"/>
        </w:rPr>
        <w:t>256</w:t>
      </w:r>
      <w:r w:rsidR="000C0FDC" w:rsidRPr="007F6321">
        <w:rPr>
          <w:rFonts w:ascii="Angsana New" w:hAnsi="Angsana New"/>
          <w:bCs/>
          <w:sz w:val="30"/>
          <w:szCs w:val="30"/>
        </w:rPr>
        <w:t>3</w:t>
      </w:r>
      <w:r w:rsidRPr="007F6321">
        <w:rPr>
          <w:rFonts w:ascii="Angsana New" w:hAnsi="Angsana New"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F94B1A" w:rsidRDefault="00F94B1A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F94B1A" w:rsidRDefault="00F94B1A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F94B1A" w:rsidRDefault="00F94B1A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F94B1A" w:rsidRPr="007F6321" w:rsidRDefault="00F94B1A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65080E" w:rsidRPr="007F6321" w:rsidRDefault="0065080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CB76F0" w:rsidRPr="007F6321" w:rsidRDefault="00921D84" w:rsidP="00CB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0" w:name="_Hlk31729391"/>
      <w:r w:rsidRPr="007F6321">
        <w:rPr>
          <w:rFonts w:ascii="Angsana New" w:hAnsi="Angsana New"/>
          <w:b/>
          <w:sz w:val="30"/>
          <w:szCs w:val="30"/>
        </w:rPr>
        <w:lastRenderedPageBreak/>
        <w:t>7</w:t>
      </w:r>
      <w:r w:rsidR="00000CAA" w:rsidRPr="007F6321">
        <w:rPr>
          <w:rFonts w:ascii="Angsana New" w:hAnsi="Angsana New"/>
          <w:b/>
          <w:sz w:val="30"/>
          <w:szCs w:val="30"/>
        </w:rPr>
        <w:tab/>
      </w:r>
      <w:r w:rsidR="00CB76F0" w:rsidRPr="007F6321">
        <w:rPr>
          <w:rFonts w:ascii="Angsana New" w:hAnsi="Angsana New"/>
          <w:bCs/>
          <w:sz w:val="30"/>
          <w:szCs w:val="30"/>
          <w:cs/>
        </w:rPr>
        <w:t>ลูกหนี้</w:t>
      </w:r>
      <w:r w:rsidR="00CB76F0" w:rsidRPr="007F6321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CB76F0" w:rsidRPr="007F6321">
        <w:rPr>
          <w:rFonts w:ascii="Angsana New" w:hAnsi="Angsana New"/>
          <w:bCs/>
          <w:sz w:val="30"/>
          <w:szCs w:val="30"/>
          <w:cs/>
        </w:rPr>
        <w:t>อื่น</w:t>
      </w:r>
    </w:p>
    <w:p w:rsidR="00CB76F0" w:rsidRPr="007F6321" w:rsidRDefault="00CB76F0" w:rsidP="00905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right"/>
        <w:rPr>
          <w:rFonts w:ascii="Angsana New" w:hAnsi="Angsana New"/>
          <w:bCs/>
          <w:sz w:val="30"/>
          <w:szCs w:val="30"/>
        </w:rPr>
      </w:pP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Pr="007F6321">
        <w:rPr>
          <w:rFonts w:ascii="Angsana New" w:hAnsi="Angsana New"/>
          <w:bCs/>
          <w:sz w:val="30"/>
          <w:szCs w:val="30"/>
          <w:cs/>
        </w:rPr>
        <w:tab/>
      </w:r>
      <w:r w:rsidR="009056A9" w:rsidRPr="007F6321">
        <w:rPr>
          <w:rFonts w:ascii="Angsana New" w:hAnsi="Angsana New" w:hint="cs"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6"/>
        <w:gridCol w:w="1134"/>
        <w:gridCol w:w="278"/>
        <w:gridCol w:w="1280"/>
        <w:gridCol w:w="282"/>
        <w:gridCol w:w="1263"/>
      </w:tblGrid>
      <w:tr w:rsidR="00267E04" w:rsidRPr="007F6321" w:rsidTr="00CB76F0">
        <w:trPr>
          <w:trHeight w:val="326"/>
        </w:trPr>
        <w:tc>
          <w:tcPr>
            <w:tcW w:w="1959" w:type="pct"/>
          </w:tcPr>
          <w:p w:rsidR="00267E04" w:rsidRPr="007F632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:rsidR="00267E04" w:rsidRPr="007F632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CB76F0"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1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267E04" w:rsidRPr="007F6321" w:rsidRDefault="00DE55DC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CB76F0" w:rsidRPr="007F632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67E04" w:rsidRPr="007F6321" w:rsidTr="00CB76F0">
        <w:trPr>
          <w:trHeight w:val="430"/>
        </w:trPr>
        <w:tc>
          <w:tcPr>
            <w:tcW w:w="1959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267E04" w:rsidRPr="007F632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8" w:type="pct"/>
            <w:gridSpan w:val="5"/>
          </w:tcPr>
          <w:p w:rsidR="00267E04" w:rsidRPr="007F6321" w:rsidRDefault="00267E04" w:rsidP="002F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B76F0" w:rsidRPr="007F6321" w:rsidRDefault="00645667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76F0" w:rsidRPr="007F6321" w:rsidTr="00CB76F0">
        <w:trPr>
          <w:trHeight w:val="414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76F0" w:rsidRPr="007F6321" w:rsidDel="00D60FB5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76F0" w:rsidRPr="007F6321" w:rsidDel="00D60FB5" w:rsidRDefault="00D34C19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7" w:type="pct"/>
            <w:vAlign w:val="bottom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76F0" w:rsidRPr="007F6321" w:rsidDel="00D60FB5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76F0" w:rsidRPr="007F6321" w:rsidDel="00D60FB5" w:rsidRDefault="000A683C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</w:t>
            </w:r>
            <w:r w:rsidR="00D34C19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  <w:vAlign w:val="bottom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76F0" w:rsidRPr="007F6321" w:rsidDel="00D60FB5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76F0" w:rsidRPr="007F6321" w:rsidDel="00D60FB5" w:rsidRDefault="000A683C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7" w:type="pct"/>
            <w:vAlign w:val="bottom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76F0" w:rsidRPr="007F6321" w:rsidDel="00D60FB5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76F0" w:rsidRPr="007F6321" w:rsidDel="00D60FB5" w:rsidRDefault="000A683C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  <w:vAlign w:val="bottom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Del="00D60FB5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Del="00D60FB5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B76F0" w:rsidRPr="007F6321" w:rsidDel="00D60FB5" w:rsidRDefault="000A683C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B76F0" w:rsidRPr="007F6321" w:rsidRDefault="000A683C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  <w:tc>
          <w:tcPr>
            <w:tcW w:w="151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CB76F0" w:rsidRPr="007F6321" w:rsidRDefault="00D34C19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23,300</w:t>
            </w:r>
          </w:p>
        </w:tc>
        <w:tc>
          <w:tcPr>
            <w:tcW w:w="828" w:type="pct"/>
            <w:gridSpan w:val="2"/>
          </w:tcPr>
          <w:p w:rsidR="00CB76F0" w:rsidRPr="007F6321" w:rsidRDefault="00621614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bidi="th-TH"/>
              </w:rPr>
              <w:t>22,861</w:t>
            </w:r>
          </w:p>
        </w:tc>
      </w:tr>
      <w:tr w:rsidR="00CB76F0" w:rsidRPr="007F6321" w:rsidTr="00CB76F0">
        <w:trPr>
          <w:trHeight w:val="430"/>
        </w:trPr>
        <w:tc>
          <w:tcPr>
            <w:tcW w:w="2732" w:type="pct"/>
            <w:gridSpan w:val="2"/>
            <w:vAlign w:val="bottom"/>
          </w:tcPr>
          <w:p w:rsidR="00CB76F0" w:rsidRPr="007F6321" w:rsidRDefault="00CB76F0" w:rsidP="002B5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B76F0" w:rsidRPr="007F6321" w:rsidRDefault="000A683C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  <w:tc>
          <w:tcPr>
            <w:tcW w:w="828" w:type="pct"/>
            <w:gridSpan w:val="2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</w:t>
            </w:r>
            <w:r w:rsidR="00621614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</w:t>
            </w: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CB76F0" w:rsidRPr="007F6321" w:rsidRDefault="00D34C19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  <w:tc>
          <w:tcPr>
            <w:tcW w:w="151" w:type="pct"/>
            <w:vMerge w:val="restart"/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  <w:tr w:rsidR="00CB76F0" w:rsidRPr="007F6321" w:rsidTr="00CB76F0">
        <w:trPr>
          <w:trHeight w:val="430"/>
        </w:trPr>
        <w:tc>
          <w:tcPr>
            <w:tcW w:w="1959" w:type="pct"/>
            <w:vAlign w:val="bottom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73" w:type="pct"/>
          </w:tcPr>
          <w:p w:rsidR="00CB76F0" w:rsidRPr="007F6321" w:rsidRDefault="00CB76F0" w:rsidP="00CB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76F0" w:rsidRPr="007F6321" w:rsidRDefault="00CB76F0" w:rsidP="00CB76F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CB76F0" w:rsidRPr="007F6321" w:rsidRDefault="00CB76F0" w:rsidP="00CB76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CB76F0" w:rsidRPr="007F6321" w:rsidRDefault="00D34C19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CB76F0" w:rsidRPr="007F6321" w:rsidRDefault="00CB76F0" w:rsidP="00CB76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</w:tr>
    </w:tbl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bookmarkStart w:id="11" w:name="_Hlk31729564"/>
      <w:bookmarkEnd w:id="10"/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F94B1A" w:rsidRDefault="00F94B1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32F1" w:rsidRPr="007F6321" w:rsidRDefault="00921D8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7F6321">
        <w:rPr>
          <w:rFonts w:ascii="Angsana New" w:hAnsi="Angsana New"/>
          <w:bCs/>
          <w:sz w:val="30"/>
          <w:szCs w:val="30"/>
        </w:rPr>
        <w:tab/>
      </w:r>
      <w:r w:rsidR="00492FED" w:rsidRPr="007F6321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7F6321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7F6321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5D1D75" w:rsidRPr="007F6321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7F6321">
        <w:rPr>
          <w:rFonts w:ascii="Angsana New" w:hAnsi="Angsana New"/>
          <w:bCs/>
          <w:sz w:val="30"/>
          <w:szCs w:val="30"/>
        </w:rPr>
        <w:t>8.1</w:t>
      </w:r>
      <w:r w:rsidRPr="007F6321">
        <w:rPr>
          <w:rFonts w:ascii="Angsana New" w:hAnsi="Angsana New"/>
          <w:b/>
          <w:sz w:val="30"/>
          <w:szCs w:val="30"/>
        </w:rPr>
        <w:t xml:space="preserve"> </w:t>
      </w:r>
      <w:r w:rsidRPr="007F6321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p w:rsidR="005D1D75" w:rsidRPr="007F6321" w:rsidRDefault="0063092D" w:rsidP="006309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right"/>
        <w:rPr>
          <w:rFonts w:ascii="Angsana New" w:hAnsi="Angsana New"/>
          <w:bCs/>
          <w:sz w:val="30"/>
          <w:szCs w:val="30"/>
        </w:rPr>
      </w:pPr>
      <w:r w:rsidRPr="007F6321">
        <w:rPr>
          <w:rFonts w:ascii="Angsana New" w:hAnsi="Angsana New" w:hint="cs"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706012" w:rsidRPr="007F6321" w:rsidTr="00B966BB">
        <w:trPr>
          <w:trHeight w:val="410"/>
        </w:trPr>
        <w:tc>
          <w:tcPr>
            <w:tcW w:w="1951" w:type="pct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" w:type="pct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06012" w:rsidRPr="007F6321" w:rsidRDefault="00706012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EA1732" w:rsidRPr="007F632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F5C88" w:rsidRPr="007F6321" w:rsidTr="00BF5C88">
        <w:trPr>
          <w:trHeight w:val="425"/>
        </w:trPr>
        <w:tc>
          <w:tcPr>
            <w:tcW w:w="2492" w:type="pct"/>
            <w:gridSpan w:val="2"/>
          </w:tcPr>
          <w:p w:rsidR="00BF5C88" w:rsidRPr="007F6321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BF5C88" w:rsidRPr="007F6321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:rsidR="00BF5C88" w:rsidRPr="007F6321" w:rsidRDefault="00BF5C88" w:rsidP="00BF5C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1732" w:rsidRPr="007F6321" w:rsidTr="00B966BB">
        <w:trPr>
          <w:trHeight w:val="425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EA1732" w:rsidRPr="007F6321" w:rsidRDefault="005C6AFB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EA1732" w:rsidRPr="007F6321" w:rsidTr="00B966BB">
        <w:trPr>
          <w:trHeight w:val="262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EA1732" w:rsidRPr="007F6321" w:rsidTr="00B966BB">
        <w:trPr>
          <w:trHeight w:val="425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EA1732" w:rsidRPr="007F6321" w:rsidRDefault="005C6AFB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EA1732" w:rsidRPr="007F6321" w:rsidTr="00B966BB">
        <w:trPr>
          <w:trHeight w:val="425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A1732" w:rsidRPr="007F6321" w:rsidRDefault="00BE3E62" w:rsidP="00EA1732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(122,019)</w:t>
            </w:r>
          </w:p>
        </w:tc>
      </w:tr>
      <w:tr w:rsidR="00EA1732" w:rsidRPr="007F6321" w:rsidTr="00B966BB">
        <w:trPr>
          <w:trHeight w:val="425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EA1732" w:rsidRPr="007F6321" w:rsidRDefault="005C6AFB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7F632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3,986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</w:tr>
      <w:tr w:rsidR="00EA1732" w:rsidRPr="007F6321" w:rsidTr="00B966BB">
        <w:trPr>
          <w:trHeight w:val="225"/>
        </w:trPr>
        <w:tc>
          <w:tcPr>
            <w:tcW w:w="2492" w:type="pct"/>
            <w:gridSpan w:val="2"/>
          </w:tcPr>
          <w:p w:rsidR="00EA1732" w:rsidRPr="007F6321" w:rsidRDefault="00EA1732" w:rsidP="00F4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A1732" w:rsidRPr="007F6321" w:rsidRDefault="00BE3E6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7F632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7F632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EA1732" w:rsidRPr="007F6321" w:rsidTr="00B966BB">
        <w:trPr>
          <w:trHeight w:val="425"/>
        </w:trPr>
        <w:tc>
          <w:tcPr>
            <w:tcW w:w="2492" w:type="pct"/>
            <w:gridSpan w:val="2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:rsidR="00EA1732" w:rsidRPr="007F6321" w:rsidRDefault="00EA1732" w:rsidP="00EA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EA1732" w:rsidRPr="007F6321" w:rsidRDefault="005C6AFB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3,986</w:t>
            </w:r>
          </w:p>
        </w:tc>
        <w:tc>
          <w:tcPr>
            <w:tcW w:w="155" w:type="pct"/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</w:tr>
      <w:tr w:rsidR="00A656DA" w:rsidRPr="007F6321" w:rsidTr="00A656DA">
        <w:trPr>
          <w:trHeight w:val="425"/>
        </w:trPr>
        <w:tc>
          <w:tcPr>
            <w:tcW w:w="5000" w:type="pct"/>
            <w:gridSpan w:val="8"/>
          </w:tcPr>
          <w:p w:rsidR="00A656DA" w:rsidRPr="007F6321" w:rsidRDefault="00A656DA" w:rsidP="00A65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56DA" w:rsidRPr="007F6321" w:rsidTr="006D20E4">
        <w:trPr>
          <w:trHeight w:val="410"/>
        </w:trPr>
        <w:tc>
          <w:tcPr>
            <w:tcW w:w="1951" w:type="pct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" w:type="pct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A656DA" w:rsidRPr="007F6321" w:rsidRDefault="00A656DA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0C0FDC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F5C88" w:rsidRPr="007F6321" w:rsidTr="00B966BB">
        <w:trPr>
          <w:trHeight w:val="425"/>
        </w:trPr>
        <w:tc>
          <w:tcPr>
            <w:tcW w:w="2492" w:type="pct"/>
            <w:gridSpan w:val="2"/>
          </w:tcPr>
          <w:p w:rsidR="00BF5C88" w:rsidRPr="007F6321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:rsidR="00BF5C88" w:rsidRPr="007F6321" w:rsidRDefault="00BF5C88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:rsidR="00BF5C88" w:rsidRPr="007F6321" w:rsidRDefault="00BF5C88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F5C88" w:rsidRPr="007F6321" w:rsidRDefault="00BF5C88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BF5C88" w:rsidRPr="007F6321" w:rsidRDefault="00BF5C88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3092D" w:rsidRPr="007F6321" w:rsidTr="00B966BB">
        <w:trPr>
          <w:trHeight w:val="425"/>
        </w:trPr>
        <w:tc>
          <w:tcPr>
            <w:tcW w:w="2492" w:type="pct"/>
            <w:gridSpan w:val="2"/>
          </w:tcPr>
          <w:p w:rsidR="0063092D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:rsidR="0063092D" w:rsidRPr="007F6321" w:rsidRDefault="0063092D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63092D" w:rsidRPr="007F6321" w:rsidRDefault="0063092D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63092D" w:rsidRPr="007F6321" w:rsidRDefault="0063092D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63092D" w:rsidRPr="007F6321" w:rsidRDefault="005C6AFB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  <w:tc>
          <w:tcPr>
            <w:tcW w:w="155" w:type="pct"/>
          </w:tcPr>
          <w:p w:rsidR="0063092D" w:rsidRPr="007F6321" w:rsidRDefault="0063092D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63092D" w:rsidRPr="007F6321" w:rsidRDefault="00376BB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40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40479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90,343</w:t>
            </w: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133,643</w:t>
            </w: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9,797</w:t>
            </w: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4B81" w:rsidRPr="007F6321" w:rsidTr="00B966BB">
        <w:trPr>
          <w:trHeight w:val="425"/>
        </w:trPr>
        <w:tc>
          <w:tcPr>
            <w:tcW w:w="2492" w:type="pct"/>
            <w:gridSpan w:val="2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:rsidR="00B74B81" w:rsidRPr="007F6321" w:rsidRDefault="00B74B81" w:rsidP="00BF5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74B81" w:rsidRPr="007F6321" w:rsidRDefault="00B74B81" w:rsidP="00BF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B74B81" w:rsidRPr="007F6321" w:rsidRDefault="00B74B81" w:rsidP="00BF5C8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  <w:tc>
          <w:tcPr>
            <w:tcW w:w="155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B74B81" w:rsidRPr="007F6321" w:rsidRDefault="00B74B81" w:rsidP="00BF5C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bookmarkEnd w:id="11"/>
    </w:tbl>
    <w:p w:rsidR="00B966BB" w:rsidRPr="007F6321" w:rsidRDefault="00B966BB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5D1D75" w:rsidRPr="007F6321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Cs/>
          <w:sz w:val="30"/>
          <w:szCs w:val="30"/>
        </w:rPr>
        <w:t>8</w:t>
      </w:r>
      <w:r w:rsidRPr="007F6321">
        <w:rPr>
          <w:rFonts w:ascii="Angsana New" w:hAnsi="Angsana New"/>
          <w:bCs/>
          <w:sz w:val="30"/>
          <w:szCs w:val="30"/>
          <w:cs/>
        </w:rPr>
        <w:t>.</w:t>
      </w:r>
      <w:r w:rsidRPr="007F6321">
        <w:rPr>
          <w:rFonts w:ascii="Angsana New" w:hAnsi="Angsana New"/>
          <w:b/>
          <w:sz w:val="30"/>
          <w:szCs w:val="30"/>
          <w:cs/>
        </w:rPr>
        <w:t>2</w:t>
      </w:r>
      <w:r w:rsidRPr="007F632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DC5462" w:rsidRPr="007F6321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C0FDC" w:rsidRPr="007F6321">
        <w:rPr>
          <w:rFonts w:ascii="Angsana New" w:hAnsi="Angsana New"/>
          <w:bCs/>
          <w:sz w:val="30"/>
          <w:szCs w:val="30"/>
        </w:rPr>
        <w:t>31</w:t>
      </w:r>
      <w:r w:rsidRPr="007F6321">
        <w:rPr>
          <w:rFonts w:ascii="Angsana New" w:hAnsi="Angsana New"/>
          <w:b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7F6321">
        <w:rPr>
          <w:rFonts w:ascii="Angsana New" w:hAnsi="Angsana New"/>
          <w:b/>
          <w:sz w:val="30"/>
          <w:szCs w:val="30"/>
          <w:cs/>
        </w:rPr>
        <w:t xml:space="preserve"> </w:t>
      </w:r>
      <w:r w:rsidR="000C0FDC" w:rsidRPr="007F6321">
        <w:rPr>
          <w:rFonts w:ascii="Angsana New" w:hAnsi="Angsana New"/>
          <w:bCs/>
          <w:sz w:val="30"/>
          <w:szCs w:val="30"/>
        </w:rPr>
        <w:t>2564</w:t>
      </w:r>
      <w:r w:rsidR="00B026A4" w:rsidRPr="007F6321">
        <w:rPr>
          <w:rFonts w:ascii="Angsana New" w:hAnsi="Angsana New"/>
          <w:b/>
          <w:sz w:val="30"/>
          <w:szCs w:val="30"/>
          <w:cs/>
        </w:rPr>
        <w:t xml:space="preserve"> </w:t>
      </w:r>
      <w:r w:rsidR="008205D2" w:rsidRPr="007F6321">
        <w:rPr>
          <w:rFonts w:ascii="Angsana New" w:hAnsi="Angsana New" w:hint="cs"/>
          <w:b/>
          <w:sz w:val="30"/>
          <w:szCs w:val="30"/>
          <w:cs/>
        </w:rPr>
        <w:t>กลุ่ม</w:t>
      </w:r>
      <w:r w:rsidR="00B026A4" w:rsidRPr="007F6321">
        <w:rPr>
          <w:rFonts w:ascii="Angsana New" w:hAnsi="Angsana New"/>
          <w:b/>
          <w:sz w:val="30"/>
          <w:szCs w:val="30"/>
          <w:cs/>
        </w:rPr>
        <w:t>บริษัท</w:t>
      </w:r>
      <w:r w:rsidRPr="007F6321">
        <w:rPr>
          <w:rFonts w:ascii="Angsana New" w:hAnsi="Angsana New"/>
          <w:b/>
          <w:sz w:val="30"/>
          <w:szCs w:val="30"/>
          <w:cs/>
        </w:rPr>
        <w:t>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="008205D2" w:rsidRPr="007F632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F6321">
        <w:rPr>
          <w:rFonts w:ascii="Angsana New" w:hAnsi="Angsana New"/>
          <w:b/>
          <w:sz w:val="30"/>
          <w:szCs w:val="30"/>
          <w:cs/>
        </w:rPr>
        <w:t>บริษัทคาดว่าจะปฏิบัติตามภาระที่ต้องปฏิบัติของสัญญาดังกล่าวเสร็จสิ้นภายใน 1 ปี</w:t>
      </w:r>
      <w:r w:rsidR="00B026A4" w:rsidRPr="007F6321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B026A4" w:rsidRPr="007F6321">
        <w:rPr>
          <w:rFonts w:ascii="Angsana New" w:hAnsi="Angsana New"/>
          <w:bCs/>
          <w:sz w:val="30"/>
          <w:szCs w:val="30"/>
        </w:rPr>
        <w:t>93.98</w:t>
      </w:r>
      <w:r w:rsidR="00B026A4" w:rsidRPr="007F6321">
        <w:rPr>
          <w:rFonts w:ascii="Angsana New" w:hAnsi="Angsana New"/>
          <w:b/>
          <w:sz w:val="30"/>
          <w:szCs w:val="30"/>
        </w:rPr>
        <w:t xml:space="preserve"> </w:t>
      </w:r>
      <w:r w:rsidR="00B026A4" w:rsidRPr="007F6321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7F6321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59518F" w:rsidRPr="007F6321" w:rsidRDefault="0059518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04B28" w:rsidRPr="007F6321" w:rsidRDefault="00921D84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</w:rPr>
        <w:lastRenderedPageBreak/>
        <w:t>9</w:t>
      </w:r>
      <w:r w:rsidR="00D65531" w:rsidRPr="007F6321">
        <w:rPr>
          <w:rFonts w:ascii="Angsana New" w:hAnsi="Angsana New"/>
          <w:b/>
          <w:sz w:val="30"/>
          <w:szCs w:val="30"/>
        </w:rPr>
        <w:tab/>
      </w:r>
      <w:r w:rsidR="00604B28" w:rsidRPr="007F6321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587" w:type="dxa"/>
        <w:tblInd w:w="558" w:type="dxa"/>
        <w:tblLook w:val="01E0"/>
      </w:tblPr>
      <w:tblGrid>
        <w:gridCol w:w="240"/>
        <w:gridCol w:w="3301"/>
        <w:gridCol w:w="230"/>
        <w:gridCol w:w="1166"/>
        <w:gridCol w:w="1276"/>
        <w:gridCol w:w="240"/>
        <w:gridCol w:w="240"/>
        <w:gridCol w:w="1360"/>
        <w:gridCol w:w="259"/>
        <w:gridCol w:w="1127"/>
        <w:gridCol w:w="148"/>
      </w:tblGrid>
      <w:tr w:rsidR="00747188" w:rsidRPr="007F6321" w:rsidTr="006D20E4">
        <w:trPr>
          <w:tblHeader/>
        </w:trPr>
        <w:tc>
          <w:tcPr>
            <w:tcW w:w="3541" w:type="dxa"/>
            <w:gridSpan w:val="2"/>
          </w:tcPr>
          <w:p w:rsidR="00747188" w:rsidRPr="007F6321" w:rsidRDefault="0074718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:rsidR="00747188" w:rsidRPr="007F6321" w:rsidRDefault="00747188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47188" w:rsidRPr="007F6321" w:rsidRDefault="00747188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0" w:type="dxa"/>
            <w:gridSpan w:val="7"/>
            <w:vAlign w:val="center"/>
          </w:tcPr>
          <w:p w:rsidR="00747188" w:rsidRPr="007F6321" w:rsidRDefault="00747188" w:rsidP="00747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56DA" w:rsidRPr="007F6321" w:rsidTr="00CD138A">
        <w:trPr>
          <w:tblHeader/>
        </w:trPr>
        <w:tc>
          <w:tcPr>
            <w:tcW w:w="3541" w:type="dxa"/>
            <w:gridSpan w:val="2"/>
          </w:tcPr>
          <w:p w:rsidR="00A656DA" w:rsidRPr="007F6321" w:rsidRDefault="00A656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9" w:type="dxa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A656DA" w:rsidRPr="007F6321" w:rsidRDefault="00A656D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3163F" w:rsidRPr="007F6321" w:rsidTr="00D02992">
        <w:tc>
          <w:tcPr>
            <w:tcW w:w="3541" w:type="dxa"/>
            <w:gridSpan w:val="2"/>
          </w:tcPr>
          <w:p w:rsidR="0043163F" w:rsidRPr="007F6321" w:rsidRDefault="0043163F" w:rsidP="008903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43163F" w:rsidRPr="007F6321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3163F" w:rsidRPr="007F6321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3163F" w:rsidRPr="007F6321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:rsidR="0043163F" w:rsidRPr="007F6321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43163F" w:rsidRPr="007F6321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4" w:type="dxa"/>
            <w:gridSpan w:val="4"/>
          </w:tcPr>
          <w:p w:rsidR="0043163F" w:rsidRPr="007F6321" w:rsidRDefault="0043163F" w:rsidP="00431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EA1732" w:rsidRPr="007F6321" w:rsidTr="00CD138A">
        <w:tc>
          <w:tcPr>
            <w:tcW w:w="3541" w:type="dxa"/>
            <w:gridSpan w:val="2"/>
          </w:tcPr>
          <w:p w:rsidR="00EA1732" w:rsidRPr="007F6321" w:rsidRDefault="00EA1732" w:rsidP="00EA17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EA1732" w:rsidRPr="007F6321" w:rsidRDefault="00106FE6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226,908</w:t>
            </w:r>
          </w:p>
        </w:tc>
        <w:tc>
          <w:tcPr>
            <w:tcW w:w="259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179,981</w:t>
            </w:r>
          </w:p>
        </w:tc>
      </w:tr>
      <w:tr w:rsidR="00EA1732" w:rsidRPr="007F6321" w:rsidTr="0089036A">
        <w:tc>
          <w:tcPr>
            <w:tcW w:w="3541" w:type="dxa"/>
            <w:gridSpan w:val="2"/>
          </w:tcPr>
          <w:p w:rsidR="00EA1732" w:rsidRPr="007F6321" w:rsidRDefault="00EA1732" w:rsidP="00EA17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EA1732" w:rsidRPr="007F6321" w:rsidRDefault="002E41EB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109,468</w:t>
            </w:r>
          </w:p>
        </w:tc>
        <w:tc>
          <w:tcPr>
            <w:tcW w:w="259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54,816</w:t>
            </w:r>
          </w:p>
        </w:tc>
      </w:tr>
      <w:tr w:rsidR="00EA1732" w:rsidRPr="007F6321" w:rsidTr="0089036A">
        <w:tc>
          <w:tcPr>
            <w:tcW w:w="3541" w:type="dxa"/>
            <w:gridSpan w:val="2"/>
          </w:tcPr>
          <w:p w:rsidR="00EA1732" w:rsidRPr="007F6321" w:rsidRDefault="00EA1732" w:rsidP="00EA1732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A1732" w:rsidRPr="007F6321" w:rsidRDefault="00106FE6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16,495</w:t>
            </w:r>
          </w:p>
        </w:tc>
        <w:tc>
          <w:tcPr>
            <w:tcW w:w="259" w:type="dxa"/>
            <w:vMerge w:val="restart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14,335</w:t>
            </w:r>
          </w:p>
        </w:tc>
      </w:tr>
      <w:tr w:rsidR="00EA1732" w:rsidRPr="007F6321" w:rsidTr="0089036A">
        <w:tc>
          <w:tcPr>
            <w:tcW w:w="3541" w:type="dxa"/>
            <w:gridSpan w:val="2"/>
          </w:tcPr>
          <w:p w:rsidR="00EA1732" w:rsidRPr="007F6321" w:rsidRDefault="00EA1732" w:rsidP="00EA17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</w:tcBorders>
          </w:tcPr>
          <w:p w:rsidR="00EA1732" w:rsidRPr="007F6321" w:rsidRDefault="00106FE6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</w:t>
            </w:r>
            <w:r w:rsidR="002E41EB"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2,871</w:t>
            </w:r>
          </w:p>
        </w:tc>
        <w:tc>
          <w:tcPr>
            <w:tcW w:w="259" w:type="dxa"/>
            <w:vMerge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249,132</w:t>
            </w:r>
          </w:p>
        </w:tc>
      </w:tr>
      <w:tr w:rsidR="00EA1732" w:rsidRPr="007F6321" w:rsidTr="0089036A">
        <w:tc>
          <w:tcPr>
            <w:tcW w:w="3541" w:type="dxa"/>
            <w:gridSpan w:val="2"/>
          </w:tcPr>
          <w:p w:rsidR="00EA1732" w:rsidRPr="007F6321" w:rsidRDefault="00EA1732" w:rsidP="00EA1732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</w:tcPr>
          <w:p w:rsidR="00EA1732" w:rsidRPr="007F6321" w:rsidRDefault="00106FE6" w:rsidP="00EA1732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(9,559)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(10,686)</w:t>
            </w:r>
          </w:p>
        </w:tc>
      </w:tr>
      <w:tr w:rsidR="00EA1732" w:rsidRPr="007F6321" w:rsidTr="0089036A">
        <w:tc>
          <w:tcPr>
            <w:tcW w:w="3541" w:type="dxa"/>
            <w:gridSpan w:val="2"/>
          </w:tcPr>
          <w:p w:rsidR="00EA1732" w:rsidRPr="007F6321" w:rsidRDefault="00EA1732" w:rsidP="00EA1732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0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EA1732" w:rsidRPr="007F6321" w:rsidRDefault="00EA1732" w:rsidP="00EA17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1732" w:rsidRPr="007F6321" w:rsidRDefault="002E41EB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343,312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1732" w:rsidRPr="007F6321" w:rsidRDefault="00EA1732" w:rsidP="00EA1732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238,446</w:t>
            </w:r>
          </w:p>
        </w:tc>
      </w:tr>
      <w:tr w:rsidR="00CD138A" w:rsidRPr="007F6321" w:rsidTr="00CD138A">
        <w:trPr>
          <w:gridAfter w:val="1"/>
          <w:wAfter w:w="148" w:type="dxa"/>
        </w:trPr>
        <w:tc>
          <w:tcPr>
            <w:tcW w:w="240" w:type="dxa"/>
          </w:tcPr>
          <w:p w:rsidR="00CD138A" w:rsidRPr="007F6321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99" w:type="dxa"/>
            <w:gridSpan w:val="9"/>
          </w:tcPr>
          <w:p w:rsidR="00CD138A" w:rsidRPr="007F6321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13506" w:rsidRPr="007F6321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7F6321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</w:rPr>
        <w:t xml:space="preserve">               </w:t>
      </w:r>
      <w:r w:rsidR="005C6AFB" w:rsidRPr="007F6321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587" w:type="dxa"/>
        <w:tblInd w:w="558" w:type="dxa"/>
        <w:tblLook w:val="01E0"/>
      </w:tblPr>
      <w:tblGrid>
        <w:gridCol w:w="3541"/>
        <w:gridCol w:w="230"/>
        <w:gridCol w:w="1166"/>
        <w:gridCol w:w="1276"/>
        <w:gridCol w:w="240"/>
        <w:gridCol w:w="240"/>
        <w:gridCol w:w="1360"/>
        <w:gridCol w:w="259"/>
        <w:gridCol w:w="1275"/>
      </w:tblGrid>
      <w:tr w:rsidR="009534DD" w:rsidRPr="007F6321" w:rsidTr="006D20E4">
        <w:tc>
          <w:tcPr>
            <w:tcW w:w="6213" w:type="dxa"/>
            <w:gridSpan w:val="4"/>
          </w:tcPr>
          <w:p w:rsidR="009534DD" w:rsidRPr="007F6321" w:rsidRDefault="009534DD" w:rsidP="009534DD">
            <w:pPr>
              <w:pStyle w:val="acctfourfigures"/>
              <w:numPr>
                <w:ilvl w:val="0"/>
                <w:numId w:val="22"/>
              </w:numPr>
              <w:tabs>
                <w:tab w:val="left" w:pos="720"/>
                <w:tab w:val="left" w:pos="91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240" w:type="dxa"/>
          </w:tcPr>
          <w:p w:rsidR="009534DD" w:rsidRPr="007F6321" w:rsidRDefault="009534DD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9534DD" w:rsidRPr="007F6321" w:rsidRDefault="009534DD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9534DD" w:rsidRPr="007F6321" w:rsidRDefault="009534DD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816,504</w:t>
            </w:r>
          </w:p>
        </w:tc>
        <w:tc>
          <w:tcPr>
            <w:tcW w:w="259" w:type="dxa"/>
          </w:tcPr>
          <w:p w:rsidR="009534DD" w:rsidRPr="007F6321" w:rsidRDefault="009534DD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9534DD" w:rsidRPr="007F6321" w:rsidRDefault="009534DD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722,357</w:t>
            </w:r>
          </w:p>
        </w:tc>
      </w:tr>
      <w:tr w:rsidR="005826A6" w:rsidRPr="007F6321" w:rsidTr="006D20E4">
        <w:tc>
          <w:tcPr>
            <w:tcW w:w="6213" w:type="dxa"/>
            <w:gridSpan w:val="4"/>
          </w:tcPr>
          <w:p w:rsidR="005826A6" w:rsidRPr="007F6321" w:rsidRDefault="005826A6" w:rsidP="005826A6">
            <w:pPr>
              <w:pStyle w:val="acctfourfigures"/>
              <w:numPr>
                <w:ilvl w:val="0"/>
                <w:numId w:val="22"/>
              </w:numPr>
              <w:tabs>
                <w:tab w:val="left" w:pos="720"/>
                <w:tab w:val="left" w:pos="91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40" w:type="dxa"/>
          </w:tcPr>
          <w:p w:rsidR="005826A6" w:rsidRPr="007F6321" w:rsidRDefault="005826A6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5826A6" w:rsidRPr="007F6321" w:rsidRDefault="005826A6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5826A6" w:rsidRPr="007F6321" w:rsidRDefault="005826A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(1,127)</w:t>
            </w:r>
          </w:p>
        </w:tc>
        <w:tc>
          <w:tcPr>
            <w:tcW w:w="259" w:type="dxa"/>
            <w:vMerge w:val="restart"/>
          </w:tcPr>
          <w:p w:rsidR="005826A6" w:rsidRPr="007F6321" w:rsidRDefault="005826A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26A6" w:rsidRPr="007F6321" w:rsidRDefault="005826A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(2,292)</w:t>
            </w:r>
          </w:p>
        </w:tc>
      </w:tr>
      <w:tr w:rsidR="00600426" w:rsidRPr="007F6321" w:rsidTr="005826A6">
        <w:tc>
          <w:tcPr>
            <w:tcW w:w="3541" w:type="dxa"/>
          </w:tcPr>
          <w:p w:rsidR="00600426" w:rsidRPr="007F6321" w:rsidRDefault="00600426" w:rsidP="006D20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:rsidR="00600426" w:rsidRPr="007F6321" w:rsidRDefault="00600426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600426" w:rsidRPr="007F6321" w:rsidRDefault="00600426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600426" w:rsidRPr="007F6321" w:rsidRDefault="0060042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600426" w:rsidRPr="007F6321" w:rsidRDefault="00600426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600426" w:rsidRPr="007F6321" w:rsidRDefault="00600426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00426" w:rsidRPr="007F6321" w:rsidRDefault="005C6AFB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815,377</w:t>
            </w:r>
          </w:p>
        </w:tc>
        <w:tc>
          <w:tcPr>
            <w:tcW w:w="259" w:type="dxa"/>
            <w:vMerge/>
          </w:tcPr>
          <w:p w:rsidR="00600426" w:rsidRPr="007F6321" w:rsidRDefault="0060042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600426" w:rsidRPr="007F6321" w:rsidRDefault="005826A6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720,065</w:t>
            </w:r>
          </w:p>
        </w:tc>
      </w:tr>
    </w:tbl>
    <w:p w:rsidR="00600426" w:rsidRPr="007F6321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600426" w:rsidRPr="007F6321" w:rsidRDefault="0060042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9E4B1F" w:rsidRPr="007F6321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0F09B5" w:rsidRPr="007F6321" w:rsidRDefault="000F09B5" w:rsidP="000F09B5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2"/>
          <w:szCs w:val="32"/>
        </w:rPr>
        <w:t>10</w:t>
      </w:r>
      <w:r w:rsidRPr="007F6321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7F6321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76" w:type="dxa"/>
        <w:tblInd w:w="558" w:type="dxa"/>
        <w:tblLook w:val="01E0"/>
      </w:tblPr>
      <w:tblGrid>
        <w:gridCol w:w="3312"/>
        <w:gridCol w:w="1350"/>
        <w:gridCol w:w="270"/>
        <w:gridCol w:w="1165"/>
        <w:gridCol w:w="275"/>
        <w:gridCol w:w="1270"/>
        <w:gridCol w:w="259"/>
        <w:gridCol w:w="1275"/>
      </w:tblGrid>
      <w:tr w:rsidR="00073C3C" w:rsidRPr="007F6321" w:rsidTr="00073C3C">
        <w:tc>
          <w:tcPr>
            <w:tcW w:w="3312" w:type="dxa"/>
          </w:tcPr>
          <w:p w:rsidR="00073C3C" w:rsidRPr="007F6321" w:rsidRDefault="00073C3C" w:rsidP="006D20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</w:tcPr>
          <w:p w:rsidR="00073C3C" w:rsidRPr="007F6321" w:rsidRDefault="00073C3C" w:rsidP="00D461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:rsidR="00073C3C" w:rsidRPr="007F6321" w:rsidRDefault="00073C3C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:rsidR="00073C3C" w:rsidRPr="007F6321" w:rsidRDefault="00073C3C" w:rsidP="00D461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3C3C" w:rsidRPr="007F6321" w:rsidTr="00073C3C">
        <w:tc>
          <w:tcPr>
            <w:tcW w:w="3312" w:type="dxa"/>
          </w:tcPr>
          <w:p w:rsidR="00073C3C" w:rsidRPr="007F6321" w:rsidRDefault="00073C3C" w:rsidP="006D20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3C3C" w:rsidRPr="007F6321" w:rsidRDefault="00992D88" w:rsidP="00992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70" w:type="dxa"/>
          </w:tcPr>
          <w:p w:rsidR="00073C3C" w:rsidRPr="007F6321" w:rsidRDefault="00073C3C" w:rsidP="006D20E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073C3C" w:rsidRPr="007F6321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</w:tcPr>
          <w:p w:rsidR="00073C3C" w:rsidRPr="007F6321" w:rsidRDefault="00073C3C" w:rsidP="006D2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:rsidR="00073C3C" w:rsidRPr="007F6321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9" w:type="dxa"/>
          </w:tcPr>
          <w:p w:rsidR="00073C3C" w:rsidRPr="007F6321" w:rsidRDefault="00073C3C" w:rsidP="006D20E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73C3C" w:rsidRPr="007F6321" w:rsidRDefault="00073C3C" w:rsidP="00992D8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F2A14" w:rsidRPr="007F6321" w:rsidTr="00073C3C">
        <w:tc>
          <w:tcPr>
            <w:tcW w:w="3312" w:type="dxa"/>
          </w:tcPr>
          <w:p w:rsidR="00AF2A14" w:rsidRPr="007F6321" w:rsidRDefault="00AF2A14" w:rsidP="00AF2A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AF2A14" w:rsidRPr="007F6321" w:rsidRDefault="00AF2A14" w:rsidP="00AF2A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F2A14" w:rsidRPr="007F6321" w:rsidTr="00992D88">
        <w:tc>
          <w:tcPr>
            <w:tcW w:w="3312" w:type="dxa"/>
          </w:tcPr>
          <w:p w:rsidR="00AF2A14" w:rsidRPr="007F6321" w:rsidRDefault="00AF2A14" w:rsidP="00AF2A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AF2A14" w:rsidRPr="007F6321" w:rsidRDefault="00AF2A14" w:rsidP="00AF2A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8,997</w:t>
            </w:r>
          </w:p>
        </w:tc>
        <w:tc>
          <w:tcPr>
            <w:tcW w:w="259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F2A14" w:rsidRPr="007F6321" w:rsidTr="00992D88">
        <w:tc>
          <w:tcPr>
            <w:tcW w:w="3312" w:type="dxa"/>
          </w:tcPr>
          <w:p w:rsidR="00AF2A14" w:rsidRPr="007F6321" w:rsidRDefault="00AF2A14" w:rsidP="00AF2A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AF2A14" w:rsidRPr="007F6321" w:rsidRDefault="00AF2A14" w:rsidP="00AF2A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8,997</w:t>
            </w:r>
          </w:p>
        </w:tc>
        <w:tc>
          <w:tcPr>
            <w:tcW w:w="259" w:type="dxa"/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F2A14" w:rsidRPr="007F6321" w:rsidRDefault="00AF2A14" w:rsidP="00AF2A1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71A4" w:rsidRPr="007F6321" w:rsidRDefault="004F71A4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91AE3" w:rsidRPr="007F6321" w:rsidRDefault="00C91AE3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91AE3" w:rsidRPr="007F6321" w:rsidSect="00386418">
          <w:headerReference w:type="default" r:id="rId8"/>
          <w:footerReference w:type="default" r:id="rId9"/>
          <w:pgSz w:w="11909" w:h="16834" w:code="9"/>
          <w:pgMar w:top="692" w:right="659" w:bottom="578" w:left="1151" w:header="720" w:footer="720" w:gutter="0"/>
          <w:pgNumType w:start="16"/>
          <w:cols w:space="720"/>
          <w:docGrid w:linePitch="245"/>
        </w:sectPr>
      </w:pPr>
    </w:p>
    <w:p w:rsidR="00C91AE3" w:rsidRPr="007F6321" w:rsidRDefault="00A50CE9" w:rsidP="00C91AE3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7F6321">
        <w:rPr>
          <w:rFonts w:ascii="Angsana New" w:hAnsi="Angsana New" w:hint="cs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Pr="007F6321">
        <w:rPr>
          <w:rFonts w:ascii="Angsana New" w:hAnsi="Angsana New"/>
          <w:sz w:val="32"/>
          <w:szCs w:val="32"/>
        </w:rPr>
        <w:t>3</w:t>
      </w:r>
      <w:r w:rsidRPr="007F6321">
        <w:rPr>
          <w:rFonts w:ascii="Angsana New" w:hAnsi="Angsana New" w:hint="cs"/>
          <w:sz w:val="32"/>
          <w:szCs w:val="32"/>
          <w:cs/>
        </w:rPr>
        <w:t>1</w:t>
      </w:r>
      <w:r w:rsidRPr="007F6321">
        <w:rPr>
          <w:rFonts w:ascii="Angsana New" w:hAnsi="Angsana New"/>
          <w:sz w:val="32"/>
          <w:szCs w:val="32"/>
        </w:rPr>
        <w:t xml:space="preserve"> </w:t>
      </w:r>
      <w:r w:rsidRPr="007F63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6321">
        <w:rPr>
          <w:rFonts w:ascii="Angsana New" w:hAnsi="Angsana New"/>
          <w:sz w:val="32"/>
          <w:szCs w:val="32"/>
        </w:rPr>
        <w:t xml:space="preserve">2564 </w:t>
      </w:r>
      <w:r w:rsidRPr="007F6321">
        <w:rPr>
          <w:rFonts w:ascii="Angsana New" w:hAnsi="Angsana New" w:hint="cs"/>
          <w:sz w:val="32"/>
          <w:szCs w:val="32"/>
          <w:cs/>
        </w:rPr>
        <w:t>และ</w:t>
      </w:r>
      <w:r w:rsidRPr="007F6321">
        <w:rPr>
          <w:rFonts w:ascii="Angsana New" w:hAnsi="Angsana New"/>
          <w:sz w:val="32"/>
          <w:szCs w:val="32"/>
        </w:rPr>
        <w:t xml:space="preserve"> 2563</w:t>
      </w:r>
      <w:r w:rsidRPr="007F6321">
        <w:rPr>
          <w:rFonts w:ascii="Angsana New" w:hAnsi="Angsana New" w:hint="cs"/>
          <w:sz w:val="32"/>
          <w:szCs w:val="32"/>
          <w:cs/>
        </w:rPr>
        <w:t xml:space="preserve"> และเงินปันผลรับจากเงินลงทุนสำหรับแต่ละปี ดังนี้</w:t>
      </w:r>
    </w:p>
    <w:tbl>
      <w:tblPr>
        <w:tblpPr w:leftFromText="180" w:rightFromText="180" w:vertAnchor="text" w:horzAnchor="margin" w:tblpX="358" w:tblpY="10"/>
        <w:tblW w:w="15375" w:type="dxa"/>
        <w:tblLayout w:type="fixed"/>
        <w:tblLook w:val="04A0"/>
      </w:tblPr>
      <w:tblGrid>
        <w:gridCol w:w="4248"/>
        <w:gridCol w:w="3657"/>
        <w:gridCol w:w="990"/>
        <w:gridCol w:w="851"/>
        <w:gridCol w:w="859"/>
        <w:gridCol w:w="784"/>
        <w:gridCol w:w="947"/>
        <w:gridCol w:w="1059"/>
        <w:gridCol w:w="132"/>
        <w:gridCol w:w="699"/>
        <w:gridCol w:w="132"/>
        <w:gridCol w:w="969"/>
        <w:gridCol w:w="48"/>
      </w:tblGrid>
      <w:tr w:rsidR="00C91AE3" w:rsidRPr="007F6321" w:rsidTr="00BE1F2B">
        <w:trPr>
          <w:trHeight w:val="435"/>
        </w:trPr>
        <w:tc>
          <w:tcPr>
            <w:tcW w:w="153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AE3" w:rsidRPr="007F6321" w:rsidTr="00BE1F2B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1AE3" w:rsidRPr="007F6321" w:rsidTr="00BE1F2B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</w:tr>
      <w:tr w:rsidR="00C91AE3" w:rsidRPr="007F6321" w:rsidTr="00BE1F2B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C91AE3" w:rsidRPr="007F6321" w:rsidTr="00BE1F2B">
        <w:trPr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56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(หน่วย</w:t>
            </w:r>
            <w:r w:rsidRPr="007F6321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:</w:t>
            </w:r>
            <w:r w:rsidRPr="007F632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91AE3" w:rsidRPr="007F6321" w:rsidTr="00BE1F2B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7F63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jc w:val="center"/>
              <w:rPr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1AE3" w:rsidRPr="007F6321" w:rsidTr="00BE1F2B">
        <w:trPr>
          <w:gridAfter w:val="1"/>
          <w:wAfter w:w="48" w:type="dxa"/>
          <w:trHeight w:val="420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91AE3" w:rsidRPr="007F6321" w:rsidTr="00BE1F2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8,997.30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1AE3" w:rsidRPr="007F6321" w:rsidRDefault="00C91AE3" w:rsidP="00BE1F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63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8F300B" w:rsidRPr="007F6321" w:rsidRDefault="00701BE2" w:rsidP="0070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632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F6321">
        <w:rPr>
          <w:rFonts w:ascii="Angsana New" w:hAnsi="Angsana New"/>
          <w:sz w:val="32"/>
          <w:szCs w:val="32"/>
        </w:rPr>
        <w:t xml:space="preserve">7 </w:t>
      </w:r>
      <w:r w:rsidRPr="007F632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F6321">
        <w:rPr>
          <w:rFonts w:ascii="Angsana New" w:hAnsi="Angsana New"/>
          <w:sz w:val="32"/>
          <w:szCs w:val="32"/>
        </w:rPr>
        <w:t xml:space="preserve">2564 </w:t>
      </w:r>
      <w:r w:rsidRPr="007F6321">
        <w:rPr>
          <w:rFonts w:ascii="Angsana New" w:hAnsi="Angsana New" w:hint="cs"/>
          <w:sz w:val="32"/>
          <w:szCs w:val="32"/>
          <w:cs/>
        </w:rPr>
        <w:t>มีการ</w:t>
      </w:r>
      <w:r w:rsidRPr="007F6321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Pr="007F6321">
        <w:rPr>
          <w:rFonts w:ascii="Angsana New" w:hAnsi="Angsana New"/>
          <w:sz w:val="30"/>
          <w:szCs w:val="30"/>
        </w:rPr>
        <w:t>“STEC”</w:t>
      </w:r>
      <w:r w:rsidRPr="007F6321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</w:t>
      </w:r>
      <w:r w:rsidRPr="007F6321">
        <w:rPr>
          <w:rFonts w:ascii="Angsana New" w:hAnsi="Angsana New"/>
          <w:sz w:val="30"/>
          <w:szCs w:val="30"/>
        </w:rPr>
        <w:t>115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</w:rPr>
        <w:t>KV</w:t>
      </w:r>
      <w:r w:rsidRPr="007F6321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</w:p>
    <w:p w:rsidR="00701BE2" w:rsidRPr="007F6321" w:rsidRDefault="00701BE2" w:rsidP="00BE1F2B">
      <w:pPr>
        <w:framePr w:w="14747" w:wrap="auto" w:hAnchor="text" w:x="993"/>
        <w:rPr>
          <w:rFonts w:ascii="Angsana New" w:hAnsi="Angsana New"/>
          <w:sz w:val="32"/>
          <w:szCs w:val="32"/>
        </w:rPr>
        <w:sectPr w:rsidR="00701BE2" w:rsidRPr="007F6321" w:rsidSect="008F300B">
          <w:pgSz w:w="16834" w:h="11909" w:orient="landscape" w:code="9"/>
          <w:pgMar w:top="1151" w:right="692" w:bottom="569" w:left="578" w:header="720" w:footer="720" w:gutter="0"/>
          <w:cols w:space="720"/>
          <w:docGrid w:linePitch="245"/>
        </w:sectPr>
      </w:pPr>
    </w:p>
    <w:p w:rsidR="00A51632" w:rsidRPr="007F6321" w:rsidRDefault="00A50690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0CE9" w:rsidRPr="007F6321">
        <w:rPr>
          <w:rFonts w:ascii="Angsana New" w:hAnsi="Angsana New"/>
          <w:b/>
          <w:bCs/>
          <w:sz w:val="32"/>
          <w:szCs w:val="32"/>
        </w:rPr>
        <w:t>1</w:t>
      </w:r>
      <w:r w:rsidR="00A51632" w:rsidRPr="007F6321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7F632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/>
      </w:tblPr>
      <w:tblGrid>
        <w:gridCol w:w="7229"/>
        <w:gridCol w:w="1843"/>
      </w:tblGrid>
      <w:tr w:rsidR="00EA1732" w:rsidRPr="007F6321" w:rsidTr="006D20E4">
        <w:trPr>
          <w:tblHeader/>
        </w:trPr>
        <w:tc>
          <w:tcPr>
            <w:tcW w:w="9072" w:type="dxa"/>
            <w:gridSpan w:val="2"/>
            <w:vAlign w:val="bottom"/>
          </w:tcPr>
          <w:p w:rsidR="00EA1732" w:rsidRPr="007F6321" w:rsidRDefault="00EA1732" w:rsidP="00EA1732">
            <w:pPr>
              <w:ind w:right="-11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B1F" w:rsidRPr="007F6321" w:rsidTr="00904AD7">
        <w:trPr>
          <w:tblHeader/>
        </w:trPr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7F6321" w:rsidRDefault="009E4B1F" w:rsidP="00CB6A2A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9E4B1F" w:rsidRPr="007F6321" w:rsidTr="00904AD7">
        <w:trPr>
          <w:tblHeader/>
        </w:trPr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7F6321" w:rsidRDefault="009E4B1F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0C0FDC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3" w:type="dxa"/>
            <w:vAlign w:val="bottom"/>
          </w:tcPr>
          <w:p w:rsidR="009E4B1F" w:rsidRPr="007F6321" w:rsidRDefault="00787CAB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70,388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7F6321" w:rsidRDefault="00787CAB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C0FDC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C0FDC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7F6321" w:rsidRDefault="009E4B1F" w:rsidP="00E8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                  </w:t>
            </w:r>
            <w:r w:rsidR="008407C3" w:rsidRPr="007F63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7F6321" w:rsidRDefault="008407C3" w:rsidP="00E845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7F6321" w:rsidRDefault="009E4B1F" w:rsidP="00CB6A2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9E4B1F" w:rsidRPr="007F6321" w:rsidTr="00904AD7">
        <w:trPr>
          <w:trHeight w:hRule="exact" w:val="227"/>
        </w:trPr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3" w:type="dxa"/>
            <w:vAlign w:val="bottom"/>
          </w:tcPr>
          <w:p w:rsidR="009E4B1F" w:rsidRPr="007F6321" w:rsidRDefault="00787CAB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(9,913)</w:t>
            </w:r>
          </w:p>
        </w:tc>
      </w:tr>
      <w:tr w:rsidR="009E4B1F" w:rsidRPr="007F6321" w:rsidTr="003E3AB3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E3AB3" w:rsidRPr="007F6321" w:rsidTr="003E3AB3">
        <w:tc>
          <w:tcPr>
            <w:tcW w:w="7229" w:type="dxa"/>
            <w:vAlign w:val="bottom"/>
          </w:tcPr>
          <w:p w:rsidR="003E3AB3" w:rsidRPr="007F6321" w:rsidRDefault="003E3AB3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Align w:val="bottom"/>
          </w:tcPr>
          <w:p w:rsidR="003E3AB3" w:rsidRPr="007F6321" w:rsidRDefault="003E3AB3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3E3AB3">
        <w:tc>
          <w:tcPr>
            <w:tcW w:w="7229" w:type="dxa"/>
            <w:vAlign w:val="bottom"/>
          </w:tcPr>
          <w:p w:rsidR="009E4B1F" w:rsidRPr="007F6321" w:rsidRDefault="003E3AB3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7F6321" w:rsidRDefault="00787CAB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7F6321" w:rsidRDefault="00C43655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9,913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Merge w:val="restart"/>
            <w:vAlign w:val="bottom"/>
          </w:tcPr>
          <w:p w:rsidR="009E4B1F" w:rsidRPr="007F6321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9E4B1F" w:rsidRPr="007F6321" w:rsidRDefault="00787CAB" w:rsidP="00CE73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709A8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9E4B1F" w:rsidRPr="007F6321" w:rsidRDefault="009E4B1F" w:rsidP="00CB6A2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4B1F" w:rsidRPr="007F6321" w:rsidTr="00904AD7">
        <w:tc>
          <w:tcPr>
            <w:tcW w:w="7229" w:type="dxa"/>
            <w:vAlign w:val="bottom"/>
          </w:tcPr>
          <w:p w:rsidR="009E4B1F" w:rsidRPr="007F6321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7F6321" w:rsidRDefault="00787CAB" w:rsidP="00E8455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9E4B1F" w:rsidRPr="007F6321" w:rsidTr="00701BE2">
        <w:tc>
          <w:tcPr>
            <w:tcW w:w="7229" w:type="dxa"/>
          </w:tcPr>
          <w:p w:rsidR="009E4B1F" w:rsidRPr="007F6321" w:rsidRDefault="009E4B1F" w:rsidP="00CB6A2A">
            <w:pPr>
              <w:pStyle w:val="ListParagraph"/>
              <w:ind w:left="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7F6321" w:rsidRDefault="009E4B1F" w:rsidP="00CB6A2A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01BE2" w:rsidRPr="007F6321" w:rsidTr="00701BE2">
        <w:tc>
          <w:tcPr>
            <w:tcW w:w="7229" w:type="dxa"/>
          </w:tcPr>
          <w:p w:rsidR="00701BE2" w:rsidRPr="007F6321" w:rsidRDefault="00701BE2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43" w:type="dxa"/>
            <w:vAlign w:val="bottom"/>
          </w:tcPr>
          <w:p w:rsidR="00701BE2" w:rsidRPr="007F6321" w:rsidRDefault="00701BE2" w:rsidP="0070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4B1F" w:rsidRPr="007F6321" w:rsidTr="00701BE2">
        <w:tc>
          <w:tcPr>
            <w:tcW w:w="7229" w:type="dxa"/>
          </w:tcPr>
          <w:p w:rsidR="009E4B1F" w:rsidRPr="007F6321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787CAB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:rsidR="009E4B1F" w:rsidRPr="007F6321" w:rsidRDefault="003E3AB3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60,475</w:t>
            </w:r>
          </w:p>
        </w:tc>
      </w:tr>
      <w:tr w:rsidR="009E4B1F" w:rsidRPr="007F6321" w:rsidTr="00904AD7">
        <w:tc>
          <w:tcPr>
            <w:tcW w:w="7229" w:type="dxa"/>
          </w:tcPr>
          <w:p w:rsidR="009E4B1F" w:rsidRPr="007F6321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701BE2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9E4B1F" w:rsidRPr="007F6321" w:rsidRDefault="00701BE2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</w:tbl>
    <w:p w:rsidR="00912CAC" w:rsidRPr="007F6321" w:rsidRDefault="00912CAC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37E1" w:rsidRPr="007F6321" w:rsidRDefault="008E37E1" w:rsidP="00EA595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EA5958" w:rsidRPr="007F6321" w:rsidRDefault="00EA5958" w:rsidP="00EA595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 w:hint="cs"/>
          <w:sz w:val="30"/>
          <w:szCs w:val="30"/>
          <w:cs/>
        </w:rPr>
        <w:lastRenderedPageBreak/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7F6321">
        <w:rPr>
          <w:rFonts w:ascii="Angsana New" w:hAnsi="Angsana New"/>
          <w:sz w:val="30"/>
          <w:szCs w:val="30"/>
        </w:rPr>
        <w:t xml:space="preserve"> </w:t>
      </w:r>
    </w:p>
    <w:p w:rsidR="00EA5958" w:rsidRPr="007F6321" w:rsidRDefault="00EA5958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0A0093" w:rsidRPr="007F6321">
        <w:rPr>
          <w:rFonts w:ascii="Angsana New" w:hAnsi="Angsana New"/>
          <w:sz w:val="30"/>
          <w:szCs w:val="30"/>
        </w:rPr>
        <w:t xml:space="preserve">4 </w:t>
      </w:r>
      <w:r w:rsidR="000A0093" w:rsidRPr="007F63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>2562</w:t>
      </w:r>
      <w:r w:rsidRPr="007F6321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7F6321">
        <w:rPr>
          <w:rFonts w:ascii="Angsana New" w:hAnsi="Angsana New"/>
          <w:sz w:val="30"/>
          <w:szCs w:val="30"/>
        </w:rPr>
        <w:t>60.47</w:t>
      </w:r>
      <w:r w:rsidRPr="007F6321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A51632" w:rsidRPr="007F6321" w:rsidRDefault="00A51632" w:rsidP="0050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709A8" w:rsidRPr="007F6321" w:rsidRDefault="009709A8" w:rsidP="009709A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7F6321">
        <w:rPr>
          <w:rFonts w:ascii="Angsana New" w:hAnsi="Angsana New"/>
          <w:sz w:val="30"/>
          <w:szCs w:val="30"/>
        </w:rPr>
        <w:t xml:space="preserve">29 </w:t>
      </w:r>
      <w:r w:rsidRPr="007F632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F6321">
        <w:rPr>
          <w:rFonts w:ascii="Angsana New" w:hAnsi="Angsana New"/>
          <w:sz w:val="30"/>
          <w:szCs w:val="30"/>
        </w:rPr>
        <w:t>2564</w:t>
      </w:r>
      <w:r w:rsidRPr="007F6321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7F6321">
        <w:rPr>
          <w:rFonts w:ascii="Angsana New" w:hAnsi="Angsana New"/>
          <w:sz w:val="30"/>
          <w:szCs w:val="30"/>
        </w:rPr>
        <w:t xml:space="preserve">64.06 </w:t>
      </w:r>
      <w:r w:rsidRPr="007F6321">
        <w:rPr>
          <w:rFonts w:ascii="Angsana New" w:hAnsi="Angsana New"/>
          <w:sz w:val="30"/>
          <w:szCs w:val="30"/>
          <w:cs/>
        </w:rPr>
        <w:t>ล้านบาท</w:t>
      </w:r>
    </w:p>
    <w:p w:rsidR="00271EC7" w:rsidRDefault="0027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709A8" w:rsidRPr="007F6321" w:rsidRDefault="009709A8" w:rsidP="0050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9709A8" w:rsidRPr="007F6321" w:rsidSect="008F300B">
          <w:pgSz w:w="11909" w:h="16834" w:code="9"/>
          <w:pgMar w:top="692" w:right="569" w:bottom="578" w:left="1151" w:header="720" w:footer="720" w:gutter="0"/>
          <w:cols w:space="720"/>
          <w:docGrid w:linePitch="245"/>
        </w:sectPr>
      </w:pPr>
    </w:p>
    <w:p w:rsidR="00113B0B" w:rsidRPr="007F6321" w:rsidRDefault="00DD5D15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7F63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0CE9" w:rsidRPr="007F6321">
        <w:rPr>
          <w:rFonts w:ascii="Angsana New" w:hAnsi="Angsana New"/>
          <w:b/>
          <w:bCs/>
          <w:sz w:val="26"/>
          <w:szCs w:val="26"/>
        </w:rPr>
        <w:t>2</w:t>
      </w:r>
      <w:r w:rsidR="009D4B2D" w:rsidRPr="007F6321">
        <w:rPr>
          <w:rFonts w:ascii="Angsana New" w:hAnsi="Angsana New"/>
          <w:b/>
          <w:bCs/>
          <w:sz w:val="26"/>
          <w:szCs w:val="26"/>
          <w:cs/>
        </w:rPr>
        <w:t xml:space="preserve">  </w:t>
      </w:r>
      <w:r w:rsidR="00113B0B" w:rsidRPr="007F6321">
        <w:rPr>
          <w:rFonts w:ascii="Angsana New" w:hAnsi="Angsana New"/>
          <w:b/>
          <w:bCs/>
          <w:sz w:val="26"/>
          <w:szCs w:val="26"/>
          <w:cs/>
        </w:rPr>
        <w:t xml:space="preserve">ที่ดิน อาคารและอุปกรณ์  </w:t>
      </w:r>
    </w:p>
    <w:tbl>
      <w:tblPr>
        <w:tblW w:w="14979" w:type="dxa"/>
        <w:tblInd w:w="198" w:type="dxa"/>
        <w:tblLayout w:type="fixed"/>
        <w:tblLook w:val="000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111"/>
        <w:gridCol w:w="151"/>
        <w:gridCol w:w="10"/>
        <w:gridCol w:w="24"/>
        <w:gridCol w:w="1019"/>
        <w:gridCol w:w="139"/>
        <w:gridCol w:w="12"/>
        <w:gridCol w:w="10"/>
        <w:gridCol w:w="24"/>
      </w:tblGrid>
      <w:tr w:rsidR="003200EF" w:rsidRPr="00271EC7" w:rsidTr="00271EC7">
        <w:tc>
          <w:tcPr>
            <w:tcW w:w="2887" w:type="dxa"/>
            <w:gridSpan w:val="2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358" w:type="dxa"/>
            <w:gridSpan w:val="31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204" w:type="dxa"/>
            <w:gridSpan w:val="5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3200EF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200EF" w:rsidRPr="00271EC7" w:rsidRDefault="003200EF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3" w:type="dxa"/>
            <w:gridSpan w:val="4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8" w:type="dxa"/>
            <w:gridSpan w:val="4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53" w:type="dxa"/>
            <w:gridSpan w:val="4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41" w:type="dxa"/>
            <w:gridSpan w:val="4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7" w:type="dxa"/>
            <w:gridSpan w:val="3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2" w:type="dxa"/>
            <w:gridSpan w:val="3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3200EF" w:rsidRPr="00271EC7" w:rsidRDefault="003200EF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DA6674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3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ติดตั้ง และ</w:t>
            </w:r>
          </w:p>
        </w:tc>
        <w:tc>
          <w:tcPr>
            <w:tcW w:w="248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53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41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7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2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DA6674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3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48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53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41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7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2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DA6674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DA6674" w:rsidRPr="00271EC7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โรงงาน</w:t>
            </w:r>
          </w:p>
        </w:tc>
        <w:tc>
          <w:tcPr>
            <w:tcW w:w="27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3" w:type="dxa"/>
            <w:gridSpan w:val="4"/>
          </w:tcPr>
          <w:p w:rsidR="00DA6674" w:rsidRPr="00271EC7" w:rsidRDefault="00DA6674" w:rsidP="00DA6674">
            <w:pPr>
              <w:ind w:left="-108" w:right="-176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53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7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2" w:type="dxa"/>
            <w:gridSpan w:val="3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DA6674" w:rsidRPr="00271EC7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050FA8" w:rsidRPr="00271EC7" w:rsidTr="00271EC7"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92" w:type="dxa"/>
            <w:gridSpan w:val="38"/>
            <w:vAlign w:val="bottom"/>
          </w:tcPr>
          <w:p w:rsidR="00050FA8" w:rsidRPr="00271EC7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  <w:t>(</w:t>
            </w:r>
            <w:r w:rsidRPr="00271EC7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th-TH"/>
              </w:rPr>
              <w:t xml:space="preserve">หน่วย </w:t>
            </w: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: </w:t>
            </w: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  <w:t>พันบาท)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3" w:type="dxa"/>
            <w:gridSpan w:val="4"/>
          </w:tcPr>
          <w:p w:rsidR="00050FA8" w:rsidRPr="00271EC7" w:rsidRDefault="00050FA8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4"/>
          </w:tcPr>
          <w:p w:rsidR="00050FA8" w:rsidRPr="00271EC7" w:rsidRDefault="00050FA8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3" w:type="dxa"/>
            <w:gridSpan w:val="4"/>
          </w:tcPr>
          <w:p w:rsidR="00050FA8" w:rsidRPr="00271EC7" w:rsidRDefault="00050FA8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gridSpan w:val="4"/>
          </w:tcPr>
          <w:p w:rsidR="00050FA8" w:rsidRPr="00271EC7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:rsidR="00050FA8" w:rsidRPr="00271EC7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050FA8" w:rsidRPr="00271EC7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050FA8" w:rsidRPr="00271EC7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215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ED215A" w:rsidRPr="00271EC7" w:rsidRDefault="00ED215A" w:rsidP="006D20E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ED215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ED215A" w:rsidRPr="00271EC7" w:rsidRDefault="00ED215A" w:rsidP="006D20E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2563 </w:t>
            </w:r>
            <w:r w:rsidRPr="00271EC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ก่อนจัดประเภท</w:t>
            </w: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350,193</w:t>
            </w:r>
          </w:p>
        </w:tc>
        <w:tc>
          <w:tcPr>
            <w:tcW w:w="270" w:type="dxa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22,925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253,433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619,689</w:t>
            </w:r>
          </w:p>
        </w:tc>
        <w:tc>
          <w:tcPr>
            <w:tcW w:w="270" w:type="dxa"/>
            <w:gridSpan w:val="2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26,711</w:t>
            </w:r>
          </w:p>
        </w:tc>
        <w:tc>
          <w:tcPr>
            <w:tcW w:w="248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429,827</w:t>
            </w:r>
          </w:p>
        </w:tc>
        <w:tc>
          <w:tcPr>
            <w:tcW w:w="241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43,132</w:t>
            </w:r>
          </w:p>
        </w:tc>
        <w:tc>
          <w:tcPr>
            <w:tcW w:w="272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1,745,910</w:t>
            </w:r>
          </w:p>
        </w:tc>
      </w:tr>
      <w:tr w:rsidR="00ED215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ED215A" w:rsidRPr="00271EC7" w:rsidRDefault="00ED215A" w:rsidP="006D20E4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จัดประเภทโอนเป็นสินทรัพย์สิทธิการใช้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(187,800</w:t>
            </w: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(89,497)</w:t>
            </w:r>
          </w:p>
        </w:tc>
        <w:tc>
          <w:tcPr>
            <w:tcW w:w="241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(277,297)</w:t>
            </w:r>
          </w:p>
        </w:tc>
      </w:tr>
      <w:tr w:rsidR="00ED215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ED215A" w:rsidRPr="00271EC7" w:rsidRDefault="00ED215A" w:rsidP="006D20E4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 1 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 2563 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หลังจัดประเภท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350,193</w:t>
            </w:r>
          </w:p>
        </w:tc>
        <w:tc>
          <w:tcPr>
            <w:tcW w:w="270" w:type="dxa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22,925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253,433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431,889</w:t>
            </w:r>
          </w:p>
        </w:tc>
        <w:tc>
          <w:tcPr>
            <w:tcW w:w="270" w:type="dxa"/>
            <w:gridSpan w:val="2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26,711</w:t>
            </w:r>
          </w:p>
        </w:tc>
        <w:tc>
          <w:tcPr>
            <w:tcW w:w="248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340,330</w:t>
            </w:r>
          </w:p>
        </w:tc>
        <w:tc>
          <w:tcPr>
            <w:tcW w:w="241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43,132</w:t>
            </w:r>
          </w:p>
        </w:tc>
        <w:tc>
          <w:tcPr>
            <w:tcW w:w="272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1,468,613</w:t>
            </w:r>
          </w:p>
        </w:tc>
      </w:tr>
      <w:tr w:rsidR="00ED215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ED215A" w:rsidRPr="00271EC7" w:rsidRDefault="00ED215A" w:rsidP="006D20E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168,895</w:t>
            </w:r>
          </w:p>
        </w:tc>
        <w:tc>
          <w:tcPr>
            <w:tcW w:w="270" w:type="dxa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31,738</w:t>
            </w:r>
          </w:p>
        </w:tc>
        <w:tc>
          <w:tcPr>
            <w:tcW w:w="270" w:type="dxa"/>
            <w:gridSpan w:val="2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248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241" w:type="dxa"/>
            <w:gridSpan w:val="4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69,620</w:t>
            </w:r>
          </w:p>
        </w:tc>
        <w:tc>
          <w:tcPr>
            <w:tcW w:w="272" w:type="dxa"/>
            <w:gridSpan w:val="3"/>
            <w:vAlign w:val="bottom"/>
          </w:tcPr>
          <w:p w:rsidR="00ED215A" w:rsidRPr="00271EC7" w:rsidRDefault="00ED215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ED215A" w:rsidRPr="00271EC7" w:rsidRDefault="00ED215A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271,676</w:t>
            </w:r>
          </w:p>
        </w:tc>
      </w:tr>
      <w:tr w:rsidR="00D7591B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7591B" w:rsidRPr="00271EC7" w:rsidRDefault="00D7591B" w:rsidP="006D20E4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168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27,629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178,478</w:t>
            </w:r>
          </w:p>
        </w:tc>
        <w:tc>
          <w:tcPr>
            <w:tcW w:w="270" w:type="dxa"/>
            <w:gridSpan w:val="2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48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71EC7">
              <w:rPr>
                <w:rFonts w:ascii="Angsana New" w:hAnsi="Angsana New"/>
                <w:sz w:val="22"/>
                <w:szCs w:val="22"/>
              </w:rPr>
              <w:t>135,310</w:t>
            </w: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(70,992)</w:t>
            </w:r>
          </w:p>
        </w:tc>
        <w:tc>
          <w:tcPr>
            <w:tcW w:w="272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7591B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7591B" w:rsidRPr="00271EC7" w:rsidRDefault="00D7591B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(815)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270" w:type="dxa"/>
            <w:gridSpan w:val="2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(910)</w:t>
            </w:r>
          </w:p>
        </w:tc>
        <w:tc>
          <w:tcPr>
            <w:tcW w:w="248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(6,073)</w:t>
            </w:r>
          </w:p>
        </w:tc>
        <w:tc>
          <w:tcPr>
            <w:tcW w:w="241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(10,860)</w:t>
            </w:r>
          </w:p>
        </w:tc>
      </w:tr>
      <w:tr w:rsidR="00D7591B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7591B" w:rsidRPr="00271EC7" w:rsidRDefault="00D7591B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26,505</w:t>
            </w:r>
          </w:p>
        </w:tc>
        <w:tc>
          <w:tcPr>
            <w:tcW w:w="270" w:type="dxa"/>
            <w:gridSpan w:val="2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50,546</w:t>
            </w:r>
          </w:p>
        </w:tc>
        <w:tc>
          <w:tcPr>
            <w:tcW w:w="241" w:type="dxa"/>
            <w:gridSpan w:val="4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D7591B" w:rsidRPr="00271EC7" w:rsidRDefault="00D7591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D7591B" w:rsidRPr="00271EC7" w:rsidRDefault="00D7591B" w:rsidP="006D20E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77,051</w:t>
            </w:r>
          </w:p>
        </w:tc>
      </w:tr>
      <w:tr w:rsidR="00D7591B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7591B" w:rsidRPr="00271EC7" w:rsidRDefault="00D7591B" w:rsidP="009709A8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256</w:t>
            </w:r>
            <w:r w:rsidR="009709A8"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3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D7591B" w:rsidRPr="00271EC7" w:rsidRDefault="00D7591B" w:rsidP="00D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D7591B" w:rsidRPr="00271EC7" w:rsidRDefault="00D7591B" w:rsidP="00D7591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016BA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F016BA" w:rsidRPr="00271EC7" w:rsidRDefault="00F016BA" w:rsidP="00F016BA">
            <w:pPr>
              <w:ind w:right="-115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1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มกราคม 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23,107</w:t>
            </w:r>
          </w:p>
        </w:tc>
        <w:tc>
          <w:tcPr>
            <w:tcW w:w="270" w:type="dxa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280,247</w:t>
            </w:r>
          </w:p>
        </w:tc>
        <w:tc>
          <w:tcPr>
            <w:tcW w:w="270" w:type="dxa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665,548</w:t>
            </w:r>
          </w:p>
        </w:tc>
        <w:tc>
          <w:tcPr>
            <w:tcW w:w="270" w:type="dxa"/>
            <w:gridSpan w:val="2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26,637</w:t>
            </w:r>
          </w:p>
        </w:tc>
        <w:tc>
          <w:tcPr>
            <w:tcW w:w="248" w:type="dxa"/>
            <w:gridSpan w:val="4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250,093</w:t>
            </w:r>
          </w:p>
        </w:tc>
        <w:tc>
          <w:tcPr>
            <w:tcW w:w="241" w:type="dxa"/>
            <w:gridSpan w:val="4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41,760</w:t>
            </w:r>
          </w:p>
        </w:tc>
        <w:tc>
          <w:tcPr>
            <w:tcW w:w="272" w:type="dxa"/>
            <w:gridSpan w:val="3"/>
            <w:vAlign w:val="bottom"/>
          </w:tcPr>
          <w:p w:rsidR="00F016BA" w:rsidRPr="00271EC7" w:rsidRDefault="00F016BA" w:rsidP="00F0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016BA" w:rsidRPr="00271EC7" w:rsidRDefault="00F016BA" w:rsidP="00F016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1,806,480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050FA8" w:rsidRPr="00271EC7" w:rsidRDefault="000E4E72" w:rsidP="007439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271EC7" w:rsidRDefault="000E4E72" w:rsidP="002A0C8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E4E72" w:rsidP="00C62362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66,804</w:t>
            </w:r>
          </w:p>
        </w:tc>
        <w:tc>
          <w:tcPr>
            <w:tcW w:w="270" w:type="dxa"/>
            <w:gridSpan w:val="2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050FA8" w:rsidRPr="00271EC7" w:rsidRDefault="00350A33" w:rsidP="006732F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1,489</w:t>
            </w:r>
          </w:p>
        </w:tc>
        <w:tc>
          <w:tcPr>
            <w:tcW w:w="248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050FA8" w:rsidRPr="00271EC7" w:rsidRDefault="00350A33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15,018</w:t>
            </w:r>
          </w:p>
        </w:tc>
        <w:tc>
          <w:tcPr>
            <w:tcW w:w="241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050FA8" w:rsidRPr="00B10EC1" w:rsidRDefault="00350A33" w:rsidP="007919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93,346</w:t>
            </w:r>
          </w:p>
        </w:tc>
        <w:tc>
          <w:tcPr>
            <w:tcW w:w="272" w:type="dxa"/>
            <w:gridSpan w:val="3"/>
            <w:vAlign w:val="bottom"/>
          </w:tcPr>
          <w:p w:rsidR="00050FA8" w:rsidRPr="00B10EC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050FA8" w:rsidRPr="00B10EC1" w:rsidRDefault="00350A33" w:rsidP="005E01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176,65</w:t>
            </w:r>
            <w:r w:rsidR="006D0BC0" w:rsidRPr="00B10EC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050FA8" w:rsidRPr="00271EC7" w:rsidRDefault="00050FA8" w:rsidP="008C03D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271EC7" w:rsidRDefault="000E4E72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E4E72" w:rsidP="00D0299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(3,431)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0582F" w:rsidP="003A7B3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43,340</w:t>
            </w:r>
          </w:p>
        </w:tc>
        <w:tc>
          <w:tcPr>
            <w:tcW w:w="270" w:type="dxa"/>
            <w:gridSpan w:val="2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050FA8" w:rsidRPr="00271EC7" w:rsidRDefault="00350A33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248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050FA8" w:rsidRPr="00271EC7" w:rsidRDefault="00D02992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0582F" w:rsidRPr="00271EC7">
              <w:rPr>
                <w:rFonts w:ascii="Angsana New" w:hAnsi="Angsana New"/>
                <w:sz w:val="22"/>
                <w:szCs w:val="22"/>
              </w:rPr>
              <w:t>6,271</w:t>
            </w: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050FA8" w:rsidRPr="00B10EC1" w:rsidRDefault="00050FA8" w:rsidP="009249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(</w:t>
            </w:r>
            <w:r w:rsidR="00812071" w:rsidRPr="00B10EC1">
              <w:rPr>
                <w:rFonts w:ascii="Angsana New" w:hAnsi="Angsana New"/>
                <w:sz w:val="22"/>
                <w:szCs w:val="22"/>
              </w:rPr>
              <w:t>34,098</w:t>
            </w:r>
            <w:r w:rsidRPr="00B10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2" w:type="dxa"/>
            <w:gridSpan w:val="3"/>
            <w:vAlign w:val="bottom"/>
          </w:tcPr>
          <w:p w:rsidR="00050FA8" w:rsidRPr="00B10EC1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050FA8" w:rsidRPr="00B10EC1" w:rsidRDefault="00050FA8" w:rsidP="00B32F5C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050FA8" w:rsidRPr="00271EC7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E4E72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</w:t>
            </w:r>
            <w:r w:rsidR="000E4E72" w:rsidRPr="00271EC7">
              <w:rPr>
                <w:rFonts w:ascii="Angsana New" w:hAnsi="Angsana New"/>
                <w:sz w:val="22"/>
                <w:szCs w:val="22"/>
              </w:rPr>
              <w:t>8,832</w:t>
            </w:r>
            <w:r w:rsidRPr="00271EC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</w:t>
            </w:r>
            <w:r w:rsidR="00350A33" w:rsidRPr="00271EC7">
              <w:rPr>
                <w:rFonts w:ascii="Angsana New" w:hAnsi="Angsana New"/>
                <w:sz w:val="22"/>
                <w:szCs w:val="22"/>
              </w:rPr>
              <w:t>1,352</w:t>
            </w:r>
            <w:r w:rsidRPr="00271EC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8" w:type="dxa"/>
            <w:gridSpan w:val="4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</w:t>
            </w:r>
            <w:r w:rsidR="00350A33" w:rsidRPr="00271EC7">
              <w:rPr>
                <w:rFonts w:ascii="Angsana New" w:hAnsi="Angsana New"/>
                <w:sz w:val="22"/>
                <w:szCs w:val="22"/>
              </w:rPr>
              <w:t>20,722</w:t>
            </w:r>
            <w:r w:rsidRPr="00271EC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050FA8" w:rsidRPr="00B10EC1" w:rsidRDefault="00350A33" w:rsidP="00AF37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(</w:t>
            </w:r>
            <w:r w:rsidR="00AF37AB" w:rsidRPr="00B10EC1">
              <w:rPr>
                <w:rFonts w:ascii="Angsana New" w:hAnsi="Angsana New"/>
                <w:sz w:val="22"/>
                <w:szCs w:val="22"/>
              </w:rPr>
              <w:t>9</w:t>
            </w:r>
            <w:r w:rsidRPr="00B10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2" w:type="dxa"/>
            <w:gridSpan w:val="3"/>
            <w:vAlign w:val="bottom"/>
          </w:tcPr>
          <w:p w:rsidR="00050FA8" w:rsidRPr="00B10EC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050FA8" w:rsidRPr="00B10EC1" w:rsidRDefault="00CF19C6" w:rsidP="00AF37A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(</w:t>
            </w:r>
            <w:r w:rsidR="00350A33" w:rsidRPr="00B10EC1">
              <w:rPr>
                <w:rFonts w:ascii="Angsana New" w:hAnsi="Angsana New"/>
                <w:sz w:val="22"/>
                <w:szCs w:val="22"/>
              </w:rPr>
              <w:t>30,91</w:t>
            </w:r>
            <w:r w:rsidR="00AF37AB" w:rsidRPr="00B10EC1">
              <w:rPr>
                <w:rFonts w:ascii="Angsana New" w:hAnsi="Angsana New"/>
                <w:sz w:val="22"/>
                <w:szCs w:val="22"/>
              </w:rPr>
              <w:t>5</w:t>
            </w:r>
            <w:r w:rsidR="00050FA8" w:rsidRPr="00B10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271EC7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50FA8" w:rsidRPr="00271EC7" w:rsidRDefault="0000582F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38,611</w:t>
            </w:r>
          </w:p>
        </w:tc>
        <w:tc>
          <w:tcPr>
            <w:tcW w:w="270" w:type="dxa"/>
            <w:gridSpan w:val="2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050FA8" w:rsidRPr="00271EC7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050FA8" w:rsidRPr="00271EC7" w:rsidRDefault="0000582F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7,764</w:t>
            </w:r>
          </w:p>
        </w:tc>
        <w:tc>
          <w:tcPr>
            <w:tcW w:w="241" w:type="dxa"/>
            <w:gridSpan w:val="4"/>
            <w:vAlign w:val="bottom"/>
          </w:tcPr>
          <w:p w:rsidR="00050FA8" w:rsidRPr="00271EC7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050FA8" w:rsidRPr="00B10EC1" w:rsidRDefault="00050FA8" w:rsidP="00E26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050FA8" w:rsidRPr="00B10EC1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050FA8" w:rsidRPr="00B10EC1" w:rsidRDefault="00350A33" w:rsidP="00D06A40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0EC1">
              <w:rPr>
                <w:rFonts w:ascii="Angsana New" w:hAnsi="Angsana New"/>
                <w:sz w:val="22"/>
                <w:szCs w:val="22"/>
              </w:rPr>
              <w:t>46,375</w:t>
            </w:r>
          </w:p>
        </w:tc>
      </w:tr>
      <w:tr w:rsidR="00050FA8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271EC7" w:rsidRDefault="00050FA8" w:rsidP="00DA6674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9709A8" w:rsidRPr="00271EC7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:rsidR="00050FA8" w:rsidRPr="00271EC7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23,</w:t>
            </w:r>
            <w:r w:rsidR="000E4E72"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271EC7" w:rsidRDefault="000E4E72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276,81</w:t>
            </w:r>
            <w:r w:rsidR="00B742F1"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270" w:type="dxa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0FA8" w:rsidRPr="00271EC7" w:rsidRDefault="000E4E72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805,47</w:t>
            </w:r>
            <w:r w:rsidR="0000582F"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271EC7" w:rsidRDefault="00050FA8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26,</w:t>
            </w:r>
            <w:r w:rsidR="00350A33"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760</w:t>
            </w:r>
          </w:p>
        </w:tc>
        <w:tc>
          <w:tcPr>
            <w:tcW w:w="248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271EC7" w:rsidRDefault="00350A33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245,88</w:t>
            </w:r>
            <w:r w:rsidR="00B742F1"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:rsidR="00050FA8" w:rsidRPr="00271EC7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B10EC1" w:rsidRDefault="00350A33" w:rsidP="00812071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10</w:t>
            </w:r>
            <w:r w:rsidR="007D59BE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</w:t>
            </w: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</w:t>
            </w:r>
            <w:r w:rsidR="00AF37AB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999</w:t>
            </w:r>
          </w:p>
        </w:tc>
        <w:tc>
          <w:tcPr>
            <w:tcW w:w="272" w:type="dxa"/>
            <w:gridSpan w:val="3"/>
            <w:vAlign w:val="bottom"/>
          </w:tcPr>
          <w:p w:rsidR="00050FA8" w:rsidRPr="00B10EC1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B10EC1" w:rsidRDefault="00050FA8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</w:t>
            </w:r>
            <w:r w:rsidR="00350A33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,998,59</w:t>
            </w:r>
            <w:r w:rsidR="00AF37AB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7</w:t>
            </w:r>
          </w:p>
        </w:tc>
      </w:tr>
      <w:tr w:rsidR="005D1B6B" w:rsidRPr="00271EC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5D1B6B" w:rsidRPr="00271EC7" w:rsidRDefault="005D1B6B" w:rsidP="00DA667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5D1B6B" w:rsidRPr="00271EC7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5D1B6B" w:rsidRPr="00271EC7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D1B6B" w:rsidRPr="00271EC7" w:rsidTr="00271EC7">
        <w:trPr>
          <w:trHeight w:val="225"/>
        </w:trPr>
        <w:tc>
          <w:tcPr>
            <w:tcW w:w="2887" w:type="dxa"/>
            <w:gridSpan w:val="2"/>
            <w:vAlign w:val="bottom"/>
          </w:tcPr>
          <w:p w:rsidR="005D1B6B" w:rsidRPr="00271EC7" w:rsidRDefault="005D1B6B" w:rsidP="00DA6674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bottom"/>
          </w:tcPr>
          <w:p w:rsidR="005D1B6B" w:rsidRPr="00271EC7" w:rsidRDefault="005D1B6B" w:rsidP="00C13506">
            <w:pPr>
              <w:ind w:right="101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5D1B6B" w:rsidRPr="00271EC7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271EC7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918" w:type="dxa"/>
            <w:gridSpan w:val="29"/>
            <w:vAlign w:val="bottom"/>
          </w:tcPr>
          <w:p w:rsidR="00271EC7" w:rsidRDefault="00271EC7" w:rsidP="003200EF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:rsidR="00271EC7" w:rsidRDefault="00271EC7" w:rsidP="003200EF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:rsidR="005D1B6B" w:rsidRPr="00271EC7" w:rsidRDefault="003200EF" w:rsidP="003200EF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  <w:tc>
          <w:tcPr>
            <w:tcW w:w="1204" w:type="dxa"/>
            <w:gridSpan w:val="5"/>
            <w:vAlign w:val="bottom"/>
          </w:tcPr>
          <w:p w:rsidR="005D1B6B" w:rsidRPr="00271EC7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  <w:trHeight w:val="133"/>
          <w:tblHeader/>
        </w:trPr>
        <w:tc>
          <w:tcPr>
            <w:tcW w:w="2835" w:type="dxa"/>
            <w:vAlign w:val="bottom"/>
          </w:tcPr>
          <w:p w:rsidR="00F94B1A" w:rsidRPr="00271EC7" w:rsidRDefault="00F94B1A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ส่วนปรับปรุง</w:t>
            </w: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271EC7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อาคาร</w:t>
            </w:r>
            <w:r w:rsidR="00F94B1A"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  <w:r w:rsidR="00F94B1A"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br/>
              <w:t>โรงงาน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เครื่องจักร</w:t>
            </w: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</w:t>
            </w: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เครื่องตกแต่งติดตั้งและ</w:t>
            </w: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เครื่องใช้</w:t>
            </w: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สินทรัพย์</w:t>
            </w: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br/>
              <w:t>ระหว่างก่อสร้าง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F94B1A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F94B1A" w:rsidRPr="00271EC7" w:rsidTr="00271EC7">
        <w:trPr>
          <w:gridBefore w:val="1"/>
          <w:gridAfter w:val="3"/>
          <w:wBefore w:w="52" w:type="dxa"/>
          <w:wAfter w:w="46" w:type="dxa"/>
          <w:tblHeader/>
        </w:trPr>
        <w:tc>
          <w:tcPr>
            <w:tcW w:w="2835" w:type="dxa"/>
            <w:vAlign w:val="bottom"/>
          </w:tcPr>
          <w:p w:rsidR="00F94B1A" w:rsidRPr="00271EC7" w:rsidRDefault="00F94B1A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46" w:type="dxa"/>
            <w:gridSpan w:val="35"/>
            <w:vAlign w:val="bottom"/>
          </w:tcPr>
          <w:p w:rsidR="00F94B1A" w:rsidRPr="00271EC7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  <w:t>(</w:t>
            </w:r>
            <w:r w:rsidRPr="00271EC7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th-TH"/>
              </w:rPr>
              <w:t xml:space="preserve">หน่วย </w:t>
            </w: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: </w:t>
            </w:r>
            <w:r w:rsidRPr="00271EC7"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  <w:t>พันบาท)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Pr="00271EC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</w:tcPr>
          <w:p w:rsidR="00F94B1A" w:rsidRPr="00271EC7" w:rsidRDefault="00F94B1A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:rsidR="00F94B1A" w:rsidRPr="00271EC7" w:rsidRDefault="00F94B1A" w:rsidP="00DA667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</w:tcPr>
          <w:p w:rsidR="00F94B1A" w:rsidRPr="00271EC7" w:rsidRDefault="00F94B1A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" w:type="dxa"/>
            <w:gridSpan w:val="5"/>
          </w:tcPr>
          <w:p w:rsidR="00F94B1A" w:rsidRPr="00271EC7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:rsidR="00F94B1A" w:rsidRPr="00271EC7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F94B1A" w:rsidRPr="00271EC7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</w:tcPr>
          <w:p w:rsidR="00F94B1A" w:rsidRPr="00271EC7" w:rsidRDefault="00F94B1A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2379C9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9D1086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(20,113)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(72,848)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(364,619)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(21,632)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(263,713)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(742,925)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9D1086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จัดประเภทโอนเป็นสินทรัพย์สิทธิการใช้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64,182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53,073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117,255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9D1086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ณ 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1 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  <w:r w:rsidRPr="00271EC7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 2563 </w:t>
            </w:r>
            <w:r w:rsidRPr="00271EC7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หลังจัดประเภท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(20,113)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(72,848)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(300,437)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(21,632)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(210,640)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9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D1086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(625,670)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(1,475)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(13,768)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(61,815)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(2,377)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(8,467)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(87,902)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6D20E4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71EC7">
              <w:rPr>
                <w:rFonts w:ascii="Angsana New" w:hAnsi="Angsana New"/>
                <w:sz w:val="22"/>
                <w:szCs w:val="22"/>
              </w:rPr>
              <w:t>346</w:t>
            </w: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(46,207)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46,553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434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3,003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887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6,073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10,397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(16,510)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(48,369)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6D20E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(64,879)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DE4CA2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00B5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F94B1A" w:rsidRPr="00271EC7" w:rsidRDefault="00F94B1A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945CDE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(21,588)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(86,528)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(421,966)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(23,122)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(214,850)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94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945CD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(768,054)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5B1147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(928)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(13,688)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811F8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(67,719)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(1,712)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(8,488)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(92,53</w:t>
            </w: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271EC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5B1147">
            <w:pPr>
              <w:ind w:right="-11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4,754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86357B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(9,920)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5,140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5E01B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5B1147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F94B1A" w:rsidRPr="00271EC7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8,536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1,344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9D4B2D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20,034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29,914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5B1147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271EC7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271EC7" w:rsidRDefault="00F94B1A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271EC7" w:rsidRDefault="00F94B1A" w:rsidP="00863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(36,240)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271EC7" w:rsidRDefault="00F94B1A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271EC7" w:rsidRDefault="00F94B1A" w:rsidP="0008637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(4,479)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271EC7" w:rsidRDefault="00F94B1A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>(40,719)</w:t>
            </w:r>
          </w:p>
        </w:tc>
      </w:tr>
      <w:tr w:rsidR="00F94B1A" w:rsidRPr="00271EC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271EC7" w:rsidRDefault="00F94B1A" w:rsidP="00DE4CA2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(22,516)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5E01B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(95,462)</w:t>
            </w:r>
          </w:p>
        </w:tc>
        <w:tc>
          <w:tcPr>
            <w:tcW w:w="270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(527,309)</w:t>
            </w:r>
          </w:p>
        </w:tc>
        <w:tc>
          <w:tcPr>
            <w:tcW w:w="236" w:type="dxa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(23,464)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(202,643)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271EC7" w:rsidRDefault="00F94B1A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271EC7" w:rsidRDefault="00F94B1A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(871,39</w:t>
            </w:r>
            <w:r w:rsidRPr="00271EC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9C514B" w:rsidRPr="00271EC7" w:rsidTr="00271EC7">
        <w:trPr>
          <w:gridAfter w:val="4"/>
          <w:wAfter w:w="185" w:type="dxa"/>
        </w:trPr>
        <w:tc>
          <w:tcPr>
            <w:tcW w:w="2887" w:type="dxa"/>
            <w:gridSpan w:val="2"/>
            <w:vAlign w:val="bottom"/>
          </w:tcPr>
          <w:p w:rsidR="009C514B" w:rsidRPr="00271EC7" w:rsidRDefault="009C514B" w:rsidP="009C514B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9C514B" w:rsidRPr="00271EC7" w:rsidRDefault="009C514B" w:rsidP="009C514B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9C514B" w:rsidRPr="00271EC7" w:rsidRDefault="009C514B" w:rsidP="006D20E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48" w:type="dxa"/>
            <w:gridSpan w:val="3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53" w:type="dxa"/>
            <w:gridSpan w:val="5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41" w:type="dxa"/>
            <w:gridSpan w:val="3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7" w:type="dxa"/>
            <w:gridSpan w:val="4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2" w:type="dxa"/>
            <w:gridSpan w:val="3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  <w:gridSpan w:val="4"/>
          </w:tcPr>
          <w:p w:rsidR="009C514B" w:rsidRPr="00271EC7" w:rsidRDefault="009C514B" w:rsidP="009C514B">
            <w:pPr>
              <w:ind w:right="-11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9C514B" w:rsidRPr="00271EC7" w:rsidTr="00271EC7">
        <w:tc>
          <w:tcPr>
            <w:tcW w:w="2887" w:type="dxa"/>
            <w:gridSpan w:val="2"/>
            <w:vAlign w:val="bottom"/>
          </w:tcPr>
          <w:p w:rsidR="009C514B" w:rsidRPr="00271EC7" w:rsidRDefault="009C514B" w:rsidP="009C514B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9709A8" w:rsidRPr="00271EC7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519,088</w:t>
            </w:r>
          </w:p>
        </w:tc>
        <w:tc>
          <w:tcPr>
            <w:tcW w:w="270" w:type="dxa"/>
            <w:vAlign w:val="bottom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1,519</w:t>
            </w:r>
          </w:p>
        </w:tc>
        <w:tc>
          <w:tcPr>
            <w:tcW w:w="270" w:type="dxa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193,719</w:t>
            </w:r>
          </w:p>
        </w:tc>
        <w:tc>
          <w:tcPr>
            <w:tcW w:w="270" w:type="dxa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243,582</w:t>
            </w:r>
          </w:p>
        </w:tc>
        <w:tc>
          <w:tcPr>
            <w:tcW w:w="335" w:type="dxa"/>
            <w:gridSpan w:val="3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3,515</w:t>
            </w:r>
          </w:p>
        </w:tc>
        <w:tc>
          <w:tcPr>
            <w:tcW w:w="248" w:type="dxa"/>
            <w:gridSpan w:val="3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35,243</w:t>
            </w:r>
          </w:p>
        </w:tc>
        <w:tc>
          <w:tcPr>
            <w:tcW w:w="241" w:type="dxa"/>
            <w:gridSpan w:val="3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41,760</w:t>
            </w:r>
          </w:p>
        </w:tc>
        <w:tc>
          <w:tcPr>
            <w:tcW w:w="457" w:type="dxa"/>
            <w:gridSpan w:val="6"/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:rsidR="009C514B" w:rsidRPr="00271EC7" w:rsidRDefault="009C514B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1,038,426</w:t>
            </w:r>
          </w:p>
        </w:tc>
      </w:tr>
      <w:tr w:rsidR="00271EC7" w:rsidRPr="00271EC7" w:rsidTr="00271EC7">
        <w:tc>
          <w:tcPr>
            <w:tcW w:w="2887" w:type="dxa"/>
            <w:gridSpan w:val="2"/>
            <w:vAlign w:val="bottom"/>
          </w:tcPr>
          <w:p w:rsidR="00271EC7" w:rsidRPr="00271EC7" w:rsidRDefault="00271EC7" w:rsidP="009C514B">
            <w:pPr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519,088</w:t>
            </w:r>
          </w:p>
        </w:tc>
        <w:tc>
          <w:tcPr>
            <w:tcW w:w="270" w:type="dxa"/>
            <w:vAlign w:val="bottom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1,06</w:t>
            </w:r>
            <w:r w:rsidRPr="00271EC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5</w:t>
            </w:r>
          </w:p>
        </w:tc>
        <w:tc>
          <w:tcPr>
            <w:tcW w:w="270" w:type="dxa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181,354</w:t>
            </w:r>
          </w:p>
        </w:tc>
        <w:tc>
          <w:tcPr>
            <w:tcW w:w="270" w:type="dxa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278,16</w:t>
            </w:r>
            <w:r w:rsidRPr="00271EC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335" w:type="dxa"/>
            <w:gridSpan w:val="3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3,296</w:t>
            </w:r>
          </w:p>
        </w:tc>
        <w:tc>
          <w:tcPr>
            <w:tcW w:w="248" w:type="dxa"/>
            <w:gridSpan w:val="3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43,239</w:t>
            </w:r>
          </w:p>
        </w:tc>
        <w:tc>
          <w:tcPr>
            <w:tcW w:w="241" w:type="dxa"/>
            <w:gridSpan w:val="3"/>
          </w:tcPr>
          <w:p w:rsidR="00271EC7" w:rsidRPr="00271EC7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:rsidR="00271EC7" w:rsidRPr="00B10EC1" w:rsidRDefault="00271EC7" w:rsidP="00812071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10</w:t>
            </w:r>
            <w:r w:rsidR="00812071" w:rsidRPr="00B10EC1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0</w:t>
            </w: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,</w:t>
            </w:r>
            <w:r w:rsidR="00AF37AB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999</w:t>
            </w:r>
          </w:p>
        </w:tc>
        <w:tc>
          <w:tcPr>
            <w:tcW w:w="457" w:type="dxa"/>
            <w:gridSpan w:val="6"/>
          </w:tcPr>
          <w:p w:rsidR="00271EC7" w:rsidRPr="00B10EC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:rsidR="00271EC7" w:rsidRPr="00B10EC1" w:rsidRDefault="00271EC7" w:rsidP="001277F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  <w:r w:rsidRPr="00B10EC1"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  <w:t>1,127,20</w:t>
            </w:r>
            <w:r w:rsidR="00812071" w:rsidRPr="00B10EC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  <w:tr w:rsidR="009C514B" w:rsidRPr="00271EC7" w:rsidTr="00271EC7">
        <w:trPr>
          <w:gridBefore w:val="1"/>
          <w:gridAfter w:val="4"/>
          <w:wBefore w:w="52" w:type="dxa"/>
          <w:wAfter w:w="185" w:type="dxa"/>
        </w:trPr>
        <w:tc>
          <w:tcPr>
            <w:tcW w:w="4095" w:type="dxa"/>
            <w:gridSpan w:val="2"/>
          </w:tcPr>
          <w:p w:rsidR="009C514B" w:rsidRPr="00271EC7" w:rsidRDefault="009C514B" w:rsidP="00271EC7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ค่าเสื่อมราคาสำหรับปี สิ้นสุดวันที่ </w:t>
            </w:r>
            <w:r w:rsidR="00AD0AFF" w:rsidRPr="00271EC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271EC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:rsidR="009C514B" w:rsidRPr="00271EC7" w:rsidRDefault="009C514B" w:rsidP="006D20E4">
            <w:pPr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514B" w:rsidRPr="00271EC7" w:rsidRDefault="009C514B" w:rsidP="006D20E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:rsidR="009C514B" w:rsidRPr="00271EC7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:rsidR="009C514B" w:rsidRPr="00271EC7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:rsidR="009C514B" w:rsidRPr="00271EC7" w:rsidRDefault="009C514B" w:rsidP="006D20E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:rsidR="009C514B" w:rsidRPr="00271EC7" w:rsidRDefault="009C514B" w:rsidP="006D20E4">
            <w:pPr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:rsidR="009C514B" w:rsidRPr="00271EC7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:rsidR="009C514B" w:rsidRPr="00271EC7" w:rsidRDefault="009C514B" w:rsidP="006D20E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auto"/>
            </w:tcBorders>
            <w:vAlign w:val="center"/>
          </w:tcPr>
          <w:p w:rsidR="009C514B" w:rsidRPr="00271EC7" w:rsidRDefault="009C514B" w:rsidP="00271EC7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BD4742" w:rsidRPr="00271EC7" w:rsidTr="00271EC7">
        <w:trPr>
          <w:gridBefore w:val="1"/>
          <w:gridAfter w:val="4"/>
          <w:wBefore w:w="52" w:type="dxa"/>
          <w:wAfter w:w="185" w:type="dxa"/>
        </w:trPr>
        <w:tc>
          <w:tcPr>
            <w:tcW w:w="5535" w:type="dxa"/>
            <w:gridSpan w:val="4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 xml:space="preserve">  2563 </w:t>
            </w:r>
            <w:r w:rsidRPr="00271EC7">
              <w:rPr>
                <w:rFonts w:ascii="Angsana New" w:hAnsi="Angsana New"/>
                <w:sz w:val="22"/>
                <w:szCs w:val="22"/>
                <w:cs/>
              </w:rPr>
              <w:t xml:space="preserve">(จำนวน </w:t>
            </w:r>
            <w:r w:rsidRPr="00271EC7">
              <w:rPr>
                <w:rFonts w:ascii="Angsana New" w:hAnsi="Angsana New"/>
                <w:sz w:val="22"/>
                <w:szCs w:val="22"/>
              </w:rPr>
              <w:t xml:space="preserve">71,652 </w:t>
            </w:r>
            <w:r w:rsidRPr="00271EC7">
              <w:rPr>
                <w:rFonts w:ascii="Angsana New" w:hAnsi="Angsana New"/>
                <w:sz w:val="22"/>
                <w:szCs w:val="22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" w:type="dxa"/>
            <w:gridSpan w:val="4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dxa"/>
            <w:gridSpan w:val="4"/>
          </w:tcPr>
          <w:p w:rsidR="00BD4742" w:rsidRPr="00271EC7" w:rsidRDefault="00BD4742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BD4742" w:rsidRPr="00271EC7" w:rsidRDefault="00BD4742" w:rsidP="00271EC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87,902 </w:t>
            </w:r>
          </w:p>
        </w:tc>
      </w:tr>
      <w:tr w:rsidR="009C514B" w:rsidRPr="00271EC7" w:rsidTr="00271EC7">
        <w:trPr>
          <w:gridBefore w:val="1"/>
          <w:gridAfter w:val="4"/>
          <w:wBefore w:w="52" w:type="dxa"/>
          <w:wAfter w:w="185" w:type="dxa"/>
        </w:trPr>
        <w:tc>
          <w:tcPr>
            <w:tcW w:w="5535" w:type="dxa"/>
            <w:gridSpan w:val="4"/>
          </w:tcPr>
          <w:p w:rsidR="009C514B" w:rsidRPr="00271EC7" w:rsidRDefault="009C514B" w:rsidP="00CF4B39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  <w:r w:rsidRPr="00271EC7">
              <w:rPr>
                <w:rFonts w:ascii="Angsana New" w:hAnsi="Angsana New"/>
                <w:sz w:val="22"/>
                <w:szCs w:val="22"/>
              </w:rPr>
              <w:t xml:space="preserve">  256</w:t>
            </w:r>
            <w:r w:rsidR="00BD4742" w:rsidRPr="00271EC7">
              <w:rPr>
                <w:rFonts w:ascii="Angsana New" w:hAnsi="Angsana New"/>
                <w:sz w:val="22"/>
                <w:szCs w:val="22"/>
              </w:rPr>
              <w:t>4</w:t>
            </w:r>
            <w:r w:rsidRPr="00271EC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EC7">
              <w:rPr>
                <w:rFonts w:ascii="Angsana New" w:hAnsi="Angsana New"/>
                <w:sz w:val="22"/>
                <w:szCs w:val="22"/>
                <w:cs/>
              </w:rPr>
              <w:t xml:space="preserve">(จำนวน </w:t>
            </w:r>
            <w:r w:rsidR="005F13F6" w:rsidRPr="00271EC7">
              <w:rPr>
                <w:rFonts w:ascii="Angsana New" w:hAnsi="Angsana New"/>
                <w:sz w:val="22"/>
                <w:szCs w:val="22"/>
              </w:rPr>
              <w:t>6</w:t>
            </w:r>
            <w:r w:rsidR="00CF4B39" w:rsidRPr="00271EC7">
              <w:rPr>
                <w:rFonts w:ascii="Angsana New" w:hAnsi="Angsana New"/>
                <w:sz w:val="22"/>
                <w:szCs w:val="22"/>
              </w:rPr>
              <w:t>8,826</w:t>
            </w:r>
            <w:r w:rsidRPr="00271EC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EC7">
              <w:rPr>
                <w:rFonts w:ascii="Angsana New" w:hAnsi="Angsana New"/>
                <w:sz w:val="22"/>
                <w:szCs w:val="22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" w:type="dxa"/>
            <w:gridSpan w:val="4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dxa"/>
            <w:gridSpan w:val="4"/>
          </w:tcPr>
          <w:p w:rsidR="009C514B" w:rsidRPr="00271EC7" w:rsidRDefault="009C514B" w:rsidP="006D20E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9C514B" w:rsidRPr="00271EC7" w:rsidRDefault="009F5435" w:rsidP="00271EC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1EC7">
              <w:rPr>
                <w:rFonts w:ascii="Angsana New" w:hAnsi="Angsana New"/>
                <w:b/>
                <w:bCs/>
                <w:sz w:val="22"/>
                <w:szCs w:val="22"/>
              </w:rPr>
              <w:t>92,53</w:t>
            </w:r>
            <w:r w:rsidR="009709A8" w:rsidRPr="00271EC7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</w:tbl>
    <w:p w:rsidR="004F0812" w:rsidRPr="007F6321" w:rsidRDefault="004F0812" w:rsidP="00F4053C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7F6321" w:rsidSect="00271EC7">
          <w:pgSz w:w="16834" w:h="11909" w:orient="landscape" w:code="9"/>
          <w:pgMar w:top="180" w:right="1152" w:bottom="851" w:left="1152" w:header="720" w:footer="720" w:gutter="0"/>
          <w:cols w:space="720"/>
          <w:docGrid w:linePitch="245"/>
        </w:sectPr>
      </w:pPr>
    </w:p>
    <w:p w:rsidR="006B1A24" w:rsidRPr="007F6321" w:rsidRDefault="006B1A24" w:rsidP="006B1A24">
      <w:pPr>
        <w:spacing w:line="240" w:lineRule="auto"/>
        <w:rPr>
          <w:sz w:val="2"/>
          <w:szCs w:val="2"/>
        </w:rPr>
      </w:pPr>
    </w:p>
    <w:p w:rsidR="00FD1A7E" w:rsidRPr="007F6321" w:rsidRDefault="00FD1A7E" w:rsidP="00007B87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F6321">
        <w:rPr>
          <w:rFonts w:ascii="Angsana New" w:hAnsi="Angsana New"/>
          <w:sz w:val="30"/>
          <w:szCs w:val="30"/>
        </w:rPr>
        <w:t>31</w:t>
      </w:r>
      <w:r w:rsidRPr="007F632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F6321">
        <w:rPr>
          <w:rFonts w:ascii="Angsana New" w:hAnsi="Angsana New"/>
          <w:sz w:val="30"/>
          <w:szCs w:val="30"/>
        </w:rPr>
        <w:t>256</w:t>
      </w:r>
      <w:r w:rsidR="00283E5E"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7F6321">
        <w:rPr>
          <w:rFonts w:ascii="Angsana New" w:hAnsi="Angsana New"/>
          <w:sz w:val="30"/>
          <w:szCs w:val="30"/>
        </w:rPr>
        <w:t xml:space="preserve"> </w:t>
      </w:r>
      <w:bookmarkStart w:id="12" w:name="_Hlk31731348"/>
      <w:r w:rsidR="00283E5E" w:rsidRPr="007F6321">
        <w:rPr>
          <w:rFonts w:ascii="Angsana New" w:hAnsi="Angsana New"/>
          <w:sz w:val="30"/>
          <w:szCs w:val="30"/>
        </w:rPr>
        <w:t>527.87</w:t>
      </w:r>
      <w:r w:rsidRPr="007F6321">
        <w:rPr>
          <w:rFonts w:ascii="Angsana New" w:hAnsi="Angsana New"/>
          <w:sz w:val="30"/>
          <w:szCs w:val="30"/>
        </w:rPr>
        <w:t xml:space="preserve"> </w:t>
      </w:r>
      <w:bookmarkEnd w:id="12"/>
      <w:r w:rsidRPr="007F632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F6321">
        <w:rPr>
          <w:rFonts w:ascii="Angsana New" w:hAnsi="Angsana New"/>
          <w:i/>
          <w:iCs/>
          <w:sz w:val="30"/>
          <w:szCs w:val="30"/>
          <w:cs/>
        </w:rPr>
        <w:t>(</w:t>
      </w:r>
      <w:r w:rsidRPr="007F6321">
        <w:rPr>
          <w:rFonts w:ascii="Angsana New" w:hAnsi="Angsana New"/>
          <w:i/>
          <w:iCs/>
          <w:sz w:val="30"/>
          <w:szCs w:val="30"/>
        </w:rPr>
        <w:t>25</w:t>
      </w:r>
      <w:r w:rsidR="00FC496C" w:rsidRPr="007F6321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BD00DA" w:rsidRPr="007F6321">
        <w:rPr>
          <w:rFonts w:ascii="Angsana New" w:hAnsi="Angsana New"/>
          <w:i/>
          <w:iCs/>
          <w:sz w:val="30"/>
          <w:szCs w:val="30"/>
        </w:rPr>
        <w:t>3</w:t>
      </w:r>
      <w:r w:rsidRPr="007F6321">
        <w:rPr>
          <w:rFonts w:ascii="Angsana New" w:hAnsi="Angsana New"/>
          <w:i/>
          <w:iCs/>
          <w:sz w:val="30"/>
          <w:szCs w:val="30"/>
        </w:rPr>
        <w:t xml:space="preserve"> </w:t>
      </w:r>
      <w:r w:rsidRPr="007F63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3" w:name="_Hlk31731361"/>
      <w:r w:rsidR="0014270E" w:rsidRPr="007F6321">
        <w:rPr>
          <w:rFonts w:ascii="Angsana New" w:hAnsi="Angsana New"/>
          <w:i/>
          <w:iCs/>
          <w:sz w:val="30"/>
          <w:szCs w:val="30"/>
        </w:rPr>
        <w:t>442.26</w:t>
      </w:r>
      <w:r w:rsidR="00C27462" w:rsidRPr="007F6321">
        <w:rPr>
          <w:rFonts w:ascii="Angsana New" w:hAnsi="Angsana New"/>
          <w:sz w:val="30"/>
          <w:szCs w:val="30"/>
        </w:rPr>
        <w:t xml:space="preserve"> </w:t>
      </w:r>
      <w:r w:rsidRPr="007F63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End w:id="13"/>
      <w:r w:rsidRPr="007F632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89309B" w:rsidRPr="007F6321" w:rsidRDefault="0089309B" w:rsidP="009E4B1F">
      <w:pPr>
        <w:tabs>
          <w:tab w:val="clear" w:pos="227"/>
          <w:tab w:val="clear" w:pos="454"/>
          <w:tab w:val="clear" w:pos="680"/>
        </w:tabs>
        <w:ind w:left="28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9309B" w:rsidRPr="007F6321" w:rsidRDefault="0089309B" w:rsidP="00007B87">
      <w:pPr>
        <w:tabs>
          <w:tab w:val="clear" w:pos="227"/>
          <w:tab w:val="clear" w:pos="454"/>
          <w:tab w:val="clear" w:pos="680"/>
          <w:tab w:val="clear" w:pos="907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F6321">
        <w:rPr>
          <w:rFonts w:ascii="Angsana New" w:hAnsi="Angsana New"/>
          <w:sz w:val="30"/>
          <w:szCs w:val="30"/>
        </w:rPr>
        <w:t>31</w:t>
      </w:r>
      <w:r w:rsidRPr="007F6321">
        <w:rPr>
          <w:rFonts w:ascii="Angsana New" w:hAnsi="Angsana New"/>
          <w:sz w:val="30"/>
          <w:szCs w:val="30"/>
          <w:rtl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>256</w:t>
      </w:r>
      <w:r w:rsidR="00FF59C2"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อาคารและอุปกรณ์ของบริษัทมูลค่าสุทธิทางบัญชีจำนวน</w:t>
      </w:r>
      <w:r w:rsidR="008D5B49" w:rsidRPr="007F6321">
        <w:rPr>
          <w:rFonts w:ascii="Angsana New" w:hAnsi="Angsana New"/>
          <w:sz w:val="30"/>
          <w:szCs w:val="30"/>
        </w:rPr>
        <w:t xml:space="preserve"> </w:t>
      </w:r>
      <w:bookmarkStart w:id="14" w:name="_Hlk31731398"/>
      <w:r w:rsidR="00283E5E" w:rsidRPr="007F6321">
        <w:rPr>
          <w:rFonts w:ascii="Angsana New" w:hAnsi="Angsana New"/>
          <w:sz w:val="30"/>
          <w:szCs w:val="30"/>
        </w:rPr>
        <w:t>635.09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bookmarkEnd w:id="14"/>
      <w:r w:rsidRPr="007F632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F6321">
        <w:rPr>
          <w:rFonts w:ascii="Angsana New" w:hAnsi="Angsana New"/>
          <w:i/>
          <w:iCs/>
          <w:sz w:val="30"/>
          <w:szCs w:val="30"/>
          <w:cs/>
        </w:rPr>
        <w:t>(</w:t>
      </w:r>
      <w:r w:rsidRPr="007F6321">
        <w:rPr>
          <w:rFonts w:ascii="Angsana New" w:hAnsi="Angsana New"/>
          <w:i/>
          <w:iCs/>
          <w:sz w:val="30"/>
          <w:szCs w:val="30"/>
        </w:rPr>
        <w:t>25</w:t>
      </w:r>
      <w:r w:rsidR="00FC496C" w:rsidRPr="007F6321">
        <w:rPr>
          <w:rFonts w:ascii="Angsana New" w:hAnsi="Angsana New"/>
          <w:i/>
          <w:iCs/>
          <w:sz w:val="30"/>
          <w:szCs w:val="30"/>
        </w:rPr>
        <w:t>6</w:t>
      </w:r>
      <w:r w:rsidR="0014270E" w:rsidRPr="007F6321">
        <w:rPr>
          <w:rFonts w:ascii="Angsana New" w:hAnsi="Angsana New"/>
          <w:i/>
          <w:iCs/>
          <w:sz w:val="30"/>
          <w:szCs w:val="30"/>
        </w:rPr>
        <w:t>3</w:t>
      </w:r>
      <w:r w:rsidRPr="007F6321">
        <w:rPr>
          <w:rFonts w:ascii="Angsana New" w:hAnsi="Angsana New"/>
          <w:i/>
          <w:iCs/>
          <w:sz w:val="30"/>
          <w:szCs w:val="30"/>
        </w:rPr>
        <w:t xml:space="preserve"> </w:t>
      </w:r>
      <w:r w:rsidRPr="007F63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5" w:name="_Hlk31731425"/>
      <w:r w:rsidR="0014270E" w:rsidRPr="007F6321">
        <w:rPr>
          <w:rFonts w:ascii="Angsana New" w:hAnsi="Angsana New"/>
          <w:i/>
          <w:iCs/>
          <w:sz w:val="30"/>
          <w:szCs w:val="30"/>
        </w:rPr>
        <w:t>642.79</w:t>
      </w:r>
      <w:r w:rsidR="008D5B49" w:rsidRPr="007F6321">
        <w:rPr>
          <w:rFonts w:ascii="Angsana New" w:hAnsi="Angsana New"/>
          <w:sz w:val="30"/>
          <w:szCs w:val="30"/>
          <w:cs/>
        </w:rPr>
        <w:t xml:space="preserve"> </w:t>
      </w:r>
      <w:bookmarkEnd w:id="15"/>
      <w:r w:rsidRPr="007F632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7F6321">
        <w:rPr>
          <w:rFonts w:ascii="Angsana New" w:hAnsi="Angsana New" w:hint="cs"/>
          <w:sz w:val="30"/>
          <w:szCs w:val="30"/>
          <w:cs/>
        </w:rPr>
        <w:t>ใช้</w:t>
      </w:r>
      <w:r w:rsidRPr="007F6321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7F6321">
        <w:rPr>
          <w:rFonts w:ascii="Angsana New" w:hAnsi="Angsana New" w:hint="cs"/>
          <w:sz w:val="30"/>
          <w:szCs w:val="30"/>
          <w:cs/>
        </w:rPr>
        <w:t>จาก</w:t>
      </w:r>
      <w:r w:rsidRPr="007F6321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Pr="007F6321">
        <w:rPr>
          <w:rFonts w:ascii="Angsana New" w:hAnsi="Angsana New" w:hint="cs"/>
          <w:sz w:val="30"/>
          <w:szCs w:val="30"/>
          <w:cs/>
        </w:rPr>
        <w:t>ข้อ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</w:rPr>
        <w:t>1</w:t>
      </w:r>
      <w:r w:rsidR="00BD00DA" w:rsidRPr="007F6321">
        <w:rPr>
          <w:rFonts w:ascii="Angsana New" w:hAnsi="Angsana New"/>
          <w:sz w:val="30"/>
          <w:szCs w:val="30"/>
        </w:rPr>
        <w:t>6</w:t>
      </w:r>
      <w:r w:rsidRPr="007F6321">
        <w:rPr>
          <w:rFonts w:ascii="Angsana New" w:hAnsi="Angsana New"/>
          <w:sz w:val="30"/>
          <w:szCs w:val="30"/>
          <w:cs/>
        </w:rPr>
        <w:t>)</w:t>
      </w:r>
    </w:p>
    <w:p w:rsidR="00FD1A7E" w:rsidRPr="007F6321" w:rsidRDefault="00FD1A7E" w:rsidP="00007B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993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ED5492" w:rsidRDefault="00ED5492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7F6321">
        <w:rPr>
          <w:rFonts w:ascii="Angsana New" w:hAnsi="Angsana New"/>
          <w:sz w:val="30"/>
          <w:szCs w:val="30"/>
        </w:rPr>
        <w:t>2563</w:t>
      </w:r>
      <w:r w:rsidRPr="007F6321">
        <w:rPr>
          <w:rFonts w:ascii="Angsana New" w:hAnsi="Angsana New" w:hint="cs"/>
          <w:sz w:val="30"/>
          <w:szCs w:val="30"/>
          <w:cs/>
        </w:rPr>
        <w:t xml:space="preserve"> บริษัทได้ซื้อที่ดิน</w:t>
      </w:r>
      <w:r w:rsidRPr="007F6321">
        <w:rPr>
          <w:rFonts w:ascii="Angsana New" w:hAnsi="Angsana New"/>
          <w:sz w:val="30"/>
          <w:szCs w:val="30"/>
          <w:cs/>
        </w:rPr>
        <w:t xml:space="preserve">โฉนดที่ดินเลขที่ </w:t>
      </w:r>
      <w:r w:rsidRPr="007F6321">
        <w:rPr>
          <w:rFonts w:ascii="Angsana New" w:hAnsi="Angsana New"/>
          <w:sz w:val="30"/>
          <w:szCs w:val="30"/>
        </w:rPr>
        <w:t>56317</w:t>
      </w:r>
      <w:r w:rsidRPr="007F6321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7F6321">
        <w:rPr>
          <w:rFonts w:ascii="Angsana New" w:hAnsi="Angsana New"/>
          <w:sz w:val="30"/>
          <w:szCs w:val="30"/>
        </w:rPr>
        <w:t>18</w:t>
      </w:r>
      <w:r w:rsidRPr="007F6321">
        <w:rPr>
          <w:rFonts w:ascii="Angsana New" w:hAnsi="Angsana New"/>
          <w:sz w:val="30"/>
          <w:szCs w:val="30"/>
          <w:cs/>
        </w:rPr>
        <w:t xml:space="preserve"> ตำบลหนองอิรุณ อำเภอบ้านบึง จังหวัดชลบุรี เนื</w:t>
      </w:r>
      <w:r w:rsidRPr="007F6321">
        <w:rPr>
          <w:rFonts w:ascii="Angsana New" w:hAnsi="Angsana New" w:hint="cs"/>
          <w:sz w:val="30"/>
          <w:szCs w:val="30"/>
          <w:cs/>
        </w:rPr>
        <w:t>้</w:t>
      </w:r>
      <w:r w:rsidRPr="007F6321">
        <w:rPr>
          <w:rFonts w:ascii="Angsana New" w:hAnsi="Angsana New"/>
          <w:sz w:val="30"/>
          <w:szCs w:val="30"/>
          <w:cs/>
        </w:rPr>
        <w:t xml:space="preserve">อที่ </w:t>
      </w:r>
      <w:r w:rsidRPr="007F6321">
        <w:rPr>
          <w:rFonts w:ascii="Angsana New" w:hAnsi="Angsana New"/>
          <w:sz w:val="30"/>
          <w:szCs w:val="30"/>
        </w:rPr>
        <w:t>46-</w:t>
      </w:r>
      <w:r w:rsidR="00C66D97" w:rsidRPr="007F6321">
        <w:rPr>
          <w:rFonts w:ascii="Angsana New" w:hAnsi="Angsana New"/>
          <w:sz w:val="30"/>
          <w:szCs w:val="30"/>
        </w:rPr>
        <w:t>3</w:t>
      </w:r>
      <w:r w:rsidRPr="007F6321">
        <w:rPr>
          <w:rFonts w:ascii="Angsana New" w:hAnsi="Angsana New"/>
          <w:sz w:val="30"/>
          <w:szCs w:val="30"/>
        </w:rPr>
        <w:t>-53</w:t>
      </w:r>
      <w:r w:rsidRPr="007F6321">
        <w:rPr>
          <w:rFonts w:ascii="Angsana New" w:hAnsi="Angsana New"/>
          <w:sz w:val="30"/>
          <w:szCs w:val="30"/>
          <w:cs/>
        </w:rPr>
        <w:t xml:space="preserve"> ไร่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จาก</w:t>
      </w:r>
      <w:r w:rsidRPr="007F6321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7F6321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007B87" w:rsidRPr="007F6321" w:rsidRDefault="00007B87" w:rsidP="0000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55643D" w:rsidRPr="00B14BAA" w:rsidRDefault="0055643D" w:rsidP="00B14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14BA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B14BAA">
        <w:rPr>
          <w:rFonts w:ascii="Angsana New" w:hAnsi="Angsana New"/>
          <w:b/>
          <w:bCs/>
          <w:sz w:val="30"/>
          <w:szCs w:val="30"/>
        </w:rPr>
        <w:t>3</w:t>
      </w:r>
      <w:r w:rsidRPr="00B14BAA">
        <w:rPr>
          <w:rFonts w:ascii="Angsana New" w:hAnsi="Angsana New"/>
          <w:b/>
          <w:bCs/>
          <w:sz w:val="30"/>
          <w:szCs w:val="30"/>
        </w:rPr>
        <w:tab/>
      </w:r>
      <w:r w:rsidRPr="00B14BAA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55643D" w:rsidRPr="00B14BAA" w:rsidRDefault="0055643D" w:rsidP="00B14BAA">
      <w:pPr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B14BA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B14BAA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B14BAA">
        <w:rPr>
          <w:rFonts w:ascii="Angsana New" w:hAnsi="Angsana New"/>
          <w:sz w:val="30"/>
          <w:szCs w:val="30"/>
        </w:rPr>
        <w:t>31</w:t>
      </w:r>
      <w:r w:rsidRPr="00B14BAA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B14BAA">
        <w:rPr>
          <w:rFonts w:ascii="Angsana New" w:hAnsi="Angsana New" w:hint="cs"/>
          <w:sz w:val="30"/>
          <w:szCs w:val="30"/>
          <w:cs/>
        </w:rPr>
        <w:t>ธันวาคม</w:t>
      </w:r>
      <w:r w:rsidRPr="00B14BAA">
        <w:rPr>
          <w:rFonts w:ascii="Angsana New" w:hAnsi="Angsana New" w:hint="cs"/>
          <w:sz w:val="30"/>
          <w:szCs w:val="30"/>
          <w:cs/>
        </w:rPr>
        <w:t xml:space="preserve"> </w:t>
      </w:r>
      <w:r w:rsidRPr="00B14BAA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220232" w:rsidRPr="00B14BAA" w:rsidRDefault="00EA1732" w:rsidP="00B14BAA">
      <w:pPr>
        <w:rPr>
          <w:rFonts w:ascii="Angsana New" w:hAnsi="Angsana New"/>
          <w:sz w:val="30"/>
          <w:szCs w:val="30"/>
        </w:rPr>
      </w:pPr>
      <w:r w:rsidRPr="00B14BAA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                                                                                       </w:t>
      </w:r>
    </w:p>
    <w:tbl>
      <w:tblPr>
        <w:tblW w:w="9648" w:type="dxa"/>
        <w:tblInd w:w="450" w:type="dxa"/>
        <w:tblLayout w:type="fixed"/>
        <w:tblLook w:val="04A0"/>
      </w:tblPr>
      <w:tblGrid>
        <w:gridCol w:w="4158"/>
        <w:gridCol w:w="1710"/>
        <w:gridCol w:w="272"/>
        <w:gridCol w:w="1620"/>
        <w:gridCol w:w="272"/>
        <w:gridCol w:w="1616"/>
      </w:tblGrid>
      <w:tr w:rsidR="00BE1F2B" w:rsidRPr="00B14BAA" w:rsidTr="00BE1F2B">
        <w:trPr>
          <w:tblHeader/>
        </w:trPr>
        <w:tc>
          <w:tcPr>
            <w:tcW w:w="4158" w:type="dxa"/>
          </w:tcPr>
          <w:p w:rsidR="00BE1F2B" w:rsidRPr="00B14BAA" w:rsidRDefault="00BE1F2B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:rsidR="00BE1F2B" w:rsidRPr="00B14BAA" w:rsidRDefault="00BE1F2B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E1F2B" w:rsidRPr="00B14BAA" w:rsidTr="00BE1F2B">
        <w:trPr>
          <w:tblHeader/>
        </w:trPr>
        <w:tc>
          <w:tcPr>
            <w:tcW w:w="4158" w:type="dxa"/>
          </w:tcPr>
          <w:p w:rsidR="00BE1F2B" w:rsidRPr="00B14BAA" w:rsidRDefault="00BE1F2B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:rsidR="00BE1F2B" w:rsidRPr="00B14BAA" w:rsidRDefault="00BE1F2B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B14BA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B14B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4B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5049" w:rsidRPr="00B14BAA" w:rsidTr="00BE1F2B">
        <w:trPr>
          <w:tblHeader/>
        </w:trPr>
        <w:tc>
          <w:tcPr>
            <w:tcW w:w="4158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64641798"/>
          </w:p>
        </w:tc>
        <w:tc>
          <w:tcPr>
            <w:tcW w:w="1710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5049" w:rsidRPr="00B14BAA" w:rsidTr="00BE1F2B">
        <w:trPr>
          <w:tblHeader/>
        </w:trPr>
        <w:tc>
          <w:tcPr>
            <w:tcW w:w="4158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D95049" w:rsidRPr="00B14BAA" w:rsidRDefault="00D95049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43FD5" w:rsidRPr="00B14BAA" w:rsidTr="00D95049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187,194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100,607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(26,505)</w:t>
            </w:r>
          </w:p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Merge w:val="restart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190,103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19,809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100,607</w:t>
            </w:r>
            <w:r w:rsidRPr="00B14B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(50,546)</w:t>
            </w:r>
          </w:p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2" w:type="dxa"/>
            <w:vMerge w:val="restart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277,297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19,809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(77,051)</w:t>
            </w: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</w:tr>
      <w:tr w:rsidR="00343FD5" w:rsidRPr="00B14BAA" w:rsidTr="00154852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1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D95049">
        <w:tc>
          <w:tcPr>
            <w:tcW w:w="4158" w:type="dxa"/>
            <w:hideMark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 และ 1 มกราคม 2564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161,296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55,519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216,815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37,865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37,865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(38,611)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(7,764)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BAA">
              <w:rPr>
                <w:rFonts w:ascii="Angsana New" w:hAnsi="Angsana New"/>
                <w:color w:val="000000"/>
                <w:sz w:val="30"/>
                <w:szCs w:val="30"/>
              </w:rPr>
              <w:t>(46,375)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ณ วันที่ 31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122,685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85,620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208,305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(35,177)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(21,962)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14BAA">
              <w:rPr>
                <w:rFonts w:ascii="Angsana New" w:hAnsi="Angsana New"/>
                <w:sz w:val="30"/>
                <w:szCs w:val="30"/>
              </w:rPr>
              <w:t>29,005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16,510</w:t>
            </w:r>
          </w:p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(82,078)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(6,300)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29,005</w:t>
            </w:r>
          </w:p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48,369</w:t>
            </w:r>
          </w:p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(117,255)</w:t>
            </w: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(28,262)</w:t>
            </w: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64,879</w:t>
            </w:r>
          </w:p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</w:tr>
      <w:tr w:rsidR="00343FD5" w:rsidRPr="00B14BAA" w:rsidTr="00154852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1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 w:val="restart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 w:val="restart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</w:tcPr>
          <w:p w:rsidR="00343FD5" w:rsidRPr="00B14BAA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343FD5" w:rsidRPr="00B14BAA" w:rsidRDefault="00343FD5" w:rsidP="00B14BAA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154852">
        <w:tc>
          <w:tcPr>
            <w:tcW w:w="4158" w:type="dxa"/>
          </w:tcPr>
          <w:p w:rsidR="00343FD5" w:rsidRPr="00B14BAA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vMerge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vMerge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3FD5" w:rsidRPr="00B14BAA" w:rsidTr="00343FD5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 และ 1 มกราคม 2564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(69,634)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(8,678)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(78,312)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(16,107)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(8,293)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(24,400)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36,240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4,479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40,719</w:t>
            </w:r>
          </w:p>
        </w:tc>
      </w:tr>
      <w:tr w:rsidR="00343FD5" w:rsidRPr="007F6321" w:rsidTr="00D95049">
        <w:tc>
          <w:tcPr>
            <w:tcW w:w="4158" w:type="dxa"/>
          </w:tcPr>
          <w:p w:rsidR="00343FD5" w:rsidRPr="00B14BAA" w:rsidRDefault="00343FD5" w:rsidP="00B14BAA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43FD5" w:rsidRPr="00B14BAA" w:rsidRDefault="00343FD5" w:rsidP="00B1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B14BAA" w:rsidRDefault="00343FD5" w:rsidP="00B14BA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343FD5" w:rsidRPr="007F6321" w:rsidRDefault="00343FD5" w:rsidP="00B14BAA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ณ วันที่ 31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(49,501)</w:t>
            </w:r>
          </w:p>
        </w:tc>
        <w:tc>
          <w:tcPr>
            <w:tcW w:w="272" w:type="dxa"/>
          </w:tcPr>
          <w:p w:rsidR="00343FD5" w:rsidRPr="00B14BAA" w:rsidRDefault="00343FD5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6D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(12,492)</w:t>
            </w:r>
          </w:p>
        </w:tc>
        <w:tc>
          <w:tcPr>
            <w:tcW w:w="272" w:type="dxa"/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343FD5" w:rsidRPr="00B14BAA" w:rsidRDefault="00343FD5" w:rsidP="006D0D2D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(61,993)</w:t>
            </w:r>
            <w:r w:rsidRPr="00B14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43FD5" w:rsidRPr="00B14BAA" w:rsidRDefault="00343FD5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343FD5" w:rsidRPr="00B14BAA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3FD5" w:rsidRPr="00B14BAA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343FD5" w:rsidRPr="00B14BAA" w:rsidRDefault="00343FD5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343FD5" w:rsidRPr="00B14BAA" w:rsidRDefault="00343FD5" w:rsidP="00E2389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62361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1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343FD5" w:rsidRPr="00B14BAA" w:rsidRDefault="00343FD5" w:rsidP="00CC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91,662</w:t>
            </w:r>
          </w:p>
        </w:tc>
        <w:tc>
          <w:tcPr>
            <w:tcW w:w="272" w:type="dxa"/>
          </w:tcPr>
          <w:p w:rsidR="00343FD5" w:rsidRPr="00B14BAA" w:rsidRDefault="00343FD5" w:rsidP="0062361C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343FD5" w:rsidRPr="00B14BAA" w:rsidRDefault="00343FD5" w:rsidP="0062361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46,841</w:t>
            </w:r>
          </w:p>
        </w:tc>
        <w:tc>
          <w:tcPr>
            <w:tcW w:w="272" w:type="dxa"/>
          </w:tcPr>
          <w:p w:rsidR="00343FD5" w:rsidRPr="00B14BAA" w:rsidRDefault="00343FD5" w:rsidP="0062361C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:rsidR="00343FD5" w:rsidRPr="00B14BAA" w:rsidRDefault="00343FD5" w:rsidP="0062361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138,503</w:t>
            </w:r>
          </w:p>
        </w:tc>
      </w:tr>
      <w:tr w:rsidR="00343FD5" w:rsidRPr="00B14BAA" w:rsidTr="00D95049">
        <w:tc>
          <w:tcPr>
            <w:tcW w:w="4158" w:type="dxa"/>
          </w:tcPr>
          <w:p w:rsidR="00343FD5" w:rsidRPr="00B14BAA" w:rsidRDefault="00343FD5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343FD5" w:rsidRPr="00B14BAA" w:rsidRDefault="00343FD5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73,183</w:t>
            </w:r>
          </w:p>
        </w:tc>
        <w:tc>
          <w:tcPr>
            <w:tcW w:w="272" w:type="dxa"/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73,129</w:t>
            </w:r>
          </w:p>
        </w:tc>
        <w:tc>
          <w:tcPr>
            <w:tcW w:w="272" w:type="dxa"/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b/>
                <w:bCs/>
                <w:sz w:val="30"/>
                <w:szCs w:val="30"/>
              </w:rPr>
              <w:t>146,312</w:t>
            </w:r>
          </w:p>
        </w:tc>
      </w:tr>
      <w:tr w:rsidR="00343FD5" w:rsidRPr="00B14BAA" w:rsidTr="00154852">
        <w:tc>
          <w:tcPr>
            <w:tcW w:w="8032" w:type="dxa"/>
            <w:gridSpan w:val="5"/>
          </w:tcPr>
          <w:p w:rsidR="00343FD5" w:rsidRPr="00B14BAA" w:rsidRDefault="00343FD5" w:rsidP="00343FD5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B14BAA">
              <w:rPr>
                <w:rFonts w:ascii="Angsana New" w:hAnsi="Angsana New"/>
                <w:sz w:val="30"/>
                <w:szCs w:val="30"/>
              </w:rPr>
              <w:t>4,872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28,262</w:t>
            </w:r>
          </w:p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BAA">
              <w:rPr>
                <w:rFonts w:ascii="Angsana New" w:hAnsi="Angsana New"/>
                <w:sz w:val="30"/>
                <w:szCs w:val="30"/>
              </w:rPr>
              <w:t>24,400</w:t>
            </w:r>
          </w:p>
        </w:tc>
      </w:tr>
      <w:tr w:rsidR="00343FD5" w:rsidRPr="00B14BAA" w:rsidTr="00343FD5">
        <w:tc>
          <w:tcPr>
            <w:tcW w:w="8032" w:type="dxa"/>
            <w:gridSpan w:val="5"/>
          </w:tcPr>
          <w:p w:rsidR="00343FD5" w:rsidRPr="00B14BAA" w:rsidRDefault="00343FD5" w:rsidP="00343FD5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B14BAA">
              <w:rPr>
                <w:rFonts w:ascii="Angsana New" w:hAnsi="Angsana New"/>
                <w:sz w:val="30"/>
                <w:szCs w:val="30"/>
              </w:rPr>
              <w:t>3,636</w:t>
            </w:r>
            <w:r w:rsidRPr="00B14BA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B14BAA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vMerge/>
            <w:tcBorders>
              <w:bottom w:val="nil"/>
            </w:tcBorders>
          </w:tcPr>
          <w:p w:rsidR="00343FD5" w:rsidRPr="00B14BAA" w:rsidRDefault="00343FD5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23897" w:rsidRPr="007F6321" w:rsidRDefault="00E23897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  <w:r w:rsidRPr="00B14BAA">
        <w:rPr>
          <w:rFonts w:ascii="Angsana New" w:hAnsi="Angsana New" w:hint="cs"/>
          <w:sz w:val="30"/>
          <w:szCs w:val="30"/>
          <w:cs/>
        </w:rPr>
        <w:t xml:space="preserve">ราคาทุนและค่าเสื่อมราคาสะสม ณ วันที่ </w:t>
      </w:r>
      <w:r w:rsidRPr="00B14BAA">
        <w:rPr>
          <w:rFonts w:ascii="Angsana New" w:hAnsi="Angsana New"/>
          <w:sz w:val="30"/>
          <w:szCs w:val="30"/>
        </w:rPr>
        <w:t>1</w:t>
      </w:r>
      <w:r w:rsidRPr="00B14BA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14BAA">
        <w:rPr>
          <w:rFonts w:ascii="Angsana New" w:hAnsi="Angsana New"/>
          <w:sz w:val="30"/>
          <w:szCs w:val="30"/>
        </w:rPr>
        <w:t>2563</w:t>
      </w:r>
      <w:r w:rsidRPr="00B14BAA">
        <w:rPr>
          <w:rFonts w:ascii="Angsana New" w:hAnsi="Angsana New" w:hint="cs"/>
          <w:sz w:val="30"/>
          <w:szCs w:val="30"/>
          <w:cs/>
        </w:rPr>
        <w:t xml:space="preserve"> เป็นยอดที่ปรับปรุงสินทรัพย์</w:t>
      </w:r>
      <w:r w:rsidRPr="007F6321">
        <w:rPr>
          <w:rFonts w:ascii="Angsana New" w:hAnsi="Angsana New" w:hint="cs"/>
          <w:sz w:val="30"/>
          <w:szCs w:val="30"/>
          <w:cs/>
        </w:rPr>
        <w:t xml:space="preserve">สิทธิการใช้จากการนำมาตรฐานรายงานทางการเงินฉบับที่ </w:t>
      </w:r>
      <w:r w:rsidRPr="007F6321">
        <w:rPr>
          <w:rFonts w:ascii="Angsana New" w:hAnsi="Angsana New"/>
          <w:sz w:val="30"/>
          <w:szCs w:val="30"/>
        </w:rPr>
        <w:t>16</w:t>
      </w:r>
      <w:r w:rsidRPr="007F6321">
        <w:rPr>
          <w:rFonts w:ascii="Angsana New" w:hAnsi="Angsana New" w:hint="cs"/>
          <w:sz w:val="30"/>
          <w:szCs w:val="30"/>
          <w:cs/>
        </w:rPr>
        <w:t xml:space="preserve"> มาถือปฏิบัติครั้งแรก โดยรวมยอดโอนเข้ามาจากสินทรัพย์ถาวร </w:t>
      </w:r>
    </w:p>
    <w:p w:rsidR="00F0278F" w:rsidRPr="007F6321" w:rsidRDefault="00F0278F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</w:p>
    <w:bookmarkEnd w:id="16"/>
    <w:p w:rsidR="00B61E15" w:rsidRPr="007F6321" w:rsidRDefault="0001248E" w:rsidP="009A14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4</w:t>
      </w:r>
      <w:r w:rsidR="00320764" w:rsidRPr="007F6321">
        <w:rPr>
          <w:rFonts w:ascii="Angsana New" w:hAnsi="Angsana New"/>
          <w:b/>
          <w:bCs/>
          <w:sz w:val="30"/>
          <w:szCs w:val="30"/>
        </w:rPr>
        <w:tab/>
      </w:r>
      <w:r w:rsidR="006813B9" w:rsidRPr="007F6321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383" w:type="dxa"/>
        <w:tblInd w:w="534" w:type="dxa"/>
        <w:tblLayout w:type="fixed"/>
        <w:tblLook w:val="0000"/>
      </w:tblPr>
      <w:tblGrid>
        <w:gridCol w:w="24"/>
        <w:gridCol w:w="6780"/>
        <w:gridCol w:w="284"/>
        <w:gridCol w:w="1701"/>
        <w:gridCol w:w="283"/>
        <w:gridCol w:w="24"/>
        <w:gridCol w:w="51"/>
        <w:gridCol w:w="236"/>
      </w:tblGrid>
      <w:tr w:rsidR="00444F29" w:rsidRPr="007F6321" w:rsidTr="006D20E4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8765" w:type="dxa"/>
            <w:gridSpan w:val="3"/>
          </w:tcPr>
          <w:p w:rsidR="00444F29" w:rsidRPr="007F6321" w:rsidRDefault="00444F29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F29" w:rsidRPr="007F6321" w:rsidTr="006D20E4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8765" w:type="dxa"/>
            <w:gridSpan w:val="3"/>
          </w:tcPr>
          <w:p w:rsidR="00444F29" w:rsidRPr="007F6321" w:rsidRDefault="00444F29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                                                                                                                    ค่าลิขสิทธิ์ซอฟต์แวร์</w:t>
            </w:r>
          </w:p>
        </w:tc>
      </w:tr>
      <w:tr w:rsidR="00066066" w:rsidRPr="007F6321" w:rsidTr="00066066">
        <w:trPr>
          <w:gridBefore w:val="1"/>
          <w:gridAfter w:val="3"/>
          <w:wBefore w:w="24" w:type="dxa"/>
          <w:wAfter w:w="311" w:type="dxa"/>
          <w:tblHeader/>
        </w:trPr>
        <w:tc>
          <w:tcPr>
            <w:tcW w:w="6780" w:type="dxa"/>
          </w:tcPr>
          <w:p w:rsidR="00066066" w:rsidRPr="007F6321" w:rsidRDefault="00066066" w:rsidP="0044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6066" w:rsidRPr="007F6321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</w:tcPr>
          <w:p w:rsidR="00066066" w:rsidRPr="007F6321" w:rsidRDefault="00066066" w:rsidP="00202B29">
            <w:pPr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066066" w:rsidRPr="007F6321" w:rsidRDefault="00066066" w:rsidP="00202B29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C741F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:rsidR="00066066" w:rsidRPr="007F6321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7F6321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155A53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7F6321" w:rsidRDefault="00155A53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15,899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vMerge w:val="restart"/>
          </w:tcPr>
          <w:p w:rsidR="00BB6298" w:rsidRPr="007F6321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155A53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/>
          </w:tcPr>
          <w:p w:rsidR="00BB6298" w:rsidRPr="007F6321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155A53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5A53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A86946"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86946"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86946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5A53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Merge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66066" w:rsidRPr="007F6321" w:rsidRDefault="00155A53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16,289</w:t>
            </w: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7F6321" w:rsidRDefault="00363CBC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 w:val="restart"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7F6321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E0ADE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Merge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66066" w:rsidRPr="007F6321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16,289</w:t>
            </w: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  <w:trHeight w:val="217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Merge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66066" w:rsidRPr="007F6321" w:rsidRDefault="00066066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7F63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84" w:type="dxa"/>
          </w:tcPr>
          <w:p w:rsidR="00066066" w:rsidRPr="007F6321" w:rsidRDefault="00066066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66066" w:rsidRPr="007F6321" w:rsidRDefault="00066066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66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7F6321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E0ADE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066066" w:rsidRPr="007F6321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66066" w:rsidRPr="007F6321" w:rsidRDefault="008E0ADE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12,209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  <w:vMerge w:val="restart"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8E0A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8E0A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E0ADE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E0ADE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Merge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6298" w:rsidRPr="007F6321" w:rsidRDefault="008E0ADE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14,729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363CBC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 w:val="restart"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7F6321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E0ADE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Merge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B6298" w:rsidRPr="007F6321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</w:t>
            </w:r>
            <w:r w:rsidR="00363CBC"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997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vMerge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6298" w:rsidRPr="007F6321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bottom w:val="single" w:sz="4" w:space="0" w:color="FFFFFF"/>
            </w:tcBorders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FFFFFF"/>
            </w:tcBorders>
          </w:tcPr>
          <w:p w:rsidR="00BB6298" w:rsidRPr="007F6321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7F6321" w:rsidTr="00BB6298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8E0ADE" w:rsidRPr="007F6321">
              <w:rPr>
                <w:rFonts w:ascii="Angsana New" w:hAnsi="Angsana New"/>
                <w:sz w:val="30"/>
                <w:szCs w:val="30"/>
              </w:rPr>
              <w:t>3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vMerge w:val="restart"/>
            <w:tcBorders>
              <w:top w:val="single" w:sz="4" w:space="0" w:color="FFFFFF"/>
            </w:tcBorders>
          </w:tcPr>
          <w:p w:rsidR="00BB6298" w:rsidRPr="007F6321" w:rsidRDefault="00BB6298" w:rsidP="001066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49" w:right="162" w:firstLine="1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B6298" w:rsidRPr="007F6321" w:rsidRDefault="008E0ADE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1,560</w:t>
            </w: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7F6321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8E0ADE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Merge/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double" w:sz="4" w:space="0" w:color="auto"/>
            </w:tcBorders>
          </w:tcPr>
          <w:p w:rsidR="00BB6298" w:rsidRPr="007F6321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B6B62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BB6298" w:rsidRPr="007F6321" w:rsidTr="000D37FD">
        <w:tblPrEx>
          <w:tblLook w:val="04A0"/>
        </w:tblPrEx>
        <w:trPr>
          <w:gridAfter w:val="2"/>
          <w:wAfter w:w="287" w:type="dxa"/>
        </w:trPr>
        <w:tc>
          <w:tcPr>
            <w:tcW w:w="9096" w:type="dxa"/>
            <w:gridSpan w:val="6"/>
          </w:tcPr>
          <w:p w:rsidR="00BB6298" w:rsidRPr="007F6321" w:rsidRDefault="00BB6298" w:rsidP="005734C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B6298" w:rsidRPr="007F6321" w:rsidRDefault="00BB6298" w:rsidP="000D37FD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 สำหรับปีสิ้นสุด</w:t>
            </w:r>
          </w:p>
        </w:tc>
      </w:tr>
      <w:tr w:rsidR="00BB6298" w:rsidRPr="007F6321" w:rsidTr="00066066">
        <w:tblPrEx>
          <w:tblLook w:val="04A0"/>
        </w:tblPrEx>
        <w:tc>
          <w:tcPr>
            <w:tcW w:w="6804" w:type="dxa"/>
            <w:gridSpan w:val="2"/>
            <w:shd w:val="clear" w:color="auto" w:fill="auto"/>
            <w:vAlign w:val="bottom"/>
          </w:tcPr>
          <w:p w:rsidR="00BB6298" w:rsidRPr="007F6321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E0ADE" w:rsidRPr="007F632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BB6298" w:rsidRPr="007F6321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:rsidR="00BB6298" w:rsidRPr="007F6321" w:rsidRDefault="008E0ADE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6298" w:rsidRPr="007F6321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6298" w:rsidRPr="007F6321" w:rsidTr="00066066">
        <w:tblPrEx>
          <w:tblLook w:val="04A0"/>
        </w:tblPrEx>
        <w:tc>
          <w:tcPr>
            <w:tcW w:w="6804" w:type="dxa"/>
            <w:gridSpan w:val="2"/>
            <w:shd w:val="clear" w:color="auto" w:fill="auto"/>
            <w:vAlign w:val="bottom"/>
          </w:tcPr>
          <w:p w:rsidR="00BB6298" w:rsidRPr="007F6321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6B62" w:rsidRPr="007F63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BB6298" w:rsidRPr="007F6321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:rsidR="00BB6298" w:rsidRPr="007F6321" w:rsidRDefault="001B6B62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6298" w:rsidRPr="007F6321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B6298" w:rsidRPr="007F6321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6D0D2D" w:rsidRPr="007F6321" w:rsidRDefault="006D0D2D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double" w:sz="4" w:space="0" w:color="FFFFFF"/>
              <w:bottom w:val="double" w:sz="4" w:space="0" w:color="FFFFFF"/>
            </w:tcBorders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FFFFFF"/>
              <w:bottom w:val="double" w:sz="4" w:space="0" w:color="FFFFFF"/>
            </w:tcBorders>
          </w:tcPr>
          <w:p w:rsidR="00BB6298" w:rsidRPr="007F6321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</w:tbl>
    <w:p w:rsidR="00155C2C" w:rsidRPr="007F6321" w:rsidRDefault="00AD32C1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5</w:t>
      </w:r>
      <w:r w:rsidR="00155C2C" w:rsidRPr="007F6321">
        <w:rPr>
          <w:rFonts w:ascii="Angsana New" w:hAnsi="Angsana New"/>
          <w:b/>
          <w:bCs/>
          <w:sz w:val="30"/>
          <w:szCs w:val="30"/>
        </w:rPr>
        <w:tab/>
      </w:r>
      <w:r w:rsidR="00155C2C" w:rsidRPr="007F6321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E76457" w:rsidRPr="007F6321" w:rsidRDefault="00155C2C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7F6321">
        <w:rPr>
          <w:rFonts w:ascii="Angsana New" w:hAnsi="Angsana New"/>
          <w:sz w:val="30"/>
          <w:szCs w:val="30"/>
        </w:rPr>
        <w:t xml:space="preserve">31 </w:t>
      </w:r>
      <w:r w:rsidRPr="007F6321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tbl>
      <w:tblPr>
        <w:tblW w:w="9180" w:type="dxa"/>
        <w:tblInd w:w="558" w:type="dxa"/>
        <w:tblLook w:val="01E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444F29" w:rsidRPr="007F6321" w:rsidTr="006D20E4">
        <w:tc>
          <w:tcPr>
            <w:tcW w:w="4320" w:type="dxa"/>
          </w:tcPr>
          <w:p w:rsidR="00444F29" w:rsidRPr="007F6321" w:rsidRDefault="00444F29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444F29" w:rsidRPr="007F6321" w:rsidRDefault="00444F29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E24" w:rsidRPr="007F6321" w:rsidTr="00F94C2C">
        <w:tc>
          <w:tcPr>
            <w:tcW w:w="4320" w:type="dxa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37E24" w:rsidRPr="007F6321" w:rsidTr="00F94C2C">
        <w:tc>
          <w:tcPr>
            <w:tcW w:w="4320" w:type="dxa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942EE7"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942EE7" w:rsidRPr="007F632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942EE7" w:rsidRPr="007F632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942EE7" w:rsidRPr="007F632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37E24" w:rsidRPr="007F6321" w:rsidTr="00F94C2C">
        <w:tc>
          <w:tcPr>
            <w:tcW w:w="4320" w:type="dxa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37E24" w:rsidRPr="007F6321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EE7" w:rsidRPr="007F6321" w:rsidTr="00F94C2C">
        <w:tc>
          <w:tcPr>
            <w:tcW w:w="4320" w:type="dxa"/>
          </w:tcPr>
          <w:p w:rsidR="00942EE7" w:rsidRPr="007F6321" w:rsidRDefault="00942EE7" w:rsidP="00942EE7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942EE7" w:rsidRPr="007F6321" w:rsidRDefault="00BA497A" w:rsidP="00BA4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</w:tr>
      <w:tr w:rsidR="00942EE7" w:rsidRPr="007F6321" w:rsidTr="00F94C2C">
        <w:tc>
          <w:tcPr>
            <w:tcW w:w="4320" w:type="dxa"/>
          </w:tcPr>
          <w:p w:rsidR="00942EE7" w:rsidRPr="007F6321" w:rsidRDefault="00942EE7" w:rsidP="00942E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990" w:type="dxa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</w:tr>
      <w:tr w:rsidR="00942EE7" w:rsidRPr="007F6321" w:rsidTr="00F94C2C">
        <w:tc>
          <w:tcPr>
            <w:tcW w:w="4320" w:type="dxa"/>
          </w:tcPr>
          <w:p w:rsidR="00942EE7" w:rsidRPr="007F6321" w:rsidRDefault="00942EE7" w:rsidP="00942E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17,767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17,910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42EE7" w:rsidRPr="007F6321" w:rsidRDefault="00942EE7" w:rsidP="0094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D0D2D" w:rsidRPr="007F6321" w:rsidRDefault="006D0D2D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E1F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:rsidR="00BE1F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:rsidR="00BE1F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:rsidR="00BE1F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:rsidR="00BE1F2B" w:rsidRDefault="00BE1F2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p w:rsidR="00B17CF3" w:rsidRPr="007F6321" w:rsidRDefault="00B17CF3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7F6321">
        <w:rPr>
          <w:rFonts w:ascii="Angsana New" w:hAnsi="Angsana New"/>
          <w:sz w:val="30"/>
          <w:szCs w:val="30"/>
        </w:rPr>
        <w:t xml:space="preserve"> 31 </w:t>
      </w:r>
      <w:r w:rsidRPr="007F6321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95270E" w:rsidRPr="007F6321" w:rsidRDefault="0095270E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942EE7" w:rsidRPr="007F6321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42EE7" w:rsidRPr="007F6321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EE7" w:rsidRPr="007F6321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EE7" w:rsidRPr="007F6321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C61EB0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:rsidR="00942EE7" w:rsidRPr="007F6321" w:rsidRDefault="00942EE7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C61EB0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42EE7" w:rsidRPr="007F6321" w:rsidRDefault="00942EE7" w:rsidP="006D20E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="009F4166" w:rsidRPr="007F632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32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EE7" w:rsidRPr="007F6321" w:rsidTr="00C61EB0">
        <w:trPr>
          <w:trHeight w:val="80"/>
          <w:tblHeader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:rsidR="00942EE7" w:rsidRPr="007F6321" w:rsidRDefault="00942EE7" w:rsidP="006D20E4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942EE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4,795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(568)</w:t>
            </w:r>
          </w:p>
        </w:tc>
        <w:tc>
          <w:tcPr>
            <w:tcW w:w="179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4,227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942EE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D62F2C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BA497A" w:rsidP="00942EE7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:rsidR="00942EE7" w:rsidRPr="007F6321" w:rsidRDefault="00942EE7" w:rsidP="00942EE7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10,973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BA497A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1,178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BA497A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12,151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BA497A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(136)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BA497A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942EE7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1,982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(717)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942EE7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</w:tr>
      <w:tr w:rsidR="00942EE7" w:rsidRPr="007F6321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7F6321" w:rsidRDefault="00942EE7" w:rsidP="006D20E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2EE7" w:rsidRPr="007F6321" w:rsidRDefault="00C61EB0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180" w:type="dxa"/>
            <w:vAlign w:val="bottom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2EE7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(527)</w:t>
            </w:r>
          </w:p>
        </w:tc>
        <w:tc>
          <w:tcPr>
            <w:tcW w:w="179" w:type="dxa"/>
          </w:tcPr>
          <w:p w:rsidR="00942EE7" w:rsidRPr="007F6321" w:rsidRDefault="00942EE7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2EE7" w:rsidRPr="007F6321" w:rsidRDefault="00D62F2C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18,298</w:t>
            </w:r>
          </w:p>
        </w:tc>
      </w:tr>
      <w:tr w:rsidR="00C61EB0" w:rsidRPr="007F6321" w:rsidTr="00C61EB0">
        <w:trPr>
          <w:trHeight w:val="80"/>
        </w:trPr>
        <w:tc>
          <w:tcPr>
            <w:tcW w:w="4319" w:type="dxa"/>
          </w:tcPr>
          <w:p w:rsidR="00C61EB0" w:rsidRPr="007F6321" w:rsidRDefault="00C61EB0" w:rsidP="006D20E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1EB0" w:rsidRPr="007F6321" w:rsidTr="00C61EB0">
        <w:trPr>
          <w:trHeight w:val="80"/>
        </w:trPr>
        <w:tc>
          <w:tcPr>
            <w:tcW w:w="4319" w:type="dxa"/>
          </w:tcPr>
          <w:p w:rsidR="00C61EB0" w:rsidRPr="007F6321" w:rsidRDefault="00C61EB0" w:rsidP="006D20E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(915)</w:t>
            </w:r>
          </w:p>
        </w:tc>
        <w:tc>
          <w:tcPr>
            <w:tcW w:w="18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C61EB0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79" w:type="dxa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C61EB0" w:rsidRPr="007F6321" w:rsidRDefault="009F4166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62F2C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1EB0" w:rsidRPr="007F6321" w:rsidTr="00C61EB0">
        <w:trPr>
          <w:trHeight w:val="80"/>
        </w:trPr>
        <w:tc>
          <w:tcPr>
            <w:tcW w:w="4319" w:type="dxa"/>
          </w:tcPr>
          <w:p w:rsidR="00C61EB0" w:rsidRPr="007F6321" w:rsidRDefault="00C61EB0" w:rsidP="006D20E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(915)</w:t>
            </w:r>
          </w:p>
        </w:tc>
        <w:tc>
          <w:tcPr>
            <w:tcW w:w="18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EB0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79" w:type="dxa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EB0" w:rsidRPr="007F6321" w:rsidRDefault="009F4166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1EB0" w:rsidRPr="007F6321" w:rsidTr="00C61EB0">
        <w:trPr>
          <w:trHeight w:val="80"/>
        </w:trPr>
        <w:tc>
          <w:tcPr>
            <w:tcW w:w="4319" w:type="dxa"/>
          </w:tcPr>
          <w:p w:rsidR="00C61EB0" w:rsidRPr="007F6321" w:rsidRDefault="00C61EB0" w:rsidP="006D20E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17,910</w:t>
            </w:r>
          </w:p>
        </w:tc>
        <w:tc>
          <w:tcPr>
            <w:tcW w:w="180" w:type="dxa"/>
            <w:vAlign w:val="bottom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:rsidR="00C61EB0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79" w:type="dxa"/>
          </w:tcPr>
          <w:p w:rsidR="00C61EB0" w:rsidRPr="007F6321" w:rsidRDefault="00C61EB0" w:rsidP="006D20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:rsidR="00C61EB0" w:rsidRPr="007F6321" w:rsidRDefault="00D62F2C" w:rsidP="006D20E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17,767</w:t>
            </w:r>
          </w:p>
        </w:tc>
      </w:tr>
    </w:tbl>
    <w:p w:rsidR="00BE1F2B" w:rsidRDefault="00C61EB0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 xml:space="preserve">     </w:t>
      </w: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Default="00BE1F2B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42EE7" w:rsidRPr="007F6321" w:rsidRDefault="00C61EB0" w:rsidP="00C6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lastRenderedPageBreak/>
        <w:t xml:space="preserve">                                                                                        </w:t>
      </w:r>
      <w:r w:rsidRPr="007F6321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</w:t>
      </w:r>
      <w:r w:rsidR="005234C9" w:rsidRPr="007F6321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10622" w:type="dxa"/>
        <w:tblInd w:w="-4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836"/>
        <w:gridCol w:w="1417"/>
        <w:gridCol w:w="178"/>
        <w:gridCol w:w="1381"/>
        <w:gridCol w:w="178"/>
        <w:gridCol w:w="1341"/>
        <w:gridCol w:w="182"/>
        <w:gridCol w:w="1691"/>
        <w:gridCol w:w="179"/>
        <w:gridCol w:w="6"/>
        <w:gridCol w:w="1233"/>
      </w:tblGrid>
      <w:tr w:rsidR="00E70662" w:rsidRPr="007F6321" w:rsidTr="008F54E2">
        <w:trPr>
          <w:trHeight w:val="80"/>
          <w:tblHeader/>
        </w:trPr>
        <w:tc>
          <w:tcPr>
            <w:tcW w:w="2836" w:type="dxa"/>
          </w:tcPr>
          <w:p w:rsidR="00E70662" w:rsidRPr="007F6321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70662" w:rsidRPr="007F6321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Merge w:val="restart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มาถือปฏิบัติเป็นครั้งแรก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85" w:type="dxa"/>
            <w:gridSpan w:val="2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3" w:type="dxa"/>
            <w:vAlign w:val="bottom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0662" w:rsidRPr="007F6321" w:rsidTr="008F54E2">
        <w:trPr>
          <w:trHeight w:val="80"/>
          <w:tblHeader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70662" w:rsidRPr="007F6321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26"/>
                <w:szCs w:val="26"/>
              </w:rPr>
              <w:t>1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3 (ก่อนปรับปรุง)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Merge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26"/>
                <w:szCs w:val="26"/>
              </w:rPr>
              <w:t>1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3 (หลังปรับปรุง)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7F6321">
              <w:rPr>
                <w:rFonts w:ascii="Angsana New" w:hAnsi="Angsana New"/>
                <w:sz w:val="26"/>
                <w:szCs w:val="26"/>
              </w:rPr>
              <w:br/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71406C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sz w:val="26"/>
                <w:szCs w:val="26"/>
              </w:rPr>
              <w:t>3</w:t>
            </w:r>
            <w:r w:rsidR="0071406C" w:rsidRPr="007F6321">
              <w:rPr>
                <w:rFonts w:ascii="Angsana New" w:hAnsi="Angsana New"/>
                <w:sz w:val="26"/>
                <w:szCs w:val="26"/>
              </w:rPr>
              <w:t>1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06C" w:rsidRPr="007F632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E70662" w:rsidRPr="007F6321" w:rsidTr="008F54E2">
        <w:trPr>
          <w:trHeight w:val="80"/>
          <w:tblHeader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C83D0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9F4166" w:rsidRPr="007F632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32</w:t>
            </w:r>
            <w:r w:rsidRPr="007F63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0662" w:rsidRPr="007F6321" w:rsidTr="008F54E2">
        <w:trPr>
          <w:trHeight w:val="80"/>
          <w:tblHeader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2" w:type="dxa"/>
            <w:gridSpan w:val="6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63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4,985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5,203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</w:t>
            </w:r>
            <w:r w:rsidR="001228C7"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</w:t>
            </w:r>
            <w:r w:rsidR="001228C7"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228C7"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</w:t>
            </w: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1228C7"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12,296</w:t>
            </w:r>
          </w:p>
        </w:tc>
        <w:tc>
          <w:tcPr>
            <w:tcW w:w="178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12,296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(1,323)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10,973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78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20,371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20,589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(1,764)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18,825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32" w:type="dxa"/>
            <w:gridSpan w:val="6"/>
            <w:vAlign w:val="bottom"/>
          </w:tcPr>
          <w:p w:rsidR="00E70662" w:rsidRPr="007F6321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1,037</w:t>
            </w:r>
            <w:r w:rsidRPr="007F632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              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   (1,037)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7F6321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5654AE"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915</w:t>
            </w:r>
            <w:r w:rsidRPr="007F63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1,037</w:t>
            </w:r>
            <w:r w:rsidRPr="007F632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(1,037)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5654AE"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915</w:t>
            </w: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E70662" w:rsidRPr="007F6321" w:rsidTr="008F54E2">
        <w:trPr>
          <w:trHeight w:val="80"/>
        </w:trPr>
        <w:tc>
          <w:tcPr>
            <w:tcW w:w="2836" w:type="dxa"/>
          </w:tcPr>
          <w:p w:rsidR="00E70662" w:rsidRPr="007F6321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19,334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auto"/>
            </w:tcBorders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19,552</w:t>
            </w:r>
          </w:p>
        </w:tc>
        <w:tc>
          <w:tcPr>
            <w:tcW w:w="182" w:type="dxa"/>
            <w:vAlign w:val="bottom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double" w:sz="4" w:space="0" w:color="auto"/>
            </w:tcBorders>
            <w:vAlign w:val="bottom"/>
          </w:tcPr>
          <w:p w:rsidR="00E70662" w:rsidRPr="007F6321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(1,642)</w:t>
            </w:r>
          </w:p>
        </w:tc>
        <w:tc>
          <w:tcPr>
            <w:tcW w:w="179" w:type="dxa"/>
          </w:tcPr>
          <w:p w:rsidR="00E70662" w:rsidRPr="007F6321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  <w:vAlign w:val="bottom"/>
          </w:tcPr>
          <w:p w:rsidR="00E70662" w:rsidRPr="007F6321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17,910</w:t>
            </w:r>
          </w:p>
        </w:tc>
      </w:tr>
    </w:tbl>
    <w:p w:rsidR="00F17D11" w:rsidRPr="007F6321" w:rsidRDefault="00F17D11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318"/>
        <w:gridCol w:w="1440"/>
        <w:gridCol w:w="180"/>
        <w:gridCol w:w="1800"/>
        <w:gridCol w:w="185"/>
        <w:gridCol w:w="1433"/>
      </w:tblGrid>
      <w:tr w:rsidR="00B3710B" w:rsidRPr="007F6321" w:rsidTr="00465D5C">
        <w:trPr>
          <w:trHeight w:val="80"/>
          <w:tblHeader/>
        </w:trPr>
        <w:tc>
          <w:tcPr>
            <w:tcW w:w="4318" w:type="dxa"/>
          </w:tcPr>
          <w:p w:rsidR="00B3710B" w:rsidRPr="007F6321" w:rsidRDefault="00B3710B" w:rsidP="00B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65D5C" w:rsidRPr="007F6321" w:rsidRDefault="00465D5C" w:rsidP="00465D5C">
            <w:pPr>
              <w:ind w:right="-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B3710B" w:rsidRPr="007F6321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7F6321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B3710B" w:rsidRPr="007F6321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3" w:type="dxa"/>
            <w:vAlign w:val="bottom"/>
          </w:tcPr>
          <w:p w:rsidR="00B3710B" w:rsidRPr="007F6321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3710B" w:rsidRPr="007F6321" w:rsidRDefault="00F17D11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</w:rPr>
        <w:tab/>
      </w:r>
      <w:r w:rsidRPr="007F6321">
        <w:rPr>
          <w:rFonts w:ascii="Angsana New" w:hAnsi="Angsana New"/>
          <w:sz w:val="30"/>
          <w:szCs w:val="30"/>
        </w:rPr>
        <w:tab/>
      </w:r>
    </w:p>
    <w:p w:rsidR="000738A4" w:rsidRPr="007F6321" w:rsidRDefault="000738A4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7F6321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7F6321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632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6</w:t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7F6321">
        <w:rPr>
          <w:rFonts w:ascii="Angsana New" w:hAnsi="Angsana New"/>
          <w:b/>
          <w:bCs/>
          <w:sz w:val="30"/>
          <w:szCs w:val="30"/>
        </w:rPr>
        <w:tab/>
      </w:r>
      <w:r w:rsidR="00597BA5" w:rsidRPr="007F632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/>
      </w:tblPr>
      <w:tblGrid>
        <w:gridCol w:w="4370"/>
        <w:gridCol w:w="1417"/>
        <w:gridCol w:w="236"/>
        <w:gridCol w:w="1465"/>
        <w:gridCol w:w="283"/>
        <w:gridCol w:w="1679"/>
      </w:tblGrid>
      <w:tr w:rsidR="00AB59DD" w:rsidRPr="007F6321" w:rsidTr="005234C9">
        <w:trPr>
          <w:cantSplit/>
          <w:tblHeader/>
        </w:trPr>
        <w:tc>
          <w:tcPr>
            <w:tcW w:w="4370" w:type="dxa"/>
          </w:tcPr>
          <w:p w:rsidR="00AB59DD" w:rsidRPr="007F6321" w:rsidRDefault="00AB59D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AB59DD" w:rsidRPr="007F6321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B59DD" w:rsidRPr="007F6321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:rsidR="00AB59DD" w:rsidRPr="007F6321" w:rsidRDefault="00AB59DD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5234C9" w:rsidRPr="007F632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0413" w:rsidRPr="007F6321" w:rsidTr="005234C9">
        <w:trPr>
          <w:cantSplit/>
          <w:tblHeader/>
        </w:trPr>
        <w:tc>
          <w:tcPr>
            <w:tcW w:w="43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7" w:name="_Hlk31785986"/>
          </w:p>
        </w:tc>
        <w:tc>
          <w:tcPr>
            <w:tcW w:w="1417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A42F5" w:rsidRPr="007F63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3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:rsidR="009C0413" w:rsidRPr="007F6321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A42F5" w:rsidRPr="007F63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</w:p>
        </w:tc>
      </w:tr>
      <w:tr w:rsidR="009C0413" w:rsidRPr="007F6321" w:rsidTr="005234C9">
        <w:trPr>
          <w:cantSplit/>
          <w:tblHeader/>
        </w:trPr>
        <w:tc>
          <w:tcPr>
            <w:tcW w:w="43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:rsidR="009C0413" w:rsidRPr="007F6321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C0413" w:rsidRPr="007F6321" w:rsidTr="005234C9">
        <w:trPr>
          <w:trHeight w:val="434"/>
        </w:trPr>
        <w:tc>
          <w:tcPr>
            <w:tcW w:w="43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13" w:rsidRPr="007F6321" w:rsidTr="005234C9">
        <w:trPr>
          <w:trHeight w:val="321"/>
        </w:trPr>
        <w:tc>
          <w:tcPr>
            <w:tcW w:w="4370" w:type="dxa"/>
          </w:tcPr>
          <w:p w:rsidR="009C0413" w:rsidRPr="007F6321" w:rsidRDefault="009C0413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10B" w:rsidRPr="007F6321" w:rsidTr="005234C9">
        <w:tc>
          <w:tcPr>
            <w:tcW w:w="4370" w:type="dxa"/>
          </w:tcPr>
          <w:p w:rsidR="00B3710B" w:rsidRPr="007F6321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3710B" w:rsidRPr="007F6321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710B" w:rsidRPr="007F6321" w:rsidTr="005234C9">
        <w:tc>
          <w:tcPr>
            <w:tcW w:w="4370" w:type="dxa"/>
          </w:tcPr>
          <w:p w:rsidR="00B3710B" w:rsidRPr="007F6321" w:rsidRDefault="00B3710B" w:rsidP="00B371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</w:tr>
      <w:tr w:rsidR="00BA42F5" w:rsidRPr="007F6321" w:rsidTr="005234C9">
        <w:tc>
          <w:tcPr>
            <w:tcW w:w="5787" w:type="dxa"/>
            <w:gridSpan w:val="2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228,000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283" w:type="dxa"/>
            <w:vMerge w:val="restart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344,488</w:t>
            </w:r>
          </w:p>
        </w:tc>
        <w:tc>
          <w:tcPr>
            <w:tcW w:w="283" w:type="dxa"/>
            <w:vMerge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337,499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5787" w:type="dxa"/>
            <w:gridSpan w:val="2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56,141</w:t>
            </w:r>
          </w:p>
        </w:tc>
        <w:tc>
          <w:tcPr>
            <w:tcW w:w="283" w:type="dxa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52,985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259,526</w:t>
            </w:r>
          </w:p>
        </w:tc>
        <w:tc>
          <w:tcPr>
            <w:tcW w:w="283" w:type="dxa"/>
            <w:vMerge w:val="restart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354,192</w:t>
            </w: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7F6321" w:rsidTr="005234C9">
        <w:tc>
          <w:tcPr>
            <w:tcW w:w="4370" w:type="dxa"/>
          </w:tcPr>
          <w:p w:rsidR="00BA42F5" w:rsidRPr="007F6321" w:rsidRDefault="00BA42F5" w:rsidP="00BA42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A42F5" w:rsidRPr="007F6321" w:rsidRDefault="006B036B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604,014</w:t>
            </w:r>
          </w:p>
        </w:tc>
        <w:tc>
          <w:tcPr>
            <w:tcW w:w="283" w:type="dxa"/>
            <w:tcBorders>
              <w:bottom w:val="nil"/>
            </w:tcBorders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:rsidR="00BA42F5" w:rsidRPr="007F6321" w:rsidRDefault="00BA42F5" w:rsidP="00BA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691,691</w:t>
            </w:r>
          </w:p>
        </w:tc>
      </w:tr>
      <w:bookmarkEnd w:id="17"/>
    </w:tbl>
    <w:p w:rsidR="00654F2B" w:rsidRPr="007F6321" w:rsidRDefault="00654F2B" w:rsidP="008D14E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7B87" w:rsidRDefault="00007B8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7F6321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F632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7F63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F6321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7F63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7F6321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7F632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54F2B" w:rsidRPr="007F6321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16051F" w:rsidRPr="007F63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27CE0" w:rsidRPr="007F632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A42F5" w:rsidRPr="007F6321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B27CE0" w:rsidRPr="007F63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27CE0" w:rsidRPr="007F6321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27CE0" w:rsidRPr="007F6321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BA42F5" w:rsidRPr="007F632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54F2B" w:rsidRPr="007F63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7F6321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7F6321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:rsidR="00863747" w:rsidRPr="007F6321" w:rsidRDefault="00863747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/>
      </w:tblPr>
      <w:tblGrid>
        <w:gridCol w:w="4370"/>
        <w:gridCol w:w="1417"/>
        <w:gridCol w:w="236"/>
        <w:gridCol w:w="34"/>
        <w:gridCol w:w="1431"/>
        <w:gridCol w:w="284"/>
        <w:gridCol w:w="1678"/>
      </w:tblGrid>
      <w:tr w:rsidR="00863747" w:rsidRPr="007F6321" w:rsidTr="005234C9">
        <w:trPr>
          <w:cantSplit/>
          <w:tblHeader/>
        </w:trPr>
        <w:tc>
          <w:tcPr>
            <w:tcW w:w="4370" w:type="dxa"/>
          </w:tcPr>
          <w:p w:rsidR="00863747" w:rsidRPr="007F6321" w:rsidRDefault="0086374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63747" w:rsidRPr="007F6321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63747" w:rsidRPr="007F6321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:rsidR="00863747" w:rsidRPr="007F6321" w:rsidRDefault="00863747" w:rsidP="006D20E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5234C9" w:rsidRPr="007F632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0413" w:rsidRPr="007F6321" w:rsidTr="005234C9">
        <w:tc>
          <w:tcPr>
            <w:tcW w:w="43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8" w:name="_Hlk31789410"/>
          </w:p>
        </w:tc>
        <w:tc>
          <w:tcPr>
            <w:tcW w:w="1417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F63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AF6C2C" w:rsidRPr="007F63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:rsidR="009C0413" w:rsidRPr="007F6321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F632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7F632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AF6C2C" w:rsidRPr="007F632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9C0413" w:rsidRPr="007F6321" w:rsidTr="005234C9">
        <w:tc>
          <w:tcPr>
            <w:tcW w:w="43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:rsidR="009C0413" w:rsidRPr="007F6321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B3710B" w:rsidRPr="007F6321" w:rsidTr="005234C9">
        <w:tc>
          <w:tcPr>
            <w:tcW w:w="4370" w:type="dxa"/>
          </w:tcPr>
          <w:p w:rsidR="00B3710B" w:rsidRPr="007F6321" w:rsidRDefault="00B3710B" w:rsidP="00B3710B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3710B" w:rsidRPr="007F6321" w:rsidRDefault="006B036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310,361</w:t>
            </w:r>
          </w:p>
        </w:tc>
        <w:tc>
          <w:tcPr>
            <w:tcW w:w="284" w:type="dxa"/>
          </w:tcPr>
          <w:p w:rsidR="00B3710B" w:rsidRPr="007F6321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B3710B" w:rsidRPr="007F6321" w:rsidRDefault="00AF6C2C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296,302</w:t>
            </w:r>
          </w:p>
        </w:tc>
      </w:tr>
      <w:tr w:rsidR="00AF6C2C" w:rsidRPr="007F6321" w:rsidTr="005234C9">
        <w:tc>
          <w:tcPr>
            <w:tcW w:w="4370" w:type="dxa"/>
          </w:tcPr>
          <w:p w:rsidR="00AF6C2C" w:rsidRPr="007F6321" w:rsidRDefault="00AF6C2C" w:rsidP="00AF6C2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AF6C2C" w:rsidRPr="007F6321" w:rsidRDefault="006B036B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4" w:type="dxa"/>
            <w:vMerge w:val="restart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</w:tr>
      <w:tr w:rsidR="00AF6C2C" w:rsidRPr="007F6321" w:rsidTr="005234C9">
        <w:tc>
          <w:tcPr>
            <w:tcW w:w="4370" w:type="dxa"/>
          </w:tcPr>
          <w:p w:rsidR="00AF6C2C" w:rsidRPr="007F6321" w:rsidRDefault="00AF6C2C" w:rsidP="00AF6C2C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AF6C2C" w:rsidRPr="007F6321" w:rsidRDefault="006B036B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513,746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:rsidR="00AF6C2C" w:rsidRPr="007F6321" w:rsidRDefault="00AF6C2C" w:rsidP="00AF6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597,509</w:t>
            </w:r>
          </w:p>
        </w:tc>
      </w:tr>
    </w:tbl>
    <w:bookmarkEnd w:id="18"/>
    <w:p w:rsidR="00BA4B06" w:rsidRPr="007F6321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7F6321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7F6321">
        <w:rPr>
          <w:rFonts w:ascii="Angsana New" w:hAnsi="Angsana New"/>
          <w:sz w:val="30"/>
          <w:szCs w:val="30"/>
          <w:cs/>
        </w:rPr>
        <w:t>ต่าง ๆ</w:t>
      </w:r>
      <w:r w:rsidRPr="007F6321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7F6321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7F6321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6321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7F6321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7F6321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ณ วันที่</w:t>
      </w:r>
      <w:r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7F6321">
        <w:rPr>
          <w:rFonts w:ascii="Angsana New" w:hAnsi="Angsana New"/>
          <w:spacing w:val="2"/>
          <w:sz w:val="30"/>
          <w:szCs w:val="30"/>
        </w:rPr>
        <w:t>31</w:t>
      </w:r>
      <w:r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7F6321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7F6321">
        <w:rPr>
          <w:rFonts w:ascii="Angsana New" w:hAnsi="Angsana New"/>
          <w:spacing w:val="2"/>
          <w:sz w:val="30"/>
          <w:szCs w:val="30"/>
        </w:rPr>
        <w:t>25</w:t>
      </w:r>
      <w:r w:rsidR="00A6299B" w:rsidRPr="007F6321">
        <w:rPr>
          <w:rFonts w:ascii="Angsana New" w:hAnsi="Angsana New"/>
          <w:spacing w:val="2"/>
          <w:sz w:val="30"/>
          <w:szCs w:val="30"/>
        </w:rPr>
        <w:t>6</w:t>
      </w:r>
      <w:r w:rsidR="00AF6C2C" w:rsidRPr="007F6321">
        <w:rPr>
          <w:rFonts w:ascii="Angsana New" w:hAnsi="Angsana New"/>
          <w:spacing w:val="2"/>
          <w:sz w:val="30"/>
          <w:szCs w:val="30"/>
        </w:rPr>
        <w:t>4</w:t>
      </w:r>
      <w:r w:rsidR="008A53A2"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7F6321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7F6321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7F6321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7F6321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7F6321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7F6321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7F6321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7F6321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7F6321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7F6321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114872" w:rsidRPr="007F6321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79234F" w:rsidRPr="007F6321">
        <w:rPr>
          <w:rFonts w:ascii="Angsana New" w:hAnsi="Angsana New" w:hint="cs"/>
          <w:i/>
          <w:iCs/>
          <w:spacing w:val="2"/>
          <w:sz w:val="30"/>
          <w:szCs w:val="30"/>
          <w:cs/>
        </w:rPr>
        <w:t>6</w:t>
      </w:r>
      <w:r w:rsidR="00AF6C2C" w:rsidRPr="007F6321">
        <w:rPr>
          <w:rFonts w:ascii="Angsana New" w:hAnsi="Angsana New"/>
          <w:i/>
          <w:iCs/>
          <w:spacing w:val="2"/>
          <w:sz w:val="30"/>
          <w:szCs w:val="30"/>
        </w:rPr>
        <w:t>3</w:t>
      </w:r>
      <w:r w:rsidR="00114872" w:rsidRPr="007F632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7F632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7F6321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7F6321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7F632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7F6321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7F6321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7F6321">
        <w:rPr>
          <w:rFonts w:ascii="Angsana New" w:hAnsi="Angsana New"/>
          <w:sz w:val="30"/>
          <w:szCs w:val="30"/>
          <w:cs/>
        </w:rPr>
        <w:t>ณ วันท</w:t>
      </w:r>
      <w:r w:rsidR="00D77624" w:rsidRPr="007F6321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7F6321">
        <w:rPr>
          <w:rFonts w:ascii="Angsana New" w:hAnsi="Angsana New"/>
          <w:sz w:val="30"/>
          <w:szCs w:val="30"/>
        </w:rPr>
        <w:t>31</w:t>
      </w:r>
      <w:r w:rsidR="00BB2C55" w:rsidRPr="007F6321">
        <w:rPr>
          <w:rFonts w:ascii="Angsana New" w:hAnsi="Angsana New"/>
          <w:sz w:val="30"/>
          <w:szCs w:val="30"/>
          <w:cs/>
        </w:rPr>
        <w:t xml:space="preserve"> </w:t>
      </w:r>
      <w:r w:rsidR="00104DAC" w:rsidRPr="007F6321">
        <w:rPr>
          <w:rFonts w:ascii="Angsana New" w:hAnsi="Angsana New"/>
          <w:sz w:val="30"/>
          <w:szCs w:val="30"/>
          <w:cs/>
        </w:rPr>
        <w:t>ธันวาคม</w:t>
      </w:r>
      <w:r w:rsidR="00BB2C55" w:rsidRPr="007F6321">
        <w:rPr>
          <w:rFonts w:ascii="Angsana New" w:hAnsi="Angsana New"/>
          <w:sz w:val="30"/>
          <w:szCs w:val="30"/>
          <w:cs/>
        </w:rPr>
        <w:t xml:space="preserve"> </w:t>
      </w:r>
      <w:r w:rsidR="00E0108C" w:rsidRPr="007F6321">
        <w:rPr>
          <w:rFonts w:ascii="Angsana New" w:hAnsi="Angsana New"/>
          <w:sz w:val="30"/>
          <w:szCs w:val="30"/>
        </w:rPr>
        <w:t>25</w:t>
      </w:r>
      <w:r w:rsidR="00A6299B" w:rsidRPr="007F6321">
        <w:rPr>
          <w:rFonts w:ascii="Angsana New" w:hAnsi="Angsana New"/>
          <w:sz w:val="30"/>
          <w:szCs w:val="30"/>
        </w:rPr>
        <w:t>6</w:t>
      </w:r>
      <w:r w:rsidR="00AF6C2C" w:rsidRPr="007F6321">
        <w:rPr>
          <w:rFonts w:ascii="Angsana New" w:hAnsi="Angsana New"/>
          <w:sz w:val="30"/>
          <w:szCs w:val="30"/>
        </w:rPr>
        <w:t xml:space="preserve">4 </w:t>
      </w:r>
      <w:r w:rsidR="003B238E" w:rsidRPr="007F6321">
        <w:rPr>
          <w:rFonts w:ascii="Angsana New" w:hAnsi="Angsana New" w:hint="cs"/>
          <w:sz w:val="30"/>
          <w:szCs w:val="30"/>
          <w:cs/>
        </w:rPr>
        <w:t>บ</w:t>
      </w:r>
      <w:r w:rsidR="0013515C" w:rsidRPr="007F6321">
        <w:rPr>
          <w:rFonts w:ascii="Angsana New" w:hAnsi="Angsana New"/>
          <w:sz w:val="30"/>
          <w:szCs w:val="30"/>
          <w:cs/>
        </w:rPr>
        <w:t>ริษัท</w:t>
      </w:r>
      <w:r w:rsidRPr="007F6321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7F6321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7F6321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7F63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7F6321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7F6321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7F6321">
        <w:rPr>
          <w:rFonts w:ascii="Angsana New" w:hAnsi="Angsana New"/>
          <w:sz w:val="30"/>
          <w:szCs w:val="30"/>
        </w:rPr>
        <w:t>MLR</w:t>
      </w:r>
      <w:r w:rsidR="004D556F" w:rsidRPr="007F6321">
        <w:rPr>
          <w:rFonts w:ascii="Angsana New" w:hAnsi="Angsana New"/>
          <w:sz w:val="30"/>
          <w:szCs w:val="30"/>
          <w:cs/>
        </w:rPr>
        <w:t xml:space="preserve"> </w:t>
      </w:r>
      <w:r w:rsidR="004D556F" w:rsidRPr="007F6321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7F6321">
        <w:rPr>
          <w:rFonts w:ascii="Angsana New" w:hAnsi="Angsana New"/>
          <w:sz w:val="30"/>
          <w:szCs w:val="30"/>
        </w:rPr>
        <w:t>2</w:t>
      </w:r>
      <w:r w:rsidR="009D3452" w:rsidRPr="007F6321">
        <w:rPr>
          <w:rFonts w:ascii="Angsana New" w:hAnsi="Angsana New"/>
          <w:sz w:val="30"/>
          <w:szCs w:val="30"/>
          <w:cs/>
        </w:rPr>
        <w:t xml:space="preserve"> </w:t>
      </w:r>
      <w:r w:rsidR="009D3452" w:rsidRPr="007F6321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7F6321">
        <w:rPr>
          <w:rFonts w:ascii="Angsana New" w:hAnsi="Angsana New"/>
          <w:sz w:val="30"/>
          <w:szCs w:val="30"/>
        </w:rPr>
        <w:t>MOR</w:t>
      </w:r>
      <w:r w:rsidR="004D556F" w:rsidRPr="007F6321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7F6321">
        <w:rPr>
          <w:rFonts w:ascii="Angsana New" w:hAnsi="Angsana New"/>
          <w:sz w:val="30"/>
          <w:szCs w:val="30"/>
        </w:rPr>
        <w:t>2</w:t>
      </w:r>
      <w:r w:rsidR="009D3452" w:rsidRPr="007F6321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Pr="007F6321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7F6321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545E8" w:rsidRPr="007F6321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ab/>
      </w:r>
      <w:r w:rsidR="00A64C8E" w:rsidRPr="007F6321">
        <w:rPr>
          <w:rFonts w:ascii="Angsana New" w:hAnsi="Angsana New"/>
          <w:sz w:val="30"/>
          <w:szCs w:val="30"/>
          <w:cs/>
        </w:rPr>
        <w:t>บริษัท</w:t>
      </w:r>
      <w:r w:rsidRPr="007F6321">
        <w:rPr>
          <w:rFonts w:ascii="Angsana New" w:hAnsi="Angsana New"/>
          <w:sz w:val="30"/>
          <w:szCs w:val="30"/>
          <w:cs/>
        </w:rPr>
        <w:t>มี</w:t>
      </w:r>
      <w:r w:rsidR="00D545E8" w:rsidRPr="007F6321">
        <w:rPr>
          <w:rFonts w:ascii="Angsana New" w:hAnsi="Angsana New"/>
          <w:sz w:val="30"/>
          <w:szCs w:val="30"/>
          <w:cs/>
        </w:rPr>
        <w:t>เงินกู้</w:t>
      </w:r>
      <w:r w:rsidR="00D83132" w:rsidRPr="007F6321">
        <w:rPr>
          <w:rFonts w:ascii="Angsana New" w:hAnsi="Angsana New"/>
          <w:sz w:val="30"/>
          <w:szCs w:val="30"/>
          <w:cs/>
        </w:rPr>
        <w:t>ยืม</w:t>
      </w:r>
      <w:r w:rsidR="00266439" w:rsidRPr="007F6321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7F6321">
        <w:rPr>
          <w:rFonts w:ascii="Angsana New" w:hAnsi="Angsana New"/>
          <w:sz w:val="30"/>
          <w:szCs w:val="30"/>
          <w:cs/>
        </w:rPr>
        <w:t>ในประเทศ</w:t>
      </w:r>
      <w:r w:rsidR="007E0C66" w:rsidRPr="007F6321">
        <w:rPr>
          <w:rFonts w:ascii="Angsana New" w:hAnsi="Angsana New" w:hint="cs"/>
          <w:sz w:val="30"/>
          <w:szCs w:val="30"/>
          <w:cs/>
        </w:rPr>
        <w:t>สี่</w:t>
      </w:r>
      <w:r w:rsidRPr="007F6321">
        <w:rPr>
          <w:rFonts w:ascii="Angsana New" w:hAnsi="Angsana New"/>
          <w:sz w:val="30"/>
          <w:szCs w:val="30"/>
          <w:cs/>
        </w:rPr>
        <w:t>แห่ง</w:t>
      </w:r>
      <w:r w:rsidR="00D545E8" w:rsidRPr="007F6321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p w:rsidR="009D0B14" w:rsidRPr="007F6321" w:rsidRDefault="009D0B14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/>
      </w:tblPr>
      <w:tblGrid>
        <w:gridCol w:w="830"/>
        <w:gridCol w:w="242"/>
        <w:gridCol w:w="1689"/>
        <w:gridCol w:w="276"/>
        <w:gridCol w:w="4430"/>
        <w:gridCol w:w="380"/>
        <w:gridCol w:w="242"/>
        <w:gridCol w:w="1015"/>
        <w:gridCol w:w="277"/>
        <w:gridCol w:w="1015"/>
      </w:tblGrid>
      <w:tr w:rsidR="00906B50" w:rsidRPr="007F6321" w:rsidTr="00BE1F2B">
        <w:trPr>
          <w:cantSplit/>
          <w:tblHeader/>
        </w:trPr>
        <w:tc>
          <w:tcPr>
            <w:tcW w:w="8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5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6B50" w:rsidRPr="007F6321" w:rsidTr="00BE1F2B">
        <w:trPr>
          <w:cantSplit/>
          <w:tblHeader/>
        </w:trPr>
        <w:tc>
          <w:tcPr>
            <w:tcW w:w="8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31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256</w:t>
            </w:r>
            <w:r w:rsidRPr="007F63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F63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06B50" w:rsidRPr="007F6321" w:rsidTr="00BE1F2B">
        <w:trPr>
          <w:cantSplit/>
          <w:tblHeader/>
        </w:trPr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4"/>
            <w:tcBorders>
              <w:bottom w:val="single" w:sz="4" w:space="0" w:color="auto"/>
            </w:tcBorders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7F632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7F632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906B50" w:rsidRPr="007F6321" w:rsidTr="00BE1F2B">
        <w:trPr>
          <w:cantSplit/>
          <w:tblHeader/>
        </w:trPr>
        <w:tc>
          <w:tcPr>
            <w:tcW w:w="8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auto"/>
            </w:tcBorders>
            <w:vAlign w:val="bottom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ชำระคืนเงินต้นทุกไตรมาส นับตั้งแต่เบิกเงินใช้ครั้งแรก โดยเริ่มชำระงวดแรกเดือนพฤศจิกายน </w:t>
            </w:r>
            <w:r w:rsidRPr="007F63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21.58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6321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109.69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149.83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11.</w:t>
            </w:r>
            <w:r w:rsidR="00025EB7" w:rsidRPr="007F632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14.06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16.87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12.35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15.54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2.8</w:t>
            </w:r>
            <w:r w:rsidR="005D0781" w:rsidRPr="007F632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6321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7F6321">
              <w:rPr>
                <w:rFonts w:ascii="Angsana New" w:hAnsi="Angsana New"/>
                <w:sz w:val="24"/>
                <w:szCs w:val="24"/>
              </w:rPr>
              <w:t>2</w:t>
            </w:r>
            <w:r w:rsidRPr="007F6321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7F632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6321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7F632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6321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7F6321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6B50" w:rsidRPr="007F6321" w:rsidTr="00BE1F2B">
        <w:tc>
          <w:tcPr>
            <w:tcW w:w="830" w:type="dxa"/>
            <w:tcBorders>
              <w:top w:val="single" w:sz="4" w:space="0" w:color="FFFFFF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F6321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7F6321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6B50" w:rsidRPr="007F6321" w:rsidTr="00BE1F2B">
        <w:tc>
          <w:tcPr>
            <w:tcW w:w="8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906B50" w:rsidRPr="007F6321" w:rsidRDefault="00025EB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</w:rPr>
              <w:t>283.7</w:t>
            </w:r>
            <w:r w:rsidR="005D0781" w:rsidRPr="007F632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</w:rPr>
              <w:t>369.51</w:t>
            </w:r>
          </w:p>
        </w:tc>
      </w:tr>
      <w:tr w:rsidR="00906B50" w:rsidRPr="007F6321" w:rsidTr="00BE1F2B">
        <w:tc>
          <w:tcPr>
            <w:tcW w:w="7467" w:type="dxa"/>
            <w:gridSpan w:val="5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/>
                <w:sz w:val="26"/>
                <w:szCs w:val="26"/>
              </w:rPr>
              <w:t>(</w:t>
            </w:r>
            <w:r w:rsidR="005D0781" w:rsidRPr="007F6321">
              <w:rPr>
                <w:rFonts w:ascii="Angsana New" w:hAnsi="Angsana New"/>
                <w:sz w:val="26"/>
                <w:szCs w:val="26"/>
              </w:rPr>
              <w:t>80.36</w:t>
            </w:r>
            <w:r w:rsidRPr="007F63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7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321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F6321">
              <w:rPr>
                <w:rFonts w:ascii="Angsana New" w:hAnsi="Angsana New"/>
                <w:sz w:val="26"/>
                <w:szCs w:val="26"/>
              </w:rPr>
              <w:t>68.30</w:t>
            </w:r>
            <w:r w:rsidRPr="007F632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6B50" w:rsidRPr="007F6321" w:rsidTr="00BE1F2B">
        <w:tc>
          <w:tcPr>
            <w:tcW w:w="7467" w:type="dxa"/>
            <w:gridSpan w:val="5"/>
            <w:tcBorders>
              <w:bottom w:val="nil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80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906B50" w:rsidRPr="007F6321" w:rsidRDefault="005D0781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</w:rPr>
              <w:t>203.39</w:t>
            </w:r>
          </w:p>
        </w:tc>
        <w:tc>
          <w:tcPr>
            <w:tcW w:w="277" w:type="dxa"/>
            <w:tcBorders>
              <w:bottom w:val="nil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906B50" w:rsidRPr="007F6321" w:rsidRDefault="00906B5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6321">
              <w:rPr>
                <w:rFonts w:ascii="Angsana New" w:hAnsi="Angsana New"/>
                <w:b/>
                <w:bCs/>
                <w:sz w:val="26"/>
                <w:szCs w:val="26"/>
              </w:rPr>
              <w:t>301.21</w:t>
            </w:r>
          </w:p>
        </w:tc>
      </w:tr>
    </w:tbl>
    <w:p w:rsidR="00906B50" w:rsidRPr="00BE1F2B" w:rsidRDefault="00906B50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</w:rPr>
      </w:pPr>
    </w:p>
    <w:p w:rsidR="000F6A61" w:rsidRPr="007F6321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A4484" w:rsidRPr="007F6321">
        <w:rPr>
          <w:rFonts w:ascii="Angsana New" w:hAnsi="Angsana New"/>
          <w:sz w:val="30"/>
          <w:szCs w:val="30"/>
        </w:rPr>
        <w:t>31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r w:rsidR="00AA4484" w:rsidRPr="007F6321">
        <w:rPr>
          <w:rFonts w:ascii="Angsana New" w:hAnsi="Angsana New"/>
          <w:sz w:val="30"/>
          <w:szCs w:val="30"/>
          <w:cs/>
        </w:rPr>
        <w:t>ธันวาคม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r w:rsidR="00E0108C" w:rsidRPr="007F6321">
        <w:rPr>
          <w:rFonts w:ascii="Angsana New" w:hAnsi="Angsana New"/>
          <w:sz w:val="30"/>
          <w:szCs w:val="30"/>
        </w:rPr>
        <w:t>2</w:t>
      </w:r>
      <w:r w:rsidR="00051987" w:rsidRPr="007F6321">
        <w:rPr>
          <w:rFonts w:ascii="Angsana New" w:hAnsi="Angsana New"/>
          <w:sz w:val="30"/>
          <w:szCs w:val="30"/>
        </w:rPr>
        <w:t>56</w:t>
      </w:r>
      <w:r w:rsidR="00FE700D"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  <w:cs/>
        </w:rPr>
        <w:t xml:space="preserve"> และ </w:t>
      </w:r>
      <w:r w:rsidR="00E0108C" w:rsidRPr="007F6321">
        <w:rPr>
          <w:rFonts w:ascii="Angsana New" w:hAnsi="Angsana New"/>
          <w:sz w:val="30"/>
          <w:szCs w:val="30"/>
        </w:rPr>
        <w:t>25</w:t>
      </w:r>
      <w:r w:rsidR="004B3B81" w:rsidRPr="007F6321">
        <w:rPr>
          <w:rFonts w:ascii="Angsana New" w:hAnsi="Angsana New"/>
          <w:sz w:val="30"/>
          <w:szCs w:val="30"/>
        </w:rPr>
        <w:t>6</w:t>
      </w:r>
      <w:r w:rsidR="00FE700D" w:rsidRPr="007F6321">
        <w:rPr>
          <w:rFonts w:ascii="Angsana New" w:hAnsi="Angsana New"/>
          <w:sz w:val="30"/>
          <w:szCs w:val="30"/>
        </w:rPr>
        <w:t>3</w:t>
      </w:r>
      <w:r w:rsidR="005601EF" w:rsidRPr="007F6321">
        <w:rPr>
          <w:rFonts w:ascii="Angsana New" w:hAnsi="Angsana New"/>
          <w:sz w:val="30"/>
          <w:szCs w:val="30"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863747" w:rsidRPr="007F6321" w:rsidTr="006D20E4">
        <w:tc>
          <w:tcPr>
            <w:tcW w:w="9180" w:type="dxa"/>
            <w:gridSpan w:val="4"/>
          </w:tcPr>
          <w:p w:rsidR="00863747" w:rsidRPr="007F6321" w:rsidRDefault="00863747" w:rsidP="0086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5234C9" w:rsidRPr="007F632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E62" w:rsidRPr="007F6321">
        <w:tc>
          <w:tcPr>
            <w:tcW w:w="6480" w:type="dxa"/>
          </w:tcPr>
          <w:p w:rsidR="00B76E62" w:rsidRPr="007F632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7F6321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FE700D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76E62" w:rsidRPr="007F632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6E62" w:rsidRPr="007F6321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FE700D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76E62" w:rsidRPr="007F6321">
        <w:tc>
          <w:tcPr>
            <w:tcW w:w="6480" w:type="dxa"/>
          </w:tcPr>
          <w:p w:rsidR="00B76E62" w:rsidRPr="007F632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7F632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7F6321">
        <w:tc>
          <w:tcPr>
            <w:tcW w:w="6480" w:type="dxa"/>
          </w:tcPr>
          <w:p w:rsidR="008A53DD" w:rsidRPr="007F6321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7F6321" w:rsidRDefault="0019554C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635,086</w:t>
            </w:r>
          </w:p>
        </w:tc>
        <w:tc>
          <w:tcPr>
            <w:tcW w:w="270" w:type="dxa"/>
            <w:vAlign w:val="bottom"/>
          </w:tcPr>
          <w:p w:rsidR="008A53DD" w:rsidRPr="007F6321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7F6321" w:rsidRDefault="00FE700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642,785</w:t>
            </w:r>
          </w:p>
        </w:tc>
      </w:tr>
    </w:tbl>
    <w:p w:rsidR="001F777F" w:rsidRPr="007F6321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7F6321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9" w:name="_Hlk506205301"/>
      <w:r w:rsidRPr="007F6321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7F6321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7F6321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7F6321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7F6321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7F6321">
        <w:rPr>
          <w:rFonts w:ascii="Angsana New" w:hAnsi="Angsana New" w:hint="cs"/>
          <w:sz w:val="30"/>
          <w:szCs w:val="30"/>
          <w:cs/>
        </w:rPr>
        <w:t>ของบริษัท</w:t>
      </w:r>
      <w:r w:rsidRPr="007F6321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7F6321">
        <w:rPr>
          <w:rFonts w:ascii="Angsana New" w:hAnsi="Angsana New" w:hint="cs"/>
          <w:sz w:val="30"/>
          <w:szCs w:val="30"/>
          <w:cs/>
        </w:rPr>
        <w:t>วง</w:t>
      </w:r>
      <w:r w:rsidRPr="007F6321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7F6321">
        <w:rPr>
          <w:rFonts w:ascii="Angsana New" w:hAnsi="Angsana New" w:hint="cs"/>
          <w:sz w:val="30"/>
          <w:szCs w:val="30"/>
          <w:cs/>
        </w:rPr>
        <w:t>ของบริษัท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7F6321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Cs w:val="18"/>
        </w:rPr>
      </w:pPr>
    </w:p>
    <w:bookmarkEnd w:id="19"/>
    <w:p w:rsidR="007E7593" w:rsidRPr="007F6321" w:rsidRDefault="00FB2F4A" w:rsidP="007E7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7F6321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7F6321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7F6321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7F6321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7F6321">
        <w:rPr>
          <w:rFonts w:ascii="Angsana New" w:hAnsi="Angsana New"/>
          <w:sz w:val="30"/>
          <w:szCs w:val="30"/>
        </w:rPr>
        <w:t xml:space="preserve">1.5 </w:t>
      </w:r>
      <w:r w:rsidR="002011E3" w:rsidRPr="007F6321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7F6321">
        <w:rPr>
          <w:rFonts w:ascii="Angsana New" w:hAnsi="Angsana New"/>
          <w:sz w:val="30"/>
          <w:szCs w:val="30"/>
        </w:rPr>
        <w:t xml:space="preserve">, 2 </w:t>
      </w:r>
      <w:r w:rsidR="00AA23C4" w:rsidRPr="007F6321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7F632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7F6321">
        <w:rPr>
          <w:rFonts w:ascii="Angsana New" w:hAnsi="Angsana New"/>
          <w:sz w:val="30"/>
          <w:szCs w:val="30"/>
        </w:rPr>
        <w:t xml:space="preserve">2.25 </w:t>
      </w:r>
      <w:r w:rsidR="002011E3" w:rsidRPr="007F6321">
        <w:rPr>
          <w:rFonts w:ascii="Angsana New" w:hAnsi="Angsana New" w:hint="cs"/>
          <w:sz w:val="30"/>
          <w:szCs w:val="30"/>
          <w:cs/>
        </w:rPr>
        <w:t>เท่า</w:t>
      </w:r>
      <w:r w:rsidRPr="007F6321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7F6321">
        <w:rPr>
          <w:rFonts w:ascii="Angsana New" w:hAnsi="Angsana New"/>
          <w:sz w:val="30"/>
          <w:szCs w:val="30"/>
          <w:cs/>
        </w:rPr>
        <w:t xml:space="preserve"> </w:t>
      </w:r>
      <w:r w:rsidR="007E7593" w:rsidRPr="007F6321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7F6321">
        <w:rPr>
          <w:rFonts w:ascii="Angsana New" w:hAnsi="Angsana New"/>
          <w:sz w:val="30"/>
          <w:szCs w:val="30"/>
        </w:rPr>
        <w:t xml:space="preserve">DSCR) </w:t>
      </w:r>
      <w:r w:rsidR="002011E3" w:rsidRPr="007F6321">
        <w:rPr>
          <w:rFonts w:ascii="Angsana New" w:hAnsi="Angsana New"/>
          <w:sz w:val="30"/>
          <w:szCs w:val="30"/>
          <w:cs/>
        </w:rPr>
        <w:t>ต้องไม่</w:t>
      </w:r>
      <w:r w:rsidR="002011E3" w:rsidRPr="007F6321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7F6321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7F6321">
        <w:rPr>
          <w:rFonts w:ascii="Angsana New" w:hAnsi="Angsana New"/>
          <w:sz w:val="30"/>
          <w:szCs w:val="30"/>
        </w:rPr>
        <w:t>1.</w:t>
      </w:r>
      <w:r w:rsidR="002011E3" w:rsidRPr="007F6321">
        <w:rPr>
          <w:rFonts w:ascii="Angsana New" w:hAnsi="Angsana New"/>
          <w:sz w:val="30"/>
          <w:szCs w:val="30"/>
        </w:rPr>
        <w:t>5</w:t>
      </w:r>
      <w:r w:rsidR="007E7593" w:rsidRPr="007F6321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7F6321">
        <w:rPr>
          <w:rFonts w:ascii="Angsana New" w:hAnsi="Angsana New" w:hint="cs"/>
          <w:sz w:val="30"/>
          <w:szCs w:val="30"/>
          <w:cs/>
        </w:rPr>
        <w:t>และ 1.3 เท่า</w:t>
      </w:r>
    </w:p>
    <w:p w:rsidR="00605B8E" w:rsidRPr="007F6321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7F6321" w:rsidRDefault="008C5EB0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ปี </w:t>
      </w:r>
      <w:r w:rsidRPr="007F6321">
        <w:rPr>
          <w:rFonts w:ascii="Angsana New" w:hAnsi="Angsana New"/>
          <w:sz w:val="30"/>
          <w:szCs w:val="30"/>
        </w:rPr>
        <w:t>256</w:t>
      </w:r>
      <w:r w:rsidR="00FE700D"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19554C" w:rsidRPr="007F6321">
        <w:rPr>
          <w:rFonts w:ascii="Angsana New" w:hAnsi="Angsana New"/>
          <w:sz w:val="30"/>
          <w:szCs w:val="30"/>
        </w:rPr>
        <w:t>0.91</w:t>
      </w:r>
      <w:r w:rsidR="00FB2F4A" w:rsidRPr="007F6321">
        <w:rPr>
          <w:rFonts w:ascii="Angsana New" w:hAnsi="Angsana New"/>
          <w:sz w:val="30"/>
          <w:szCs w:val="30"/>
        </w:rPr>
        <w:t xml:space="preserve"> </w:t>
      </w:r>
      <w:r w:rsidR="00FB2F4A" w:rsidRPr="007F6321">
        <w:rPr>
          <w:rFonts w:ascii="Angsana New" w:hAnsi="Angsana New" w:hint="cs"/>
          <w:sz w:val="30"/>
          <w:szCs w:val="30"/>
          <w:cs/>
        </w:rPr>
        <w:t xml:space="preserve">เท่า </w:t>
      </w:r>
      <w:r w:rsidRPr="007F6321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Pr="007F6321">
        <w:rPr>
          <w:rFonts w:ascii="Angsana New" w:hAnsi="Angsana New"/>
          <w:sz w:val="30"/>
          <w:szCs w:val="30"/>
        </w:rPr>
        <w:t xml:space="preserve">DSCR) </w:t>
      </w:r>
      <w:r w:rsidR="008F7BE8" w:rsidRPr="007F6321">
        <w:rPr>
          <w:rFonts w:ascii="Angsana New" w:hAnsi="Angsana New"/>
          <w:sz w:val="30"/>
          <w:szCs w:val="30"/>
        </w:rPr>
        <w:t>1.</w:t>
      </w:r>
      <w:r w:rsidR="00AE4C9B" w:rsidRPr="007F6321">
        <w:rPr>
          <w:rFonts w:ascii="Angsana New" w:hAnsi="Angsana New"/>
          <w:sz w:val="30"/>
          <w:szCs w:val="30"/>
        </w:rPr>
        <w:t>86</w:t>
      </w:r>
      <w:r w:rsidR="00FB2F4A" w:rsidRPr="007F6321">
        <w:rPr>
          <w:rFonts w:ascii="Angsana New" w:hAnsi="Angsana New"/>
          <w:sz w:val="30"/>
          <w:szCs w:val="30"/>
        </w:rPr>
        <w:t xml:space="preserve"> </w:t>
      </w:r>
      <w:r w:rsidR="00FB2F4A" w:rsidRPr="007F6321">
        <w:rPr>
          <w:rFonts w:ascii="Angsana New" w:hAnsi="Angsana New" w:hint="cs"/>
          <w:sz w:val="30"/>
          <w:szCs w:val="30"/>
          <w:cs/>
        </w:rPr>
        <w:t>เท่า</w:t>
      </w:r>
      <w:r w:rsidRPr="007F6321">
        <w:rPr>
          <w:rFonts w:ascii="Angsana New" w:hAnsi="Angsana New"/>
          <w:sz w:val="30"/>
          <w:szCs w:val="30"/>
        </w:rPr>
        <w:t xml:space="preserve"> </w:t>
      </w:r>
    </w:p>
    <w:p w:rsidR="00B3371C" w:rsidRPr="007F6321" w:rsidRDefault="00B3371C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6C454C" w:rsidRPr="007F6321" w:rsidRDefault="006C454C" w:rsidP="006C454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F632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F6321">
        <w:rPr>
          <w:rFonts w:ascii="Angsana New" w:hAnsi="Angsana New"/>
          <w:spacing w:val="-2"/>
          <w:sz w:val="30"/>
          <w:szCs w:val="30"/>
        </w:rPr>
        <w:t xml:space="preserve">31 </w:t>
      </w:r>
      <w:r w:rsidRPr="007F632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pacing w:val="-2"/>
          <w:sz w:val="30"/>
          <w:szCs w:val="30"/>
        </w:rPr>
        <w:t>25</w:t>
      </w:r>
      <w:r w:rsidR="00981611" w:rsidRPr="007F6321">
        <w:rPr>
          <w:rFonts w:ascii="Angsana New" w:hAnsi="Angsana New"/>
          <w:spacing w:val="-2"/>
          <w:sz w:val="30"/>
          <w:szCs w:val="30"/>
        </w:rPr>
        <w:t>6</w:t>
      </w:r>
      <w:r w:rsidR="00FE700D" w:rsidRPr="007F6321">
        <w:rPr>
          <w:rFonts w:ascii="Angsana New" w:hAnsi="Angsana New"/>
          <w:spacing w:val="-2"/>
          <w:sz w:val="30"/>
          <w:szCs w:val="30"/>
        </w:rPr>
        <w:t>4</w:t>
      </w:r>
      <w:r w:rsidRPr="007F6321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7F6321">
        <w:rPr>
          <w:rFonts w:ascii="Angsana New" w:hAnsi="Angsana New"/>
          <w:spacing w:val="-2"/>
          <w:sz w:val="30"/>
          <w:szCs w:val="30"/>
        </w:rPr>
        <w:t>25</w:t>
      </w:r>
      <w:r w:rsidR="004B3B81" w:rsidRPr="007F6321">
        <w:rPr>
          <w:rFonts w:ascii="Angsana New" w:hAnsi="Angsana New"/>
          <w:spacing w:val="-2"/>
          <w:sz w:val="30"/>
          <w:szCs w:val="30"/>
        </w:rPr>
        <w:t>6</w:t>
      </w:r>
      <w:r w:rsidR="00FE700D" w:rsidRPr="007F6321">
        <w:rPr>
          <w:rFonts w:ascii="Angsana New" w:hAnsi="Angsana New"/>
          <w:spacing w:val="-2"/>
          <w:sz w:val="30"/>
          <w:szCs w:val="30"/>
        </w:rPr>
        <w:t>3</w:t>
      </w:r>
      <w:r w:rsidRPr="007F632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7F6321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7F6321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863747" w:rsidRPr="007F6321" w:rsidTr="006D20E4">
        <w:tc>
          <w:tcPr>
            <w:tcW w:w="9180" w:type="dxa"/>
            <w:gridSpan w:val="4"/>
          </w:tcPr>
          <w:p w:rsidR="00863747" w:rsidRPr="007F6321" w:rsidRDefault="00863747" w:rsidP="0086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63747" w:rsidRPr="007F6321">
        <w:tc>
          <w:tcPr>
            <w:tcW w:w="6300" w:type="dxa"/>
          </w:tcPr>
          <w:p w:rsidR="00863747" w:rsidRPr="007F6321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63747" w:rsidRPr="007F6321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:rsidR="00863747" w:rsidRPr="007F6321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63747" w:rsidRPr="007F6321" w:rsidRDefault="00863747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6C454C" w:rsidRPr="007F6321">
        <w:tc>
          <w:tcPr>
            <w:tcW w:w="6300" w:type="dxa"/>
          </w:tcPr>
          <w:p w:rsidR="006C454C" w:rsidRPr="007F632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7F632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7F6321" w:rsidTr="005175F2">
        <w:tc>
          <w:tcPr>
            <w:tcW w:w="6300" w:type="dxa"/>
          </w:tcPr>
          <w:p w:rsidR="005601EF" w:rsidRPr="007F6321" w:rsidRDefault="005601EF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7F6321" w:rsidRDefault="00EE7238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965,830</w:t>
            </w:r>
          </w:p>
        </w:tc>
        <w:tc>
          <w:tcPr>
            <w:tcW w:w="270" w:type="dxa"/>
            <w:vAlign w:val="bottom"/>
          </w:tcPr>
          <w:p w:rsidR="005601EF" w:rsidRPr="007F6321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7F6321" w:rsidRDefault="00FE700D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1,085.55</w:t>
            </w:r>
          </w:p>
        </w:tc>
      </w:tr>
    </w:tbl>
    <w:p w:rsidR="009E4B1F" w:rsidRPr="007F6321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064B9" w:rsidRPr="007F6321" w:rsidRDefault="001064B9" w:rsidP="008E3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7F6321" w:rsidRDefault="001064B9" w:rsidP="00FE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56B10" w:rsidRPr="007F6321">
        <w:rPr>
          <w:rFonts w:ascii="Angsana New" w:hAnsi="Angsana New"/>
          <w:spacing w:val="2"/>
          <w:sz w:val="30"/>
          <w:szCs w:val="30"/>
        </w:rPr>
        <w:t xml:space="preserve">31 </w:t>
      </w:r>
      <w:r w:rsidR="00056B10" w:rsidRPr="007F6321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BB2C55" w:rsidRPr="007F632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61F6" w:rsidRPr="007F6321">
        <w:rPr>
          <w:rFonts w:ascii="Angsana New" w:hAnsi="Angsana New"/>
          <w:spacing w:val="2"/>
          <w:sz w:val="30"/>
          <w:szCs w:val="30"/>
        </w:rPr>
        <w:t>25</w:t>
      </w:r>
      <w:r w:rsidR="00981611" w:rsidRPr="007F6321">
        <w:rPr>
          <w:rFonts w:ascii="Angsana New" w:hAnsi="Angsana New"/>
          <w:spacing w:val="2"/>
          <w:sz w:val="30"/>
          <w:szCs w:val="30"/>
        </w:rPr>
        <w:t>6</w:t>
      </w:r>
      <w:r w:rsidR="00FE700D" w:rsidRPr="007F6321">
        <w:rPr>
          <w:rFonts w:ascii="Angsana New" w:hAnsi="Angsana New"/>
          <w:spacing w:val="2"/>
          <w:sz w:val="30"/>
          <w:szCs w:val="30"/>
        </w:rPr>
        <w:t>4</w:t>
      </w:r>
      <w:r w:rsidR="004B3B81" w:rsidRPr="007F6321">
        <w:rPr>
          <w:rFonts w:ascii="Angsana New" w:hAnsi="Angsana New"/>
          <w:spacing w:val="2"/>
          <w:sz w:val="30"/>
          <w:szCs w:val="30"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และ</w:t>
      </w:r>
      <w:r w:rsidR="00877E05" w:rsidRPr="007F6321">
        <w:rPr>
          <w:rFonts w:ascii="Angsana New" w:hAnsi="Angsana New"/>
          <w:sz w:val="30"/>
          <w:szCs w:val="30"/>
        </w:rPr>
        <w:t xml:space="preserve"> 256</w:t>
      </w:r>
      <w:r w:rsidR="00FE700D" w:rsidRPr="007F6321">
        <w:rPr>
          <w:rFonts w:ascii="Angsana New" w:hAnsi="Angsana New"/>
          <w:sz w:val="30"/>
          <w:szCs w:val="30"/>
        </w:rPr>
        <w:t>3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r w:rsidR="001F1F88" w:rsidRPr="007F6321">
        <w:rPr>
          <w:rFonts w:ascii="Angsana New" w:hAnsi="Angsana New"/>
          <w:sz w:val="30"/>
          <w:szCs w:val="30"/>
          <w:cs/>
        </w:rPr>
        <w:t>มีรายล</w:t>
      </w:r>
      <w:r w:rsidRPr="007F6321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800665" w:rsidRPr="007F6321" w:rsidTr="006D20E4">
        <w:tc>
          <w:tcPr>
            <w:tcW w:w="4394" w:type="dxa"/>
            <w:shd w:val="clear" w:color="auto" w:fill="auto"/>
          </w:tcPr>
          <w:p w:rsidR="00800665" w:rsidRPr="007F6321" w:rsidRDefault="00800665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800665" w:rsidRPr="007F6321" w:rsidRDefault="00800665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tcBorders>
              <w:top w:val="nil"/>
            </w:tcBorders>
            <w:shd w:val="clear" w:color="auto" w:fill="auto"/>
          </w:tcPr>
          <w:p w:rsidR="00800665" w:rsidRPr="007F6321" w:rsidRDefault="00800665" w:rsidP="0080066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C0413" w:rsidRPr="007F6321" w:rsidTr="009C0413">
        <w:tc>
          <w:tcPr>
            <w:tcW w:w="4394" w:type="dxa"/>
            <w:shd w:val="clear" w:color="auto" w:fill="auto"/>
          </w:tcPr>
          <w:p w:rsidR="009C0413" w:rsidRPr="007F632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0" w:name="_Hlk31790462"/>
          </w:p>
        </w:tc>
        <w:tc>
          <w:tcPr>
            <w:tcW w:w="692" w:type="dxa"/>
            <w:shd w:val="clear" w:color="auto" w:fill="auto"/>
          </w:tcPr>
          <w:p w:rsidR="009C0413" w:rsidRPr="007F632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7F632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7F632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7F632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700D" w:rsidRPr="007F63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7F632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7F6321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C0413" w:rsidRPr="007F63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E700D" w:rsidRPr="007F632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C0413" w:rsidRPr="007F6321" w:rsidTr="009C0413">
        <w:tc>
          <w:tcPr>
            <w:tcW w:w="4394" w:type="dxa"/>
            <w:shd w:val="clear" w:color="auto" w:fill="auto"/>
          </w:tcPr>
          <w:p w:rsidR="009C0413" w:rsidRPr="007F632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7F632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7F6321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</w:t>
            </w:r>
            <w:r w:rsidR="009C0413"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0"/>
      <w:tr w:rsidR="00FE700D" w:rsidRPr="007F6321" w:rsidTr="00596F25">
        <w:tc>
          <w:tcPr>
            <w:tcW w:w="4394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E700D" w:rsidRPr="007F6321" w:rsidRDefault="00EE7238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90,26</w:t>
            </w:r>
            <w:r w:rsidR="00717A06" w:rsidRPr="007F632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FE700D" w:rsidRPr="007F6321" w:rsidTr="009C0413">
        <w:tc>
          <w:tcPr>
            <w:tcW w:w="4394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692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E700D" w:rsidRPr="007F6321" w:rsidRDefault="00EE7238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(34,127)</w:t>
            </w:r>
          </w:p>
        </w:tc>
        <w:tc>
          <w:tcPr>
            <w:tcW w:w="236" w:type="dxa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(41,197)</w:t>
            </w:r>
          </w:p>
        </w:tc>
      </w:tr>
      <w:tr w:rsidR="00FE700D" w:rsidRPr="007F6321" w:rsidTr="00596F25">
        <w:tc>
          <w:tcPr>
            <w:tcW w:w="5086" w:type="dxa"/>
            <w:gridSpan w:val="2"/>
            <w:shd w:val="clear" w:color="auto" w:fill="auto"/>
          </w:tcPr>
          <w:p w:rsidR="00FE700D" w:rsidRPr="007F6321" w:rsidRDefault="00FE700D" w:rsidP="00FE700D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31790605"/>
            <w:r w:rsidRPr="007F63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201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E700D" w:rsidRPr="007F6321" w:rsidRDefault="00FE700D" w:rsidP="00FE700D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700D" w:rsidRPr="007F6321" w:rsidRDefault="00EE7238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</w:t>
            </w:r>
          </w:p>
        </w:tc>
        <w:tc>
          <w:tcPr>
            <w:tcW w:w="236" w:type="dxa"/>
          </w:tcPr>
          <w:p w:rsidR="00FE700D" w:rsidRPr="007F6321" w:rsidRDefault="00FE700D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E700D" w:rsidRPr="007F6321" w:rsidRDefault="00CC6C09" w:rsidP="00FE700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52,985</w:t>
            </w:r>
          </w:p>
        </w:tc>
      </w:tr>
      <w:bookmarkEnd w:id="21"/>
    </w:tbl>
    <w:p w:rsidR="009C0413" w:rsidRPr="007F6321" w:rsidRDefault="009C0413" w:rsidP="009C0413">
      <w:pPr>
        <w:ind w:left="540"/>
        <w:jc w:val="thaiDistribute"/>
        <w:rPr>
          <w:rFonts w:ascii="Angsana New" w:hAnsi="Angsana New"/>
        </w:rPr>
      </w:pPr>
    </w:p>
    <w:p w:rsidR="009E1648" w:rsidRPr="007F6321" w:rsidRDefault="009E1648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38" w:type="dxa"/>
        <w:tblInd w:w="468" w:type="dxa"/>
        <w:tblLayout w:type="fixed"/>
        <w:tblLook w:val="04A0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4575BE" w:rsidRPr="007F6321" w:rsidTr="00BE7691">
        <w:tc>
          <w:tcPr>
            <w:tcW w:w="2617" w:type="dxa"/>
          </w:tcPr>
          <w:p w:rsidR="004575BE" w:rsidRPr="007F6321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7F6321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7F6321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575BE" w:rsidRPr="007F6321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7F6321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575BE" w:rsidRPr="007F6321" w:rsidTr="00BE7691">
        <w:tc>
          <w:tcPr>
            <w:tcW w:w="2617" w:type="dxa"/>
          </w:tcPr>
          <w:p w:rsidR="004575BE" w:rsidRPr="007F6321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7F6321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7F6321" w:rsidRDefault="00DB6C1C" w:rsidP="00FE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7F632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E700D" w:rsidRPr="007F6321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7F6321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7F6321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7F632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E700D" w:rsidRPr="007F6321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7F6321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7F6321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7F632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E700D" w:rsidRPr="007F6321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7F6321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7F6321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F632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F632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7F632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E700D" w:rsidRPr="007F6321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FE700D" w:rsidRPr="007F6321" w:rsidTr="00F97C74">
        <w:tc>
          <w:tcPr>
            <w:tcW w:w="2617" w:type="dxa"/>
            <w:hideMark/>
          </w:tcPr>
          <w:p w:rsidR="00FE700D" w:rsidRPr="007F6321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E700D" w:rsidRPr="007F6321" w:rsidRDefault="00717A0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36,456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34,127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41,197</w:t>
            </w:r>
          </w:p>
        </w:tc>
      </w:tr>
      <w:tr w:rsidR="00FE700D" w:rsidRPr="007F6321" w:rsidTr="00F97C74">
        <w:tc>
          <w:tcPr>
            <w:tcW w:w="2617" w:type="dxa"/>
            <w:hideMark/>
          </w:tcPr>
          <w:p w:rsidR="00FE700D" w:rsidRPr="007F6321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7F6321">
              <w:rPr>
                <w:rFonts w:ascii="Angsana New" w:hAnsi="Angsana New"/>
                <w:sz w:val="30"/>
                <w:szCs w:val="30"/>
              </w:rPr>
              <w:t>5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E700D" w:rsidRPr="007F6321" w:rsidRDefault="00717A0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58,528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55,390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56,141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52,985</w:t>
            </w:r>
          </w:p>
        </w:tc>
      </w:tr>
      <w:tr w:rsidR="00FE700D" w:rsidRPr="007F6321" w:rsidTr="00F97C74">
        <w:tc>
          <w:tcPr>
            <w:tcW w:w="2617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700D" w:rsidRPr="007F6321" w:rsidRDefault="00717A0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94,984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FE700D" w:rsidRPr="007F6321" w:rsidTr="00F97C74">
        <w:tc>
          <w:tcPr>
            <w:tcW w:w="2617" w:type="dxa"/>
            <w:hideMark/>
          </w:tcPr>
          <w:p w:rsidR="00FE700D" w:rsidRPr="007F6321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FE700D" w:rsidRPr="007F6321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7F6321" w:rsidRDefault="00717A06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(4,716)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(5,302)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00D" w:rsidRPr="007F6321" w:rsidTr="00F97C74">
        <w:tc>
          <w:tcPr>
            <w:tcW w:w="2617" w:type="dxa"/>
            <w:hideMark/>
          </w:tcPr>
          <w:p w:rsidR="00FE700D" w:rsidRPr="007F6321" w:rsidRDefault="00FE700D" w:rsidP="00FE700D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:rsidR="00FE700D" w:rsidRPr="007F6321" w:rsidRDefault="00FE700D" w:rsidP="00FE700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7F6321" w:rsidRDefault="00896D9F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7F6321" w:rsidRDefault="00FE700D" w:rsidP="00FE700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</w:tbl>
    <w:p w:rsidR="004575BE" w:rsidRPr="007F6321" w:rsidRDefault="004575BE" w:rsidP="004575BE">
      <w:pPr>
        <w:ind w:left="540"/>
        <w:jc w:val="thaiDistribute"/>
        <w:rPr>
          <w:rFonts w:ascii="Angsana New" w:hAnsi="Angsana New"/>
        </w:rPr>
      </w:pPr>
    </w:p>
    <w:p w:rsidR="004575BE" w:rsidRPr="007F6321" w:rsidRDefault="004575BE" w:rsidP="004575BE">
      <w:pPr>
        <w:ind w:left="454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  <w:cs/>
        </w:rPr>
        <w:t>-</w:t>
      </w:r>
      <w:r w:rsidRPr="007F6321">
        <w:rPr>
          <w:rFonts w:ascii="Angsana New" w:hAnsi="Angsana New"/>
          <w:sz w:val="30"/>
          <w:szCs w:val="30"/>
        </w:rPr>
        <w:t xml:space="preserve">5 </w:t>
      </w:r>
      <w:r w:rsidRPr="007F6321">
        <w:rPr>
          <w:rFonts w:ascii="Angsana New" w:hAnsi="Angsana New"/>
          <w:sz w:val="30"/>
          <w:szCs w:val="30"/>
          <w:cs/>
        </w:rPr>
        <w:t xml:space="preserve">ปี และมีเงื่อนไขให้บริษัทซื้อเครื่องจักรและยานพาหนะตามสัญญาเช่าการเงินเมื่อสิ้นสุดสัญญาเช่า 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</w:p>
    <w:p w:rsidR="004575BE" w:rsidRPr="007F6321" w:rsidRDefault="004575BE" w:rsidP="004575BE">
      <w:pPr>
        <w:ind w:left="454"/>
        <w:rPr>
          <w:rFonts w:ascii="Angsana New" w:hAnsi="Angsana New"/>
        </w:rPr>
      </w:pPr>
    </w:p>
    <w:p w:rsidR="004575BE" w:rsidRPr="007F6321" w:rsidRDefault="004575BE" w:rsidP="00954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</w:rPr>
        <w:tab/>
      </w:r>
      <w:r w:rsidRPr="007F6321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7F6321">
        <w:rPr>
          <w:rFonts w:ascii="Angsana New" w:hAnsi="Angsana New"/>
          <w:bCs/>
          <w:sz w:val="30"/>
          <w:szCs w:val="30"/>
        </w:rPr>
        <w:t>31</w:t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bCs/>
          <w:sz w:val="30"/>
          <w:szCs w:val="30"/>
        </w:rPr>
        <w:t>256</w:t>
      </w:r>
      <w:r w:rsidR="00FE700D" w:rsidRPr="007F6321">
        <w:rPr>
          <w:rFonts w:ascii="Angsana New" w:hAnsi="Angsana New"/>
          <w:bCs/>
          <w:sz w:val="30"/>
          <w:szCs w:val="30"/>
        </w:rPr>
        <w:t>4</w:t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7F6321">
        <w:rPr>
          <w:rFonts w:ascii="Angsana New" w:hAnsi="Angsana New"/>
          <w:bCs/>
          <w:sz w:val="30"/>
          <w:szCs w:val="30"/>
        </w:rPr>
        <w:t>256</w:t>
      </w:r>
      <w:r w:rsidR="00FE700D" w:rsidRPr="007F6321">
        <w:rPr>
          <w:rFonts w:ascii="Angsana New" w:hAnsi="Angsana New"/>
          <w:bCs/>
          <w:sz w:val="30"/>
          <w:szCs w:val="30"/>
        </w:rPr>
        <w:t>3</w:t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41312D" w:rsidRPr="007F6321" w:rsidRDefault="001034C2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7</w:t>
      </w:r>
      <w:r w:rsidR="00AA1708" w:rsidRPr="007F6321">
        <w:rPr>
          <w:rFonts w:ascii="Angsana New" w:hAnsi="Angsana New"/>
          <w:b/>
          <w:bCs/>
          <w:sz w:val="30"/>
          <w:szCs w:val="30"/>
        </w:rPr>
        <w:tab/>
      </w:r>
      <w:r w:rsidR="0041312D" w:rsidRPr="007F6321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7F6321">
        <w:rPr>
          <w:rFonts w:ascii="Angsana New" w:hAnsi="Angsana New"/>
          <w:sz w:val="30"/>
          <w:szCs w:val="30"/>
          <w:cs/>
        </w:rPr>
        <w:t xml:space="preserve">   </w:t>
      </w:r>
    </w:p>
    <w:p w:rsidR="009C0413" w:rsidRPr="007F6321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7" w:type="dxa"/>
        <w:tblInd w:w="558" w:type="dxa"/>
        <w:tblLayout w:type="fixed"/>
        <w:tblLook w:val="04A0"/>
      </w:tblPr>
      <w:tblGrid>
        <w:gridCol w:w="3661"/>
        <w:gridCol w:w="990"/>
        <w:gridCol w:w="270"/>
        <w:gridCol w:w="1350"/>
        <w:gridCol w:w="270"/>
        <w:gridCol w:w="1260"/>
        <w:gridCol w:w="396"/>
        <w:gridCol w:w="1260"/>
      </w:tblGrid>
      <w:tr w:rsidR="00800665" w:rsidRPr="007F6321" w:rsidTr="006D20E4">
        <w:tc>
          <w:tcPr>
            <w:tcW w:w="3661" w:type="dxa"/>
          </w:tcPr>
          <w:p w:rsidR="00800665" w:rsidRPr="007F6321" w:rsidRDefault="0080066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00665" w:rsidRPr="007F6321" w:rsidRDefault="00800665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800665" w:rsidRPr="007F6321" w:rsidRDefault="00800665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:rsidR="00800665" w:rsidRPr="007F6321" w:rsidRDefault="00800665" w:rsidP="0080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C0413" w:rsidRPr="007F6321" w:rsidTr="009C0413">
        <w:tc>
          <w:tcPr>
            <w:tcW w:w="3661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31801275"/>
          </w:p>
        </w:tc>
        <w:tc>
          <w:tcPr>
            <w:tcW w:w="990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9C0413" w:rsidRPr="007F6321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0413" w:rsidRPr="007F6321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0413" w:rsidRPr="007F6321" w:rsidTr="009C0413">
        <w:tc>
          <w:tcPr>
            <w:tcW w:w="3661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:rsidR="009C0413" w:rsidRPr="007F6321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   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9C0413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4562B5" w:rsidRPr="007F6321" w:rsidTr="009C0413">
        <w:tc>
          <w:tcPr>
            <w:tcW w:w="3661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562B5" w:rsidRPr="007F6321" w:rsidRDefault="00896D9F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</w:tr>
      <w:tr w:rsidR="004562B5" w:rsidRPr="007F6321" w:rsidTr="009C0413">
        <w:tc>
          <w:tcPr>
            <w:tcW w:w="3661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562B5" w:rsidRPr="007F6321" w:rsidRDefault="00896D9F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A84EC8" w:rsidRPr="007F6321">
              <w:rPr>
                <w:rFonts w:ascii="Angsana New" w:hAnsi="Angsana New"/>
                <w:sz w:val="30"/>
                <w:szCs w:val="30"/>
              </w:rPr>
              <w:t>4</w:t>
            </w:r>
            <w:r w:rsidRPr="007F6321">
              <w:rPr>
                <w:rFonts w:ascii="Angsana New" w:hAnsi="Angsana New"/>
                <w:sz w:val="30"/>
                <w:szCs w:val="30"/>
              </w:rPr>
              <w:t>,</w:t>
            </w:r>
            <w:r w:rsidR="0071535A" w:rsidRPr="007F6321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192,763</w:t>
            </w:r>
          </w:p>
        </w:tc>
      </w:tr>
      <w:tr w:rsidR="004562B5" w:rsidRPr="007F6321" w:rsidTr="00C82636">
        <w:tc>
          <w:tcPr>
            <w:tcW w:w="3661" w:type="dxa"/>
          </w:tcPr>
          <w:p w:rsidR="004562B5" w:rsidRPr="007F6321" w:rsidRDefault="004562B5" w:rsidP="004562B5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562B5" w:rsidRPr="007F6321" w:rsidRDefault="00A84EC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="0071535A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195,389</w:t>
            </w:r>
          </w:p>
        </w:tc>
      </w:tr>
      <w:bookmarkEnd w:id="22"/>
    </w:tbl>
    <w:p w:rsidR="009C0413" w:rsidRPr="007F6321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7F6321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F6321">
        <w:rPr>
          <w:rFonts w:ascii="Angsana New" w:hAnsi="Angsana New"/>
          <w:b/>
          <w:sz w:val="30"/>
          <w:szCs w:val="30"/>
          <w:cs/>
        </w:rPr>
        <w:tab/>
      </w:r>
      <w:r w:rsidR="001034C2" w:rsidRPr="007F6321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1034C2" w:rsidRPr="007F6321">
        <w:rPr>
          <w:rFonts w:ascii="Angsana New" w:hAnsi="Angsana New"/>
          <w:bCs/>
          <w:sz w:val="30"/>
          <w:szCs w:val="30"/>
        </w:rPr>
        <w:t xml:space="preserve">31 </w:t>
      </w:r>
      <w:r w:rsidR="001034C2" w:rsidRPr="007F6321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1034C2" w:rsidRPr="007F632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34C2" w:rsidRPr="007F6321">
        <w:rPr>
          <w:rFonts w:ascii="Angsana New" w:hAnsi="Angsana New"/>
          <w:bCs/>
          <w:sz w:val="30"/>
          <w:szCs w:val="30"/>
        </w:rPr>
        <w:t>25</w:t>
      </w:r>
      <w:r w:rsidR="008546F6" w:rsidRPr="007F6321">
        <w:rPr>
          <w:rFonts w:ascii="Angsana New" w:hAnsi="Angsana New"/>
          <w:bCs/>
          <w:sz w:val="30"/>
          <w:szCs w:val="30"/>
        </w:rPr>
        <w:t>6</w:t>
      </w:r>
      <w:r w:rsidR="004562B5" w:rsidRPr="007F6321">
        <w:rPr>
          <w:rFonts w:ascii="Angsana New" w:hAnsi="Angsana New"/>
          <w:bCs/>
          <w:sz w:val="30"/>
          <w:szCs w:val="30"/>
        </w:rPr>
        <w:t>4</w:t>
      </w:r>
      <w:r w:rsidR="001034C2"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947FE" w:rsidRPr="007F6321">
        <w:rPr>
          <w:rFonts w:ascii="Angsana New" w:hAnsi="Angsana New" w:hint="cs"/>
          <w:b/>
          <w:sz w:val="30"/>
          <w:szCs w:val="30"/>
          <w:cs/>
        </w:rPr>
        <w:t>และ</w:t>
      </w:r>
      <w:r w:rsidR="00C82636" w:rsidRPr="007F6321">
        <w:rPr>
          <w:rFonts w:ascii="Angsana New" w:hAnsi="Angsana New"/>
          <w:b/>
          <w:sz w:val="30"/>
          <w:szCs w:val="30"/>
        </w:rPr>
        <w:t xml:space="preserve"> </w:t>
      </w:r>
      <w:r w:rsidR="00C82636" w:rsidRPr="007F6321">
        <w:rPr>
          <w:rFonts w:ascii="Angsana New" w:hAnsi="Angsana New"/>
          <w:bCs/>
          <w:sz w:val="30"/>
          <w:szCs w:val="30"/>
        </w:rPr>
        <w:t>256</w:t>
      </w:r>
      <w:r w:rsidR="004562B5" w:rsidRPr="007F6321">
        <w:rPr>
          <w:rFonts w:ascii="Angsana New" w:hAnsi="Angsana New"/>
          <w:bCs/>
          <w:sz w:val="30"/>
          <w:szCs w:val="30"/>
        </w:rPr>
        <w:t>3</w:t>
      </w:r>
      <w:r w:rsidR="005601EF" w:rsidRPr="007F6321">
        <w:rPr>
          <w:rFonts w:ascii="Angsana New" w:hAnsi="Angsana New"/>
          <w:bCs/>
          <w:sz w:val="30"/>
          <w:szCs w:val="30"/>
        </w:rPr>
        <w:t xml:space="preserve"> </w:t>
      </w:r>
      <w:r w:rsidR="001034C2" w:rsidRPr="007F6321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A1748F" w:rsidRPr="007F6321" w:rsidRDefault="00A1748F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:rsidR="000102FF" w:rsidRPr="007F6321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8</w:t>
      </w:r>
      <w:r w:rsidR="000102FF" w:rsidRPr="007F6321">
        <w:rPr>
          <w:rFonts w:ascii="Angsana New" w:hAnsi="Angsana New"/>
          <w:b/>
          <w:bCs/>
          <w:sz w:val="30"/>
          <w:szCs w:val="30"/>
        </w:rPr>
        <w:tab/>
      </w:r>
      <w:r w:rsidR="000102FF" w:rsidRPr="007F6321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D4073" w:rsidRPr="007F6321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7F632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773" w:type="dxa"/>
        <w:tblInd w:w="558" w:type="dxa"/>
        <w:tblLook w:val="01E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2F1E92" w:rsidRPr="007F6321" w:rsidRDefault="002F1E9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0413" w:rsidRPr="007F6321" w:rsidTr="009C0413">
        <w:tc>
          <w:tcPr>
            <w:tcW w:w="2565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3" w:name="_Hlk31804057"/>
          </w:p>
        </w:tc>
        <w:tc>
          <w:tcPr>
            <w:tcW w:w="954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7F6321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0413" w:rsidRPr="007F6321" w:rsidTr="009C0413">
        <w:tc>
          <w:tcPr>
            <w:tcW w:w="2565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</w:t>
            </w:r>
            <w:r w:rsidR="00A81E54"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0413" w:rsidRPr="007F6321" w:rsidTr="00C82636">
        <w:tc>
          <w:tcPr>
            <w:tcW w:w="2565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413" w:rsidRPr="007F6321" w:rsidRDefault="00F0278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428</w:t>
            </w:r>
          </w:p>
        </w:tc>
        <w:tc>
          <w:tcPr>
            <w:tcW w:w="280" w:type="dxa"/>
            <w:vMerge w:val="restart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9C0413" w:rsidRPr="007F6321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C0413" w:rsidRPr="007F6321" w:rsidTr="009C0413">
        <w:tc>
          <w:tcPr>
            <w:tcW w:w="2565" w:type="dxa"/>
            <w:shd w:val="clear" w:color="auto" w:fill="auto"/>
          </w:tcPr>
          <w:p w:rsidR="009C0413" w:rsidRPr="007F6321" w:rsidRDefault="00805BC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7F6321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0413" w:rsidRPr="007F6321" w:rsidTr="009C0413">
        <w:tc>
          <w:tcPr>
            <w:tcW w:w="2565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954" w:type="dxa"/>
            <w:shd w:val="clear" w:color="auto" w:fill="auto"/>
          </w:tcPr>
          <w:p w:rsidR="009C0413" w:rsidRPr="007F6321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C0413" w:rsidRPr="007F6321" w:rsidRDefault="006B69F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7F6321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2B5" w:rsidRPr="007F6321" w:rsidTr="00C82636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62B5" w:rsidRPr="007F6321" w:rsidRDefault="00FF2B1E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</w:t>
            </w:r>
            <w:r w:rsidR="00783E43" w:rsidRPr="007F6321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4562B5" w:rsidRPr="007F6321" w:rsidTr="009C0413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62B5" w:rsidRPr="007F6321" w:rsidRDefault="00FF2B1E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  <w:tc>
          <w:tcPr>
            <w:tcW w:w="280" w:type="dxa"/>
            <w:vMerge w:val="restart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14,951</w:t>
            </w:r>
          </w:p>
        </w:tc>
      </w:tr>
      <w:tr w:rsidR="004562B5" w:rsidRPr="007F6321" w:rsidTr="00C82636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62B5" w:rsidRPr="007F6321" w:rsidRDefault="00FF2B1E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783E43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80" w:type="dxa"/>
            <w:vMerge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29,042</w:t>
            </w:r>
          </w:p>
        </w:tc>
      </w:tr>
      <w:tr w:rsidR="004562B5" w:rsidRPr="007F6321" w:rsidTr="00C82636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62B5" w:rsidRPr="007F6321" w:rsidRDefault="00783E43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59518F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29,042</w:t>
            </w:r>
          </w:p>
        </w:tc>
      </w:tr>
      <w:bookmarkEnd w:id="23"/>
    </w:tbl>
    <w:p w:rsidR="009C0413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4570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4570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4570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4570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4570" w:rsidRDefault="0095457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7B87" w:rsidRPr="007F6321" w:rsidRDefault="00007B87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73" w:type="dxa"/>
        <w:tblInd w:w="558" w:type="dxa"/>
        <w:tblLook w:val="01E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31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          (หน่วย 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1E92" w:rsidRPr="007F6321" w:rsidRDefault="00944D30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59518F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  <w:tc>
          <w:tcPr>
            <w:tcW w:w="280" w:type="dxa"/>
            <w:vMerge w:val="restart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2F1E92" w:rsidRPr="007F6321" w:rsidRDefault="002F1E92" w:rsidP="006D20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E92" w:rsidRPr="007F6321" w:rsidTr="006D20E4">
        <w:tc>
          <w:tcPr>
            <w:tcW w:w="2565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954" w:type="dxa"/>
            <w:shd w:val="clear" w:color="auto" w:fill="auto"/>
          </w:tcPr>
          <w:p w:rsidR="002F1E92" w:rsidRPr="007F6321" w:rsidRDefault="002F1E92" w:rsidP="006D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2F1E92" w:rsidRPr="007F6321" w:rsidRDefault="002F1E9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2B5" w:rsidRPr="007F6321" w:rsidTr="006D20E4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62B5" w:rsidRPr="007F6321" w:rsidRDefault="00944D30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12,052</w:t>
            </w:r>
          </w:p>
        </w:tc>
        <w:tc>
          <w:tcPr>
            <w:tcW w:w="28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4562B5" w:rsidRPr="007F6321" w:rsidTr="006D20E4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562B5" w:rsidRPr="007F6321" w:rsidRDefault="00944D30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  <w:tc>
          <w:tcPr>
            <w:tcW w:w="280" w:type="dxa"/>
            <w:vMerge w:val="restart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14,951</w:t>
            </w:r>
          </w:p>
        </w:tc>
      </w:tr>
      <w:tr w:rsidR="004562B5" w:rsidRPr="007F6321" w:rsidTr="006D20E4">
        <w:tc>
          <w:tcPr>
            <w:tcW w:w="2565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62B5" w:rsidRPr="007F6321" w:rsidRDefault="00944D30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  <w:tc>
          <w:tcPr>
            <w:tcW w:w="280" w:type="dxa"/>
            <w:vMerge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29,042</w:t>
            </w:r>
          </w:p>
        </w:tc>
      </w:tr>
      <w:tr w:rsidR="004562B5" w:rsidRPr="007F6321" w:rsidTr="006D20E4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4562B5" w:rsidRPr="007F6321" w:rsidRDefault="004562B5" w:rsidP="00456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62B5" w:rsidRPr="007F6321" w:rsidRDefault="00944D30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="0059518F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367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29,042</w:t>
            </w:r>
          </w:p>
        </w:tc>
      </w:tr>
    </w:tbl>
    <w:p w:rsidR="002F1E92" w:rsidRPr="00007B87" w:rsidRDefault="002F1E92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51FB2" w:rsidRPr="007F6321" w:rsidRDefault="00441094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1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9</w:t>
      </w:r>
      <w:r w:rsidR="009D732A" w:rsidRPr="007F6321">
        <w:rPr>
          <w:rFonts w:ascii="Angsana New" w:hAnsi="Angsana New"/>
          <w:b/>
          <w:bCs/>
          <w:sz w:val="30"/>
          <w:szCs w:val="30"/>
        </w:rPr>
        <w:tab/>
      </w:r>
      <w:r w:rsidR="00DA7ED8" w:rsidRPr="007F6321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331" w:type="dxa"/>
        <w:tblInd w:w="558" w:type="dxa"/>
        <w:tblLayout w:type="fixed"/>
        <w:tblLook w:val="04A0"/>
      </w:tblPr>
      <w:tblGrid>
        <w:gridCol w:w="4590"/>
        <w:gridCol w:w="1764"/>
        <w:gridCol w:w="1418"/>
        <w:gridCol w:w="270"/>
        <w:gridCol w:w="1289"/>
      </w:tblGrid>
      <w:tr w:rsidR="002F1E92" w:rsidRPr="007F6321" w:rsidTr="006D20E4">
        <w:tc>
          <w:tcPr>
            <w:tcW w:w="4590" w:type="dxa"/>
          </w:tcPr>
          <w:p w:rsidR="002F1E92" w:rsidRPr="007F6321" w:rsidRDefault="002F1E92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1" w:type="dxa"/>
            <w:gridSpan w:val="4"/>
          </w:tcPr>
          <w:p w:rsidR="002F1E92" w:rsidRPr="007F6321" w:rsidRDefault="002F1E92" w:rsidP="002F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7F6321" w:rsidTr="004D61B8">
        <w:tc>
          <w:tcPr>
            <w:tcW w:w="4590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B2" w:rsidRPr="007F6321" w:rsidTr="004D61B8">
        <w:tc>
          <w:tcPr>
            <w:tcW w:w="4590" w:type="dxa"/>
          </w:tcPr>
          <w:p w:rsidR="00551FB2" w:rsidRPr="007F6321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551FB2" w:rsidRPr="007F6321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:rsidR="00551FB2" w:rsidRPr="007F6321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1FB2" w:rsidRPr="007F6321" w:rsidTr="004D61B8">
        <w:tc>
          <w:tcPr>
            <w:tcW w:w="4590" w:type="dxa"/>
          </w:tcPr>
          <w:p w:rsidR="00551FB2" w:rsidRPr="007F6321" w:rsidRDefault="00551FB2" w:rsidP="00D25A19">
            <w:pPr>
              <w:ind w:left="191" w:right="-21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4" w:type="dxa"/>
          </w:tcPr>
          <w:p w:rsidR="00551FB2" w:rsidRPr="007F6321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1FB2" w:rsidRPr="007F6321" w:rsidTr="004D61B8">
        <w:tc>
          <w:tcPr>
            <w:tcW w:w="4590" w:type="dxa"/>
          </w:tcPr>
          <w:p w:rsidR="00551FB2" w:rsidRPr="007F6321" w:rsidRDefault="00551FB2" w:rsidP="00D25A19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764" w:type="dxa"/>
          </w:tcPr>
          <w:p w:rsidR="00551FB2" w:rsidRPr="007F6321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62B5" w:rsidRPr="007F6321" w:rsidTr="004D61B8">
        <w:tc>
          <w:tcPr>
            <w:tcW w:w="4590" w:type="dxa"/>
          </w:tcPr>
          <w:p w:rsidR="004562B5" w:rsidRPr="007F6321" w:rsidRDefault="004562B5" w:rsidP="004562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764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60,754</w:t>
            </w:r>
          </w:p>
        </w:tc>
        <w:tc>
          <w:tcPr>
            <w:tcW w:w="27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54,864</w:t>
            </w:r>
          </w:p>
        </w:tc>
      </w:tr>
      <w:tr w:rsidR="004562B5" w:rsidRPr="007F6321" w:rsidTr="004D61B8">
        <w:tc>
          <w:tcPr>
            <w:tcW w:w="4590" w:type="dxa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64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60,754</w:t>
            </w:r>
          </w:p>
        </w:tc>
        <w:tc>
          <w:tcPr>
            <w:tcW w:w="270" w:type="dxa"/>
            <w:vAlign w:val="bottom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54,864</w:t>
            </w:r>
          </w:p>
        </w:tc>
      </w:tr>
    </w:tbl>
    <w:p w:rsidR="00AE5FCA" w:rsidRPr="007F6321" w:rsidRDefault="00AE5FCA" w:rsidP="00551FB2">
      <w:pPr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ayout w:type="fixed"/>
        <w:tblLook w:val="04A0"/>
      </w:tblPr>
      <w:tblGrid>
        <w:gridCol w:w="4575"/>
        <w:gridCol w:w="1758"/>
        <w:gridCol w:w="1414"/>
        <w:gridCol w:w="283"/>
        <w:gridCol w:w="1272"/>
        <w:gridCol w:w="29"/>
      </w:tblGrid>
      <w:tr w:rsidR="004562B5" w:rsidRPr="007F6321" w:rsidTr="006D20E4">
        <w:tc>
          <w:tcPr>
            <w:tcW w:w="4590" w:type="dxa"/>
          </w:tcPr>
          <w:p w:rsidR="004562B5" w:rsidRPr="007F6321" w:rsidRDefault="004562B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1" w:type="dxa"/>
            <w:gridSpan w:val="5"/>
          </w:tcPr>
          <w:p w:rsidR="004562B5" w:rsidRPr="007F6321" w:rsidRDefault="004562B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  <w:tblHeader/>
        </w:trPr>
        <w:tc>
          <w:tcPr>
            <w:tcW w:w="6354" w:type="dxa"/>
            <w:gridSpan w:val="2"/>
            <w:shd w:val="clear" w:color="auto" w:fill="auto"/>
          </w:tcPr>
          <w:p w:rsidR="00E0108C" w:rsidRPr="007F6321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F6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7F6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F6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418" w:type="dxa"/>
            <w:shd w:val="clear" w:color="auto" w:fill="FFFFFF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B949BE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4562B5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31A9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4831A9" w:rsidRPr="007F6321" w:rsidRDefault="004831A9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831A9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4831A9" w:rsidRPr="007F6321" w:rsidRDefault="004831A9" w:rsidP="0010115F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งบกำไรขาดทุน</w:t>
            </w:r>
            <w:r w:rsidR="0074251A"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</w:p>
        </w:tc>
        <w:tc>
          <w:tcPr>
            <w:tcW w:w="1418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1A9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4831A9" w:rsidRPr="007F6321" w:rsidRDefault="004831A9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418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FFFFFF"/>
          </w:tcPr>
          <w:p w:rsidR="004831A9" w:rsidRPr="007F6321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562B5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4562B5" w:rsidRPr="007F6321" w:rsidRDefault="004562B5" w:rsidP="004562B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shd w:val="clear" w:color="auto" w:fill="FFFFFF"/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6,145</w:t>
            </w:r>
          </w:p>
        </w:tc>
        <w:tc>
          <w:tcPr>
            <w:tcW w:w="283" w:type="dxa"/>
            <w:shd w:val="clear" w:color="auto" w:fill="FFFFFF"/>
          </w:tcPr>
          <w:p w:rsidR="004562B5" w:rsidRPr="007F6321" w:rsidRDefault="004562B5" w:rsidP="004562B5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shd w:val="clear" w:color="auto" w:fill="FFFFFF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11,312</w:t>
            </w:r>
          </w:p>
        </w:tc>
      </w:tr>
      <w:tr w:rsidR="004562B5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4562B5" w:rsidRPr="007F6321" w:rsidRDefault="004562B5" w:rsidP="004562B5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6,145</w:t>
            </w:r>
          </w:p>
        </w:tc>
        <w:tc>
          <w:tcPr>
            <w:tcW w:w="283" w:type="dxa"/>
            <w:shd w:val="clear" w:color="auto" w:fill="FFFFFF"/>
          </w:tcPr>
          <w:p w:rsidR="004562B5" w:rsidRPr="007F6321" w:rsidRDefault="004562B5" w:rsidP="004562B5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11,312</w:t>
            </w:r>
          </w:p>
        </w:tc>
      </w:tr>
      <w:tr w:rsidR="00FF707A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auto"/>
          </w:tcPr>
          <w:p w:rsidR="00FF707A" w:rsidRPr="007F6321" w:rsidRDefault="00FF707A" w:rsidP="001011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7F6321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7F6321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7F6321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707A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FFFFFF"/>
          </w:tcPr>
          <w:p w:rsidR="00FF707A" w:rsidRPr="007F6321" w:rsidRDefault="00FF707A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="00390DE9" w:rsidRPr="007F63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7F6321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7F6321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7F6321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62B5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FFFFFF"/>
          </w:tcPr>
          <w:p w:rsidR="004562B5" w:rsidRPr="007F6321" w:rsidRDefault="004562B5" w:rsidP="004562B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FFFFFF"/>
          </w:tcPr>
          <w:p w:rsidR="004562B5" w:rsidRPr="007F6321" w:rsidRDefault="004562B5" w:rsidP="004562B5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(14,058)</w:t>
            </w:r>
          </w:p>
        </w:tc>
      </w:tr>
      <w:tr w:rsidR="004562B5" w:rsidRPr="007F6321" w:rsidTr="00086BA3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54" w:type="dxa"/>
            <w:gridSpan w:val="2"/>
            <w:shd w:val="clear" w:color="auto" w:fill="FFFFFF"/>
          </w:tcPr>
          <w:p w:rsidR="004562B5" w:rsidRPr="007F6321" w:rsidRDefault="004562B5" w:rsidP="004562B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562B5" w:rsidRPr="007F6321" w:rsidRDefault="00FA08A8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:rsidR="004562B5" w:rsidRPr="007F6321" w:rsidRDefault="004562B5" w:rsidP="004562B5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562B5" w:rsidRPr="007F6321" w:rsidRDefault="004562B5" w:rsidP="004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(14,058)</w:t>
            </w:r>
          </w:p>
        </w:tc>
      </w:tr>
    </w:tbl>
    <w:p w:rsidR="00551FB2" w:rsidRPr="007F6321" w:rsidRDefault="0074251A" w:rsidP="0010115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 w:hint="cs"/>
          <w:sz w:val="30"/>
          <w:szCs w:val="30"/>
          <w:cs/>
          <w:lang w:val="en-GB"/>
        </w:rPr>
        <w:lastRenderedPageBreak/>
        <w:t>บริษัท</w:t>
      </w:r>
      <w:r w:rsidR="00551FB2" w:rsidRPr="007F6321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7F6321">
        <w:rPr>
          <w:rFonts w:ascii="Angsana New" w:hAnsi="Angsana New"/>
          <w:sz w:val="30"/>
          <w:szCs w:val="30"/>
        </w:rPr>
        <w:t xml:space="preserve">2541 </w:t>
      </w:r>
      <w:r w:rsidR="00551FB2" w:rsidRPr="007F632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551FB2" w:rsidRPr="007F6321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AE4C9B" w:rsidRPr="007F6321" w:rsidRDefault="00AE4C9B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760"/>
        <w:gridCol w:w="878"/>
        <w:gridCol w:w="1192"/>
        <w:gridCol w:w="180"/>
        <w:gridCol w:w="1170"/>
      </w:tblGrid>
      <w:tr w:rsidR="00162D9A" w:rsidRPr="007F6321" w:rsidTr="006D20E4">
        <w:trPr>
          <w:cantSplit/>
          <w:tblHeader/>
        </w:trPr>
        <w:tc>
          <w:tcPr>
            <w:tcW w:w="9180" w:type="dxa"/>
            <w:gridSpan w:val="5"/>
          </w:tcPr>
          <w:p w:rsidR="00162D9A" w:rsidRPr="007F6321" w:rsidRDefault="00162D9A" w:rsidP="0016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7F6321" w:rsidTr="00CB56B1">
        <w:trPr>
          <w:cantSplit/>
          <w:tblHeader/>
        </w:trPr>
        <w:tc>
          <w:tcPr>
            <w:tcW w:w="5760" w:type="dxa"/>
          </w:tcPr>
          <w:p w:rsidR="00E0108C" w:rsidRPr="007F6321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:rsidR="00E0108C" w:rsidRPr="007F6321" w:rsidRDefault="00E0108C" w:rsidP="00BA401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3062A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108C" w:rsidRPr="007F6321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93062A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1ADC" w:rsidRPr="007F6321" w:rsidTr="00CB56B1">
        <w:trPr>
          <w:cantSplit/>
        </w:trPr>
        <w:tc>
          <w:tcPr>
            <w:tcW w:w="5760" w:type="dxa"/>
          </w:tcPr>
          <w:p w:rsidR="000B1ADC" w:rsidRPr="007F6321" w:rsidRDefault="000B1ADC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:rsidR="000B1ADC" w:rsidRPr="007F6321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:rsidR="000B1ADC" w:rsidRPr="007F6321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7F63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3062A" w:rsidRPr="007F6321" w:rsidRDefault="00FA08A8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54,864</w:t>
            </w: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61,478</w:t>
            </w: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3062A" w:rsidRPr="007F6321" w:rsidRDefault="00FA08A8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(3,868)</w:t>
            </w: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7F63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3062A" w:rsidRPr="007F6321" w:rsidRDefault="00FA08A8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5,557</w:t>
            </w: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10,055</w:t>
            </w: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3062A" w:rsidRPr="007F6321" w:rsidTr="004123F7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93062A" w:rsidRPr="007F6321" w:rsidRDefault="00FA08A8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  <w:tc>
          <w:tcPr>
            <w:tcW w:w="180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</w:rPr>
              <w:t>1,257</w:t>
            </w:r>
          </w:p>
        </w:tc>
      </w:tr>
      <w:tr w:rsidR="0093062A" w:rsidRPr="007F6321" w:rsidTr="00805BCE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 w:val="restart"/>
            <w:tcBorders>
              <w:top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A08A8" w:rsidRPr="007F6321" w:rsidRDefault="00FA08A8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FA08A8" w:rsidRPr="007F6321" w:rsidRDefault="00FA08A8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A08A8" w:rsidRPr="007F6321" w:rsidRDefault="00FA08A8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FA08A8" w:rsidRPr="007F6321" w:rsidRDefault="00FA08A8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FA08A8" w:rsidRPr="007F6321" w:rsidRDefault="00FA08A8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tcBorders>
              <w:top w:val="double" w:sz="4" w:space="0" w:color="FFFFFF"/>
              <w:lef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(14,058)</w:t>
            </w:r>
          </w:p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062A" w:rsidRPr="007F6321" w:rsidTr="00805BCE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bookmarkStart w:id="24" w:name="OLE_LINK1"/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bookmarkEnd w:id="24"/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2" w:type="dxa"/>
            <w:vMerge/>
            <w:shd w:val="clear" w:color="auto" w:fill="auto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062A" w:rsidRPr="007F6321" w:rsidTr="00805BCE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ส่วนที่เกิดจากการเปลี่ยนแปลงข้อสมมติทางการเงิน</w:t>
            </w:r>
            <w:r w:rsidRPr="007F632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shd w:val="clear" w:color="auto" w:fill="auto"/>
            <w:vAlign w:val="bottom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  <w:vAlign w:val="bottom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062A" w:rsidRPr="007F6321" w:rsidTr="00805BCE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shd w:val="clear" w:color="auto" w:fill="auto"/>
            <w:vAlign w:val="bottom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  <w:vAlign w:val="bottom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062A" w:rsidRPr="007F6321" w:rsidTr="00805BCE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062A" w:rsidRPr="007F6321" w:rsidRDefault="0093062A" w:rsidP="0093062A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  <w:bottom w:val="single" w:sz="4" w:space="0" w:color="auto"/>
            </w:tcBorders>
            <w:shd w:val="clear" w:color="auto" w:fill="auto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062A" w:rsidRPr="007F6321" w:rsidTr="00CB56B1">
        <w:trPr>
          <w:cantSplit/>
        </w:trPr>
        <w:tc>
          <w:tcPr>
            <w:tcW w:w="5760" w:type="dxa"/>
          </w:tcPr>
          <w:p w:rsidR="0093062A" w:rsidRPr="007F6321" w:rsidRDefault="0093062A" w:rsidP="0093062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93062A" w:rsidRPr="007F6321" w:rsidRDefault="00FA08A8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60,754</w:t>
            </w:r>
          </w:p>
        </w:tc>
        <w:tc>
          <w:tcPr>
            <w:tcW w:w="180" w:type="dxa"/>
            <w:tcBorders>
              <w:bottom w:val="nil"/>
            </w:tcBorders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062A" w:rsidRPr="007F6321" w:rsidRDefault="0093062A" w:rsidP="009306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54,864</w:t>
            </w:r>
          </w:p>
        </w:tc>
      </w:tr>
    </w:tbl>
    <w:p w:rsidR="00626215" w:rsidRPr="007F6321" w:rsidRDefault="00626215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7F6321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F632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551FB2" w:rsidRPr="007F6321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:rsidR="00551FB2" w:rsidRPr="007F6321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615" w:type="dxa"/>
        <w:tblInd w:w="558" w:type="dxa"/>
        <w:tblLayout w:type="fixed"/>
        <w:tblLook w:val="04A0"/>
      </w:tblPr>
      <w:tblGrid>
        <w:gridCol w:w="4937"/>
        <w:gridCol w:w="2205"/>
        <w:gridCol w:w="360"/>
        <w:gridCol w:w="2113"/>
      </w:tblGrid>
      <w:tr w:rsidR="00551FB2" w:rsidRPr="007F6321" w:rsidTr="00893693">
        <w:tc>
          <w:tcPr>
            <w:tcW w:w="4937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:rsidR="00551FB2" w:rsidRPr="007F6321" w:rsidRDefault="00E0108C" w:rsidP="0009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D240A0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51FB2" w:rsidRPr="007F6321" w:rsidRDefault="00571A4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D240A0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B2" w:rsidRPr="007F6321" w:rsidTr="00893693">
        <w:tc>
          <w:tcPr>
            <w:tcW w:w="4937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40A0" w:rsidRPr="007F6321" w:rsidTr="00893693">
        <w:tc>
          <w:tcPr>
            <w:tcW w:w="4937" w:type="dxa"/>
          </w:tcPr>
          <w:p w:rsidR="00D240A0" w:rsidRPr="007F6321" w:rsidRDefault="00D240A0" w:rsidP="00D240A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="002A0F83" w:rsidRPr="007F632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3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1.07</w:t>
            </w:r>
          </w:p>
        </w:tc>
      </w:tr>
      <w:tr w:rsidR="00D240A0" w:rsidRPr="007F6321" w:rsidTr="00893693">
        <w:tc>
          <w:tcPr>
            <w:tcW w:w="4937" w:type="dxa"/>
          </w:tcPr>
          <w:p w:rsidR="00D240A0" w:rsidRPr="007F6321" w:rsidRDefault="00D240A0" w:rsidP="00D240A0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  <w:tc>
          <w:tcPr>
            <w:tcW w:w="3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</w:tr>
      <w:tr w:rsidR="00D240A0" w:rsidRPr="007F6321" w:rsidTr="00893693">
        <w:tc>
          <w:tcPr>
            <w:tcW w:w="4937" w:type="dxa"/>
          </w:tcPr>
          <w:p w:rsidR="00D240A0" w:rsidRPr="007F6321" w:rsidRDefault="00D240A0" w:rsidP="00D240A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0-46</w:t>
            </w:r>
          </w:p>
        </w:tc>
        <w:tc>
          <w:tcPr>
            <w:tcW w:w="3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0-46</w:t>
            </w:r>
          </w:p>
        </w:tc>
      </w:tr>
      <w:tr w:rsidR="00D240A0" w:rsidRPr="007F6321" w:rsidTr="00893693">
        <w:tc>
          <w:tcPr>
            <w:tcW w:w="4937" w:type="dxa"/>
          </w:tcPr>
          <w:p w:rsidR="00D240A0" w:rsidRPr="007F6321" w:rsidRDefault="00D240A0" w:rsidP="00D240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7F6321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7F6321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7F6321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7F6321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:rsidR="00A1748F" w:rsidRPr="007F6321" w:rsidRDefault="00A1748F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6D0D2D" w:rsidRPr="007F6321" w:rsidRDefault="006D0D2D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7F6321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632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551FB2" w:rsidRPr="007F6321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551FB2" w:rsidRPr="007F6321" w:rsidRDefault="00B964A9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7F6321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F6321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7F6321">
        <w:rPr>
          <w:rFonts w:ascii="Angsana New" w:hAnsi="Angsana New"/>
          <w:sz w:val="30"/>
          <w:szCs w:val="30"/>
          <w:cs/>
        </w:rPr>
        <w:t>อื่น ๆ</w:t>
      </w:r>
      <w:r w:rsidR="00551FB2" w:rsidRPr="007F6321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558" w:type="dxa"/>
        <w:tblLook w:val="01E0"/>
      </w:tblPr>
      <w:tblGrid>
        <w:gridCol w:w="5670"/>
        <w:gridCol w:w="810"/>
        <w:gridCol w:w="1260"/>
        <w:gridCol w:w="270"/>
        <w:gridCol w:w="1170"/>
      </w:tblGrid>
      <w:tr w:rsidR="006D63DC" w:rsidRPr="007F6321" w:rsidTr="00895541">
        <w:tc>
          <w:tcPr>
            <w:tcW w:w="5670" w:type="dxa"/>
          </w:tcPr>
          <w:p w:rsidR="006D63DC" w:rsidRPr="007F6321" w:rsidRDefault="006D63DC" w:rsidP="00895541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6D63DC" w:rsidRPr="007F6321" w:rsidRDefault="006D63DC" w:rsidP="0089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D63DC" w:rsidRPr="007F6321" w:rsidRDefault="006D63DC" w:rsidP="00895541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7F632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7F6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7F632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51FB2" w:rsidRPr="007F6321">
        <w:trPr>
          <w:tblHeader/>
        </w:trPr>
        <w:tc>
          <w:tcPr>
            <w:tcW w:w="5670" w:type="dxa"/>
          </w:tcPr>
          <w:p w:rsidR="00551FB2" w:rsidRPr="007F6321" w:rsidRDefault="00551FB2" w:rsidP="006B1A2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40A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FB2" w:rsidRPr="007F6321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551FB2" w:rsidRPr="007F6321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FB2" w:rsidRPr="007F6321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3564A" w:rsidRPr="007F6321" w:rsidTr="00A04437">
        <w:tc>
          <w:tcPr>
            <w:tcW w:w="5670" w:type="dxa"/>
          </w:tcPr>
          <w:p w:rsidR="0003564A" w:rsidRPr="007F6321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(3,8</w:t>
            </w:r>
            <w:r w:rsidR="00016669" w:rsidRPr="007F6321">
              <w:rPr>
                <w:rFonts w:ascii="Angsana New" w:hAnsi="Angsana New"/>
                <w:sz w:val="30"/>
                <w:szCs w:val="30"/>
              </w:rPr>
              <w:t>30</w:t>
            </w:r>
            <w:r w:rsidRPr="007F63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4,4</w:t>
            </w:r>
            <w:r w:rsidR="00016669" w:rsidRPr="007F6321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03564A" w:rsidRPr="007F6321" w:rsidTr="00C01E56">
        <w:tc>
          <w:tcPr>
            <w:tcW w:w="5670" w:type="dxa"/>
          </w:tcPr>
          <w:p w:rsidR="0003564A" w:rsidRPr="007F6321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3564A" w:rsidRPr="007F6321" w:rsidRDefault="00016669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4,337</w:t>
            </w:r>
          </w:p>
        </w:tc>
        <w:tc>
          <w:tcPr>
            <w:tcW w:w="270" w:type="dxa"/>
            <w:shd w:val="clear" w:color="auto" w:fill="auto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(3,</w:t>
            </w:r>
            <w:r w:rsidR="00016669" w:rsidRPr="007F6321">
              <w:rPr>
                <w:rFonts w:ascii="Angsana New" w:hAnsi="Angsana New"/>
                <w:sz w:val="30"/>
                <w:szCs w:val="30"/>
              </w:rPr>
              <w:t>819</w:t>
            </w:r>
            <w:r w:rsidRPr="007F63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564A" w:rsidRPr="007F6321" w:rsidTr="00A04437">
        <w:tc>
          <w:tcPr>
            <w:tcW w:w="5670" w:type="dxa"/>
          </w:tcPr>
          <w:p w:rsidR="0003564A" w:rsidRPr="007F6321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</w:t>
            </w:r>
            <w:r w:rsidR="00016669" w:rsidRPr="007F6321">
              <w:rPr>
                <w:rFonts w:ascii="Angsana New" w:hAnsi="Angsana New"/>
                <w:sz w:val="30"/>
                <w:szCs w:val="30"/>
              </w:rPr>
              <w:t>56</w:t>
            </w:r>
            <w:r w:rsidRPr="007F63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564A" w:rsidRPr="007F6321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3564A" w:rsidRPr="007F6321" w:rsidRDefault="002A0F83" w:rsidP="00AE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</w:t>
            </w:r>
            <w:r w:rsidR="00AE4C9B" w:rsidRPr="007F632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B83E5C" w:rsidRPr="007F6321" w:rsidRDefault="00B83E5C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5670"/>
        <w:gridCol w:w="810"/>
        <w:gridCol w:w="1260"/>
        <w:gridCol w:w="270"/>
        <w:gridCol w:w="1170"/>
      </w:tblGrid>
      <w:tr w:rsidR="006D63DC" w:rsidRPr="007F6321" w:rsidTr="00F62AA3">
        <w:trPr>
          <w:tblHeader/>
        </w:trPr>
        <w:tc>
          <w:tcPr>
            <w:tcW w:w="5670" w:type="dxa"/>
          </w:tcPr>
          <w:p w:rsidR="006D63DC" w:rsidRPr="007F6321" w:rsidRDefault="006D63DC" w:rsidP="006D63DC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40A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:rsidR="006D63DC" w:rsidRPr="007F6321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D63DC" w:rsidRPr="007F6321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63DC" w:rsidRPr="007F6321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63DC" w:rsidRPr="007F6321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240A0" w:rsidRPr="007F6321" w:rsidTr="00F62AA3">
        <w:tc>
          <w:tcPr>
            <w:tcW w:w="5670" w:type="dxa"/>
          </w:tcPr>
          <w:p w:rsidR="00D240A0" w:rsidRPr="007F6321" w:rsidRDefault="00D240A0" w:rsidP="00D240A0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270" w:type="dxa"/>
            <w:vAlign w:val="center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4,462</w:t>
            </w:r>
          </w:p>
        </w:tc>
      </w:tr>
      <w:tr w:rsidR="00D240A0" w:rsidRPr="007F6321" w:rsidTr="00C01E56">
        <w:tc>
          <w:tcPr>
            <w:tcW w:w="5670" w:type="dxa"/>
          </w:tcPr>
          <w:p w:rsidR="00D240A0" w:rsidRPr="007F6321" w:rsidRDefault="00D240A0" w:rsidP="00D240A0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3,778</w:t>
            </w:r>
          </w:p>
        </w:tc>
        <w:tc>
          <w:tcPr>
            <w:tcW w:w="27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(3,331)</w:t>
            </w:r>
          </w:p>
        </w:tc>
      </w:tr>
      <w:tr w:rsidR="00D240A0" w:rsidRPr="007F6321" w:rsidTr="00F62AA3">
        <w:tc>
          <w:tcPr>
            <w:tcW w:w="5670" w:type="dxa"/>
          </w:tcPr>
          <w:p w:rsidR="00D240A0" w:rsidRPr="007F6321" w:rsidRDefault="00D240A0" w:rsidP="00D240A0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7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40A0" w:rsidRPr="007F6321" w:rsidRDefault="00D240A0" w:rsidP="00D2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</w:tbl>
    <w:p w:rsidR="00A94692" w:rsidRPr="007F6321" w:rsidRDefault="00A94692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97B" w:rsidRPr="007F6321" w:rsidRDefault="00551FB2" w:rsidP="00457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5123C6" w:rsidRPr="007F6321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7F6321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7F6321">
        <w:rPr>
          <w:rFonts w:ascii="Angsana New" w:hAnsi="Angsana New"/>
          <w:sz w:val="30"/>
          <w:szCs w:val="30"/>
          <w:cs/>
        </w:rPr>
        <w:t>ๆ</w:t>
      </w:r>
    </w:p>
    <w:p w:rsidR="0045797B" w:rsidRPr="007F6321" w:rsidRDefault="0045797B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F6321">
        <w:rPr>
          <w:rFonts w:ascii="Angsana New" w:hAnsi="Angsana New"/>
          <w:sz w:val="30"/>
          <w:szCs w:val="30"/>
        </w:rPr>
        <w:t xml:space="preserve">13 </w:t>
      </w:r>
      <w:r w:rsidRPr="007F63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 xml:space="preserve">2561 </w:t>
      </w:r>
      <w:r w:rsidRPr="007F6321">
        <w:rPr>
          <w:rFonts w:ascii="Angsana New" w:hAnsi="Angsana New"/>
          <w:sz w:val="30"/>
          <w:szCs w:val="30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F6321">
        <w:rPr>
          <w:rFonts w:ascii="Angsana New" w:hAnsi="Angsana New"/>
          <w:sz w:val="30"/>
          <w:szCs w:val="30"/>
        </w:rPr>
        <w:t xml:space="preserve">20 </w:t>
      </w:r>
      <w:r w:rsidRPr="007F6321">
        <w:rPr>
          <w:rFonts w:ascii="Angsana New" w:hAnsi="Angsana New"/>
          <w:sz w:val="30"/>
          <w:szCs w:val="30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7F6321">
        <w:rPr>
          <w:rFonts w:ascii="Angsana New" w:hAnsi="Angsana New"/>
          <w:sz w:val="30"/>
          <w:szCs w:val="30"/>
        </w:rPr>
        <w:t xml:space="preserve">400 </w:t>
      </w:r>
      <w:r w:rsidRPr="007F6321">
        <w:rPr>
          <w:rFonts w:ascii="Angsana New" w:hAnsi="Angsana New"/>
          <w:sz w:val="30"/>
          <w:szCs w:val="30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และมีผลกระทบให้บริษัทมีหนี้สินสำรองผลประโยชน์ระยะยาวของพนักงานเพิ่มขึ้น ทั้งนี้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</w:t>
      </w:r>
    </w:p>
    <w:p w:rsidR="006D0D2D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54570" w:rsidRDefault="00954570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7B87" w:rsidRPr="007F6321" w:rsidRDefault="00007B87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38A8" w:rsidRPr="007F6321" w:rsidRDefault="00A50CE9" w:rsidP="006E38A8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6E38A8" w:rsidRPr="007F6321">
        <w:rPr>
          <w:rFonts w:ascii="Angsana New" w:hAnsi="Angsana New"/>
          <w:b/>
          <w:bCs/>
          <w:sz w:val="30"/>
          <w:szCs w:val="30"/>
        </w:rPr>
        <w:tab/>
      </w:r>
      <w:r w:rsidR="006E38A8" w:rsidRPr="007F6321">
        <w:rPr>
          <w:rFonts w:ascii="Angsana New" w:hAnsi="Angsana New"/>
          <w:b/>
          <w:bCs/>
          <w:sz w:val="30"/>
          <w:szCs w:val="30"/>
        </w:rPr>
        <w:tab/>
      </w:r>
      <w:r w:rsidR="006E38A8" w:rsidRPr="007F6321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981432" w:rsidRPr="007F6321">
        <w:rPr>
          <w:rFonts w:ascii="Angsana New" w:hAnsi="Angsana New" w:hint="cs"/>
          <w:b/>
          <w:bCs/>
          <w:sz w:val="30"/>
          <w:szCs w:val="30"/>
          <w:cs/>
        </w:rPr>
        <w:t>จากผลขาดทุนของสัญญาก่อสร้าง</w:t>
      </w:r>
    </w:p>
    <w:tbl>
      <w:tblPr>
        <w:tblW w:w="8764" w:type="dxa"/>
        <w:tblInd w:w="558" w:type="dxa"/>
        <w:tblLayout w:type="fixed"/>
        <w:tblLook w:val="01E0"/>
      </w:tblPr>
      <w:tblGrid>
        <w:gridCol w:w="7063"/>
        <w:gridCol w:w="1701"/>
      </w:tblGrid>
      <w:tr w:rsidR="00981432" w:rsidRPr="007F6321" w:rsidTr="00650A6F">
        <w:trPr>
          <w:tblHeader/>
        </w:trPr>
        <w:tc>
          <w:tcPr>
            <w:tcW w:w="7063" w:type="dxa"/>
          </w:tcPr>
          <w:p w:rsidR="00981432" w:rsidRPr="007F6321" w:rsidRDefault="00981432" w:rsidP="0098143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981432" w:rsidRPr="007F6321" w:rsidRDefault="00981432" w:rsidP="0098143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</w:t>
            </w:r>
            <w:r w:rsidR="00D94625"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0108C" w:rsidRPr="007F6321" w:rsidTr="00650A6F">
        <w:tc>
          <w:tcPr>
            <w:tcW w:w="7063" w:type="dxa"/>
            <w:shd w:val="clear" w:color="auto" w:fill="auto"/>
          </w:tcPr>
          <w:p w:rsidR="00E0108C" w:rsidRPr="007F6321" w:rsidRDefault="00E0108C" w:rsidP="00E609D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</w:tcPr>
          <w:p w:rsidR="00E0108C" w:rsidRPr="007F6321" w:rsidRDefault="007635A5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580154" w:rsidRPr="007F6321" w:rsidTr="00650A6F">
        <w:tc>
          <w:tcPr>
            <w:tcW w:w="7063" w:type="dxa"/>
            <w:shd w:val="clear" w:color="auto" w:fill="auto"/>
          </w:tcPr>
          <w:p w:rsidR="00580154" w:rsidRPr="007F6321" w:rsidRDefault="00580154" w:rsidP="00E609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:rsidR="00580154" w:rsidRPr="007F6321" w:rsidRDefault="009071C1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154" w:rsidRPr="007F6321" w:rsidTr="00650A6F">
        <w:tc>
          <w:tcPr>
            <w:tcW w:w="7063" w:type="dxa"/>
            <w:shd w:val="clear" w:color="auto" w:fill="auto"/>
          </w:tcPr>
          <w:p w:rsidR="00580154" w:rsidRPr="007F6321" w:rsidRDefault="00580154" w:rsidP="00E609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:rsidR="00580154" w:rsidRPr="007F6321" w:rsidRDefault="00580154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7F6321" w:rsidTr="00650A6F">
        <w:tc>
          <w:tcPr>
            <w:tcW w:w="7063" w:type="dxa"/>
            <w:shd w:val="clear" w:color="auto" w:fill="auto"/>
          </w:tcPr>
          <w:p w:rsidR="00E609DE" w:rsidRPr="007F6321" w:rsidRDefault="00580154" w:rsidP="0058015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  <w:r w:rsidR="00E609DE" w:rsidRPr="007F63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7F63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7F63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7F63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7F632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</w:tcPr>
          <w:p w:rsidR="006C6544" w:rsidRPr="007F6321" w:rsidRDefault="007635A5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7F6321" w:rsidTr="00650A6F">
        <w:tc>
          <w:tcPr>
            <w:tcW w:w="7063" w:type="dxa"/>
            <w:shd w:val="clear" w:color="auto" w:fill="auto"/>
            <w:vAlign w:val="bottom"/>
          </w:tcPr>
          <w:p w:rsidR="00E0108C" w:rsidRPr="007F6321" w:rsidRDefault="00E0108C" w:rsidP="006C6544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D17E1"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="00ED17E1"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="00ED17E1"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17E1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108C" w:rsidRPr="007F6321" w:rsidRDefault="009071C1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678</w:t>
            </w:r>
          </w:p>
        </w:tc>
      </w:tr>
      <w:tr w:rsidR="002D158A" w:rsidRPr="007F6321" w:rsidTr="00650A6F">
        <w:tc>
          <w:tcPr>
            <w:tcW w:w="7063" w:type="dxa"/>
          </w:tcPr>
          <w:p w:rsidR="002D158A" w:rsidRPr="007F6321" w:rsidRDefault="002D158A" w:rsidP="00E010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:rsidR="002D158A" w:rsidRPr="007F6321" w:rsidRDefault="00580154" w:rsidP="00E0108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154" w:rsidRPr="007F6321" w:rsidTr="00650A6F">
        <w:tc>
          <w:tcPr>
            <w:tcW w:w="7063" w:type="dxa"/>
          </w:tcPr>
          <w:p w:rsidR="00580154" w:rsidRPr="007F6321" w:rsidRDefault="00580154" w:rsidP="005801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:rsidR="00580154" w:rsidRPr="007F6321" w:rsidRDefault="00580154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08C" w:rsidRPr="007F6321" w:rsidTr="00650A6F">
        <w:tc>
          <w:tcPr>
            <w:tcW w:w="7063" w:type="dxa"/>
          </w:tcPr>
          <w:p w:rsidR="00E0108C" w:rsidRPr="007F6321" w:rsidRDefault="000B5D75" w:rsidP="00E0108C">
            <w:pPr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</w:tcPr>
          <w:p w:rsidR="00E0108C" w:rsidRPr="007F6321" w:rsidRDefault="007635A5" w:rsidP="0034528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</w:tr>
      <w:tr w:rsidR="00E0108C" w:rsidRPr="007F6321" w:rsidTr="00650A6F">
        <w:tc>
          <w:tcPr>
            <w:tcW w:w="7063" w:type="dxa"/>
            <w:shd w:val="clear" w:color="auto" w:fill="auto"/>
          </w:tcPr>
          <w:p w:rsidR="00E0108C" w:rsidRPr="007F6321" w:rsidRDefault="00E0108C" w:rsidP="00E010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0108C" w:rsidRPr="007F6321" w:rsidRDefault="007635A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B5D75" w:rsidRPr="007F6321" w:rsidTr="00650A6F">
        <w:tc>
          <w:tcPr>
            <w:tcW w:w="7063" w:type="dxa"/>
            <w:shd w:val="clear" w:color="auto" w:fill="auto"/>
          </w:tcPr>
          <w:p w:rsidR="000B5D75" w:rsidRPr="007F6321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B5D75" w:rsidRPr="007F6321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B5D75" w:rsidRPr="007F6321" w:rsidTr="00650A6F">
        <w:tc>
          <w:tcPr>
            <w:tcW w:w="7063" w:type="dxa"/>
            <w:shd w:val="clear" w:color="auto" w:fill="auto"/>
          </w:tcPr>
          <w:p w:rsidR="000B5D75" w:rsidRPr="007F6321" w:rsidRDefault="000B5D75" w:rsidP="006C65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6544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0B5D75" w:rsidRPr="007F6321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B5D75" w:rsidRPr="007F6321" w:rsidTr="00650A6F">
        <w:tc>
          <w:tcPr>
            <w:tcW w:w="7063" w:type="dxa"/>
            <w:shd w:val="clear" w:color="auto" w:fill="auto"/>
          </w:tcPr>
          <w:p w:rsidR="000B5D75" w:rsidRPr="007F6321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:rsidR="000B5D75" w:rsidRPr="007F6321" w:rsidRDefault="009071C1" w:rsidP="00E0108C">
            <w:pPr>
              <w:ind w:right="16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GB" w:bidi="ar-SA"/>
              </w:rPr>
              <w:t>678</w:t>
            </w:r>
          </w:p>
        </w:tc>
      </w:tr>
      <w:tr w:rsidR="000B5D75" w:rsidRPr="007F6321" w:rsidTr="00650A6F">
        <w:tc>
          <w:tcPr>
            <w:tcW w:w="7063" w:type="dxa"/>
            <w:shd w:val="clear" w:color="auto" w:fill="auto"/>
          </w:tcPr>
          <w:p w:rsidR="000B5D75" w:rsidRPr="007F6321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B5D75" w:rsidRPr="007F6321" w:rsidRDefault="009071C1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678</w:t>
            </w:r>
          </w:p>
        </w:tc>
      </w:tr>
      <w:tr w:rsidR="000B5D75" w:rsidRPr="007F6321" w:rsidTr="00650A6F">
        <w:tc>
          <w:tcPr>
            <w:tcW w:w="7063" w:type="dxa"/>
            <w:shd w:val="clear" w:color="auto" w:fill="auto"/>
          </w:tcPr>
          <w:p w:rsidR="000B5D75" w:rsidRPr="007F6321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:rsidR="000B5D75" w:rsidRPr="007F6321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84F24" w:rsidRPr="007F6321" w:rsidTr="00650A6F">
        <w:tc>
          <w:tcPr>
            <w:tcW w:w="7063" w:type="dxa"/>
            <w:shd w:val="clear" w:color="auto" w:fill="auto"/>
          </w:tcPr>
          <w:p w:rsidR="00384F24" w:rsidRPr="007F6321" w:rsidRDefault="00384F24" w:rsidP="006C65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6544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635A5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84F24" w:rsidRPr="007F6321" w:rsidRDefault="00384F24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84F24" w:rsidRPr="007F6321" w:rsidTr="00650A6F">
        <w:tc>
          <w:tcPr>
            <w:tcW w:w="7063" w:type="dxa"/>
            <w:shd w:val="clear" w:color="auto" w:fill="auto"/>
          </w:tcPr>
          <w:p w:rsidR="00384F24" w:rsidRPr="007F6321" w:rsidRDefault="00384F24" w:rsidP="00384F24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bottom w:val="nil"/>
            </w:tcBorders>
          </w:tcPr>
          <w:p w:rsidR="00384F24" w:rsidRPr="007F6321" w:rsidRDefault="007635A5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384F24" w:rsidRPr="007F6321" w:rsidTr="00650A6F">
        <w:tc>
          <w:tcPr>
            <w:tcW w:w="7063" w:type="dxa"/>
            <w:shd w:val="clear" w:color="auto" w:fill="auto"/>
          </w:tcPr>
          <w:p w:rsidR="00384F24" w:rsidRPr="007F6321" w:rsidRDefault="00384F24" w:rsidP="00384F2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84F24" w:rsidRPr="007F6321" w:rsidRDefault="007635A5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C813C0" w:rsidRPr="007F6321" w:rsidRDefault="00C813C0" w:rsidP="00AA1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33ACB" w:rsidRPr="007F6321" w:rsidRDefault="00580154" w:rsidP="00C81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1</w:t>
      </w:r>
      <w:r w:rsidR="00EC1A46" w:rsidRPr="007F6321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7F6321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7F6321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630" w:type="dxa"/>
        <w:tblInd w:w="558" w:type="dxa"/>
        <w:tblLayout w:type="fixed"/>
        <w:tblLook w:val="04A0"/>
      </w:tblPr>
      <w:tblGrid>
        <w:gridCol w:w="3326"/>
        <w:gridCol w:w="724"/>
        <w:gridCol w:w="1170"/>
        <w:gridCol w:w="266"/>
        <w:gridCol w:w="1170"/>
        <w:gridCol w:w="362"/>
        <w:gridCol w:w="1170"/>
        <w:gridCol w:w="270"/>
        <w:gridCol w:w="1172"/>
      </w:tblGrid>
      <w:tr w:rsidR="00305721" w:rsidRPr="007F6321" w:rsidTr="00305721">
        <w:tc>
          <w:tcPr>
            <w:tcW w:w="3326" w:type="dxa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:rsidR="00305721" w:rsidRPr="007F6321" w:rsidRDefault="00305721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721" w:rsidRPr="007F6321" w:rsidTr="00305721">
        <w:tc>
          <w:tcPr>
            <w:tcW w:w="3326" w:type="dxa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:rsidR="00305721" w:rsidRPr="007F6321" w:rsidRDefault="00305721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305721" w:rsidRPr="007F6321" w:rsidRDefault="00305721" w:rsidP="009E615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F6321">
              <w:rPr>
                <w:rFonts w:ascii="Angsana New" w:hAnsi="Angsana New" w:cs="Angsana New"/>
                <w:b w:val="0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2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5721" w:rsidRPr="007F6321" w:rsidTr="009E6156">
        <w:tc>
          <w:tcPr>
            <w:tcW w:w="3326" w:type="dxa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dxa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305721" w:rsidRPr="007F6321" w:rsidRDefault="00305721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05721" w:rsidRPr="007F6321" w:rsidTr="00305721">
        <w:tc>
          <w:tcPr>
            <w:tcW w:w="3326" w:type="dxa"/>
          </w:tcPr>
          <w:p w:rsidR="00305721" w:rsidRPr="007F6321" w:rsidRDefault="00305721" w:rsidP="0045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ภาษีหัก ณ ที่จ่า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724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7F6321" w:rsidRDefault="00305721" w:rsidP="0030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66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362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70" w:type="dxa"/>
            <w:vAlign w:val="bottom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</w:tr>
      <w:tr w:rsidR="00305721" w:rsidRPr="007F6321" w:rsidTr="00305721">
        <w:tc>
          <w:tcPr>
            <w:tcW w:w="3326" w:type="dxa"/>
          </w:tcPr>
          <w:p w:rsidR="00305721" w:rsidRPr="007F6321" w:rsidRDefault="00305721" w:rsidP="0045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-ภาษีธุรกิจเฉพาะ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724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5721" w:rsidRPr="007F6321" w:rsidRDefault="00305721" w:rsidP="0030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66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3,382</w:t>
            </w:r>
          </w:p>
        </w:tc>
        <w:tc>
          <w:tcPr>
            <w:tcW w:w="362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5,099</w:t>
            </w:r>
          </w:p>
        </w:tc>
        <w:tc>
          <w:tcPr>
            <w:tcW w:w="270" w:type="dxa"/>
            <w:vAlign w:val="bottom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3,382</w:t>
            </w:r>
          </w:p>
        </w:tc>
      </w:tr>
      <w:tr w:rsidR="00305721" w:rsidRPr="007F6321" w:rsidTr="00305721">
        <w:tc>
          <w:tcPr>
            <w:tcW w:w="3326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4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5721" w:rsidRPr="007F6321" w:rsidRDefault="00305721" w:rsidP="0030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8,529</w:t>
            </w:r>
          </w:p>
        </w:tc>
        <w:tc>
          <w:tcPr>
            <w:tcW w:w="266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5721" w:rsidRPr="007F6321" w:rsidRDefault="00305721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6,252</w:t>
            </w:r>
          </w:p>
        </w:tc>
        <w:tc>
          <w:tcPr>
            <w:tcW w:w="362" w:type="dxa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8,528</w:t>
            </w:r>
          </w:p>
        </w:tc>
        <w:tc>
          <w:tcPr>
            <w:tcW w:w="270" w:type="dxa"/>
            <w:vAlign w:val="bottom"/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305721" w:rsidRPr="007F6321" w:rsidRDefault="00305721" w:rsidP="0045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6,252</w:t>
            </w:r>
          </w:p>
        </w:tc>
      </w:tr>
    </w:tbl>
    <w:p w:rsidR="006D0D2D" w:rsidRDefault="006D0D2D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7B87" w:rsidRPr="007F6321" w:rsidRDefault="00007B87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1748F" w:rsidRPr="007F6321" w:rsidRDefault="00A1748F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B19A0" w:rsidRPr="007F6321" w:rsidRDefault="00441094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2</w:t>
      </w:r>
      <w:r w:rsidR="003B19A0"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7F6321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7F6321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:rsidR="00C4372E" w:rsidRPr="007F6321" w:rsidRDefault="00C4372E" w:rsidP="00C4372E">
      <w:pPr>
        <w:tabs>
          <w:tab w:val="clear" w:pos="227"/>
          <w:tab w:val="clear" w:pos="454"/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F6321">
        <w:rPr>
          <w:rFonts w:ascii="Angsana New" w:hAnsi="Angsana New"/>
          <w:sz w:val="30"/>
          <w:szCs w:val="30"/>
          <w:cs/>
        </w:rPr>
        <w:t>ในการประชุม</w:t>
      </w:r>
      <w:r w:rsidRPr="007F6321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7F6321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7F6321">
        <w:rPr>
          <w:rFonts w:ascii="Angsana New" w:hAnsi="Angsana New"/>
          <w:sz w:val="30"/>
          <w:szCs w:val="30"/>
        </w:rPr>
        <w:t>1</w:t>
      </w:r>
      <w:r w:rsidRPr="007F6321">
        <w:rPr>
          <w:rFonts w:ascii="Angsana New" w:hAnsi="Angsana New"/>
          <w:sz w:val="30"/>
          <w:szCs w:val="30"/>
          <w:cs/>
        </w:rPr>
        <w:t>/</w:t>
      </w:r>
      <w:r w:rsidRPr="007F6321">
        <w:rPr>
          <w:rFonts w:ascii="Angsana New" w:hAnsi="Angsana New"/>
          <w:sz w:val="30"/>
          <w:szCs w:val="30"/>
        </w:rPr>
        <w:t>2562</w:t>
      </w:r>
      <w:r w:rsidRPr="007F632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F6321">
        <w:rPr>
          <w:rFonts w:ascii="Angsana New" w:hAnsi="Angsana New"/>
          <w:sz w:val="30"/>
          <w:szCs w:val="30"/>
        </w:rPr>
        <w:t xml:space="preserve">24 </w:t>
      </w:r>
      <w:r w:rsidRPr="007F632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F6321">
        <w:rPr>
          <w:rFonts w:ascii="Angsana New" w:hAnsi="Angsana New"/>
          <w:sz w:val="30"/>
          <w:szCs w:val="30"/>
        </w:rPr>
        <w:t>2562</w:t>
      </w:r>
      <w:r w:rsidRPr="007F6321">
        <w:rPr>
          <w:rFonts w:ascii="Angsana New" w:hAnsi="Angsana New"/>
          <w:sz w:val="30"/>
          <w:szCs w:val="30"/>
          <w:cs/>
        </w:rPr>
        <w:t xml:space="preserve"> ที่ประชุมได้มีมติเป็นเอกฉันท์อนุมัติให้</w:t>
      </w:r>
      <w:r w:rsidRPr="007F6321">
        <w:rPr>
          <w:rFonts w:ascii="Angsana New" w:hAnsi="Angsana New" w:hint="cs"/>
          <w:sz w:val="30"/>
          <w:szCs w:val="30"/>
          <w:cs/>
        </w:rPr>
        <w:t xml:space="preserve">เปลี่ยนแปลงมูลค่าหุ้นที่ตราไว้ของบริษัท จากจำนวน </w:t>
      </w:r>
      <w:r w:rsidRPr="007F6321">
        <w:rPr>
          <w:rFonts w:ascii="Angsana New" w:hAnsi="Angsana New"/>
          <w:sz w:val="30"/>
          <w:szCs w:val="30"/>
        </w:rPr>
        <w:t xml:space="preserve">52.15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Pr="007F6321">
        <w:rPr>
          <w:rFonts w:ascii="Angsana New" w:hAnsi="Angsana New"/>
          <w:sz w:val="30"/>
          <w:szCs w:val="30"/>
        </w:rPr>
        <w:t xml:space="preserve">10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บาท คิดเป็นมูลค่า </w:t>
      </w:r>
      <w:r w:rsidRPr="007F6321">
        <w:rPr>
          <w:rFonts w:ascii="Angsana New" w:hAnsi="Angsana New"/>
          <w:sz w:val="30"/>
          <w:szCs w:val="30"/>
        </w:rPr>
        <w:t xml:space="preserve">521.50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Pr="007F6321">
        <w:rPr>
          <w:rFonts w:ascii="Angsana New" w:hAnsi="Angsana New"/>
          <w:sz w:val="30"/>
          <w:szCs w:val="30"/>
        </w:rPr>
        <w:t xml:space="preserve">521.50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Pr="007F6321">
        <w:rPr>
          <w:rFonts w:ascii="Angsana New" w:hAnsi="Angsana New"/>
          <w:sz w:val="30"/>
          <w:szCs w:val="30"/>
        </w:rPr>
        <w:t xml:space="preserve">1 </w:t>
      </w:r>
      <w:r w:rsidRPr="007F6321">
        <w:rPr>
          <w:rFonts w:ascii="Angsana New" w:hAnsi="Angsana New" w:hint="cs"/>
          <w:sz w:val="30"/>
          <w:szCs w:val="30"/>
          <w:cs/>
        </w:rPr>
        <w:t xml:space="preserve">บาท คิดเป็นมูลค่า </w:t>
      </w:r>
      <w:r w:rsidRPr="007F6321">
        <w:rPr>
          <w:rFonts w:ascii="Angsana New" w:hAnsi="Angsana New"/>
          <w:sz w:val="30"/>
          <w:szCs w:val="30"/>
        </w:rPr>
        <w:t xml:space="preserve">521.50 </w:t>
      </w:r>
      <w:r w:rsidRPr="007F6321">
        <w:rPr>
          <w:rFonts w:ascii="Angsana New" w:hAnsi="Angsana New" w:hint="cs"/>
          <w:sz w:val="30"/>
          <w:szCs w:val="30"/>
          <w:cs/>
        </w:rPr>
        <w:t>ล้านบาท</w:t>
      </w:r>
    </w:p>
    <w:p w:rsidR="001169DE" w:rsidRPr="00007B87" w:rsidRDefault="00C4372E" w:rsidP="00007B87">
      <w:pPr>
        <w:pStyle w:val="ListParagraph"/>
        <w:ind w:left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>ในการประชุม</w:t>
      </w:r>
      <w:r w:rsidRPr="007F6321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7F6321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7F6321">
        <w:rPr>
          <w:rFonts w:ascii="Angsana New" w:hAnsi="Angsana New"/>
          <w:sz w:val="30"/>
          <w:szCs w:val="30"/>
        </w:rPr>
        <w:t>1</w:t>
      </w:r>
      <w:r w:rsidRPr="007F6321">
        <w:rPr>
          <w:rFonts w:ascii="Angsana New" w:hAnsi="Angsana New"/>
          <w:sz w:val="30"/>
          <w:szCs w:val="30"/>
          <w:cs/>
        </w:rPr>
        <w:t>/</w:t>
      </w:r>
      <w:r w:rsidRPr="007F6321">
        <w:rPr>
          <w:rFonts w:ascii="Angsana New" w:hAnsi="Angsana New"/>
          <w:sz w:val="30"/>
          <w:szCs w:val="30"/>
        </w:rPr>
        <w:t>2562</w:t>
      </w:r>
      <w:r w:rsidRPr="007F632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F6321">
        <w:rPr>
          <w:rFonts w:ascii="Angsana New" w:hAnsi="Angsana New"/>
          <w:sz w:val="30"/>
          <w:szCs w:val="30"/>
        </w:rPr>
        <w:t xml:space="preserve">24 </w:t>
      </w:r>
      <w:r w:rsidRPr="007F632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F6321">
        <w:rPr>
          <w:rFonts w:ascii="Angsana New" w:hAnsi="Angsana New"/>
          <w:sz w:val="30"/>
          <w:szCs w:val="30"/>
        </w:rPr>
        <w:t>2562</w:t>
      </w:r>
      <w:r w:rsidRPr="007F6321">
        <w:rPr>
          <w:rFonts w:ascii="Angsana New" w:hAnsi="Angsana New"/>
          <w:sz w:val="30"/>
          <w:szCs w:val="30"/>
          <w:cs/>
        </w:rPr>
        <w:t xml:space="preserve"> ที่ประชุมได้มีมติเป็นเอกฉันท์อนุมัติให้เพิ่มทุนจดทะเบียนของบริษัทฯ</w:t>
      </w:r>
      <w:r w:rsidRPr="007F6321">
        <w:rPr>
          <w:rFonts w:ascii="Angsana New" w:hAnsi="Angsana New" w:hint="cs"/>
          <w:sz w:val="30"/>
          <w:szCs w:val="30"/>
          <w:cs/>
        </w:rPr>
        <w:t xml:space="preserve"> จากจำนวน </w:t>
      </w:r>
      <w:r w:rsidRPr="007F6321">
        <w:rPr>
          <w:rFonts w:ascii="Angsana New" w:hAnsi="Angsana New"/>
          <w:sz w:val="30"/>
          <w:szCs w:val="30"/>
        </w:rPr>
        <w:t xml:space="preserve">521.50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7F6321">
        <w:rPr>
          <w:rFonts w:ascii="Angsana New" w:hAnsi="Angsana New"/>
          <w:sz w:val="30"/>
          <w:szCs w:val="30"/>
        </w:rPr>
        <w:t xml:space="preserve">725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ล้านบาท โดยออกหุ้นสามัญเพิ่มอีกจำนวน </w:t>
      </w:r>
      <w:r w:rsidRPr="007F6321">
        <w:rPr>
          <w:rFonts w:ascii="Angsana New" w:hAnsi="Angsana New"/>
          <w:sz w:val="30"/>
          <w:szCs w:val="30"/>
        </w:rPr>
        <w:t xml:space="preserve">203.50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7F6321">
        <w:rPr>
          <w:rFonts w:ascii="Angsana New" w:hAnsi="Angsana New"/>
          <w:sz w:val="30"/>
          <w:szCs w:val="30"/>
        </w:rPr>
        <w:t xml:space="preserve">1 </w:t>
      </w:r>
      <w:r w:rsidRPr="007F6321">
        <w:rPr>
          <w:rFonts w:ascii="Angsana New" w:hAnsi="Angsana New" w:hint="cs"/>
          <w:sz w:val="30"/>
          <w:szCs w:val="30"/>
          <w:cs/>
        </w:rPr>
        <w:t xml:space="preserve">บาท รวมเป็นทุนจดทะเบียนทั้งสิ้น </w:t>
      </w:r>
      <w:r w:rsidRPr="007F6321">
        <w:rPr>
          <w:rFonts w:ascii="Angsana New" w:hAnsi="Angsana New"/>
          <w:sz w:val="30"/>
          <w:szCs w:val="30"/>
        </w:rPr>
        <w:t xml:space="preserve">725 </w:t>
      </w:r>
      <w:r w:rsidRPr="007F632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87664" w:rsidRPr="007F6321">
        <w:rPr>
          <w:rFonts w:ascii="Angsana New" w:hAnsi="Angsana New" w:hint="cs"/>
          <w:b/>
          <w:bCs/>
          <w:sz w:val="30"/>
          <w:szCs w:val="30"/>
          <w:cs/>
        </w:rPr>
        <w:tab/>
      </w:r>
    </w:p>
    <w:p w:rsidR="00C819A7" w:rsidRPr="007F6321" w:rsidRDefault="00CC5E60" w:rsidP="0044651A">
      <w:pPr>
        <w:pStyle w:val="ListParagraph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450" w:type="dxa"/>
        <w:tblInd w:w="558" w:type="dxa"/>
        <w:tblLayout w:type="fixed"/>
        <w:tblLook w:val="000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1169DE" w:rsidRPr="007F6321" w:rsidTr="009E6156">
        <w:trPr>
          <w:trHeight w:val="74"/>
          <w:tblHeader/>
        </w:trPr>
        <w:tc>
          <w:tcPr>
            <w:tcW w:w="2244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970" w:type="dxa"/>
            <w:gridSpan w:val="14"/>
          </w:tcPr>
          <w:p w:rsidR="001169DE" w:rsidRPr="007F6321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169DE" w:rsidRPr="007F6321" w:rsidTr="0044651A">
        <w:trPr>
          <w:trHeight w:val="74"/>
          <w:tblHeader/>
        </w:trPr>
        <w:tc>
          <w:tcPr>
            <w:tcW w:w="2244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:rsidR="001169DE" w:rsidRPr="007F6321" w:rsidRDefault="001169DE" w:rsidP="009E6156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9E6156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:rsidR="001169DE" w:rsidRPr="007F6321" w:rsidRDefault="001169DE" w:rsidP="009E6156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1169DE" w:rsidRPr="007F6321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1169DE" w:rsidRPr="007F6321" w:rsidRDefault="001169DE" w:rsidP="00FB2F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69DE" w:rsidRPr="007F6321" w:rsidRDefault="001169DE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169DE" w:rsidRPr="007F6321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7F6321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7F632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1169DE" w:rsidRPr="007F6321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:rsidR="001169DE" w:rsidRPr="007F6321" w:rsidRDefault="001169DE" w:rsidP="0044651A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7F63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747E9F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1169DE" w:rsidRPr="007F6321" w:rsidRDefault="001169DE" w:rsidP="009E6156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44651A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:rsidR="001169DE" w:rsidRPr="007F6321" w:rsidRDefault="001169DE" w:rsidP="009E6156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1169DE" w:rsidRPr="007F6321" w:rsidTr="0044651A">
        <w:trPr>
          <w:trHeight w:val="19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1169DE" w:rsidRPr="007F6321" w:rsidRDefault="001169DE" w:rsidP="0044651A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9DE" w:rsidRPr="007F6321" w:rsidTr="0044651A">
        <w:trPr>
          <w:trHeight w:val="407"/>
        </w:trPr>
        <w:tc>
          <w:tcPr>
            <w:tcW w:w="2244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1169DE" w:rsidRPr="007F6321" w:rsidRDefault="001169DE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1169DE" w:rsidRPr="007F6321" w:rsidRDefault="001169DE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7F6321" w:rsidRDefault="001169DE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1169DE" w:rsidRPr="007F6321" w:rsidRDefault="001169DE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</w:tbl>
    <w:p w:rsidR="00EC1A46" w:rsidRPr="007F6321" w:rsidRDefault="00EC1A46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E3F0B" w:rsidRPr="007F6321" w:rsidRDefault="00441094" w:rsidP="00AE5FC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3</w:t>
      </w:r>
      <w:r w:rsidR="000A5D41" w:rsidRPr="007F6321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7F6321">
        <w:rPr>
          <w:rFonts w:ascii="Angsana New" w:hAnsi="Angsana New"/>
          <w:b/>
          <w:bCs/>
          <w:sz w:val="30"/>
          <w:szCs w:val="30"/>
          <w:cs/>
        </w:rPr>
        <w:tab/>
      </w:r>
      <w:r w:rsidR="000A5D41" w:rsidRPr="007F6321">
        <w:rPr>
          <w:rFonts w:ascii="Angsana New" w:hAnsi="Angsana New"/>
          <w:b/>
          <w:bCs/>
          <w:sz w:val="30"/>
          <w:szCs w:val="30"/>
          <w:cs/>
        </w:rPr>
        <w:tab/>
      </w:r>
      <w:r w:rsidR="00DA7ED8" w:rsidRPr="007F6321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</w:p>
    <w:p w:rsidR="00A23122" w:rsidRPr="007F6321" w:rsidRDefault="00AE3F0B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5B4CEA" w:rsidRPr="007F6321" w:rsidRDefault="00A23122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บริษัทจะต้องจัดสรรทุนสำรอง (“สำรองตามกฎหมาย”) </w:t>
      </w:r>
      <w:r w:rsidR="00587664" w:rsidRPr="007F6321">
        <w:rPr>
          <w:rFonts w:ascii="Angsana New" w:hAnsi="Angsana New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7F6321">
        <w:rPr>
          <w:rFonts w:ascii="Angsana New" w:hAnsi="Angsana New"/>
          <w:sz w:val="30"/>
          <w:szCs w:val="30"/>
        </w:rPr>
        <w:t xml:space="preserve">5 </w:t>
      </w:r>
      <w:r w:rsidRPr="007F6321">
        <w:rPr>
          <w:rFonts w:ascii="Angsana New" w:hAnsi="Angsana New"/>
          <w:sz w:val="30"/>
          <w:szCs w:val="30"/>
          <w:cs/>
        </w:rPr>
        <w:t xml:space="preserve">ของกำไรสุทธิ ทุกครั้งที่มีการจ่ายเงินปันผล จนกว่าสำรองดังกล่าวมีจำนวนไม่น้อยกว่าร้อยละ </w:t>
      </w:r>
      <w:r w:rsidRPr="007F6321">
        <w:rPr>
          <w:rFonts w:ascii="Angsana New" w:hAnsi="Angsana New"/>
          <w:sz w:val="30"/>
          <w:szCs w:val="30"/>
        </w:rPr>
        <w:t xml:space="preserve">10 </w:t>
      </w:r>
      <w:r w:rsidR="00582D43" w:rsidRPr="007F6321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7F6321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:rsidR="00ED17E1" w:rsidRPr="007F6321" w:rsidRDefault="00ED17E1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5E3B" w:rsidRPr="007F6321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5" w:name="_Hlk24037648"/>
      <w:r w:rsidRPr="007F632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4</w:t>
      </w:r>
      <w:r w:rsidRPr="007F6321">
        <w:rPr>
          <w:rFonts w:ascii="Angsana New" w:hAnsi="Angsana New"/>
          <w:b/>
          <w:bCs/>
          <w:sz w:val="30"/>
          <w:szCs w:val="30"/>
        </w:rPr>
        <w:tab/>
      </w:r>
      <w:r w:rsidRPr="007F6321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7F6321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  <w:cs/>
        </w:rPr>
        <w:tab/>
      </w:r>
      <w:r w:rsidRPr="007F6321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826D8A" w:rsidRPr="007F6321" w:rsidTr="006D20E4">
        <w:trPr>
          <w:cantSplit/>
        </w:trPr>
        <w:tc>
          <w:tcPr>
            <w:tcW w:w="3866" w:type="dxa"/>
          </w:tcPr>
          <w:p w:rsidR="00826D8A" w:rsidRPr="007F6321" w:rsidRDefault="00826D8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26D8A" w:rsidRPr="007F6321" w:rsidRDefault="00826D8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26D8A" w:rsidRPr="007F6321" w:rsidRDefault="00826D8A" w:rsidP="0025460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  <w:gridSpan w:val="5"/>
          </w:tcPr>
          <w:p w:rsidR="00826D8A" w:rsidRPr="007F6321" w:rsidRDefault="00826D8A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A5E3B" w:rsidRPr="007F6321" w:rsidTr="0025460F">
        <w:trPr>
          <w:cantSplit/>
        </w:trPr>
        <w:tc>
          <w:tcPr>
            <w:tcW w:w="3866" w:type="dxa"/>
          </w:tcPr>
          <w:p w:rsidR="00EA5E3B" w:rsidRPr="007F6321" w:rsidRDefault="00EA5E3B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826D8A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826D8A"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A5E3B" w:rsidRPr="007F6321" w:rsidTr="0025460F">
        <w:trPr>
          <w:tblHeader/>
        </w:trPr>
        <w:tc>
          <w:tcPr>
            <w:tcW w:w="3866" w:type="dxa"/>
          </w:tcPr>
          <w:p w:rsidR="00EA5E3B" w:rsidRPr="007F6321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A5E3B" w:rsidRPr="007F6321" w:rsidRDefault="00EA5E3B" w:rsidP="002546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           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63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F63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1D23E6" w:rsidRPr="007F6321" w:rsidTr="00EA5E3B">
        <w:trPr>
          <w:cantSplit/>
        </w:trPr>
        <w:tc>
          <w:tcPr>
            <w:tcW w:w="3866" w:type="dxa"/>
          </w:tcPr>
          <w:p w:rsidR="001D23E6" w:rsidRPr="007F6321" w:rsidRDefault="001D23E6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3E6" w:rsidRPr="007F6321" w:rsidRDefault="001D23E6" w:rsidP="008450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</w:tcPr>
          <w:p w:rsidR="001D23E6" w:rsidRPr="007F6321" w:rsidRDefault="001D23E6" w:rsidP="0084508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D23E6" w:rsidRPr="007F6321" w:rsidRDefault="001D23E6" w:rsidP="008450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2,911</w:t>
            </w:r>
          </w:p>
        </w:tc>
      </w:tr>
      <w:tr w:rsidR="001D23E6" w:rsidRPr="007F6321" w:rsidTr="00EA5E3B">
        <w:trPr>
          <w:cantSplit/>
        </w:trPr>
        <w:tc>
          <w:tcPr>
            <w:tcW w:w="3866" w:type="dxa"/>
          </w:tcPr>
          <w:p w:rsidR="001D23E6" w:rsidRPr="007F6321" w:rsidRDefault="001D23E6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17,428</w:t>
            </w: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sz w:val="30"/>
                <w:szCs w:val="30"/>
                <w:lang w:val="en-US"/>
              </w:rPr>
              <w:t>14,488</w:t>
            </w:r>
          </w:p>
        </w:tc>
      </w:tr>
      <w:tr w:rsidR="001D23E6" w:rsidRPr="007F6321" w:rsidTr="00EA5E3B">
        <w:trPr>
          <w:cantSplit/>
        </w:trPr>
        <w:tc>
          <w:tcPr>
            <w:tcW w:w="3866" w:type="dxa"/>
          </w:tcPr>
          <w:p w:rsidR="001D23E6" w:rsidRPr="007F6321" w:rsidRDefault="001D23E6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23,959</w:t>
            </w:r>
          </w:p>
        </w:tc>
        <w:tc>
          <w:tcPr>
            <w:tcW w:w="180" w:type="dxa"/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23E6" w:rsidRPr="007F6321" w:rsidRDefault="001D23E6" w:rsidP="00826D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17,399</w:t>
            </w:r>
          </w:p>
        </w:tc>
      </w:tr>
      <w:bookmarkEnd w:id="25"/>
    </w:tbl>
    <w:p w:rsidR="005C390C" w:rsidRPr="007F6321" w:rsidRDefault="005C390C" w:rsidP="00EA5E3B">
      <w:pPr>
        <w:pStyle w:val="ListParagraph"/>
        <w:tabs>
          <w:tab w:val="clear" w:pos="454"/>
        </w:tabs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5D2F29" w:rsidRPr="007F6321" w:rsidRDefault="00441094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5</w:t>
      </w:r>
      <w:r w:rsidR="00E0108C" w:rsidRPr="007F6321">
        <w:rPr>
          <w:rFonts w:ascii="Angsana New" w:hAnsi="Angsana New"/>
          <w:b/>
          <w:bCs/>
          <w:sz w:val="30"/>
          <w:szCs w:val="30"/>
        </w:rPr>
        <w:tab/>
      </w:r>
      <w:r w:rsidR="000B3EA0" w:rsidRPr="007F632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7F6321" w:rsidRDefault="008205D2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F632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F6321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7F6321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7F6321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7F6321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7F632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F6321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7F632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F6321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7F6321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F6321">
        <w:rPr>
          <w:rFonts w:ascii="Angsana New" w:hAnsi="Angsana New"/>
          <w:sz w:val="30"/>
          <w:szCs w:val="30"/>
        </w:rPr>
        <w:t>1</w:t>
      </w:r>
      <w:r w:rsidRPr="007F6321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7F6321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7F6321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F6321">
        <w:rPr>
          <w:rFonts w:ascii="Angsana New" w:hAnsi="Angsana New"/>
          <w:sz w:val="30"/>
          <w:szCs w:val="30"/>
        </w:rPr>
        <w:t xml:space="preserve">2 </w:t>
      </w:r>
      <w:r w:rsidRPr="007F6321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7F6321" w:rsidRDefault="0036246F" w:rsidP="00ED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7F6321" w:rsidSect="00A5420F">
          <w:footerReference w:type="default" r:id="rId10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7F6321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7F6321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7F6321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7F6321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8205D2" w:rsidRPr="007F6321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7F6321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7F6321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7F6321">
        <w:rPr>
          <w:rFonts w:ascii="AngsanaUPC" w:hAnsi="AngsanaUPC" w:cs="AngsanaUPC" w:hint="cs"/>
          <w:sz w:val="30"/>
          <w:szCs w:val="30"/>
          <w:cs/>
        </w:rPr>
        <w:t>ม</w:t>
      </w:r>
      <w:r w:rsidRPr="007F6321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5E73F5" w:rsidRPr="007F6321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5E73F5" w:rsidRPr="007F6321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5E73F5" w:rsidRPr="007F6321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F632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F632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73F5" w:rsidRPr="007F6321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494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D1B72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E73F5" w:rsidRPr="007F6321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D1B72" w:rsidRPr="007F6321" w:rsidTr="006D20E4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1,512,565</w:t>
            </w: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1,442,586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3,986</w:t>
            </w: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1,516,551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="00DD1B72" w:rsidRPr="007F6321">
              <w:rPr>
                <w:rFonts w:ascii="Angsana New" w:hAnsi="Angsana New"/>
                <w:sz w:val="30"/>
                <w:szCs w:val="30"/>
              </w:rPr>
              <w:t>,532,929</w:t>
            </w:r>
          </w:p>
        </w:tc>
      </w:tr>
      <w:tr w:rsidR="00DD1B72" w:rsidRPr="007F6321" w:rsidTr="006D20E4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1,512,565</w:t>
            </w: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1,442,586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1,516,551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D1B72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D1B72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,532,929</w:t>
            </w:r>
          </w:p>
        </w:tc>
      </w:tr>
      <w:tr w:rsidR="00DD1B72" w:rsidRPr="007F6321" w:rsidTr="006D20E4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23,959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17,398</w:t>
            </w:r>
          </w:p>
        </w:tc>
      </w:tr>
      <w:tr w:rsidR="00DD1B72" w:rsidRPr="007F6321" w:rsidTr="006D20E4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8E410D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1,540,510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1,550,327</w:t>
            </w:r>
          </w:p>
        </w:tc>
      </w:tr>
      <w:tr w:rsidR="005E73F5" w:rsidRPr="007F6321" w:rsidTr="006D20E4"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968" w:rsidRPr="007F6321" w:rsidTr="006D20E4">
        <w:tc>
          <w:tcPr>
            <w:tcW w:w="6041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251,960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302,033</w:t>
            </w: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134,538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52968" w:rsidRPr="007F6321" w:rsidRDefault="00852968" w:rsidP="0084508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193,936</w:t>
            </w:r>
          </w:p>
        </w:tc>
      </w:tr>
      <w:tr w:rsidR="00852968" w:rsidRPr="007F6321" w:rsidTr="006D20E4">
        <w:tc>
          <w:tcPr>
            <w:tcW w:w="6041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852968" w:rsidRPr="007F6321" w:rsidRDefault="00852968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(21,271)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968" w:rsidRPr="007F6321" w:rsidRDefault="0085296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(26,296)</w:t>
            </w:r>
          </w:p>
        </w:tc>
      </w:tr>
      <w:tr w:rsidR="00852968" w:rsidRPr="007F6321" w:rsidTr="006D20E4">
        <w:tc>
          <w:tcPr>
            <w:tcW w:w="6041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113,267</w:t>
            </w:r>
          </w:p>
        </w:tc>
        <w:tc>
          <w:tcPr>
            <w:tcW w:w="262" w:type="dxa"/>
            <w:shd w:val="clear" w:color="auto" w:fill="auto"/>
          </w:tcPr>
          <w:p w:rsidR="00852968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2968" w:rsidRPr="007F6321" w:rsidRDefault="0085296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167,640</w:t>
            </w:r>
          </w:p>
        </w:tc>
      </w:tr>
      <w:tr w:rsidR="005E73F5" w:rsidRPr="007F6321" w:rsidTr="006D20E4">
        <w:trPr>
          <w:trHeight w:val="511"/>
        </w:trPr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73F5" w:rsidRPr="007F6321" w:rsidTr="006D20E4">
        <w:tc>
          <w:tcPr>
            <w:tcW w:w="6041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E73F5" w:rsidRPr="007F6321" w:rsidRDefault="005E73F5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26B" w:rsidRPr="007F6321" w:rsidTr="006D20E4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</w:tr>
      <w:tr w:rsidR="0054526B" w:rsidRPr="007F6321" w:rsidTr="006D20E4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</w:tr>
      <w:tr w:rsidR="0054526B" w:rsidRPr="007F6321" w:rsidTr="006D20E4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</w:tr>
    </w:tbl>
    <w:p w:rsidR="005E73F5" w:rsidRPr="007F6321" w:rsidRDefault="005E73F5" w:rsidP="005E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5E73F5" w:rsidRPr="007F6321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7F6321" w:rsidRDefault="00A9743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5E73F5" w:rsidRPr="007F632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7C5668" w:rsidRPr="007F6321" w:rsidRDefault="005E73F5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/>
          <w:sz w:val="30"/>
          <w:szCs w:val="30"/>
          <w:cs/>
        </w:rPr>
        <w:tab/>
      </w:r>
      <w:r w:rsidRPr="007F6321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A23EA" w:rsidRPr="007F6321" w:rsidTr="007F51B6">
        <w:trPr>
          <w:tblHeader/>
        </w:trPr>
        <w:tc>
          <w:tcPr>
            <w:tcW w:w="6041" w:type="dxa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F632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F632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:rsidR="00885529" w:rsidRPr="007F6321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23EA" w:rsidRPr="007F6321" w:rsidTr="007F51B6">
        <w:trPr>
          <w:tblHeader/>
        </w:trPr>
        <w:tc>
          <w:tcPr>
            <w:tcW w:w="6041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922FF7" w:rsidRPr="007F6321" w:rsidRDefault="00922FF7" w:rsidP="0085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494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22FF7" w:rsidRPr="007F6321" w:rsidRDefault="00922FF7" w:rsidP="0085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22FF7" w:rsidRPr="007F6321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7F632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52968" w:rsidRPr="007F632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54338" w:rsidRPr="007F6321" w:rsidTr="007F51B6">
        <w:trPr>
          <w:tblHeader/>
        </w:trPr>
        <w:tc>
          <w:tcPr>
            <w:tcW w:w="6041" w:type="dxa"/>
            <w:shd w:val="clear" w:color="auto" w:fill="auto"/>
          </w:tcPr>
          <w:p w:rsidR="00754338" w:rsidRPr="007F6321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:rsidR="00754338" w:rsidRPr="007F6321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3FD0" w:rsidRPr="007F6321" w:rsidTr="007F51B6">
        <w:tc>
          <w:tcPr>
            <w:tcW w:w="6041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1,512,556</w:t>
            </w:r>
          </w:p>
        </w:tc>
        <w:tc>
          <w:tcPr>
            <w:tcW w:w="494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1,442,586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3,986</w:t>
            </w:r>
          </w:p>
        </w:tc>
        <w:tc>
          <w:tcPr>
            <w:tcW w:w="263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852968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1,516,542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E3FD0" w:rsidRPr="007F6321" w:rsidRDefault="00852968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</w:t>
            </w:r>
            <w:r w:rsidR="000E3FD0" w:rsidRPr="007F6321">
              <w:rPr>
                <w:rFonts w:ascii="Angsana New" w:hAnsi="Angsana New"/>
                <w:sz w:val="30"/>
                <w:szCs w:val="30"/>
              </w:rPr>
              <w:t>,532,929</w:t>
            </w:r>
          </w:p>
        </w:tc>
      </w:tr>
      <w:tr w:rsidR="000E3FD0" w:rsidRPr="007F6321" w:rsidTr="007F51B6">
        <w:tc>
          <w:tcPr>
            <w:tcW w:w="6041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1,512,556</w:t>
            </w:r>
          </w:p>
        </w:tc>
        <w:tc>
          <w:tcPr>
            <w:tcW w:w="494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1,442,586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263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1,516,542</w:t>
            </w:r>
          </w:p>
        </w:tc>
        <w:tc>
          <w:tcPr>
            <w:tcW w:w="262" w:type="dxa"/>
            <w:shd w:val="clear" w:color="auto" w:fill="auto"/>
          </w:tcPr>
          <w:p w:rsidR="000E3FD0" w:rsidRPr="007F6321" w:rsidRDefault="000E3FD0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E3FD0" w:rsidRPr="007F6321" w:rsidRDefault="00852968" w:rsidP="000E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1,532,929</w:t>
            </w: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0E3FD0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23,959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17,398</w:t>
            </w: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0E3FD0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1,540,501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1,550,327</w:t>
            </w: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DD1B72" w:rsidRPr="007F6321" w:rsidRDefault="000E3FD0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251,951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302,033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0E3FD0" w:rsidP="0085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52968" w:rsidRPr="007F632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D1B72" w:rsidRPr="007F6321" w:rsidRDefault="000E3FD0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134,68</w:t>
            </w:r>
            <w:r w:rsidR="00E82DCE"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DD1B72" w:rsidRPr="007F6321" w:rsidRDefault="00DD1B72" w:rsidP="008529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852968"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2968"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52968" w:rsidRPr="007F6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B72" w:rsidRPr="007F6321" w:rsidRDefault="000E3FD0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(21,271)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(26,296)</w:t>
            </w: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E82DCE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113,418</w:t>
            </w: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B72" w:rsidRPr="007F6321" w:rsidRDefault="00852968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167,640</w:t>
            </w:r>
          </w:p>
        </w:tc>
      </w:tr>
      <w:tr w:rsidR="00DD1B72" w:rsidRPr="007F6321" w:rsidTr="007F51B6">
        <w:trPr>
          <w:trHeight w:val="511"/>
        </w:trPr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B72" w:rsidRPr="007F6321" w:rsidTr="007F51B6">
        <w:tc>
          <w:tcPr>
            <w:tcW w:w="6041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D1B72" w:rsidRPr="007F6321" w:rsidRDefault="00DD1B72" w:rsidP="00DD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26B" w:rsidRPr="007F6321" w:rsidTr="007F51B6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117,204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</w:tr>
      <w:tr w:rsidR="0054526B" w:rsidRPr="007F6321" w:rsidTr="007F51B6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</w:tr>
      <w:tr w:rsidR="0054526B" w:rsidRPr="007F6321" w:rsidTr="007F51B6">
        <w:tc>
          <w:tcPr>
            <w:tcW w:w="6041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494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(4,262)</w:t>
            </w:r>
          </w:p>
        </w:tc>
        <w:tc>
          <w:tcPr>
            <w:tcW w:w="262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4526B" w:rsidRPr="007F6321" w:rsidRDefault="0054526B" w:rsidP="0054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</w:tr>
    </w:tbl>
    <w:p w:rsidR="00EF194B" w:rsidRPr="007F6321" w:rsidRDefault="00EF194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EF194B" w:rsidRPr="007F6321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7F6321" w:rsidRDefault="00D7787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7F6321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:rsidR="00D77877" w:rsidRPr="007F6321" w:rsidRDefault="008205D2" w:rsidP="00E75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7F632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190522" w:rsidRPr="007F6321" w:rsidRDefault="0019052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91326" w:rsidRPr="007F6321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63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091326" w:rsidRPr="007F6321" w:rsidRDefault="00091326" w:rsidP="000913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F6321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7F6321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7F6321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7F632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6" w:name="_Hlk31812899"/>
      <w:r w:rsidR="00852968" w:rsidRPr="007F6321">
        <w:rPr>
          <w:rFonts w:ascii="Angsana New" w:hAnsi="Angsana New"/>
          <w:snapToGrid w:val="0"/>
          <w:sz w:val="30"/>
          <w:szCs w:val="30"/>
          <w:lang w:eastAsia="th-TH"/>
        </w:rPr>
        <w:t>182.90</w:t>
      </w:r>
      <w:r w:rsidR="00F43233" w:rsidRPr="007F632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6"/>
      <w:r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7F632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7F632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7F632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E773A7" w:rsidRPr="007F632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="00114872" w:rsidRPr="007F632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7F632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27" w:name="_Hlk31812917"/>
      <w:r w:rsidR="00E773A7" w:rsidRPr="007F632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99.56</w:t>
      </w:r>
      <w:r w:rsidR="007246AF" w:rsidRPr="007F632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27"/>
      <w:r w:rsidRPr="007F632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7F632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:rsidR="005D2F29" w:rsidRPr="007F6321" w:rsidRDefault="005D2F2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2109" w:rsidRPr="007F6321" w:rsidRDefault="00740DA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6</w:t>
      </w:r>
      <w:r w:rsidRPr="007F6321">
        <w:rPr>
          <w:rFonts w:ascii="Angsana New" w:hAnsi="Angsana New"/>
          <w:b/>
          <w:bCs/>
          <w:sz w:val="30"/>
          <w:szCs w:val="30"/>
        </w:rPr>
        <w:tab/>
      </w:r>
      <w:r w:rsidR="0060103E" w:rsidRPr="007F6321">
        <w:rPr>
          <w:rFonts w:ascii="Angsana New" w:hAnsi="Angsana New"/>
          <w:b/>
          <w:bCs/>
          <w:sz w:val="30"/>
          <w:szCs w:val="30"/>
          <w:cs/>
        </w:rPr>
        <w:t>ต</w:t>
      </w:r>
      <w:r w:rsidR="0060103E" w:rsidRPr="007F6321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="0060103E" w:rsidRPr="007F6321">
        <w:rPr>
          <w:rFonts w:ascii="Angsana New" w:hAnsi="Angsana New"/>
          <w:b/>
          <w:bCs/>
          <w:sz w:val="30"/>
          <w:szCs w:val="30"/>
          <w:cs/>
        </w:rPr>
        <w:t>นทุนในการจัดจำหน่าย</w:t>
      </w:r>
    </w:p>
    <w:tbl>
      <w:tblPr>
        <w:tblW w:w="8730" w:type="dxa"/>
        <w:tblInd w:w="558" w:type="dxa"/>
        <w:tblLayout w:type="fixed"/>
        <w:tblLook w:val="0000"/>
      </w:tblPr>
      <w:tblGrid>
        <w:gridCol w:w="2790"/>
        <w:gridCol w:w="990"/>
        <w:gridCol w:w="1530"/>
        <w:gridCol w:w="1440"/>
        <w:gridCol w:w="450"/>
        <w:gridCol w:w="1530"/>
      </w:tblGrid>
      <w:tr w:rsidR="0023072F" w:rsidRPr="007F6321" w:rsidTr="0023072F">
        <w:trPr>
          <w:tblHeader/>
        </w:trPr>
        <w:tc>
          <w:tcPr>
            <w:tcW w:w="2790" w:type="dxa"/>
          </w:tcPr>
          <w:p w:rsidR="0023072F" w:rsidRPr="007F6321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072F" w:rsidRPr="007F6321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3072F" w:rsidRPr="007F6321" w:rsidTr="0023072F">
        <w:trPr>
          <w:tblHeader/>
        </w:trPr>
        <w:tc>
          <w:tcPr>
            <w:tcW w:w="2790" w:type="dxa"/>
          </w:tcPr>
          <w:p w:rsidR="0023072F" w:rsidRPr="007F6321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072F" w:rsidRPr="007F6321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45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3072F" w:rsidRPr="007F6321" w:rsidTr="0023072F">
        <w:trPr>
          <w:tblHeader/>
        </w:trPr>
        <w:tc>
          <w:tcPr>
            <w:tcW w:w="2790" w:type="dxa"/>
          </w:tcPr>
          <w:p w:rsidR="0023072F" w:rsidRPr="007F6321" w:rsidRDefault="0023072F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072F" w:rsidRPr="007F6321" w:rsidRDefault="0023072F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:rsidR="0023072F" w:rsidRPr="007F6321" w:rsidRDefault="0023072F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23072F" w:rsidRPr="007F6321" w:rsidTr="0023072F">
        <w:trPr>
          <w:cantSplit/>
        </w:trPr>
        <w:tc>
          <w:tcPr>
            <w:tcW w:w="2790" w:type="dxa"/>
          </w:tcPr>
          <w:p w:rsidR="0023072F" w:rsidRPr="007F6321" w:rsidRDefault="0023072F" w:rsidP="0035556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:rsidR="0023072F" w:rsidRPr="007F6321" w:rsidRDefault="0023072F" w:rsidP="0035556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</w:tr>
      <w:tr w:rsidR="0023072F" w:rsidRPr="007F6321" w:rsidTr="0023072F">
        <w:trPr>
          <w:cantSplit/>
        </w:trPr>
        <w:tc>
          <w:tcPr>
            <w:tcW w:w="2790" w:type="dxa"/>
          </w:tcPr>
          <w:p w:rsidR="0023072F" w:rsidRPr="007F6321" w:rsidRDefault="0023072F" w:rsidP="0035556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23072F" w:rsidRPr="007F6321" w:rsidRDefault="0023072F" w:rsidP="0035556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  <w:tc>
          <w:tcPr>
            <w:tcW w:w="45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</w:tr>
      <w:tr w:rsidR="0023072F" w:rsidRPr="007F6321" w:rsidTr="0023072F">
        <w:trPr>
          <w:cantSplit/>
        </w:trPr>
        <w:tc>
          <w:tcPr>
            <w:tcW w:w="2790" w:type="dxa"/>
          </w:tcPr>
          <w:p w:rsidR="0023072F" w:rsidRPr="007F6321" w:rsidRDefault="0023072F" w:rsidP="0035556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:rsidR="0023072F" w:rsidRPr="007F6321" w:rsidRDefault="0023072F" w:rsidP="0035556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450" w:type="dxa"/>
          </w:tcPr>
          <w:p w:rsidR="0023072F" w:rsidRPr="007F6321" w:rsidRDefault="0023072F" w:rsidP="0035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3072F" w:rsidRPr="007F6321" w:rsidRDefault="0023072F" w:rsidP="0035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</w:tr>
      <w:tr w:rsidR="0023072F" w:rsidRPr="007F6321" w:rsidTr="0023072F">
        <w:trPr>
          <w:cantSplit/>
        </w:trPr>
        <w:tc>
          <w:tcPr>
            <w:tcW w:w="2790" w:type="dxa"/>
          </w:tcPr>
          <w:p w:rsidR="0023072F" w:rsidRPr="007F6321" w:rsidRDefault="0023072F" w:rsidP="00A3017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23072F" w:rsidRPr="007F6321" w:rsidRDefault="0023072F" w:rsidP="00A3017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3,233</w:t>
            </w:r>
          </w:p>
        </w:tc>
        <w:tc>
          <w:tcPr>
            <w:tcW w:w="450" w:type="dxa"/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  <w:tr w:rsidR="0023072F" w:rsidRPr="007F6321" w:rsidTr="0023072F">
        <w:trPr>
          <w:cantSplit/>
        </w:trPr>
        <w:tc>
          <w:tcPr>
            <w:tcW w:w="2790" w:type="dxa"/>
          </w:tcPr>
          <w:p w:rsidR="0023072F" w:rsidRPr="007F6321" w:rsidRDefault="0023072F" w:rsidP="00A3017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3072F" w:rsidRPr="007F6321" w:rsidRDefault="0023072F" w:rsidP="00A3017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  <w:tc>
          <w:tcPr>
            <w:tcW w:w="450" w:type="dxa"/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072F" w:rsidRPr="007F6321" w:rsidRDefault="0023072F" w:rsidP="00A3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</w:tr>
    </w:tbl>
    <w:p w:rsidR="00185A60" w:rsidRPr="007F6321" w:rsidRDefault="00185A60" w:rsidP="002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6EB0" w:rsidRPr="007F6321" w:rsidRDefault="00984F77" w:rsidP="008B2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A50CE9" w:rsidRPr="007F6321">
        <w:rPr>
          <w:rFonts w:ascii="Angsana New" w:hAnsi="Angsana New"/>
          <w:b/>
          <w:bCs/>
          <w:sz w:val="30"/>
          <w:szCs w:val="30"/>
        </w:rPr>
        <w:t>7</w:t>
      </w:r>
      <w:r w:rsidR="002F6EB0" w:rsidRPr="007F6321">
        <w:rPr>
          <w:rFonts w:ascii="Angsana New" w:hAnsi="Angsana New"/>
          <w:b/>
          <w:bCs/>
          <w:sz w:val="30"/>
          <w:szCs w:val="30"/>
        </w:rPr>
        <w:tab/>
      </w:r>
      <w:r w:rsidR="00EC4070" w:rsidRPr="007F6321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7F6321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1227BE" w:rsidRPr="007F6321" w:rsidTr="006D20E4">
        <w:trPr>
          <w:tblHeader/>
        </w:trPr>
        <w:tc>
          <w:tcPr>
            <w:tcW w:w="2790" w:type="dxa"/>
          </w:tcPr>
          <w:p w:rsidR="001227BE" w:rsidRPr="007F6321" w:rsidRDefault="001227BE" w:rsidP="00D9462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227BE" w:rsidRPr="007F6321" w:rsidRDefault="001227BE" w:rsidP="00D9462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227BE" w:rsidRPr="007F6321" w:rsidRDefault="001227BE" w:rsidP="001227BE">
            <w:pPr>
              <w:pStyle w:val="a1"/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227BE" w:rsidRPr="007F6321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227BE" w:rsidRPr="007F6321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41C" w:rsidRPr="007F6321" w:rsidTr="00D94625">
        <w:trPr>
          <w:tblHeader/>
        </w:trPr>
        <w:tc>
          <w:tcPr>
            <w:tcW w:w="2790" w:type="dxa"/>
          </w:tcPr>
          <w:p w:rsidR="0015141C" w:rsidRPr="007F6321" w:rsidRDefault="0015141C" w:rsidP="00D9462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5141C" w:rsidRPr="007F6321" w:rsidRDefault="0015141C" w:rsidP="00D9462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5141C" w:rsidRPr="007F6321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5141C" w:rsidRPr="007F6321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5141C" w:rsidRPr="007F6321" w:rsidRDefault="001227BE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15141C" w:rsidRPr="007F6321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7F6321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7F632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227BE" w:rsidRPr="007F632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15141C" w:rsidRPr="007F6321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7F6321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7F632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227BE" w:rsidRPr="007F63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E0940" w:rsidRPr="007F6321" w:rsidTr="006D20E4">
        <w:trPr>
          <w:tblHeader/>
        </w:trPr>
        <w:tc>
          <w:tcPr>
            <w:tcW w:w="2790" w:type="dxa"/>
          </w:tcPr>
          <w:p w:rsidR="007E0940" w:rsidRPr="007F6321" w:rsidRDefault="007E0940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E0940" w:rsidRPr="007F6321" w:rsidRDefault="007E0940" w:rsidP="006D20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7E0940" w:rsidRPr="007F6321" w:rsidRDefault="007E0940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30D9D" w:rsidRPr="007F6321" w:rsidTr="005175F2">
        <w:trPr>
          <w:cantSplit/>
        </w:trPr>
        <w:tc>
          <w:tcPr>
            <w:tcW w:w="2790" w:type="dxa"/>
            <w:vAlign w:val="bottom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</w:tr>
      <w:tr w:rsidR="00D30D9D" w:rsidRPr="007F6321" w:rsidTr="005175F2">
        <w:trPr>
          <w:cantSplit/>
        </w:trPr>
        <w:tc>
          <w:tcPr>
            <w:tcW w:w="2790" w:type="dxa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</w:tr>
      <w:tr w:rsidR="00D30D9D" w:rsidRPr="007F6321" w:rsidTr="00960171">
        <w:trPr>
          <w:cantSplit/>
        </w:trPr>
        <w:tc>
          <w:tcPr>
            <w:tcW w:w="2790" w:type="dxa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D9D" w:rsidRPr="007F6321" w:rsidTr="00960171">
        <w:trPr>
          <w:cantSplit/>
        </w:trPr>
        <w:tc>
          <w:tcPr>
            <w:tcW w:w="2790" w:type="dxa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D30D9D" w:rsidRPr="007F6321" w:rsidTr="00960171">
        <w:trPr>
          <w:cantSplit/>
        </w:trPr>
        <w:tc>
          <w:tcPr>
            <w:tcW w:w="2790" w:type="dxa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D9D" w:rsidRPr="00F97C74" w:rsidTr="00960171">
        <w:trPr>
          <w:cantSplit/>
        </w:trPr>
        <w:tc>
          <w:tcPr>
            <w:tcW w:w="2790" w:type="dxa"/>
          </w:tcPr>
          <w:p w:rsidR="00D30D9D" w:rsidRPr="007F6321" w:rsidRDefault="00D30D9D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0D9D" w:rsidRPr="007F6321" w:rsidRDefault="00D30D9D" w:rsidP="00D30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D9D" w:rsidRPr="007F6321" w:rsidRDefault="00D30D9D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321" w:rsidRPr="00F97C74" w:rsidTr="00960171">
        <w:trPr>
          <w:cantSplit/>
        </w:trPr>
        <w:tc>
          <w:tcPr>
            <w:tcW w:w="2790" w:type="dxa"/>
          </w:tcPr>
          <w:p w:rsidR="007F6321" w:rsidRPr="00F97C74" w:rsidRDefault="007F6321" w:rsidP="00D30D9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:rsidR="007F6321" w:rsidRPr="00F97C74" w:rsidRDefault="007F6321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6321" w:rsidRPr="007F6321" w:rsidRDefault="007F6321" w:rsidP="0027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  <w:tc>
          <w:tcPr>
            <w:tcW w:w="270" w:type="dxa"/>
          </w:tcPr>
          <w:p w:rsidR="007F6321" w:rsidRPr="007F6321" w:rsidRDefault="007F6321" w:rsidP="0027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F6321" w:rsidRPr="007F6321" w:rsidRDefault="007F6321" w:rsidP="0027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/>
                <w:sz w:val="30"/>
                <w:szCs w:val="30"/>
              </w:rPr>
              <w:t>1,554)</w:t>
            </w:r>
          </w:p>
        </w:tc>
        <w:tc>
          <w:tcPr>
            <w:tcW w:w="270" w:type="dxa"/>
          </w:tcPr>
          <w:p w:rsidR="007F6321" w:rsidRPr="007F6321" w:rsidRDefault="007F6321" w:rsidP="0027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6321" w:rsidRPr="007F6321" w:rsidRDefault="007F6321" w:rsidP="0027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  <w:tc>
          <w:tcPr>
            <w:tcW w:w="270" w:type="dxa"/>
          </w:tcPr>
          <w:p w:rsidR="007F6321" w:rsidRPr="007F6321" w:rsidRDefault="007F6321" w:rsidP="0027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6321" w:rsidRPr="007F6321" w:rsidRDefault="007F6321" w:rsidP="0027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/>
                <w:sz w:val="30"/>
                <w:szCs w:val="30"/>
              </w:rPr>
              <w:t>1,554)</w:t>
            </w:r>
          </w:p>
        </w:tc>
      </w:tr>
      <w:tr w:rsidR="007F6321" w:rsidRPr="00F97C74" w:rsidTr="001227BE">
        <w:trPr>
          <w:cantSplit/>
        </w:trPr>
        <w:tc>
          <w:tcPr>
            <w:tcW w:w="2790" w:type="dxa"/>
          </w:tcPr>
          <w:p w:rsidR="007F6321" w:rsidRPr="00F97C74" w:rsidRDefault="007F6321" w:rsidP="00D30D9D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C7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7F6321" w:rsidRPr="00F97C74" w:rsidRDefault="007F6321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19,243</w:t>
            </w:r>
          </w:p>
        </w:tc>
        <w:tc>
          <w:tcPr>
            <w:tcW w:w="270" w:type="dxa"/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F6321" w:rsidRPr="007F6321" w:rsidRDefault="007F6321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22,614</w:t>
            </w:r>
          </w:p>
        </w:tc>
        <w:tc>
          <w:tcPr>
            <w:tcW w:w="270" w:type="dxa"/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19,084</w:t>
            </w:r>
          </w:p>
        </w:tc>
        <w:tc>
          <w:tcPr>
            <w:tcW w:w="270" w:type="dxa"/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22,614</w:t>
            </w:r>
          </w:p>
        </w:tc>
      </w:tr>
      <w:tr w:rsidR="007F6321" w:rsidRPr="000128F8" w:rsidTr="001227BE">
        <w:trPr>
          <w:cantSplit/>
        </w:trPr>
        <w:tc>
          <w:tcPr>
            <w:tcW w:w="2790" w:type="dxa"/>
          </w:tcPr>
          <w:p w:rsidR="007F6321" w:rsidRPr="00F97C74" w:rsidRDefault="007F6321" w:rsidP="00D30D9D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C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7F6321" w:rsidRPr="00F97C74" w:rsidRDefault="007F6321" w:rsidP="00D30D9D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121,411</w:t>
            </w:r>
          </w:p>
        </w:tc>
        <w:tc>
          <w:tcPr>
            <w:tcW w:w="270" w:type="dxa"/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F6321" w:rsidRPr="007F6321" w:rsidRDefault="007F6321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  <w:tc>
          <w:tcPr>
            <w:tcW w:w="270" w:type="dxa"/>
            <w:tcBorders>
              <w:bottom w:val="nil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121,252</w:t>
            </w:r>
          </w:p>
        </w:tc>
        <w:tc>
          <w:tcPr>
            <w:tcW w:w="270" w:type="dxa"/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F6321" w:rsidRPr="007F6321" w:rsidRDefault="007F6321" w:rsidP="00D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</w:tr>
    </w:tbl>
    <w:p w:rsidR="00177315" w:rsidRPr="000128F8" w:rsidRDefault="006770D1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50CE9">
        <w:rPr>
          <w:rFonts w:ascii="Angsana New" w:hAnsi="Angsana New"/>
          <w:b/>
          <w:bCs/>
          <w:sz w:val="30"/>
          <w:szCs w:val="30"/>
        </w:rPr>
        <w:t>8</w:t>
      </w:r>
      <w:r w:rsidR="00F76075" w:rsidRPr="000128F8">
        <w:rPr>
          <w:rFonts w:ascii="Angsana New" w:hAnsi="Angsana New"/>
          <w:b/>
          <w:bCs/>
          <w:sz w:val="30"/>
          <w:szCs w:val="30"/>
        </w:rPr>
        <w:tab/>
      </w:r>
      <w:r w:rsidR="00F76075" w:rsidRPr="000128F8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0128F8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180" w:type="dxa"/>
        <w:tblInd w:w="558" w:type="dxa"/>
        <w:tblLayout w:type="fixed"/>
        <w:tblLook w:val="0000"/>
      </w:tblPr>
      <w:tblGrid>
        <w:gridCol w:w="5130"/>
        <w:gridCol w:w="1170"/>
        <w:gridCol w:w="1350"/>
        <w:gridCol w:w="270"/>
        <w:gridCol w:w="1260"/>
      </w:tblGrid>
      <w:tr w:rsidR="00A32328" w:rsidRPr="007F6321" w:rsidTr="006D20E4">
        <w:trPr>
          <w:tblHeader/>
        </w:trPr>
        <w:tc>
          <w:tcPr>
            <w:tcW w:w="5130" w:type="dxa"/>
          </w:tcPr>
          <w:p w:rsidR="00A32328" w:rsidRPr="000128F8" w:rsidRDefault="00A32328" w:rsidP="003D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</w:tcPr>
          <w:p w:rsidR="00A32328" w:rsidRPr="007F6321" w:rsidRDefault="00A32328" w:rsidP="00A32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108C" w:rsidRPr="007F6321" w:rsidTr="00960171">
        <w:trPr>
          <w:tblHeader/>
        </w:trPr>
        <w:tc>
          <w:tcPr>
            <w:tcW w:w="5130" w:type="dxa"/>
          </w:tcPr>
          <w:p w:rsidR="00E0108C" w:rsidRPr="007F6321" w:rsidRDefault="00E0108C" w:rsidP="003D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0108C" w:rsidRPr="007F6321" w:rsidRDefault="00E0108C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A71245"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23D5E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0108C" w:rsidRPr="007F6321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="00712204" w:rsidRPr="007F6321">
              <w:rPr>
                <w:rFonts w:ascii="Angsana New" w:hAnsi="Angsana New"/>
                <w:sz w:val="30"/>
                <w:szCs w:val="30"/>
              </w:rPr>
              <w:t>6</w:t>
            </w:r>
            <w:r w:rsidR="00B23D5E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0734A" w:rsidRPr="007F6321" w:rsidTr="00960171">
        <w:trPr>
          <w:tblHeader/>
        </w:trPr>
        <w:tc>
          <w:tcPr>
            <w:tcW w:w="5130" w:type="dxa"/>
          </w:tcPr>
          <w:p w:rsidR="0030734A" w:rsidRPr="007F6321" w:rsidRDefault="0030734A" w:rsidP="003073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734A" w:rsidRPr="007F6321" w:rsidRDefault="0030734A" w:rsidP="0030734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0734A" w:rsidRPr="007F6321" w:rsidRDefault="0030734A" w:rsidP="0030734A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3D5E" w:rsidRPr="007F6321" w:rsidTr="00960171">
        <w:trPr>
          <w:cantSplit/>
        </w:trPr>
        <w:tc>
          <w:tcPr>
            <w:tcW w:w="5130" w:type="dxa"/>
            <w:vAlign w:val="bottom"/>
          </w:tcPr>
          <w:p w:rsidR="00B23D5E" w:rsidRPr="007F6321" w:rsidRDefault="00B23D5E" w:rsidP="00B23D5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11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5E" w:rsidRPr="007F6321" w:rsidRDefault="00881951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214,467</w:t>
            </w:r>
          </w:p>
        </w:tc>
        <w:tc>
          <w:tcPr>
            <w:tcW w:w="2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211,422</w:t>
            </w:r>
          </w:p>
        </w:tc>
      </w:tr>
      <w:tr w:rsidR="00B23D5E" w:rsidRPr="007F6321" w:rsidTr="00960171">
        <w:trPr>
          <w:cantSplit/>
        </w:trPr>
        <w:tc>
          <w:tcPr>
            <w:tcW w:w="5130" w:type="dxa"/>
          </w:tcPr>
          <w:p w:rsidR="00B23D5E" w:rsidRPr="007F6321" w:rsidRDefault="00B23D5E" w:rsidP="00B23D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11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5E" w:rsidRPr="007F6321" w:rsidRDefault="00881951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14,621</w:t>
            </w:r>
          </w:p>
        </w:tc>
        <w:tc>
          <w:tcPr>
            <w:tcW w:w="2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11,316</w:t>
            </w:r>
          </w:p>
        </w:tc>
      </w:tr>
      <w:tr w:rsidR="00B23D5E" w:rsidRPr="007F6321" w:rsidTr="00960171">
        <w:trPr>
          <w:cantSplit/>
        </w:trPr>
        <w:tc>
          <w:tcPr>
            <w:tcW w:w="5130" w:type="dxa"/>
          </w:tcPr>
          <w:p w:rsidR="00B23D5E" w:rsidRPr="007F6321" w:rsidRDefault="00B23D5E" w:rsidP="00B23D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5E" w:rsidRPr="007F6321" w:rsidRDefault="00881951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5,558</w:t>
            </w:r>
          </w:p>
        </w:tc>
        <w:tc>
          <w:tcPr>
            <w:tcW w:w="2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10,054</w:t>
            </w:r>
          </w:p>
        </w:tc>
      </w:tr>
      <w:tr w:rsidR="00B23D5E" w:rsidRPr="007F6321" w:rsidTr="00960171">
        <w:trPr>
          <w:cantSplit/>
        </w:trPr>
        <w:tc>
          <w:tcPr>
            <w:tcW w:w="5130" w:type="dxa"/>
          </w:tcPr>
          <w:p w:rsidR="00B23D5E" w:rsidRPr="007F6321" w:rsidRDefault="00B23D5E" w:rsidP="00B23D5E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5E" w:rsidRPr="007F6321" w:rsidRDefault="00881951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2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5,474</w:t>
            </w:r>
          </w:p>
        </w:tc>
      </w:tr>
      <w:tr w:rsidR="00B23D5E" w:rsidRPr="00F97C74" w:rsidTr="00960171">
        <w:trPr>
          <w:cantSplit/>
        </w:trPr>
        <w:tc>
          <w:tcPr>
            <w:tcW w:w="5130" w:type="dxa"/>
          </w:tcPr>
          <w:p w:rsidR="00B23D5E" w:rsidRPr="007F6321" w:rsidRDefault="00B23D5E" w:rsidP="00B23D5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B23D5E" w:rsidRPr="007F6321" w:rsidRDefault="00B23D5E" w:rsidP="00B23D5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23D5E" w:rsidRPr="007F6321" w:rsidRDefault="00881951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239,908</w:t>
            </w:r>
          </w:p>
        </w:tc>
        <w:tc>
          <w:tcPr>
            <w:tcW w:w="270" w:type="dxa"/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23D5E" w:rsidRPr="007F6321" w:rsidRDefault="00B23D5E" w:rsidP="00B2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238,266</w:t>
            </w:r>
          </w:p>
        </w:tc>
      </w:tr>
    </w:tbl>
    <w:p w:rsidR="007773C1" w:rsidRPr="00F97C74" w:rsidRDefault="00694F4E" w:rsidP="00905101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97C74">
        <w:rPr>
          <w:rFonts w:ascii="Angsana New" w:hAnsi="Angsana New"/>
          <w:i/>
          <w:iCs/>
          <w:sz w:val="30"/>
          <w:szCs w:val="30"/>
        </w:rPr>
        <w:tab/>
      </w:r>
      <w:r w:rsidRPr="00F97C74">
        <w:rPr>
          <w:rFonts w:ascii="Angsana New" w:hAnsi="Angsana New"/>
          <w:i/>
          <w:iCs/>
          <w:sz w:val="30"/>
          <w:szCs w:val="30"/>
          <w:cs/>
        </w:rPr>
        <w:t xml:space="preserve">      </w:t>
      </w:r>
    </w:p>
    <w:p w:rsidR="001400C3" w:rsidRPr="00F97C74" w:rsidRDefault="001400C3" w:rsidP="007773C1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97C74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FF31A1" w:rsidRPr="00F97C74" w:rsidRDefault="00FF31A1" w:rsidP="00FF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190522" w:rsidRPr="007F6321" w:rsidRDefault="0094244D" w:rsidP="00DE0F08">
      <w:pPr>
        <w:pStyle w:val="ListParagraph"/>
        <w:tabs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97C74">
        <w:rPr>
          <w:rFonts w:ascii="Angsana New" w:hAnsi="Angsana New"/>
          <w:sz w:val="30"/>
          <w:szCs w:val="30"/>
          <w:cs/>
        </w:rPr>
        <w:t>บริษัทได้หักเงินเดือน</w:t>
      </w:r>
      <w:r w:rsidRPr="007F6321">
        <w:rPr>
          <w:rFonts w:ascii="Angsana New" w:hAnsi="Angsana New"/>
          <w:sz w:val="30"/>
          <w:szCs w:val="30"/>
          <w:cs/>
        </w:rPr>
        <w:t xml:space="preserve">พนักงานไว้เป็นเงินกองทุนสำรองเลี้ยงชีพในอัตราร้อยละ </w:t>
      </w:r>
      <w:r w:rsidR="002D6E99" w:rsidRPr="007F6321">
        <w:rPr>
          <w:rFonts w:ascii="Angsana New" w:hAnsi="Angsana New"/>
          <w:sz w:val="30"/>
          <w:szCs w:val="30"/>
        </w:rPr>
        <w:t>2</w:t>
      </w:r>
      <w:r w:rsidRPr="007F6321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7F6321">
        <w:rPr>
          <w:rFonts w:ascii="Angsana New" w:hAnsi="Angsana New"/>
          <w:sz w:val="30"/>
          <w:szCs w:val="30"/>
        </w:rPr>
        <w:t>5</w:t>
      </w:r>
      <w:r w:rsidRPr="007F6321">
        <w:rPr>
          <w:rFonts w:ascii="Angsana New" w:hAnsi="Angsana New"/>
          <w:sz w:val="30"/>
          <w:szCs w:val="30"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7F6321">
        <w:rPr>
          <w:rFonts w:ascii="Angsana New" w:hAnsi="Angsana New"/>
          <w:sz w:val="30"/>
          <w:szCs w:val="30"/>
        </w:rPr>
        <w:t>2</w:t>
      </w:r>
      <w:r w:rsidRPr="007F6321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7F6321">
        <w:rPr>
          <w:rFonts w:ascii="Angsana New" w:hAnsi="Angsana New"/>
          <w:sz w:val="30"/>
          <w:szCs w:val="30"/>
          <w:cs/>
        </w:rPr>
        <w:t xml:space="preserve">ร้อยละ </w:t>
      </w:r>
      <w:r w:rsidRPr="007F6321">
        <w:rPr>
          <w:rFonts w:ascii="Angsana New" w:hAnsi="Angsana New"/>
          <w:sz w:val="30"/>
          <w:szCs w:val="30"/>
        </w:rPr>
        <w:t>5</w:t>
      </w:r>
      <w:r w:rsidRPr="007F6321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Pr="007F6321">
        <w:rPr>
          <w:rFonts w:ascii="Angsana New" w:hAnsi="Angsana New"/>
          <w:sz w:val="30"/>
          <w:szCs w:val="30"/>
        </w:rPr>
        <w:t xml:space="preserve">31 </w:t>
      </w:r>
      <w:r w:rsidRPr="007F63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>256</w:t>
      </w:r>
      <w:r w:rsidR="001D526E" w:rsidRPr="007F6321">
        <w:rPr>
          <w:rFonts w:ascii="Angsana New" w:hAnsi="Angsana New"/>
          <w:sz w:val="30"/>
          <w:szCs w:val="30"/>
        </w:rPr>
        <w:t>4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F6321">
        <w:rPr>
          <w:rFonts w:ascii="Angsana New" w:hAnsi="Angsana New"/>
          <w:sz w:val="30"/>
          <w:szCs w:val="30"/>
        </w:rPr>
        <w:t>25</w:t>
      </w:r>
      <w:r w:rsidR="00ED7F7E" w:rsidRPr="007F6321">
        <w:rPr>
          <w:rFonts w:ascii="Angsana New" w:hAnsi="Angsana New"/>
          <w:sz w:val="30"/>
          <w:szCs w:val="30"/>
        </w:rPr>
        <w:t>6</w:t>
      </w:r>
      <w:r w:rsidR="001D526E" w:rsidRPr="007F6321">
        <w:rPr>
          <w:rFonts w:ascii="Angsana New" w:hAnsi="Angsana New"/>
          <w:sz w:val="30"/>
          <w:szCs w:val="30"/>
        </w:rPr>
        <w:t>3</w:t>
      </w:r>
      <w:r w:rsidRPr="007F6321">
        <w:rPr>
          <w:rFonts w:ascii="Angsana New" w:hAnsi="Angsana New"/>
          <w:sz w:val="30"/>
          <w:szCs w:val="30"/>
          <w:cs/>
        </w:rPr>
        <w:t xml:space="preserve"> บริษัทได้จ่ายเงินสมทบกองทุนจำนวน </w:t>
      </w:r>
      <w:bookmarkStart w:id="28" w:name="_Hlk31813066"/>
      <w:r w:rsidR="00C4372E" w:rsidRPr="007F6321">
        <w:rPr>
          <w:rFonts w:ascii="Angsana New" w:hAnsi="Angsana New"/>
          <w:sz w:val="30"/>
          <w:szCs w:val="30"/>
        </w:rPr>
        <w:t>5.</w:t>
      </w:r>
      <w:r w:rsidR="001D526E" w:rsidRPr="007F6321">
        <w:rPr>
          <w:rFonts w:ascii="Angsana New" w:hAnsi="Angsana New"/>
          <w:sz w:val="30"/>
          <w:szCs w:val="30"/>
        </w:rPr>
        <w:t>26</w:t>
      </w:r>
      <w:r w:rsidRPr="007F6321">
        <w:rPr>
          <w:rFonts w:ascii="Angsana New" w:hAnsi="Angsana New"/>
          <w:sz w:val="30"/>
          <w:szCs w:val="30"/>
          <w:cs/>
        </w:rPr>
        <w:t xml:space="preserve"> </w:t>
      </w:r>
      <w:bookmarkEnd w:id="28"/>
      <w:r w:rsidRPr="007F632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1D526E" w:rsidRPr="007F6321">
        <w:rPr>
          <w:rFonts w:ascii="Angsana New" w:hAnsi="Angsana New"/>
          <w:sz w:val="30"/>
          <w:szCs w:val="30"/>
        </w:rPr>
        <w:t>5.47</w:t>
      </w:r>
      <w:r w:rsidR="002D6E99" w:rsidRPr="007F6321">
        <w:rPr>
          <w:rFonts w:ascii="Angsana New" w:hAnsi="Angsana New"/>
          <w:sz w:val="30"/>
          <w:szCs w:val="30"/>
          <w:cs/>
        </w:rPr>
        <w:t xml:space="preserve"> </w:t>
      </w:r>
      <w:r w:rsidRPr="007F6321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8732D4" w:rsidRPr="007F6321" w:rsidRDefault="008732D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2</w:t>
      </w:r>
      <w:r w:rsidR="00ED742D" w:rsidRPr="007F6321">
        <w:rPr>
          <w:rFonts w:ascii="Angsana New" w:hAnsi="Angsana New"/>
          <w:b/>
          <w:bCs/>
          <w:sz w:val="30"/>
          <w:szCs w:val="30"/>
        </w:rPr>
        <w:t>9</w:t>
      </w:r>
      <w:r w:rsidRPr="007F6321">
        <w:rPr>
          <w:rFonts w:ascii="Angsana New" w:hAnsi="Angsana New"/>
          <w:b/>
          <w:bCs/>
          <w:sz w:val="30"/>
          <w:szCs w:val="30"/>
        </w:rPr>
        <w:tab/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7F6321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7F632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7F6321" w:rsidRDefault="00C25CCE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</w:rPr>
        <w:t>2</w:t>
      </w:r>
      <w:r w:rsidR="004875FF" w:rsidRPr="007F6321">
        <w:rPr>
          <w:rFonts w:ascii="Angsana New" w:hAnsi="Angsana New"/>
          <w:sz w:val="30"/>
          <w:szCs w:val="30"/>
        </w:rPr>
        <w:t>9</w:t>
      </w:r>
      <w:r w:rsidRPr="007F6321">
        <w:rPr>
          <w:rFonts w:ascii="Angsana New" w:hAnsi="Angsana New"/>
          <w:sz w:val="30"/>
          <w:szCs w:val="30"/>
        </w:rPr>
        <w:t>.</w:t>
      </w:r>
      <w:r w:rsidR="00757508" w:rsidRPr="007F6321">
        <w:rPr>
          <w:rFonts w:ascii="Angsana New" w:hAnsi="Angsana New"/>
          <w:sz w:val="30"/>
          <w:szCs w:val="30"/>
        </w:rPr>
        <w:t>1</w:t>
      </w:r>
      <w:r w:rsidRPr="007F6321">
        <w:rPr>
          <w:rFonts w:ascii="Angsana New" w:hAnsi="Angsana New"/>
          <w:sz w:val="30"/>
          <w:szCs w:val="30"/>
        </w:rPr>
        <w:t xml:space="preserve"> </w:t>
      </w:r>
      <w:r w:rsidRPr="007F6321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95D95" w:rsidRPr="007F6321" w:rsidRDefault="00F95D95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7F632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F6321">
        <w:rPr>
          <w:rFonts w:ascii="Angsana New" w:hAnsi="Angsana New"/>
          <w:sz w:val="30"/>
          <w:szCs w:val="30"/>
        </w:rPr>
        <w:t xml:space="preserve">31 </w:t>
      </w:r>
      <w:r w:rsidRPr="007F63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>2564</w:t>
      </w:r>
      <w:r w:rsidRPr="007F6321">
        <w:rPr>
          <w:rFonts w:ascii="Angsana New" w:hAnsi="Angsana New" w:hint="cs"/>
          <w:sz w:val="30"/>
          <w:szCs w:val="30"/>
          <w:cs/>
        </w:rPr>
        <w:t xml:space="preserve"> 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7F6321">
        <w:rPr>
          <w:rFonts w:ascii="Angsana New" w:hAnsi="Angsana New"/>
          <w:sz w:val="30"/>
          <w:szCs w:val="30"/>
        </w:rPr>
        <w:t xml:space="preserve">10 </w:t>
      </w:r>
      <w:r w:rsidRPr="007F6321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7F6321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Pr="007F6321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7F6321">
        <w:rPr>
          <w:rFonts w:ascii="Angsana New" w:eastAsia="MS Mincho" w:hAnsi="Angsana New"/>
          <w:sz w:val="30"/>
          <w:szCs w:val="30"/>
        </w:rPr>
        <w:t xml:space="preserve"> </w:t>
      </w:r>
    </w:p>
    <w:p w:rsidR="00F95D95" w:rsidRPr="007F6321" w:rsidRDefault="00F95D95" w:rsidP="00F95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F6321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7F6321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7F6321">
        <w:rPr>
          <w:rFonts w:ascii="Angsana New" w:eastAsia="MS Mincho" w:hAnsi="Angsana New"/>
          <w:sz w:val="30"/>
          <w:szCs w:val="30"/>
          <w:cs/>
        </w:rPr>
        <w:t>2564 บริษัทได้ทำหนังสือส่งมอบงานและเบิกค่าจ้าง</w:t>
      </w:r>
      <w:r w:rsidRPr="007F6321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7F6321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571570" w:rsidRPr="007F6321" w:rsidRDefault="00D14E1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</w:rPr>
        <w:t>2</w:t>
      </w:r>
      <w:r w:rsidR="00F95D95" w:rsidRPr="007F6321">
        <w:rPr>
          <w:rFonts w:ascii="Angsana New" w:hAnsi="Angsana New"/>
          <w:sz w:val="30"/>
          <w:szCs w:val="30"/>
        </w:rPr>
        <w:t>9</w:t>
      </w:r>
      <w:r w:rsidR="00967930" w:rsidRPr="007F6321">
        <w:rPr>
          <w:rFonts w:ascii="Angsana New" w:hAnsi="Angsana New"/>
          <w:sz w:val="30"/>
          <w:szCs w:val="30"/>
        </w:rPr>
        <w:t>.</w:t>
      </w:r>
      <w:r w:rsidR="00F95D95" w:rsidRPr="007F6321">
        <w:rPr>
          <w:rFonts w:ascii="Angsana New" w:hAnsi="Angsana New"/>
          <w:sz w:val="30"/>
          <w:szCs w:val="30"/>
        </w:rPr>
        <w:t>2</w:t>
      </w:r>
      <w:r w:rsidR="00967930" w:rsidRPr="007F6321">
        <w:rPr>
          <w:rFonts w:ascii="Angsana New" w:hAnsi="Angsana New"/>
          <w:sz w:val="30"/>
          <w:szCs w:val="30"/>
        </w:rPr>
        <w:t xml:space="preserve"> </w:t>
      </w:r>
      <w:r w:rsidR="00967930" w:rsidRPr="007F6321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F95D95" w:rsidRPr="00E80272" w:rsidRDefault="00F95D95" w:rsidP="00F95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63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F6321">
        <w:rPr>
          <w:rFonts w:ascii="Angsana New" w:hAnsi="Angsana New"/>
          <w:sz w:val="30"/>
          <w:szCs w:val="30"/>
        </w:rPr>
        <w:t xml:space="preserve">31 </w:t>
      </w:r>
      <w:r w:rsidRPr="007F63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F6321">
        <w:rPr>
          <w:rFonts w:ascii="Angsana New" w:hAnsi="Angsana New"/>
          <w:sz w:val="30"/>
          <w:szCs w:val="30"/>
        </w:rPr>
        <w:t>2564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7F6321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7F6321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7F6321">
        <w:rPr>
          <w:rFonts w:ascii="Angsana New" w:hAnsi="Angsana New" w:hint="cs"/>
          <w:sz w:val="30"/>
          <w:szCs w:val="30"/>
          <w:cs/>
        </w:rPr>
        <w:t>จำนวน</w:t>
      </w:r>
      <w:r w:rsidRPr="007F6321">
        <w:rPr>
          <w:rFonts w:ascii="Angsana New" w:hAnsi="Angsana New"/>
          <w:sz w:val="30"/>
          <w:szCs w:val="30"/>
          <w:cs/>
        </w:rPr>
        <w:t xml:space="preserve"> 5.4</w:t>
      </w:r>
      <w:r w:rsidRPr="007F6321">
        <w:rPr>
          <w:rFonts w:ascii="Angsana New" w:hAnsi="Angsana New"/>
          <w:sz w:val="30"/>
          <w:szCs w:val="30"/>
        </w:rPr>
        <w:t>0</w:t>
      </w:r>
      <w:r w:rsidRPr="007F6321">
        <w:rPr>
          <w:rFonts w:ascii="Angsana New" w:hAnsi="Angsana New"/>
          <w:sz w:val="30"/>
          <w:szCs w:val="30"/>
          <w:cs/>
        </w:rPr>
        <w:t xml:space="preserve"> ล้าน</w:t>
      </w:r>
      <w:r w:rsidRPr="007F6321">
        <w:rPr>
          <w:rFonts w:ascii="Angsana New" w:hAnsi="Angsana New" w:hint="cs"/>
          <w:sz w:val="30"/>
          <w:szCs w:val="30"/>
          <w:cs/>
        </w:rPr>
        <w:t>บาท</w:t>
      </w:r>
      <w:r w:rsidRPr="007F6321">
        <w:rPr>
          <w:rFonts w:ascii="Angsana New" w:hAnsi="Angsana New"/>
          <w:sz w:val="30"/>
          <w:szCs w:val="30"/>
          <w:cs/>
        </w:rPr>
        <w:t xml:space="preserve"> บริษัทพิจารณาแล้วเห็นว่ามีความไม่แน่นอนอย่างมากที่บริษัท จะต้องจ่ายเงินค่าเสียหายดังกล่าว</w:t>
      </w:r>
      <w:r w:rsidRPr="007F6321">
        <w:rPr>
          <w:rFonts w:ascii="Angsana New" w:hAnsi="Angsana New" w:hint="cs"/>
          <w:sz w:val="30"/>
          <w:szCs w:val="30"/>
          <w:cs/>
        </w:rPr>
        <w:t xml:space="preserve"> </w:t>
      </w:r>
      <w:r w:rsidRPr="007F6321">
        <w:rPr>
          <w:rFonts w:ascii="Angsana New" w:hAnsi="Angsana New"/>
          <w:sz w:val="30"/>
          <w:szCs w:val="30"/>
          <w:cs/>
        </w:rPr>
        <w:t>โจทก์ถูกฟ้องล้มละลาย ศาลมีคำสั่งเรียกเจ้าพนักงานพิทักษ์ทรัพย์เข้ามาดำเนินคดีแทน</w:t>
      </w:r>
      <w:r w:rsidR="00210B79" w:rsidRPr="007F6321">
        <w:rPr>
          <w:rFonts w:ascii="Angsana New" w:hAnsi="Angsana New" w:hint="cs"/>
          <w:sz w:val="30"/>
          <w:szCs w:val="30"/>
          <w:cs/>
        </w:rPr>
        <w:t xml:space="preserve"> ปัจจุบันศาลมีคำสั่งส่งสำนวณคดีไปยังศาลอุธรณ์</w:t>
      </w:r>
    </w:p>
    <w:p w:rsidR="00884F02" w:rsidRPr="000128F8" w:rsidRDefault="00ED742D" w:rsidP="0088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884F02" w:rsidRPr="000128F8">
        <w:rPr>
          <w:rFonts w:ascii="Angsana New" w:hAnsi="Angsana New"/>
          <w:b/>
          <w:bCs/>
          <w:sz w:val="30"/>
          <w:szCs w:val="30"/>
        </w:rPr>
        <w:tab/>
      </w:r>
      <w:r w:rsidR="00884F02" w:rsidRPr="000128F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  <w:r w:rsidR="00884F02" w:rsidRPr="000128F8">
        <w:rPr>
          <w:rFonts w:ascii="Angsana New" w:hAnsi="Angsana New"/>
          <w:sz w:val="30"/>
          <w:szCs w:val="30"/>
          <w:cs/>
        </w:rPr>
        <w:t xml:space="preserve"> </w:t>
      </w:r>
    </w:p>
    <w:p w:rsidR="006326EF" w:rsidRPr="000128F8" w:rsidRDefault="006326EF" w:rsidP="0088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57C68" w:rsidRPr="007F6321" w:rsidRDefault="00257C68" w:rsidP="00257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 w:hint="cs"/>
          <w:sz w:val="30"/>
          <w:szCs w:val="30"/>
          <w:cs/>
        </w:rPr>
        <w:t>งบการเงินได้รวมการ</w:t>
      </w:r>
      <w:r w:rsidRPr="007F6321">
        <w:rPr>
          <w:rFonts w:ascii="Angsana New" w:hAnsi="Angsana New" w:hint="cs"/>
          <w:sz w:val="30"/>
          <w:szCs w:val="30"/>
          <w:cs/>
        </w:rPr>
        <w:t>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78020F" w:rsidRPr="007F6321" w:rsidTr="006D20E4">
        <w:trPr>
          <w:tblHeader/>
        </w:trPr>
        <w:tc>
          <w:tcPr>
            <w:tcW w:w="3060" w:type="dxa"/>
          </w:tcPr>
          <w:p w:rsidR="0078020F" w:rsidRPr="007F6321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7F6321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020F" w:rsidRPr="007F6321" w:rsidTr="00B23A16">
        <w:trPr>
          <w:tblHeader/>
        </w:trPr>
        <w:tc>
          <w:tcPr>
            <w:tcW w:w="3060" w:type="dxa"/>
          </w:tcPr>
          <w:p w:rsidR="0078020F" w:rsidRPr="007F6321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7F6321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5" w:type="dxa"/>
            <w:gridSpan w:val="2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8020F" w:rsidRPr="007F6321" w:rsidTr="006D20E4">
        <w:trPr>
          <w:tblHeader/>
        </w:trPr>
        <w:tc>
          <w:tcPr>
            <w:tcW w:w="3060" w:type="dxa"/>
          </w:tcPr>
          <w:p w:rsidR="0078020F" w:rsidRPr="007F6321" w:rsidRDefault="0078020F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7F6321" w:rsidRDefault="0078020F" w:rsidP="007802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:rsidR="0078020F" w:rsidRPr="007F6321" w:rsidRDefault="0078020F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: 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2916" w:rsidRPr="007F6321" w:rsidTr="00B23A16">
        <w:trPr>
          <w:cantSplit/>
        </w:trPr>
        <w:tc>
          <w:tcPr>
            <w:tcW w:w="3060" w:type="dxa"/>
          </w:tcPr>
          <w:p w:rsidR="00582916" w:rsidRPr="007F6321" w:rsidRDefault="00582916" w:rsidP="00535371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7F6321" w:rsidRDefault="0058291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582916" w:rsidRPr="007F6321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7F6321" w:rsidTr="00B23A16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71,409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90,242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71,409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90,242</w:t>
            </w:r>
          </w:p>
        </w:tc>
      </w:tr>
      <w:tr w:rsidR="00E578F2" w:rsidRPr="007F6321" w:rsidTr="00B23A16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745,095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632,115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745,095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632,115</w:t>
            </w:r>
          </w:p>
        </w:tc>
      </w:tr>
      <w:tr w:rsidR="00E578F2" w:rsidRPr="007F6321" w:rsidTr="00B23A16">
        <w:trPr>
          <w:cantSplit/>
        </w:trPr>
        <w:tc>
          <w:tcPr>
            <w:tcW w:w="4050" w:type="dxa"/>
            <w:gridSpan w:val="2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128,058</w:t>
            </w:r>
          </w:p>
        </w:tc>
        <w:tc>
          <w:tcPr>
            <w:tcW w:w="270" w:type="dxa"/>
          </w:tcPr>
          <w:p w:rsidR="00E578F2" w:rsidRPr="007F6321" w:rsidRDefault="00E578F2" w:rsidP="00D74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D74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127,272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128,058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127,272</w:t>
            </w:r>
          </w:p>
        </w:tc>
      </w:tr>
      <w:tr w:rsidR="00E578F2" w:rsidRPr="007F6321" w:rsidTr="00B23A16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114,869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92,734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114,869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92,734</w:t>
            </w:r>
          </w:p>
        </w:tc>
      </w:tr>
      <w:tr w:rsidR="00E578F2" w:rsidRPr="007F6321" w:rsidTr="00B23A16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108,777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109,763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D7465A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108</w:t>
            </w:r>
            <w:r w:rsidR="00245A72" w:rsidRPr="007F6321">
              <w:rPr>
                <w:rFonts w:ascii="Angsana New" w:hAnsi="Angsana New"/>
                <w:sz w:val="30"/>
                <w:szCs w:val="30"/>
              </w:rPr>
              <w:t>,777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109,763</w:t>
            </w:r>
          </w:p>
        </w:tc>
      </w:tr>
      <w:tr w:rsidR="00E578F2" w:rsidRPr="007F6321" w:rsidTr="00B23A16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56,725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53,545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245A7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56,725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53,545</w:t>
            </w:r>
          </w:p>
        </w:tc>
      </w:tr>
      <w:tr w:rsidR="00E578F2" w:rsidRPr="007F6321" w:rsidTr="003B32F5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35,672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34,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882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78F2" w:rsidRPr="007F6321" w:rsidRDefault="00245A7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35,672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34,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882</w:t>
            </w:r>
          </w:p>
        </w:tc>
      </w:tr>
      <w:tr w:rsidR="00E578F2" w:rsidRPr="000128F8" w:rsidTr="00E578F2">
        <w:trPr>
          <w:cantSplit/>
        </w:trPr>
        <w:tc>
          <w:tcPr>
            <w:tcW w:w="3060" w:type="dxa"/>
          </w:tcPr>
          <w:p w:rsidR="00E578F2" w:rsidRPr="007F6321" w:rsidRDefault="00E578F2" w:rsidP="00E578F2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CF4CA7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1,260,605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1,140,5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245A7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1,260,605</w:t>
            </w:r>
          </w:p>
        </w:tc>
        <w:tc>
          <w:tcPr>
            <w:tcW w:w="270" w:type="dxa"/>
          </w:tcPr>
          <w:p w:rsidR="00E578F2" w:rsidRPr="007F6321" w:rsidRDefault="00E578F2" w:rsidP="00E578F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E578F2" w:rsidP="00E5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1,140,5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086BA3" w:rsidRDefault="00086BA3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65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1265"/>
      </w:tblGrid>
      <w:tr w:rsidR="00D7465A" w:rsidRPr="000128F8" w:rsidTr="006D20E4">
        <w:trPr>
          <w:tblHeader/>
        </w:trPr>
        <w:tc>
          <w:tcPr>
            <w:tcW w:w="3060" w:type="dxa"/>
          </w:tcPr>
          <w:p w:rsidR="00D7465A" w:rsidRPr="000128F8" w:rsidRDefault="00D7465A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7465A" w:rsidRPr="000128F8" w:rsidRDefault="00D7465A" w:rsidP="006D20E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71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:rsidR="00D7465A" w:rsidRPr="0078020F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0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2"/>
          </w:tcPr>
          <w:p w:rsidR="00D7465A" w:rsidRPr="0078020F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80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465A" w:rsidRPr="000128F8" w:rsidTr="006D20E4">
        <w:trPr>
          <w:tblHeader/>
        </w:trPr>
        <w:tc>
          <w:tcPr>
            <w:tcW w:w="3060" w:type="dxa"/>
          </w:tcPr>
          <w:p w:rsidR="00D7465A" w:rsidRPr="000128F8" w:rsidRDefault="00D7465A" w:rsidP="006D20E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7465A" w:rsidRPr="00AA7105" w:rsidRDefault="00D7465A" w:rsidP="006D20E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465A" w:rsidRPr="0078020F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020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5" w:type="dxa"/>
          </w:tcPr>
          <w:p w:rsidR="00D7465A" w:rsidRPr="000128F8" w:rsidRDefault="00D7465A" w:rsidP="006D20E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</w:tbl>
    <w:p w:rsidR="00D7465A" w:rsidRDefault="00D7465A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65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B12008"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B12008" w:rsidRPr="007F632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7F6321" w:rsidTr="006D20E4">
        <w:trPr>
          <w:cantSplit/>
        </w:trPr>
        <w:tc>
          <w:tcPr>
            <w:tcW w:w="4050" w:type="dxa"/>
            <w:gridSpan w:val="2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15,302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20,167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B12008" w:rsidRPr="007F6321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8F2" w:rsidRPr="007F6321" w:rsidTr="006D20E4">
        <w:trPr>
          <w:cantSplit/>
        </w:trPr>
        <w:tc>
          <w:tcPr>
            <w:tcW w:w="4050" w:type="dxa"/>
            <w:gridSpan w:val="2"/>
          </w:tcPr>
          <w:p w:rsidR="00E578F2" w:rsidRPr="007F6321" w:rsidRDefault="00E578F2" w:rsidP="006D20E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578F2" w:rsidRPr="007F6321" w:rsidRDefault="00CF4CA7" w:rsidP="00CF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96,549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96,</w:t>
            </w:r>
            <w:r w:rsidR="007477E9" w:rsidRPr="007F6321">
              <w:rPr>
                <w:rFonts w:ascii="Angsana New" w:hAnsi="Angsana New"/>
                <w:sz w:val="30"/>
                <w:szCs w:val="30"/>
              </w:rPr>
              <w:t>5</w:t>
            </w:r>
            <w:r w:rsidRPr="007F632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</w:tr>
      <w:tr w:rsidR="00E578F2" w:rsidRPr="007F6321" w:rsidTr="006D20E4">
        <w:trPr>
          <w:cantSplit/>
        </w:trPr>
        <w:tc>
          <w:tcPr>
            <w:tcW w:w="4050" w:type="dxa"/>
            <w:gridSpan w:val="2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:rsidR="00E578F2" w:rsidRPr="007F6321" w:rsidRDefault="00CF4CA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(1,554)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(2,170)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(1,554)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FD6D0C" w:rsidP="00CF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7F6321" w:rsidRDefault="00FD6D0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</w:tr>
      <w:tr w:rsidR="00E578F2" w:rsidRPr="007F6321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78F2" w:rsidRPr="007F6321" w:rsidRDefault="00CF4CA7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19,67</w:t>
            </w:r>
            <w:r w:rsidR="00FD6D0C" w:rsidRPr="007F63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78F2" w:rsidRPr="007F6321" w:rsidRDefault="00B1200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23,098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78F2" w:rsidRPr="007F6321" w:rsidRDefault="00D728F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19,51</w:t>
            </w:r>
            <w:r w:rsidR="00FD6D0C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E578F2" w:rsidRPr="007F6321" w:rsidRDefault="00FD6D0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23,098</w:t>
            </w:r>
          </w:p>
        </w:tc>
      </w:tr>
      <w:tr w:rsidR="00E578F2" w:rsidRPr="000128F8" w:rsidTr="006D20E4">
        <w:trPr>
          <w:cantSplit/>
        </w:trPr>
        <w:tc>
          <w:tcPr>
            <w:tcW w:w="3060" w:type="dxa"/>
          </w:tcPr>
          <w:p w:rsidR="00E578F2" w:rsidRPr="007F6321" w:rsidRDefault="00E578F2" w:rsidP="006D20E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578F2" w:rsidRPr="007F6321" w:rsidRDefault="00E578F2" w:rsidP="006D20E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FD6D0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121,411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78F2" w:rsidRPr="007F6321" w:rsidRDefault="00B1200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FD6D0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121,252</w:t>
            </w:r>
          </w:p>
        </w:tc>
        <w:tc>
          <w:tcPr>
            <w:tcW w:w="270" w:type="dxa"/>
          </w:tcPr>
          <w:p w:rsidR="00E578F2" w:rsidRPr="007F6321" w:rsidRDefault="00E578F2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E578F2" w:rsidRPr="007F6321" w:rsidRDefault="00FD6D0C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</w:tr>
    </w:tbl>
    <w:p w:rsidR="00E578F2" w:rsidRDefault="00E578F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A797F" w:rsidRPr="000128F8" w:rsidRDefault="00ED742D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31</w:t>
      </w:r>
      <w:r w:rsidR="006F4FE1" w:rsidRPr="000128F8">
        <w:rPr>
          <w:rFonts w:ascii="Angsana New" w:hAnsi="Angsana New"/>
          <w:b/>
          <w:bCs/>
          <w:sz w:val="30"/>
          <w:szCs w:val="30"/>
        </w:rPr>
        <w:tab/>
      </w:r>
      <w:r w:rsidR="006F4FE1" w:rsidRPr="000128F8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0128F8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</w:t>
      </w:r>
      <w:r w:rsidR="005028DE" w:rsidRPr="000128F8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</w:t>
      </w:r>
      <w:r w:rsidR="00A242EF">
        <w:rPr>
          <w:rFonts w:ascii="Angsana New" w:hAnsi="Angsana New" w:hint="cs"/>
          <w:sz w:val="30"/>
          <w:szCs w:val="30"/>
          <w:cs/>
        </w:rPr>
        <w:tab/>
      </w:r>
      <w:r w:rsidR="00A242EF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D870A8" w:rsidRPr="00D574BA" w:rsidTr="006D20E4">
        <w:trPr>
          <w:cantSplit/>
        </w:trPr>
        <w:tc>
          <w:tcPr>
            <w:tcW w:w="306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D870A8" w:rsidRPr="00D870A8" w:rsidRDefault="00D870A8" w:rsidP="00D8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87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0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870A8" w:rsidRPr="00D574BA" w:rsidTr="00D870A8">
        <w:trPr>
          <w:cantSplit/>
        </w:trPr>
        <w:tc>
          <w:tcPr>
            <w:tcW w:w="306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70A8" w:rsidRPr="00D574BA" w:rsidRDefault="00D870A8" w:rsidP="00D8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70A8" w:rsidRPr="00D574BA" w:rsidRDefault="00D870A8" w:rsidP="006D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326EF" w:rsidRPr="007F6321" w:rsidTr="003D4D0F">
        <w:trPr>
          <w:cantSplit/>
        </w:trPr>
        <w:tc>
          <w:tcPr>
            <w:tcW w:w="3060" w:type="dxa"/>
          </w:tcPr>
          <w:p w:rsidR="006326EF" w:rsidRPr="007F6321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7F6321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7F6321" w:rsidRDefault="00750056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                                </w:t>
            </w:r>
            <w:r w:rsidR="006326EF"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F4A47" w:rsidRPr="007F6321" w:rsidTr="00A32328">
        <w:trPr>
          <w:cantSplit/>
        </w:trPr>
        <w:tc>
          <w:tcPr>
            <w:tcW w:w="306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FF4A47" w:rsidRPr="007F6321" w:rsidRDefault="00FF4A47" w:rsidP="00FF4A4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FF4A47" w:rsidRPr="007F6321" w:rsidRDefault="00FF4A47" w:rsidP="00FF4A4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16,314</w:t>
            </w: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19,632</w:t>
            </w:r>
          </w:p>
        </w:tc>
      </w:tr>
      <w:tr w:rsidR="00FF4A47" w:rsidRPr="007F6321" w:rsidTr="00A32328">
        <w:trPr>
          <w:cantSplit/>
        </w:trPr>
        <w:tc>
          <w:tcPr>
            <w:tcW w:w="306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3,303</w:t>
            </w: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</w:tr>
      <w:tr w:rsidR="00FF4A47" w:rsidRPr="007F6321" w:rsidTr="00A32328">
        <w:trPr>
          <w:cantSplit/>
        </w:trPr>
        <w:tc>
          <w:tcPr>
            <w:tcW w:w="306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FF4A47" w:rsidRPr="007F6321" w:rsidRDefault="00FF4A47" w:rsidP="00FF4A4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19,617</w:t>
            </w: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23,891</w:t>
            </w:r>
          </w:p>
        </w:tc>
      </w:tr>
      <w:tr w:rsidR="00FF4A47" w:rsidRPr="007F6321" w:rsidTr="00A32328">
        <w:trPr>
          <w:cantSplit/>
        </w:trPr>
        <w:tc>
          <w:tcPr>
            <w:tcW w:w="306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FF4A47" w:rsidRPr="007F6321" w:rsidRDefault="00FF4A47" w:rsidP="00FF4A4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  <w:tr w:rsidR="00FF4A47" w:rsidRPr="007F6321" w:rsidTr="00A32328">
        <w:trPr>
          <w:cantSplit/>
        </w:trPr>
        <w:tc>
          <w:tcPr>
            <w:tcW w:w="306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FF4A47" w:rsidRPr="007F6321" w:rsidRDefault="00FF4A47" w:rsidP="00FF4A4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21,271</w:t>
            </w:r>
          </w:p>
        </w:tc>
        <w:tc>
          <w:tcPr>
            <w:tcW w:w="270" w:type="dxa"/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F4A47" w:rsidRPr="007F6321" w:rsidRDefault="00FF4A47" w:rsidP="00FF4A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26,296</w:t>
            </w:r>
          </w:p>
        </w:tc>
      </w:tr>
    </w:tbl>
    <w:p w:rsidR="00C659E1" w:rsidRPr="007F6321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F278D" w:rsidRPr="007F6321" w:rsidRDefault="00FF278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55C2" w:rsidRPr="007F6321" w:rsidRDefault="00ED742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>32</w:t>
      </w:r>
      <w:r w:rsidR="00507A0C" w:rsidRPr="007F6321">
        <w:rPr>
          <w:rFonts w:ascii="Angsana New" w:hAnsi="Angsana New"/>
          <w:b/>
          <w:bCs/>
          <w:sz w:val="30"/>
          <w:szCs w:val="30"/>
        </w:rPr>
        <w:tab/>
      </w:r>
      <w:r w:rsidR="00507A0C" w:rsidRPr="007F632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F654F1" w:rsidRPr="007F6321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ab/>
      </w:r>
      <w:r w:rsidRPr="007F6321">
        <w:rPr>
          <w:rFonts w:ascii="Angsana New" w:hAnsi="Angsana New"/>
          <w:b/>
          <w:bCs/>
          <w:sz w:val="30"/>
          <w:szCs w:val="30"/>
        </w:rPr>
        <w:tab/>
      </w:r>
      <w:r w:rsidR="00F654F1" w:rsidRPr="007F6321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7F6321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7F6321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C521C0" w:rsidRPr="007F6321" w:rsidTr="009E6156">
        <w:trPr>
          <w:cantSplit/>
          <w:tblHeader/>
        </w:trPr>
        <w:tc>
          <w:tcPr>
            <w:tcW w:w="5850" w:type="dxa"/>
          </w:tcPr>
          <w:p w:rsidR="00C521C0" w:rsidRPr="007F6321" w:rsidRDefault="00C521C0" w:rsidP="00E0108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:rsidR="00C521C0" w:rsidRPr="007F6321" w:rsidRDefault="00C521C0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521C0" w:rsidRPr="007F6321" w:rsidTr="00C123E5">
        <w:trPr>
          <w:cantSplit/>
          <w:tblHeader/>
        </w:trPr>
        <w:tc>
          <w:tcPr>
            <w:tcW w:w="5850" w:type="dxa"/>
          </w:tcPr>
          <w:p w:rsidR="00C521C0" w:rsidRPr="007F6321" w:rsidRDefault="00C521C0" w:rsidP="00E0108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521C0" w:rsidRPr="007F6321" w:rsidRDefault="00C521C0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7F6321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C521C0" w:rsidRPr="007F6321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7F6321" w:rsidRDefault="00C521C0" w:rsidP="009E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521C0" w:rsidRPr="007F6321" w:rsidTr="00C123E5">
        <w:trPr>
          <w:cantSplit/>
          <w:tblHeader/>
        </w:trPr>
        <w:tc>
          <w:tcPr>
            <w:tcW w:w="5850" w:type="dxa"/>
          </w:tcPr>
          <w:p w:rsidR="00C521C0" w:rsidRPr="007F6321" w:rsidRDefault="00C521C0" w:rsidP="0099183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521C0" w:rsidRPr="007F6321" w:rsidRDefault="00C521C0" w:rsidP="004561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:rsidR="00C521C0" w:rsidRPr="007F6321" w:rsidRDefault="00C521C0" w:rsidP="00991832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521C0" w:rsidRPr="007F6321" w:rsidTr="00C123E5">
        <w:trPr>
          <w:cantSplit/>
        </w:trPr>
        <w:tc>
          <w:tcPr>
            <w:tcW w:w="5850" w:type="dxa"/>
            <w:vAlign w:val="bottom"/>
          </w:tcPr>
          <w:p w:rsidR="00C521C0" w:rsidRPr="007F6321" w:rsidRDefault="00C521C0" w:rsidP="008E6E3C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C521C0" w:rsidRPr="007F6321" w:rsidRDefault="00C521C0" w:rsidP="0099183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7F6321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21C0" w:rsidRPr="007F6321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7F6321" w:rsidRDefault="00C521C0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1C0" w:rsidRPr="007F6321" w:rsidTr="00C123E5">
        <w:trPr>
          <w:cantSplit/>
        </w:trPr>
        <w:tc>
          <w:tcPr>
            <w:tcW w:w="5850" w:type="dxa"/>
          </w:tcPr>
          <w:p w:rsidR="00C521C0" w:rsidRPr="007F6321" w:rsidRDefault="00C521C0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C521C0" w:rsidRPr="007F6321" w:rsidRDefault="00C521C0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C521C0" w:rsidRPr="007F6321" w:rsidRDefault="00C521C0" w:rsidP="00A2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  <w:tc>
          <w:tcPr>
            <w:tcW w:w="236" w:type="dxa"/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28,206</w:t>
            </w:r>
          </w:p>
        </w:tc>
      </w:tr>
      <w:tr w:rsidR="00C521C0" w:rsidRPr="007F6321" w:rsidTr="0072357F">
        <w:trPr>
          <w:cantSplit/>
          <w:trHeight w:val="119"/>
        </w:trPr>
        <w:tc>
          <w:tcPr>
            <w:tcW w:w="5850" w:type="dxa"/>
          </w:tcPr>
          <w:p w:rsidR="00C521C0" w:rsidRPr="007F6321" w:rsidRDefault="00C521C0" w:rsidP="00156A46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C521C0" w:rsidRPr="007F6321" w:rsidRDefault="00C521C0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1C0" w:rsidRPr="007F6321" w:rsidTr="00C123E5">
        <w:trPr>
          <w:cantSplit/>
        </w:trPr>
        <w:tc>
          <w:tcPr>
            <w:tcW w:w="5850" w:type="dxa"/>
          </w:tcPr>
          <w:p w:rsidR="00C521C0" w:rsidRPr="007F6321" w:rsidRDefault="00C521C0" w:rsidP="00156A46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C521C0" w:rsidRPr="007F6321" w:rsidRDefault="00C521C0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7F6321" w:rsidRDefault="00C521C0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1C0" w:rsidRPr="007F6321" w:rsidTr="00C123E5">
        <w:trPr>
          <w:cantSplit/>
        </w:trPr>
        <w:tc>
          <w:tcPr>
            <w:tcW w:w="5850" w:type="dxa"/>
          </w:tcPr>
          <w:p w:rsidR="00C521C0" w:rsidRPr="007F6321" w:rsidRDefault="00C521C0" w:rsidP="00156A46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(1,170)</w:t>
            </w:r>
          </w:p>
        </w:tc>
      </w:tr>
      <w:tr w:rsidR="00C521C0" w:rsidRPr="007F6321" w:rsidTr="00C123E5">
        <w:trPr>
          <w:cantSplit/>
        </w:trPr>
        <w:tc>
          <w:tcPr>
            <w:tcW w:w="5850" w:type="dxa"/>
          </w:tcPr>
          <w:p w:rsidR="00C521C0" w:rsidRPr="007F6321" w:rsidRDefault="00C521C0" w:rsidP="00156A4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C521C0" w:rsidRPr="007F6321" w:rsidRDefault="00C521C0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18,702</w:t>
            </w:r>
          </w:p>
        </w:tc>
        <w:tc>
          <w:tcPr>
            <w:tcW w:w="236" w:type="dxa"/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21C0" w:rsidRPr="007F6321" w:rsidRDefault="00C521C0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27,036</w:t>
            </w:r>
          </w:p>
        </w:tc>
      </w:tr>
    </w:tbl>
    <w:p w:rsidR="005B0BB0" w:rsidRDefault="005B0BB0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07B87" w:rsidRPr="007F6321" w:rsidRDefault="00007B87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D1AD8" w:rsidRPr="007F6321" w:rsidRDefault="00AD1AD8" w:rsidP="00AD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F6321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ภาษีเงินได้</w:t>
      </w:r>
      <w:r w:rsidRPr="007F6321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7F6321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7F63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AD1AD8" w:rsidRPr="007F6321" w:rsidTr="00AD1AD8">
        <w:trPr>
          <w:cantSplit/>
          <w:tblHeader/>
        </w:trPr>
        <w:tc>
          <w:tcPr>
            <w:tcW w:w="5850" w:type="dxa"/>
          </w:tcPr>
          <w:p w:rsidR="00AD1AD8" w:rsidRPr="007F6321" w:rsidRDefault="00AD1AD8" w:rsidP="00AD1AD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D1AD8" w:rsidRPr="007F6321" w:rsidRDefault="00AD1AD8" w:rsidP="00AD1AD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AD1AD8" w:rsidRPr="007F6321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256</w:t>
            </w:r>
            <w:r w:rsidR="00C521C0" w:rsidRPr="007F63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AD1AD8" w:rsidRPr="007F6321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D1AD8" w:rsidRPr="007F6321" w:rsidRDefault="00AD1AD8" w:rsidP="00C5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25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21C0" w:rsidRPr="007F63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1AD8" w:rsidRPr="007F6321" w:rsidTr="00AD1AD8">
        <w:trPr>
          <w:cantSplit/>
          <w:tblHeader/>
        </w:trPr>
        <w:tc>
          <w:tcPr>
            <w:tcW w:w="5850" w:type="dxa"/>
          </w:tcPr>
          <w:p w:rsidR="00AD1AD8" w:rsidRPr="007F6321" w:rsidRDefault="00AD1AD8" w:rsidP="00AD1AD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D1AD8" w:rsidRPr="007F6321" w:rsidRDefault="00B928CC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:rsidR="00AD1AD8" w:rsidRPr="007F6321" w:rsidRDefault="00AD1AD8" w:rsidP="00AD1AD8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F63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F63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96DC2" w:rsidRPr="007F6321" w:rsidTr="00AD1AD8">
        <w:trPr>
          <w:cantSplit/>
          <w:trHeight w:val="255"/>
        </w:trPr>
        <w:tc>
          <w:tcPr>
            <w:tcW w:w="5850" w:type="dxa"/>
            <w:vAlign w:val="bottom"/>
          </w:tcPr>
          <w:p w:rsidR="00996DC2" w:rsidRPr="007F6321" w:rsidRDefault="00996DC2" w:rsidP="00996DC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:rsidR="00996DC2" w:rsidRPr="007F6321" w:rsidRDefault="00996DC2" w:rsidP="00996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96DC2" w:rsidRPr="007F6321" w:rsidRDefault="00996DC2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32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1</w:t>
            </w:r>
            <w:r w:rsidR="00C521C0" w:rsidRPr="007F632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:rsidR="00996DC2" w:rsidRPr="007F6321" w:rsidRDefault="00996DC2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35B2D" w:rsidRPr="007F6321" w:rsidRDefault="0053451D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6DC2" w:rsidRPr="007F6321" w:rsidRDefault="00996DC2" w:rsidP="00996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996DC2" w:rsidRPr="007F6321" w:rsidRDefault="00996DC2" w:rsidP="00996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6DC2" w:rsidRPr="007F6321" w:rsidRDefault="0053451D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(2,812)</w:t>
            </w:r>
          </w:p>
        </w:tc>
      </w:tr>
    </w:tbl>
    <w:p w:rsidR="00AD1AD8" w:rsidRPr="007F6321" w:rsidRDefault="00AD1AD8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B6577" w:rsidRPr="007F6321" w:rsidRDefault="0048206B" w:rsidP="00326175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</w:rPr>
      </w:pPr>
      <w:r w:rsidRPr="007F6321">
        <w:rPr>
          <w:rFonts w:ascii="Angsana New" w:hAnsi="Angsana New"/>
          <w:b/>
          <w:bCs/>
          <w:sz w:val="30"/>
          <w:szCs w:val="30"/>
        </w:rPr>
        <w:tab/>
      </w:r>
      <w:r w:rsidR="00C123E5" w:rsidRPr="007F6321">
        <w:rPr>
          <w:rFonts w:ascii="Angsana New" w:hAnsi="Angsana New"/>
          <w:b/>
          <w:bCs/>
          <w:sz w:val="30"/>
          <w:szCs w:val="30"/>
        </w:rPr>
        <w:tab/>
      </w:r>
      <w:r w:rsidR="00C123E5" w:rsidRPr="007F6321">
        <w:rPr>
          <w:rFonts w:ascii="Angsana New" w:hAnsi="Angsana New"/>
          <w:b/>
          <w:bCs/>
          <w:sz w:val="30"/>
          <w:szCs w:val="30"/>
        </w:rPr>
        <w:tab/>
      </w:r>
      <w:r w:rsidR="00EB6577" w:rsidRPr="007F6321">
        <w:rPr>
          <w:rFonts w:ascii="Angsana New" w:hAnsi="Angsana New"/>
          <w:i/>
          <w:iCs/>
          <w:sz w:val="30"/>
          <w:szCs w:val="30"/>
          <w:cs/>
        </w:rPr>
        <w:t>การกร</w:t>
      </w:r>
      <w:r w:rsidR="004E20C5" w:rsidRPr="007F6321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7F6321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9451" w:type="dxa"/>
        <w:tblInd w:w="558" w:type="dxa"/>
        <w:tblLayout w:type="fixed"/>
        <w:tblLook w:val="0000"/>
      </w:tblPr>
      <w:tblGrid>
        <w:gridCol w:w="2811"/>
        <w:gridCol w:w="1418"/>
        <w:gridCol w:w="270"/>
        <w:gridCol w:w="1573"/>
        <w:gridCol w:w="252"/>
        <w:gridCol w:w="18"/>
        <w:gridCol w:w="1289"/>
        <w:gridCol w:w="270"/>
        <w:gridCol w:w="1550"/>
      </w:tblGrid>
      <w:tr w:rsidR="00AD5DD5" w:rsidRPr="00E93250" w:rsidTr="00AD5DD5">
        <w:trPr>
          <w:cantSplit/>
          <w:trHeight w:val="420"/>
        </w:trPr>
        <w:tc>
          <w:tcPr>
            <w:tcW w:w="2811" w:type="dxa"/>
          </w:tcPr>
          <w:p w:rsidR="00AD5DD5" w:rsidRPr="007F6321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40" w:type="dxa"/>
            <w:gridSpan w:val="8"/>
          </w:tcPr>
          <w:p w:rsidR="00AD5DD5" w:rsidRPr="00E93250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D5DD5" w:rsidRPr="00E93250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32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32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5DD5" w:rsidRPr="00E93250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E93250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E93250" w:rsidRDefault="00AD5DD5" w:rsidP="0084508F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DD5" w:rsidRPr="00E93250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E93250" w:rsidRDefault="00AD5DD5" w:rsidP="0084508F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:rsidR="00AD5DD5" w:rsidRPr="00E93250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:rsidR="00AD5DD5" w:rsidRPr="00E93250" w:rsidRDefault="00AD5DD5" w:rsidP="008450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AD5DD5" w:rsidRPr="00E93250" w:rsidRDefault="00AD5DD5" w:rsidP="0084508F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AD5DD5" w:rsidRPr="00E93250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AD5DD5" w:rsidRPr="00E93250" w:rsidRDefault="00AD5DD5" w:rsidP="00AD5DD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113,267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167,640</w:t>
            </w:r>
          </w:p>
        </w:tc>
      </w:tr>
      <w:tr w:rsidR="00AD5DD5" w:rsidRPr="00E93250" w:rsidTr="0084508F">
        <w:trPr>
          <w:cantSplit/>
          <w:trHeight w:val="404"/>
        </w:trPr>
        <w:tc>
          <w:tcPr>
            <w:tcW w:w="2811" w:type="dxa"/>
          </w:tcPr>
          <w:p w:rsidR="00AD5DD5" w:rsidRPr="00E93250" w:rsidRDefault="00AD5DD5" w:rsidP="00845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AD5DD5" w:rsidRPr="00E93250" w:rsidRDefault="00AD5DD5" w:rsidP="00AD5DD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22,653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33,528</w:t>
            </w:r>
          </w:p>
        </w:tc>
      </w:tr>
      <w:tr w:rsidR="00AD5DD5" w:rsidRPr="00E93250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(6,839)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(10,564)</w:t>
            </w:r>
          </w:p>
        </w:tc>
      </w:tr>
      <w:tr w:rsidR="006D3DE8" w:rsidRPr="00E93250" w:rsidTr="0084508F">
        <w:trPr>
          <w:cantSplit/>
          <w:trHeight w:val="420"/>
        </w:trPr>
        <w:tc>
          <w:tcPr>
            <w:tcW w:w="2811" w:type="dxa"/>
          </w:tcPr>
          <w:p w:rsidR="006D3DE8" w:rsidRPr="00E93250" w:rsidRDefault="006D3DE8" w:rsidP="0084508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2,715</w:t>
            </w:r>
          </w:p>
        </w:tc>
        <w:tc>
          <w:tcPr>
            <w:tcW w:w="270" w:type="dxa"/>
            <w:gridSpan w:val="2"/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 w:val="restart"/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5,242</w:t>
            </w:r>
          </w:p>
          <w:p w:rsidR="006D3DE8" w:rsidRPr="00E93250" w:rsidRDefault="006D3DE8" w:rsidP="006D3DE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D3DE8" w:rsidRPr="00E93250" w:rsidTr="0084508F">
        <w:trPr>
          <w:cantSplit/>
          <w:trHeight w:val="420"/>
        </w:trPr>
        <w:tc>
          <w:tcPr>
            <w:tcW w:w="2811" w:type="dxa"/>
          </w:tcPr>
          <w:p w:rsidR="006D3DE8" w:rsidRPr="00E93250" w:rsidRDefault="006D3DE8" w:rsidP="006D3DE8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ปรับผลขาดทุนทางภาษี</w:t>
            </w:r>
          </w:p>
        </w:tc>
        <w:tc>
          <w:tcPr>
            <w:tcW w:w="1418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3DE8" w:rsidRPr="00E93250" w:rsidRDefault="006D3DE8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6D3DE8" w:rsidRPr="00E93250" w:rsidRDefault="006D3DE8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5DD5" w:rsidRPr="006D3DE8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8450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16.36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18,559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16.82</w:t>
            </w:r>
          </w:p>
        </w:tc>
        <w:tc>
          <w:tcPr>
            <w:tcW w:w="270" w:type="dxa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AD5DD5" w:rsidRPr="00E93250" w:rsidRDefault="00AD5DD5" w:rsidP="008450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28,206</w:t>
            </w:r>
          </w:p>
        </w:tc>
      </w:tr>
      <w:tr w:rsidR="00AD5DD5" w:rsidRPr="006D3DE8" w:rsidTr="0084508F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2B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40" w:type="dxa"/>
            <w:gridSpan w:val="8"/>
          </w:tcPr>
          <w:p w:rsidR="006D3DE8" w:rsidRPr="00E93250" w:rsidRDefault="006D3DE8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3DE8" w:rsidRPr="00E93250" w:rsidRDefault="006D3DE8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DD5" w:rsidRPr="00E93250" w:rsidRDefault="00AD5DD5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2B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32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:rsidR="00AD5DD5" w:rsidRPr="00E93250" w:rsidRDefault="00AD5DD5" w:rsidP="0084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32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E93250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5DD5" w:rsidRPr="00E93250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E93250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E93250" w:rsidRDefault="00AD5DD5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E93250" w:rsidRDefault="00AD5DD5" w:rsidP="00162C13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:rsidR="00AD5DD5" w:rsidRPr="00E93250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:rsidR="00AD5DD5" w:rsidRPr="00E93250" w:rsidRDefault="00AD5DD5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E93250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AD5DD5" w:rsidRPr="00E93250" w:rsidRDefault="00AD5DD5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156A4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32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113,418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167,640</w:t>
            </w:r>
          </w:p>
        </w:tc>
      </w:tr>
      <w:tr w:rsidR="00AD5DD5" w:rsidRPr="006D3DE8" w:rsidTr="00C7084B">
        <w:trPr>
          <w:cantSplit/>
          <w:trHeight w:val="404"/>
        </w:trPr>
        <w:tc>
          <w:tcPr>
            <w:tcW w:w="2811" w:type="dxa"/>
          </w:tcPr>
          <w:p w:rsidR="00AD5DD5" w:rsidRPr="00E93250" w:rsidRDefault="00AD5DD5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22,684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33,528</w:t>
            </w: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156A4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(6,839)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(10,564)</w:t>
            </w:r>
          </w:p>
        </w:tc>
      </w:tr>
      <w:tr w:rsidR="00AD5DD5" w:rsidRPr="006D3DE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156A4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AD5DD5" w:rsidRPr="00E93250" w:rsidRDefault="00AD5DD5" w:rsidP="00A242E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</w:t>
            </w:r>
            <w:r w:rsidR="00CC6C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3250">
              <w:rPr>
                <w:rFonts w:ascii="Angsana New" w:hAnsi="Angsana New" w:cs="Angsana New"/>
                <w:sz w:val="30"/>
                <w:szCs w:val="30"/>
                <w:lang w:val="en-US"/>
              </w:rPr>
              <w:t>5,242</w:t>
            </w:r>
          </w:p>
        </w:tc>
      </w:tr>
      <w:tr w:rsidR="00AD5DD5" w:rsidRPr="000128F8" w:rsidTr="00C7084B">
        <w:trPr>
          <w:cantSplit/>
          <w:trHeight w:val="420"/>
        </w:trPr>
        <w:tc>
          <w:tcPr>
            <w:tcW w:w="2811" w:type="dxa"/>
          </w:tcPr>
          <w:p w:rsidR="00AD5DD5" w:rsidRPr="00E93250" w:rsidRDefault="00AD5DD5" w:rsidP="00156A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16.36</w:t>
            </w: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18,559</w:t>
            </w:r>
          </w:p>
        </w:tc>
        <w:tc>
          <w:tcPr>
            <w:tcW w:w="270" w:type="dxa"/>
            <w:gridSpan w:val="2"/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16.82</w:t>
            </w:r>
          </w:p>
        </w:tc>
        <w:tc>
          <w:tcPr>
            <w:tcW w:w="270" w:type="dxa"/>
          </w:tcPr>
          <w:p w:rsidR="00AD5DD5" w:rsidRPr="00E93250" w:rsidRDefault="00AD5DD5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AD5DD5" w:rsidRPr="00E93250" w:rsidRDefault="00AD5DD5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28,206</w:t>
            </w:r>
          </w:p>
        </w:tc>
      </w:tr>
    </w:tbl>
    <w:p w:rsidR="005028DE" w:rsidRDefault="005028DE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007B87" w:rsidRDefault="00007B87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007B87" w:rsidRDefault="00007B87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007B87" w:rsidRPr="000128F8" w:rsidRDefault="00007B87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1E4C4D" w:rsidRPr="000128F8" w:rsidRDefault="001E4C4D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28F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ED742D">
        <w:rPr>
          <w:rFonts w:ascii="Angsana New" w:hAnsi="Angsana New"/>
          <w:b/>
          <w:bCs/>
          <w:sz w:val="30"/>
          <w:szCs w:val="30"/>
        </w:rPr>
        <w:t>3</w:t>
      </w:r>
      <w:r w:rsidR="005028DE" w:rsidRPr="000128F8">
        <w:rPr>
          <w:rFonts w:ascii="Angsana New" w:hAnsi="Angsana New"/>
          <w:b/>
          <w:bCs/>
          <w:sz w:val="30"/>
          <w:szCs w:val="30"/>
        </w:rPr>
        <w:tab/>
      </w:r>
      <w:r w:rsidRPr="000128F8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0128F8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0128F8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128F8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0128F8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0128F8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373B24" w:rsidRPr="000128F8" w:rsidRDefault="001E4C4D" w:rsidP="0010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28F8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0128F8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0128F8">
        <w:rPr>
          <w:rFonts w:ascii="Angsana New" w:hAnsi="Angsana New"/>
          <w:sz w:val="30"/>
          <w:szCs w:val="30"/>
        </w:rPr>
        <w:t xml:space="preserve">31 </w:t>
      </w:r>
      <w:r w:rsidRPr="000128F8">
        <w:rPr>
          <w:rFonts w:ascii="Angsana New" w:hAnsi="Angsana New" w:hint="cs"/>
          <w:sz w:val="30"/>
          <w:szCs w:val="30"/>
          <w:cs/>
        </w:rPr>
        <w:t>ธันวาคม</w:t>
      </w:r>
      <w:r w:rsidRPr="000128F8">
        <w:rPr>
          <w:rFonts w:ascii="Angsana New" w:hAnsi="Angsana New"/>
          <w:sz w:val="30"/>
          <w:szCs w:val="30"/>
        </w:rPr>
        <w:t xml:space="preserve"> 25</w:t>
      </w:r>
      <w:r w:rsidR="00886CA8" w:rsidRPr="000128F8">
        <w:rPr>
          <w:rFonts w:ascii="Angsana New" w:hAnsi="Angsana New"/>
          <w:sz w:val="30"/>
          <w:szCs w:val="30"/>
        </w:rPr>
        <w:t>6</w:t>
      </w:r>
      <w:r w:rsidR="00DB7127">
        <w:rPr>
          <w:rFonts w:ascii="Angsana New" w:hAnsi="Angsana New"/>
          <w:sz w:val="30"/>
          <w:szCs w:val="30"/>
        </w:rPr>
        <w:t>4</w:t>
      </w:r>
      <w:r w:rsidRPr="000128F8">
        <w:rPr>
          <w:rFonts w:ascii="Angsana New" w:hAnsi="Angsana New"/>
          <w:sz w:val="30"/>
          <w:szCs w:val="30"/>
          <w:cs/>
        </w:rPr>
        <w:t xml:space="preserve"> </w:t>
      </w:r>
      <w:r w:rsidRPr="000128F8">
        <w:rPr>
          <w:rFonts w:ascii="Angsana New" w:hAnsi="Angsana New" w:hint="cs"/>
          <w:sz w:val="30"/>
          <w:szCs w:val="30"/>
          <w:cs/>
        </w:rPr>
        <w:t>และ</w:t>
      </w:r>
      <w:r w:rsidRPr="000128F8">
        <w:rPr>
          <w:rFonts w:ascii="Angsana New" w:hAnsi="Angsana New"/>
          <w:sz w:val="30"/>
          <w:szCs w:val="30"/>
        </w:rPr>
        <w:t xml:space="preserve"> 25</w:t>
      </w:r>
      <w:r w:rsidR="00286060" w:rsidRPr="000128F8">
        <w:rPr>
          <w:rFonts w:ascii="Angsana New" w:hAnsi="Angsana New"/>
          <w:sz w:val="30"/>
          <w:szCs w:val="30"/>
        </w:rPr>
        <w:t>6</w:t>
      </w:r>
      <w:r w:rsidR="00DB7127">
        <w:rPr>
          <w:rFonts w:ascii="Angsana New" w:hAnsi="Angsana New"/>
          <w:sz w:val="30"/>
          <w:szCs w:val="30"/>
        </w:rPr>
        <w:t>3</w:t>
      </w:r>
      <w:r w:rsidRPr="000128F8">
        <w:rPr>
          <w:rFonts w:ascii="Angsana New" w:hAnsi="Angsana New" w:hint="cs"/>
          <w:sz w:val="30"/>
          <w:szCs w:val="30"/>
          <w:cs/>
        </w:rPr>
        <w:t xml:space="preserve"> </w:t>
      </w:r>
      <w:r w:rsidRPr="000128F8">
        <w:rPr>
          <w:rFonts w:ascii="Angsana New" w:hAnsi="Angsana New"/>
          <w:sz w:val="30"/>
          <w:szCs w:val="30"/>
          <w:cs/>
        </w:rPr>
        <w:t>คำนวณจากกำไร</w:t>
      </w:r>
      <w:r w:rsidRPr="000128F8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0128F8">
        <w:rPr>
          <w:rFonts w:ascii="Angsana New" w:hAnsi="Angsana New"/>
          <w:sz w:val="30"/>
          <w:szCs w:val="30"/>
          <w:cs/>
        </w:rPr>
        <w:t>ของผู้ถือหุ้น</w:t>
      </w:r>
      <w:r w:rsidRPr="000128F8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0128F8">
        <w:rPr>
          <w:rFonts w:ascii="Angsana New" w:hAnsi="Angsana New"/>
          <w:sz w:val="30"/>
          <w:szCs w:val="30"/>
          <w:cs/>
        </w:rPr>
        <w:t>และ</w:t>
      </w:r>
      <w:r w:rsidRPr="000128F8">
        <w:rPr>
          <w:rFonts w:ascii="Angsana New" w:hAnsi="Angsana New" w:hint="cs"/>
          <w:sz w:val="30"/>
          <w:szCs w:val="30"/>
          <w:cs/>
        </w:rPr>
        <w:t>จำนวน</w:t>
      </w:r>
      <w:r w:rsidRPr="000128F8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0128F8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:rsidR="00CD2DF3" w:rsidRPr="000128F8" w:rsidRDefault="00CD2DF3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36782" w:rsidRPr="00E93250" w:rsidTr="006D20E4">
        <w:trPr>
          <w:tblHeader/>
        </w:trPr>
        <w:tc>
          <w:tcPr>
            <w:tcW w:w="3690" w:type="dxa"/>
          </w:tcPr>
          <w:p w:rsidR="00336782" w:rsidRPr="000128F8" w:rsidRDefault="00336782" w:rsidP="00F62AA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36782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336782" w:rsidRPr="00E93250" w:rsidRDefault="00336782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336782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4C4D" w:rsidRPr="00E93250" w:rsidTr="00104538">
        <w:trPr>
          <w:tblHeader/>
        </w:trPr>
        <w:tc>
          <w:tcPr>
            <w:tcW w:w="3690" w:type="dxa"/>
          </w:tcPr>
          <w:p w:rsidR="001E4C4D" w:rsidRPr="00E93250" w:rsidRDefault="001E4C4D" w:rsidP="00F62AA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4C4D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="002B2960" w:rsidRPr="00E932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1E4C4D" w:rsidRPr="00E93250" w:rsidRDefault="002B2960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E4C4D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1E4C4D" w:rsidRPr="00E93250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E4C4D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E4C4D" w:rsidRPr="00E93250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E4C4D" w:rsidRPr="00E93250" w:rsidRDefault="00D870A8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73741" w:rsidRPr="00E93250" w:rsidTr="00104538">
        <w:trPr>
          <w:cantSplit/>
        </w:trPr>
        <w:tc>
          <w:tcPr>
            <w:tcW w:w="3690" w:type="dxa"/>
          </w:tcPr>
          <w:p w:rsidR="00C73741" w:rsidRPr="00E93250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E93250" w:rsidRDefault="00B427A0" w:rsidP="006D3DE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D3B6F" w:rsidRPr="00E93250" w:rsidTr="00336782">
        <w:trPr>
          <w:cantSplit/>
        </w:trPr>
        <w:tc>
          <w:tcPr>
            <w:tcW w:w="3690" w:type="dxa"/>
          </w:tcPr>
          <w:p w:rsidR="00ED3B6F" w:rsidRPr="00E93250" w:rsidRDefault="00ED3B6F" w:rsidP="009F4425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ED3B6F" w:rsidRPr="00E93250" w:rsidRDefault="00ED3B6F" w:rsidP="009F4425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932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94,565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140,604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94,716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140,604</w:t>
            </w:r>
          </w:p>
        </w:tc>
      </w:tr>
      <w:tr w:rsidR="00ED3B6F" w:rsidRPr="00E93250" w:rsidTr="00E93250">
        <w:trPr>
          <w:cantSplit/>
          <w:trHeight w:val="287"/>
        </w:trPr>
        <w:tc>
          <w:tcPr>
            <w:tcW w:w="3690" w:type="dxa"/>
            <w:vAlign w:val="bottom"/>
          </w:tcPr>
          <w:p w:rsidR="00ED3B6F" w:rsidRPr="00E93250" w:rsidRDefault="00ED3B6F" w:rsidP="009F4425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93250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93250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3B6F" w:rsidRPr="00E93250" w:rsidRDefault="00ED3B6F" w:rsidP="00E932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613,493</w:t>
            </w:r>
          </w:p>
        </w:tc>
        <w:tc>
          <w:tcPr>
            <w:tcW w:w="270" w:type="dxa"/>
            <w:vAlign w:val="bottom"/>
          </w:tcPr>
          <w:p w:rsidR="00ED3B6F" w:rsidRPr="00E93250" w:rsidRDefault="00ED3B6F" w:rsidP="00E93250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3B6F" w:rsidRPr="00E93250" w:rsidRDefault="00ED3B6F" w:rsidP="00E932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:rsidR="00ED3B6F" w:rsidRPr="00E93250" w:rsidRDefault="00ED3B6F" w:rsidP="00E932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3B6F" w:rsidRPr="00E93250" w:rsidRDefault="00ED3B6F" w:rsidP="00E932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613,493</w:t>
            </w:r>
          </w:p>
        </w:tc>
        <w:tc>
          <w:tcPr>
            <w:tcW w:w="270" w:type="dxa"/>
            <w:vAlign w:val="bottom"/>
          </w:tcPr>
          <w:p w:rsidR="00ED3B6F" w:rsidRPr="00E93250" w:rsidRDefault="00ED3B6F" w:rsidP="00E93250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3B6F" w:rsidRPr="00E93250" w:rsidRDefault="00ED3B6F" w:rsidP="00E932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ED3B6F" w:rsidRPr="000128F8" w:rsidTr="009F4425">
        <w:trPr>
          <w:cantSplit/>
        </w:trPr>
        <w:tc>
          <w:tcPr>
            <w:tcW w:w="3690" w:type="dxa"/>
            <w:vAlign w:val="bottom"/>
          </w:tcPr>
          <w:p w:rsidR="00ED3B6F" w:rsidRPr="00E93250" w:rsidRDefault="00ED3B6F" w:rsidP="009F4425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32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3250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D3B6F" w:rsidRPr="00E93250" w:rsidRDefault="00ED3B6F" w:rsidP="00ED3B6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D3B6F" w:rsidRPr="00E93250" w:rsidRDefault="00ED3B6F" w:rsidP="00ED3B6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:rsidR="00ED3B6F" w:rsidRPr="00E93250" w:rsidRDefault="00ED3B6F" w:rsidP="00D870A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D3B6F" w:rsidRPr="00E93250" w:rsidRDefault="00ED3B6F" w:rsidP="00D870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250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</w:tr>
    </w:tbl>
    <w:p w:rsidR="00C659E1" w:rsidRPr="000128F8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041D0" w:rsidRPr="00E93250" w:rsidRDefault="00E13484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3250">
        <w:rPr>
          <w:rFonts w:ascii="Angsana New" w:hAnsi="Angsana New"/>
          <w:b/>
          <w:bCs/>
          <w:sz w:val="30"/>
          <w:szCs w:val="30"/>
        </w:rPr>
        <w:t>3</w:t>
      </w:r>
      <w:r w:rsidR="00ED742D" w:rsidRPr="00E93250">
        <w:rPr>
          <w:rFonts w:ascii="Angsana New" w:hAnsi="Angsana New"/>
          <w:b/>
          <w:bCs/>
          <w:sz w:val="30"/>
          <w:szCs w:val="30"/>
        </w:rPr>
        <w:t>4</w:t>
      </w:r>
      <w:r w:rsidR="00C51A65" w:rsidRPr="00E93250">
        <w:rPr>
          <w:rFonts w:ascii="Angsana New" w:hAnsi="Angsana New"/>
          <w:b/>
          <w:bCs/>
          <w:sz w:val="30"/>
          <w:szCs w:val="30"/>
        </w:rPr>
        <w:tab/>
      </w:r>
      <w:r w:rsidR="007041D0" w:rsidRPr="00E9325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8578CC" w:rsidRDefault="008578CC" w:rsidP="0085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E93250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E93250">
        <w:rPr>
          <w:rFonts w:ascii="Angsana New" w:hAnsi="Angsana New"/>
          <w:sz w:val="30"/>
          <w:szCs w:val="30"/>
        </w:rPr>
        <w:t>2/2564</w:t>
      </w:r>
      <w:r w:rsidRPr="00E9325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93250">
        <w:rPr>
          <w:rFonts w:ascii="Angsana New" w:hAnsi="Angsana New"/>
          <w:sz w:val="30"/>
          <w:szCs w:val="30"/>
        </w:rPr>
        <w:t>11</w:t>
      </w:r>
      <w:r w:rsidRPr="00E9325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E93250">
        <w:rPr>
          <w:rFonts w:ascii="Angsana New" w:hAnsi="Angsana New"/>
          <w:sz w:val="30"/>
          <w:szCs w:val="30"/>
        </w:rPr>
        <w:t xml:space="preserve"> 2564</w:t>
      </w:r>
      <w:r w:rsidRPr="00E93250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E93250">
        <w:rPr>
          <w:rFonts w:ascii="Angsana New" w:hAnsi="Angsana New"/>
          <w:sz w:val="30"/>
          <w:szCs w:val="30"/>
        </w:rPr>
        <w:t xml:space="preserve"> 0.38 </w:t>
      </w:r>
      <w:r w:rsidRPr="00E93250">
        <w:rPr>
          <w:rFonts w:ascii="Angsana New" w:hAnsi="Angsana New" w:hint="cs"/>
          <w:sz w:val="30"/>
          <w:szCs w:val="30"/>
          <w:cs/>
        </w:rPr>
        <w:t>บาท</w:t>
      </w:r>
      <w:r w:rsidRPr="00E93250">
        <w:rPr>
          <w:rFonts w:ascii="Angsana New" w:hAnsi="Angsana New"/>
          <w:sz w:val="30"/>
          <w:szCs w:val="30"/>
        </w:rPr>
        <w:t xml:space="preserve"> </w:t>
      </w:r>
      <w:r w:rsidRPr="00E9325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93250">
        <w:rPr>
          <w:rFonts w:ascii="Angsana New" w:hAnsi="Angsana New"/>
          <w:sz w:val="30"/>
          <w:szCs w:val="30"/>
        </w:rPr>
        <w:t>521.50</w:t>
      </w:r>
      <w:r w:rsidRPr="00E93250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E93250">
        <w:rPr>
          <w:rFonts w:ascii="Angsana New" w:hAnsi="Angsana New"/>
          <w:sz w:val="30"/>
          <w:szCs w:val="30"/>
        </w:rPr>
        <w:t xml:space="preserve"> 198.17</w:t>
      </w:r>
      <w:r w:rsidRPr="00E9325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93250">
        <w:rPr>
          <w:rFonts w:ascii="Angsana New" w:hAnsi="Angsana New"/>
          <w:sz w:val="30"/>
          <w:szCs w:val="30"/>
        </w:rPr>
        <w:t xml:space="preserve"> </w:t>
      </w:r>
      <w:r w:rsidRPr="00E93250">
        <w:rPr>
          <w:rFonts w:ascii="Angsana New" w:hAnsi="Angsana New" w:hint="cs"/>
          <w:sz w:val="30"/>
          <w:szCs w:val="30"/>
          <w:cs/>
        </w:rPr>
        <w:t xml:space="preserve">บริษัทจ่ายเงินปันผลทั้งหมดในเดือนมิถุนายน </w:t>
      </w:r>
      <w:r w:rsidRPr="00E93250">
        <w:rPr>
          <w:rFonts w:ascii="Angsana New" w:hAnsi="Angsana New"/>
          <w:sz w:val="30"/>
          <w:szCs w:val="30"/>
        </w:rPr>
        <w:t>2564</w:t>
      </w:r>
    </w:p>
    <w:p w:rsidR="00E93250" w:rsidRPr="00E80272" w:rsidRDefault="00E93250" w:rsidP="0085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</w:p>
    <w:p w:rsidR="00C51A65" w:rsidRDefault="007041D0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128F8">
        <w:rPr>
          <w:rFonts w:ascii="Angsana New" w:hAnsi="Angsana New"/>
          <w:b/>
          <w:bCs/>
          <w:sz w:val="30"/>
          <w:szCs w:val="30"/>
        </w:rPr>
        <w:t>3</w:t>
      </w:r>
      <w:r w:rsidR="00ED742D">
        <w:rPr>
          <w:rFonts w:ascii="Angsana New" w:hAnsi="Angsana New"/>
          <w:b/>
          <w:bCs/>
          <w:sz w:val="30"/>
          <w:szCs w:val="30"/>
        </w:rPr>
        <w:t>5</w:t>
      </w:r>
      <w:r w:rsidRPr="000128F8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0128F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30FA9" w:rsidRPr="00D574BA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2A39CB" w:rsidRPr="00E93250">
        <w:rPr>
          <w:rFonts w:ascii="Angsana New" w:hAnsi="Angsana New"/>
          <w:b/>
          <w:bCs/>
          <w:sz w:val="30"/>
          <w:szCs w:val="30"/>
        </w:rPr>
        <w:t>35</w:t>
      </w:r>
      <w:r w:rsidRPr="00E93250">
        <w:rPr>
          <w:rFonts w:ascii="Angsana New" w:hAnsi="Angsana New"/>
          <w:b/>
          <w:bCs/>
          <w:sz w:val="30"/>
          <w:szCs w:val="30"/>
        </w:rPr>
        <w:t xml:space="preserve">.1 </w:t>
      </w:r>
      <w:r w:rsidRPr="00E93250">
        <w:rPr>
          <w:rFonts w:ascii="Angsana New" w:hAnsi="Angsana New"/>
          <w:b/>
          <w:bCs/>
          <w:sz w:val="30"/>
          <w:szCs w:val="30"/>
          <w:cs/>
        </w:rPr>
        <w:t>วัตถุประสงค์</w:t>
      </w:r>
      <w:r w:rsidRPr="00D574BA">
        <w:rPr>
          <w:rFonts w:ascii="Angsana New" w:hAnsi="Angsana New"/>
          <w:b/>
          <w:bCs/>
          <w:sz w:val="30"/>
          <w:szCs w:val="30"/>
          <w:cs/>
        </w:rPr>
        <w:t>และนโยบายการบริหารความเสี่ยงทางการเงิน</w:t>
      </w:r>
    </w:p>
    <w:p w:rsidR="00730FA9" w:rsidRPr="00D574BA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574BA">
        <w:rPr>
          <w:rFonts w:ascii="Angsana New" w:hAnsi="Angsana New"/>
          <w:b/>
          <w:bCs/>
          <w:sz w:val="30"/>
          <w:szCs w:val="30"/>
          <w:cs/>
        </w:rPr>
        <w:tab/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</w:t>
      </w:r>
      <w:r w:rsidR="008205D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 xml:space="preserve">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 เงินกู้ยืมระยะยาว และหนี้สินตามสัญญาเช่า </w:t>
      </w:r>
      <w:r w:rsidR="008205D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30FA9" w:rsidRPr="00D574BA" w:rsidRDefault="00730FA9" w:rsidP="00730FA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574BA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:rsidR="00730FA9" w:rsidRDefault="008205D2" w:rsidP="00730FA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 ๆ โดย</w:t>
      </w:r>
      <w:r w:rsidR="001E13D0" w:rsidRPr="00D574BA">
        <w:rPr>
          <w:rFonts w:ascii="Angsana New" w:hAnsi="Angsana New"/>
          <w:sz w:val="30"/>
          <w:szCs w:val="30"/>
          <w:cs/>
        </w:rPr>
        <w:t>จำนวนเงินสูงสุดที่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ตามบัญชีที่แสดงอยู่ในงบแสดงฐานะการเงิน ยกเว้นตราสารอนุพันธ์</w:t>
      </w:r>
    </w:p>
    <w:p w:rsidR="00730FA9" w:rsidRPr="00D574BA" w:rsidRDefault="00730FA9" w:rsidP="00730FA9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74B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730FA9" w:rsidRPr="00D574BA" w:rsidRDefault="008205D2" w:rsidP="00730FA9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D574BA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z w:val="30"/>
          <w:szCs w:val="30"/>
          <w:cs/>
        </w:rPr>
        <w:t>บริษัทมีฐานลูกค้าที่หลากหลายและมีจำนวนมากราย</w:t>
      </w:r>
    </w:p>
    <w:p w:rsidR="00730FA9" w:rsidRDefault="008205D2" w:rsidP="00730FA9">
      <w:pPr>
        <w:ind w:left="540"/>
        <w:jc w:val="thaiDistribute"/>
        <w:rPr>
          <w:rFonts w:ascii="Angsana New" w:eastAsia="Arial" w:hAnsi="Angsana New"/>
          <w:color w:val="FF0000"/>
          <w:spacing w:val="2"/>
          <w:sz w:val="30"/>
          <w:szCs w:val="30"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</w:t>
      </w:r>
      <w:r w:rsidR="00730FA9" w:rsidRPr="00D574BA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="00730FA9" w:rsidRPr="00D574BA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="00730FA9" w:rsidRPr="00D574BA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="00730FA9" w:rsidRPr="00D574BA">
        <w:rPr>
          <w:rFonts w:ascii="Angsana New" w:hAnsi="Angsana New"/>
          <w:spacing w:val="2"/>
          <w:sz w:val="30"/>
          <w:szCs w:val="30"/>
          <w:cs/>
        </w:rPr>
        <w:t xml:space="preserve"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pacing w:val="2"/>
          <w:sz w:val="30"/>
          <w:szCs w:val="30"/>
          <w:cs/>
        </w:rPr>
        <w:t>บริษัทจะตัดจำหน่ายลูกหนี้การค้าและลูกหนี้อื่นออกจากบัญชีตา</w:t>
      </w:r>
      <w:r w:rsidR="001E13D0" w:rsidRPr="00D574BA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D574BA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:rsidR="008E37E1" w:rsidRPr="008E37E1" w:rsidRDefault="008E37E1" w:rsidP="00730FA9">
      <w:pPr>
        <w:ind w:left="540"/>
        <w:jc w:val="thaiDistribute"/>
        <w:rPr>
          <w:rFonts w:ascii="Angsana New" w:eastAsia="Arial" w:hAnsi="Angsana New"/>
          <w:color w:val="FF0000"/>
          <w:spacing w:val="2"/>
          <w:sz w:val="10"/>
          <w:szCs w:val="10"/>
        </w:rPr>
      </w:pPr>
    </w:p>
    <w:p w:rsidR="000B7B6F" w:rsidRPr="00D574BA" w:rsidRDefault="000B7B6F" w:rsidP="000B7B6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574BA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:rsidR="000B7B6F" w:rsidRPr="00D574BA" w:rsidRDefault="000B7B6F" w:rsidP="008E37E1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D574BA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:rsidR="000B7B6F" w:rsidRDefault="000B7B6F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D574BA">
        <w:rPr>
          <w:rFonts w:ascii="Angsana New" w:eastAsia="SimSun" w:hAnsi="Angsana New"/>
          <w:sz w:val="30"/>
          <w:szCs w:val="30"/>
          <w:lang w:val="en-GB"/>
        </w:rPr>
        <w:tab/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205D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="008205D2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>บริษัทส่วนใหญ่มี</w:t>
      </w:r>
      <w:r w:rsidRPr="00D574BA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D574BA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:rsidR="00007B87" w:rsidRPr="00D574BA" w:rsidRDefault="00007B87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p w:rsidR="000B7B6F" w:rsidRDefault="000B7B6F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D574B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574BA">
        <w:rPr>
          <w:rFonts w:ascii="Angsana New" w:hAnsi="Angsana New"/>
          <w:sz w:val="30"/>
          <w:szCs w:val="30"/>
        </w:rPr>
        <w:t>31</w:t>
      </w:r>
      <w:r w:rsidRPr="00D574B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574BA">
        <w:rPr>
          <w:rFonts w:ascii="Angsana New" w:hAnsi="Angsana New"/>
          <w:sz w:val="30"/>
          <w:szCs w:val="30"/>
        </w:rPr>
        <w:t>256</w:t>
      </w:r>
      <w:r w:rsidR="00F03F0E">
        <w:rPr>
          <w:rFonts w:ascii="Angsana New" w:hAnsi="Angsana New"/>
          <w:sz w:val="30"/>
          <w:szCs w:val="30"/>
        </w:rPr>
        <w:t>4</w:t>
      </w:r>
      <w:r w:rsidRPr="00D574BA">
        <w:rPr>
          <w:rFonts w:ascii="Angsana New" w:hAnsi="Angsana New"/>
          <w:sz w:val="30"/>
          <w:szCs w:val="30"/>
        </w:rPr>
        <w:t xml:space="preserve"> </w:t>
      </w:r>
      <w:r w:rsidRPr="00D574B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35" w:type="dxa"/>
        <w:tblLayout w:type="fixed"/>
        <w:tblLook w:val="04A0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DD366C" w:rsidRPr="00E93250" w:rsidTr="00DD366C">
        <w:tc>
          <w:tcPr>
            <w:tcW w:w="2943" w:type="dxa"/>
          </w:tcPr>
          <w:p w:rsidR="00DD366C" w:rsidRPr="00D574BA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D574BA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DD366C" w:rsidRPr="00336782" w:rsidRDefault="00DD366C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:rsidR="00DD366C" w:rsidRPr="00E93250" w:rsidRDefault="00DD366C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2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366C" w:rsidRPr="00E93250" w:rsidTr="00DD366C">
        <w:tc>
          <w:tcPr>
            <w:tcW w:w="2943" w:type="dxa"/>
          </w:tcPr>
          <w:p w:rsidR="00DD366C" w:rsidRPr="00E93250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E93250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DD366C" w:rsidRPr="00E93250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:rsidR="00DD366C" w:rsidRPr="00E93250" w:rsidRDefault="00DD366C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(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2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932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366C" w:rsidRPr="00E93250" w:rsidTr="00DD366C">
        <w:tc>
          <w:tcPr>
            <w:tcW w:w="2943" w:type="dxa"/>
          </w:tcPr>
          <w:p w:rsidR="00DD366C" w:rsidRPr="00E93250" w:rsidRDefault="00DD366C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:rsidR="00DD366C" w:rsidRPr="00E93250" w:rsidRDefault="00DD366C" w:rsidP="001E1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:rsidR="00DD366C" w:rsidRPr="00E93250" w:rsidRDefault="00DD366C" w:rsidP="001E1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2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2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D366C" w:rsidRPr="00E93250" w:rsidTr="00DD366C">
        <w:trPr>
          <w:trHeight w:val="181"/>
        </w:trPr>
        <w:tc>
          <w:tcPr>
            <w:tcW w:w="2943" w:type="dxa"/>
            <w:hideMark/>
          </w:tcPr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:rsidR="00DD366C" w:rsidRPr="00E93250" w:rsidRDefault="00DD366C" w:rsidP="001712C3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:rsidR="00DD366C" w:rsidRPr="00E93250" w:rsidRDefault="00DD366C" w:rsidP="001712C3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:rsidR="00DD366C" w:rsidRPr="00E93250" w:rsidRDefault="00DD366C" w:rsidP="001712C3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:rsidR="00DD366C" w:rsidRPr="00E93250" w:rsidRDefault="00DD366C" w:rsidP="001712C3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:rsidR="00DD366C" w:rsidRPr="00E93250" w:rsidRDefault="00DD366C" w:rsidP="001712C3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DD366C" w:rsidRPr="00E93250" w:rsidRDefault="00DD366C" w:rsidP="0065080E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E9325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E93250" w:rsidRDefault="00DD366C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66C" w:rsidRPr="00E93250" w:rsidTr="00021508">
        <w:trPr>
          <w:trHeight w:val="68"/>
        </w:trPr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021508" w:rsidP="00A934D1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158,236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13,642</w:t>
            </w:r>
          </w:p>
        </w:tc>
        <w:tc>
          <w:tcPr>
            <w:tcW w:w="117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171,878</w:t>
            </w: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0.50% - 1.70%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345,189</w:t>
            </w:r>
          </w:p>
        </w:tc>
        <w:tc>
          <w:tcPr>
            <w:tcW w:w="117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345,189</w:t>
            </w: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20,024</w:t>
            </w:r>
          </w:p>
        </w:tc>
        <w:tc>
          <w:tcPr>
            <w:tcW w:w="1170" w:type="dxa"/>
            <w:hideMark/>
          </w:tcPr>
          <w:p w:rsidR="00DD366C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20,024</w:t>
            </w: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17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:rsidR="00DD366C" w:rsidRPr="00E93250" w:rsidRDefault="00DD366C" w:rsidP="0065080E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:rsidR="00DD366C" w:rsidRPr="00E93250" w:rsidRDefault="00DD366C" w:rsidP="0065080E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366C" w:rsidRPr="00E93250" w:rsidRDefault="00DD366C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D366C" w:rsidRPr="00E93250" w:rsidRDefault="00DD366C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DD366C" w:rsidRPr="00E93250" w:rsidRDefault="00DD366C" w:rsidP="00021508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021508" w:rsidRPr="00E9325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</w:tcPr>
          <w:p w:rsidR="00DD366C" w:rsidRPr="00E93250" w:rsidRDefault="00021508" w:rsidP="00A934D1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366C" w:rsidRPr="00E93250" w:rsidRDefault="00DD366C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350" w:type="dxa"/>
          </w:tcPr>
          <w:p w:rsidR="00DD366C" w:rsidRPr="00E93250" w:rsidRDefault="00DD366C" w:rsidP="001541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</w:t>
            </w:r>
            <w:r w:rsidR="0015412C" w:rsidRPr="00E93250">
              <w:rPr>
                <w:rFonts w:ascii="Angsana New" w:hAnsi="Angsana New"/>
                <w:sz w:val="28"/>
                <w:szCs w:val="28"/>
              </w:rPr>
              <w:t>70</w:t>
            </w:r>
            <w:r w:rsidRPr="00E93250">
              <w:rPr>
                <w:rFonts w:ascii="Angsana New" w:hAnsi="Angsana New"/>
                <w:sz w:val="28"/>
                <w:szCs w:val="28"/>
              </w:rPr>
              <w:t>%-</w:t>
            </w:r>
            <w:r w:rsidR="0015412C" w:rsidRPr="00E93250">
              <w:rPr>
                <w:rFonts w:ascii="Angsana New" w:hAnsi="Angsana New"/>
                <w:sz w:val="28"/>
                <w:szCs w:val="28"/>
              </w:rPr>
              <w:t>2.75</w:t>
            </w:r>
            <w:r w:rsidRPr="00E93250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:rsidR="00DD366C" w:rsidRPr="00E93250" w:rsidRDefault="00DD366C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="00021508" w:rsidRPr="00E9325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  <w:tc>
          <w:tcPr>
            <w:tcW w:w="1170" w:type="dxa"/>
            <w:hideMark/>
          </w:tcPr>
          <w:p w:rsidR="00DD366C" w:rsidRPr="00E93250" w:rsidRDefault="00021508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  <w:tc>
          <w:tcPr>
            <w:tcW w:w="1350" w:type="dxa"/>
          </w:tcPr>
          <w:p w:rsidR="00DD366C" w:rsidRPr="00E93250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F30" w:rsidRPr="00E93250" w:rsidTr="00DD366C">
        <w:tc>
          <w:tcPr>
            <w:tcW w:w="2943" w:type="dxa"/>
            <w:hideMark/>
          </w:tcPr>
          <w:p w:rsidR="00A60F30" w:rsidRPr="00E93250" w:rsidRDefault="00A60F30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:rsidR="00A60F30" w:rsidRPr="00E93250" w:rsidRDefault="00A60F30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:rsidR="00A60F30" w:rsidRPr="00E93250" w:rsidRDefault="00A60F30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60F30" w:rsidRPr="00E93250" w:rsidRDefault="00A60F30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A60F30" w:rsidRPr="00E93250" w:rsidRDefault="00A60F30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60F30" w:rsidRPr="00E93250" w:rsidRDefault="00A60F30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A60F30" w:rsidRPr="00E93250" w:rsidRDefault="00A60F30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32,307</w:t>
            </w:r>
          </w:p>
        </w:tc>
        <w:tc>
          <w:tcPr>
            <w:tcW w:w="1170" w:type="dxa"/>
            <w:hideMark/>
          </w:tcPr>
          <w:p w:rsidR="00A60F30" w:rsidRPr="00E93250" w:rsidRDefault="00A60F30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32,307</w:t>
            </w:r>
          </w:p>
        </w:tc>
        <w:tc>
          <w:tcPr>
            <w:tcW w:w="1350" w:type="dxa"/>
          </w:tcPr>
          <w:p w:rsidR="00A60F30" w:rsidRPr="00E93250" w:rsidRDefault="00A60F30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66C" w:rsidRPr="00E93250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:rsidR="00DD366C" w:rsidRPr="00E93250" w:rsidRDefault="00DD366C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60F30" w:rsidRPr="00E9325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A60F30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244,685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A60F30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39,061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DD366C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DD366C" w:rsidRPr="00E93250" w:rsidRDefault="00A60F30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283,746</w:t>
            </w:r>
          </w:p>
        </w:tc>
        <w:tc>
          <w:tcPr>
            <w:tcW w:w="1350" w:type="dxa"/>
          </w:tcPr>
          <w:p w:rsidR="00DD366C" w:rsidRPr="00E93250" w:rsidRDefault="00DD366C" w:rsidP="00A60F3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</w:t>
            </w:r>
            <w:r w:rsidR="00A60F30" w:rsidRPr="00E93250">
              <w:rPr>
                <w:rFonts w:ascii="Angsana New" w:hAnsi="Angsana New"/>
                <w:sz w:val="28"/>
                <w:szCs w:val="28"/>
              </w:rPr>
              <w:t>80%-3.47</w:t>
            </w:r>
            <w:r w:rsidRPr="00E93250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DD366C" w:rsidRPr="00D574BA" w:rsidTr="00DD366C">
        <w:tc>
          <w:tcPr>
            <w:tcW w:w="2943" w:type="dxa"/>
            <w:hideMark/>
          </w:tcPr>
          <w:p w:rsidR="00DD366C" w:rsidRPr="00E93250" w:rsidRDefault="00DD366C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:rsidR="00DD366C" w:rsidRPr="00E93250" w:rsidRDefault="00DD366C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60F30" w:rsidRPr="00E9325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DD366C" w:rsidRPr="00E93250" w:rsidRDefault="00D66FD5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90,268</w:t>
            </w:r>
          </w:p>
        </w:tc>
        <w:tc>
          <w:tcPr>
            <w:tcW w:w="236" w:type="dxa"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E93250" w:rsidRDefault="00DD366C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D366C" w:rsidRPr="00E93250" w:rsidRDefault="00DD366C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D366C" w:rsidRPr="00E93250" w:rsidRDefault="00DD366C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DD366C" w:rsidRPr="00E93250" w:rsidRDefault="00D66FD5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90,268</w:t>
            </w:r>
          </w:p>
        </w:tc>
        <w:tc>
          <w:tcPr>
            <w:tcW w:w="1350" w:type="dxa"/>
          </w:tcPr>
          <w:p w:rsidR="00DD366C" w:rsidRPr="00D574BA" w:rsidRDefault="00DD366C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:rsidR="00690581" w:rsidRDefault="00690581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Default="00007B87" w:rsidP="00690581"/>
    <w:p w:rsidR="00007B87" w:rsidRPr="00D574BA" w:rsidRDefault="00007B87" w:rsidP="00690581"/>
    <w:tbl>
      <w:tblPr>
        <w:tblW w:w="10435" w:type="dxa"/>
        <w:tblLayout w:type="fixed"/>
        <w:tblLook w:val="04A0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021508" w:rsidRPr="00D574BA" w:rsidTr="00021508">
        <w:tc>
          <w:tcPr>
            <w:tcW w:w="2943" w:type="dxa"/>
          </w:tcPr>
          <w:p w:rsidR="00021508" w:rsidRPr="00D574BA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D574BA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021508" w:rsidRPr="00336782" w:rsidRDefault="00021508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:rsidR="00021508" w:rsidRPr="00336782" w:rsidRDefault="00021508" w:rsidP="0002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67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1508" w:rsidRPr="00E93250" w:rsidTr="00021508">
        <w:tc>
          <w:tcPr>
            <w:tcW w:w="2943" w:type="dxa"/>
          </w:tcPr>
          <w:p w:rsidR="00021508" w:rsidRPr="00D574BA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D574BA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021508" w:rsidRPr="00D574BA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:rsidR="00021508" w:rsidRPr="00E93250" w:rsidRDefault="00021508" w:rsidP="000215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(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2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932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508" w:rsidRPr="00E93250" w:rsidTr="00021508">
        <w:tc>
          <w:tcPr>
            <w:tcW w:w="2943" w:type="dxa"/>
          </w:tcPr>
          <w:p w:rsidR="00021508" w:rsidRPr="00E93250" w:rsidRDefault="00021508" w:rsidP="00021508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:rsidR="00021508" w:rsidRPr="00E93250" w:rsidRDefault="00021508" w:rsidP="000215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:rsidR="00021508" w:rsidRPr="00E93250" w:rsidRDefault="00021508" w:rsidP="000215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2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2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21508" w:rsidRPr="00E93250" w:rsidTr="00021508">
        <w:trPr>
          <w:trHeight w:val="181"/>
        </w:trPr>
        <w:tc>
          <w:tcPr>
            <w:tcW w:w="2943" w:type="dxa"/>
            <w:hideMark/>
          </w:tcPr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:rsidR="00021508" w:rsidRPr="00E93250" w:rsidRDefault="00021508" w:rsidP="00021508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021508" w:rsidRPr="00E93250" w:rsidRDefault="00021508" w:rsidP="00021508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E9325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E93250" w:rsidRDefault="00021508" w:rsidP="00021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158,236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13,640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171,876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0.50% - 1.70%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345,189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345,189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20,024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20,024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:rsidR="00021508" w:rsidRPr="00E93250" w:rsidRDefault="00021508" w:rsidP="00021508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021508" w:rsidRPr="00E93250" w:rsidRDefault="00021508" w:rsidP="00021508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350" w:type="dxa"/>
          </w:tcPr>
          <w:p w:rsidR="00021508" w:rsidRPr="00E93250" w:rsidRDefault="00D66FD5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2.70%-2.75%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  <w:tc>
          <w:tcPr>
            <w:tcW w:w="1170" w:type="dxa"/>
            <w:hideMark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08" w:rsidRPr="00E93250" w:rsidTr="00021508">
        <w:tc>
          <w:tcPr>
            <w:tcW w:w="2943" w:type="dxa"/>
            <w:hideMark/>
          </w:tcPr>
          <w:p w:rsidR="00021508" w:rsidRPr="00E93250" w:rsidRDefault="00021508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:rsidR="00021508" w:rsidRPr="00E93250" w:rsidRDefault="00021508" w:rsidP="00A60F30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60F30" w:rsidRPr="00E93250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E93250" w:rsidRDefault="00021508" w:rsidP="00021508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21508" w:rsidRPr="00E93250" w:rsidRDefault="00021508" w:rsidP="0002150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21508" w:rsidRPr="00E93250" w:rsidRDefault="006151B6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41,153</w:t>
            </w:r>
          </w:p>
        </w:tc>
        <w:tc>
          <w:tcPr>
            <w:tcW w:w="1170" w:type="dxa"/>
            <w:hideMark/>
          </w:tcPr>
          <w:p w:rsidR="00021508" w:rsidRPr="00E93250" w:rsidRDefault="006151B6" w:rsidP="0002150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41,153</w:t>
            </w:r>
          </w:p>
        </w:tc>
        <w:tc>
          <w:tcPr>
            <w:tcW w:w="1350" w:type="dxa"/>
          </w:tcPr>
          <w:p w:rsidR="00021508" w:rsidRPr="00E93250" w:rsidRDefault="00021508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F30" w:rsidRPr="00E93250" w:rsidTr="00021508">
        <w:tc>
          <w:tcPr>
            <w:tcW w:w="2943" w:type="dxa"/>
            <w:hideMark/>
          </w:tcPr>
          <w:p w:rsidR="00A60F30" w:rsidRPr="00E93250" w:rsidRDefault="00A60F30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:rsidR="00A60F30" w:rsidRPr="00E93250" w:rsidRDefault="00A60F30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A60F30" w:rsidRPr="00E93250" w:rsidRDefault="00A60F30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244,685</w:t>
            </w:r>
          </w:p>
        </w:tc>
        <w:tc>
          <w:tcPr>
            <w:tcW w:w="236" w:type="dxa"/>
          </w:tcPr>
          <w:p w:rsidR="00A60F30" w:rsidRPr="00E93250" w:rsidRDefault="00A60F30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A60F30" w:rsidRPr="00E93250" w:rsidRDefault="00A60F30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39,061</w:t>
            </w:r>
          </w:p>
        </w:tc>
        <w:tc>
          <w:tcPr>
            <w:tcW w:w="236" w:type="dxa"/>
          </w:tcPr>
          <w:p w:rsidR="00A60F30" w:rsidRPr="00E93250" w:rsidRDefault="00A60F30" w:rsidP="009F44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A60F30" w:rsidRPr="00E93250" w:rsidRDefault="00A60F30" w:rsidP="009F4425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A60F30" w:rsidRPr="00E93250" w:rsidRDefault="00A60F30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283,746</w:t>
            </w:r>
          </w:p>
        </w:tc>
        <w:tc>
          <w:tcPr>
            <w:tcW w:w="1350" w:type="dxa"/>
          </w:tcPr>
          <w:p w:rsidR="00A60F30" w:rsidRPr="00E93250" w:rsidRDefault="00A60F30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2.80%-3.47%</w:t>
            </w:r>
          </w:p>
        </w:tc>
      </w:tr>
      <w:tr w:rsidR="00D66FD5" w:rsidRPr="00D574BA" w:rsidTr="00021508">
        <w:tc>
          <w:tcPr>
            <w:tcW w:w="2943" w:type="dxa"/>
            <w:hideMark/>
          </w:tcPr>
          <w:p w:rsidR="00D66FD5" w:rsidRPr="00E93250" w:rsidRDefault="00D66FD5" w:rsidP="0002150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:rsidR="00D66FD5" w:rsidRPr="00E93250" w:rsidRDefault="00D66FD5" w:rsidP="0002150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93250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D66FD5" w:rsidRPr="00E93250" w:rsidRDefault="00D66FD5" w:rsidP="009F4425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90,268</w:t>
            </w:r>
          </w:p>
        </w:tc>
        <w:tc>
          <w:tcPr>
            <w:tcW w:w="236" w:type="dxa"/>
          </w:tcPr>
          <w:p w:rsidR="00D66FD5" w:rsidRPr="00E93250" w:rsidRDefault="00D66FD5" w:rsidP="009F4425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66FD5" w:rsidRPr="00E93250" w:rsidRDefault="00D66FD5" w:rsidP="009F4425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66FD5" w:rsidRPr="00E93250" w:rsidRDefault="00D66FD5" w:rsidP="009F44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D66FD5" w:rsidRPr="00E93250" w:rsidRDefault="00D66FD5" w:rsidP="009F4425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D66FD5" w:rsidRPr="00E93250" w:rsidRDefault="00D66FD5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90,268</w:t>
            </w:r>
          </w:p>
        </w:tc>
        <w:tc>
          <w:tcPr>
            <w:tcW w:w="1350" w:type="dxa"/>
          </w:tcPr>
          <w:p w:rsidR="00D66FD5" w:rsidRPr="00E93250" w:rsidRDefault="00D66FD5" w:rsidP="000215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:rsidR="00690581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0581" w:rsidRPr="004F2D7B" w:rsidRDefault="00690581" w:rsidP="006D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4F2D7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4F2D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4F2D7B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:rsidR="00690581" w:rsidRPr="00590B23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690581" w:rsidRDefault="00690581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4F2D7B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4F2D7B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4F2D7B">
        <w:rPr>
          <w:rFonts w:ascii="Angsana New" w:hAnsi="Angsana New" w:hint="cs"/>
          <w:sz w:val="30"/>
          <w:szCs w:val="30"/>
          <w:cs/>
        </w:rPr>
        <w:t>ด้าน</w:t>
      </w:r>
      <w:r w:rsidRPr="004F2D7B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</w:t>
      </w:r>
      <w:r w:rsidRPr="00AA0205">
        <w:rPr>
          <w:rFonts w:ascii="Angsana New" w:hAnsi="Angsana New"/>
          <w:sz w:val="30"/>
          <w:szCs w:val="30"/>
          <w:cs/>
        </w:rPr>
        <w:t>ผู้บริหารพิจารณาว่าเพียงพอในการจัดหาเงินเพื่อใช้ในการดำเนินงานของ</w:t>
      </w:r>
      <w:r w:rsidRPr="00AA0205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EA6FE8">
        <w:rPr>
          <w:rFonts w:ascii="Angsana New" w:hAnsi="Angsana New"/>
          <w:sz w:val="30"/>
          <w:szCs w:val="30"/>
        </w:rPr>
        <w:t xml:space="preserve"> </w:t>
      </w:r>
      <w:r w:rsidRPr="00AA0205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007B87" w:rsidRPr="00AA0205" w:rsidRDefault="00007B87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690581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690581" w:rsidRDefault="00690581" w:rsidP="006D0D2D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A36CD6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031098">
        <w:rPr>
          <w:rFonts w:ascii="Angsana New" w:hAnsi="Angsana New"/>
          <w:sz w:val="30"/>
          <w:szCs w:val="30"/>
        </w:rPr>
        <w:t>31</w:t>
      </w:r>
      <w:r w:rsidRPr="00A36CD6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A36CD6">
        <w:rPr>
          <w:rFonts w:ascii="Angsana New" w:hAnsi="Angsana New" w:hint="cs"/>
          <w:sz w:val="30"/>
          <w:szCs w:val="30"/>
          <w:cs/>
        </w:rPr>
        <w:t>และระยะเวลาที่ครบ</w:t>
      </w:r>
      <w:r w:rsidRPr="00EF688A">
        <w:rPr>
          <w:rFonts w:ascii="Angsana New" w:hAnsi="Angsana New" w:hint="cs"/>
          <w:sz w:val="30"/>
          <w:szCs w:val="30"/>
          <w:cs/>
        </w:rPr>
        <w:t>กำหนดชำระ</w:t>
      </w:r>
      <w:r w:rsidRPr="00EF688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690581" w:rsidRPr="007671A3" w:rsidTr="00694C76">
        <w:trPr>
          <w:cantSplit/>
        </w:trPr>
        <w:tc>
          <w:tcPr>
            <w:tcW w:w="3492" w:type="dxa"/>
          </w:tcPr>
          <w:p w:rsidR="00690581" w:rsidRPr="006D0D2D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81" w:rsidRPr="008B0555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:rsidR="00690581" w:rsidRPr="00EC7FF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36782" w:rsidRPr="00E93250" w:rsidTr="006D20E4">
        <w:trPr>
          <w:cantSplit/>
        </w:trPr>
        <w:tc>
          <w:tcPr>
            <w:tcW w:w="3492" w:type="dxa"/>
          </w:tcPr>
          <w:p w:rsidR="00336782" w:rsidRPr="007671A3" w:rsidRDefault="00336782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gridSpan w:val="6"/>
            <w:vAlign w:val="bottom"/>
          </w:tcPr>
          <w:p w:rsidR="00336782" w:rsidRPr="00E93250" w:rsidRDefault="00336782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0581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93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93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6ACC" w:rsidRPr="00E93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:rsidR="00690581" w:rsidRPr="00E93250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A738D8" w:rsidRPr="00E93250" w:rsidTr="00694C76">
        <w:trPr>
          <w:cantSplit/>
        </w:trPr>
        <w:tc>
          <w:tcPr>
            <w:tcW w:w="3492" w:type="dxa"/>
          </w:tcPr>
          <w:p w:rsidR="00A738D8" w:rsidRPr="00E93250" w:rsidRDefault="00A738D8" w:rsidP="00A738D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A738D8" w:rsidRPr="00E93250" w:rsidRDefault="009427FD" w:rsidP="00A738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2.70%-2.75%</w:t>
            </w:r>
          </w:p>
        </w:tc>
        <w:tc>
          <w:tcPr>
            <w:tcW w:w="1170" w:type="dxa"/>
          </w:tcPr>
          <w:p w:rsidR="00A738D8" w:rsidRPr="00E93250" w:rsidRDefault="00A738D8" w:rsidP="00BC6AC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1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A738D8" w:rsidRPr="00E93250" w:rsidRDefault="00A738D8" w:rsidP="00A738D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A738D8" w:rsidRPr="00E93250" w:rsidTr="00694C76">
        <w:trPr>
          <w:cantSplit/>
        </w:trPr>
        <w:tc>
          <w:tcPr>
            <w:tcW w:w="3492" w:type="dxa"/>
          </w:tcPr>
          <w:p w:rsidR="00A738D8" w:rsidRPr="00E93250" w:rsidRDefault="00A738D8" w:rsidP="00A738D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:rsidR="00A738D8" w:rsidRPr="00E93250" w:rsidRDefault="00A738D8" w:rsidP="00A738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738D8" w:rsidRPr="00E93250" w:rsidRDefault="00A738D8" w:rsidP="00BC6AC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255,464</w:t>
            </w:r>
          </w:p>
        </w:tc>
        <w:tc>
          <w:tcPr>
            <w:tcW w:w="1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A738D8" w:rsidRPr="00E93250" w:rsidRDefault="00A738D8" w:rsidP="00A738D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</w:tr>
      <w:tr w:rsidR="00A738D8" w:rsidRPr="00E93250" w:rsidTr="00694C76">
        <w:trPr>
          <w:cantSplit/>
        </w:trPr>
        <w:tc>
          <w:tcPr>
            <w:tcW w:w="3492" w:type="dxa"/>
          </w:tcPr>
          <w:p w:rsidR="00A738D8" w:rsidRPr="00E93250" w:rsidRDefault="00A738D8" w:rsidP="00A738D8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:rsidR="00A738D8" w:rsidRPr="00E93250" w:rsidRDefault="00A738D8" w:rsidP="00A738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738D8" w:rsidRPr="00E93250" w:rsidRDefault="00BC6ACC" w:rsidP="00BC6AC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32,307</w:t>
            </w:r>
          </w:p>
        </w:tc>
        <w:tc>
          <w:tcPr>
            <w:tcW w:w="1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A738D8" w:rsidRPr="00E93250" w:rsidRDefault="00A738D8" w:rsidP="00A738D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A738D8" w:rsidRPr="00E93250" w:rsidRDefault="00BC6ACC" w:rsidP="00A738D8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32,307</w:t>
            </w:r>
          </w:p>
        </w:tc>
      </w:tr>
      <w:tr w:rsidR="00690581" w:rsidRPr="00E93250" w:rsidTr="00694C76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690581" w:rsidRPr="00E93250" w:rsidRDefault="009427FD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2.80%-3.47%</w:t>
            </w:r>
          </w:p>
        </w:tc>
        <w:tc>
          <w:tcPr>
            <w:tcW w:w="1170" w:type="dxa"/>
          </w:tcPr>
          <w:p w:rsidR="00690581" w:rsidRPr="00E93250" w:rsidRDefault="00A738D8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93250" w:rsidRDefault="00A738D8" w:rsidP="0069058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93250" w:rsidRDefault="00A738D8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283,746</w:t>
            </w:r>
          </w:p>
        </w:tc>
      </w:tr>
      <w:tr w:rsidR="00690581" w:rsidRPr="00E93250" w:rsidTr="00E540DC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690581" w:rsidRPr="00E93250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0581" w:rsidRPr="00E93250" w:rsidRDefault="00A738D8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0581" w:rsidRPr="00E93250" w:rsidRDefault="00A738D8" w:rsidP="009427F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56,14</w:t>
            </w:r>
            <w:r w:rsidR="009427FD" w:rsidRPr="00E9325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690581" w:rsidRPr="00E93250" w:rsidRDefault="00A738D8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</w:t>
            </w:r>
            <w:r w:rsidR="009427FD" w:rsidRPr="00E932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90581" w:rsidRPr="009427FD" w:rsidTr="00E540DC">
        <w:trPr>
          <w:cantSplit/>
        </w:trPr>
        <w:tc>
          <w:tcPr>
            <w:tcW w:w="3492" w:type="dxa"/>
          </w:tcPr>
          <w:p w:rsidR="00690581" w:rsidRPr="00E93250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93250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93250" w:rsidRDefault="00BC6ACC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632,259</w:t>
            </w:r>
          </w:p>
        </w:tc>
        <w:tc>
          <w:tcPr>
            <w:tcW w:w="180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93250" w:rsidRDefault="00BC6ACC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259,52</w:t>
            </w:r>
            <w:r w:rsidR="009427FD" w:rsidRPr="00E932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" w:type="dxa"/>
          </w:tcPr>
          <w:p w:rsidR="00690581" w:rsidRPr="00E93250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93250" w:rsidRDefault="00BC6ACC" w:rsidP="009427F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891,78</w:t>
            </w:r>
            <w:r w:rsidR="009427FD" w:rsidRPr="00E9325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:rsidR="00007B87" w:rsidRPr="007671A3" w:rsidRDefault="00007B87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130" w:type="dxa"/>
            <w:gridSpan w:val="6"/>
            <w:vAlign w:val="bottom"/>
          </w:tcPr>
          <w:p w:rsidR="00BC6ACC" w:rsidRPr="00E93250" w:rsidRDefault="009427FD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C6ACC" w:rsidRPr="00E93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E9325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9325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93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93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:rsidR="00BC6ACC" w:rsidRPr="00E93250" w:rsidRDefault="00BC6ACC" w:rsidP="006D20E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932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932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BC6ACC" w:rsidRPr="00E93250" w:rsidRDefault="009427FD" w:rsidP="006D20E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2.70%-2.75%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:rsidR="00BC6ACC" w:rsidRPr="00E93250" w:rsidRDefault="00BC6ACC" w:rsidP="006D20E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255,464</w:t>
            </w: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255,464</w:t>
            </w:r>
          </w:p>
        </w:tc>
      </w:tr>
      <w:tr w:rsidR="00BC6ACC" w:rsidRPr="00E93250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932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:rsidR="00BC6ACC" w:rsidRPr="00E93250" w:rsidRDefault="00BC6ACC" w:rsidP="006D20E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41,153</w:t>
            </w: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C6ACC" w:rsidRPr="00E93250" w:rsidRDefault="00BC6ACC" w:rsidP="006D20E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41,153</w:t>
            </w:r>
          </w:p>
        </w:tc>
      </w:tr>
      <w:tr w:rsidR="009427FD" w:rsidRPr="00E93250" w:rsidTr="006D20E4">
        <w:trPr>
          <w:cantSplit/>
        </w:trPr>
        <w:tc>
          <w:tcPr>
            <w:tcW w:w="3492" w:type="dxa"/>
          </w:tcPr>
          <w:p w:rsidR="009427FD" w:rsidRPr="00E93250" w:rsidRDefault="009427FD" w:rsidP="006D20E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9427FD" w:rsidRPr="00E93250" w:rsidRDefault="009427FD" w:rsidP="009F442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2.80%-3.47%</w:t>
            </w:r>
          </w:p>
        </w:tc>
        <w:tc>
          <w:tcPr>
            <w:tcW w:w="1170" w:type="dxa"/>
          </w:tcPr>
          <w:p w:rsidR="009427FD" w:rsidRPr="00E93250" w:rsidRDefault="009427FD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180" w:type="dxa"/>
          </w:tcPr>
          <w:p w:rsidR="009427FD" w:rsidRPr="00E93250" w:rsidRDefault="009427FD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27FD" w:rsidRPr="00E93250" w:rsidRDefault="009427FD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185" w:type="dxa"/>
          </w:tcPr>
          <w:p w:rsidR="009427FD" w:rsidRPr="00E93250" w:rsidRDefault="009427FD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9427FD" w:rsidRPr="00E93250" w:rsidRDefault="009427FD" w:rsidP="006D20E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283,746</w:t>
            </w:r>
          </w:p>
        </w:tc>
      </w:tr>
      <w:tr w:rsidR="006151B6" w:rsidRPr="00E93250" w:rsidTr="006D20E4">
        <w:trPr>
          <w:cantSplit/>
        </w:trPr>
        <w:tc>
          <w:tcPr>
            <w:tcW w:w="3492" w:type="dxa"/>
          </w:tcPr>
          <w:p w:rsidR="006151B6" w:rsidRPr="00E93250" w:rsidRDefault="006151B6" w:rsidP="006D20E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2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6151B6" w:rsidRPr="00E93250" w:rsidRDefault="006151B6" w:rsidP="009F442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51B6" w:rsidRPr="00E93250" w:rsidRDefault="006151B6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180" w:type="dxa"/>
          </w:tcPr>
          <w:p w:rsidR="006151B6" w:rsidRPr="00E93250" w:rsidRDefault="006151B6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151B6" w:rsidRPr="00E93250" w:rsidRDefault="006151B6" w:rsidP="009F442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56,14</w:t>
            </w:r>
            <w:r w:rsidRPr="00E9325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6151B6" w:rsidRPr="00E93250" w:rsidRDefault="006151B6" w:rsidP="009F442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6151B6" w:rsidRPr="00E93250" w:rsidRDefault="006151B6" w:rsidP="009F442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250">
              <w:rPr>
                <w:rFonts w:ascii="Angsana New" w:hAnsi="Angsana New"/>
                <w:sz w:val="28"/>
                <w:szCs w:val="28"/>
              </w:rPr>
              <w:t>90,268</w:t>
            </w:r>
          </w:p>
        </w:tc>
      </w:tr>
      <w:tr w:rsidR="00BC6ACC" w:rsidRPr="006151B6" w:rsidTr="006D20E4">
        <w:trPr>
          <w:cantSplit/>
        </w:trPr>
        <w:tc>
          <w:tcPr>
            <w:tcW w:w="3492" w:type="dxa"/>
          </w:tcPr>
          <w:p w:rsidR="00BC6ACC" w:rsidRPr="00E93250" w:rsidRDefault="00BC6ACC" w:rsidP="006D20E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E93250" w:rsidRDefault="00BC6ACC" w:rsidP="006D20E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641,105</w:t>
            </w:r>
          </w:p>
        </w:tc>
        <w:tc>
          <w:tcPr>
            <w:tcW w:w="180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6ACC" w:rsidRPr="00E93250" w:rsidRDefault="00BC6ACC" w:rsidP="006151B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259,52</w:t>
            </w:r>
            <w:r w:rsidR="006151B6" w:rsidRPr="00E932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" w:type="dxa"/>
          </w:tcPr>
          <w:p w:rsidR="00BC6ACC" w:rsidRPr="00E93250" w:rsidRDefault="00BC6ACC" w:rsidP="006D20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BC6ACC" w:rsidRPr="00E93250" w:rsidRDefault="00BC6ACC" w:rsidP="006151B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3250">
              <w:rPr>
                <w:rFonts w:ascii="Angsana New" w:hAnsi="Angsana New"/>
                <w:sz w:val="30"/>
                <w:szCs w:val="30"/>
              </w:rPr>
              <w:t>900,63</w:t>
            </w:r>
            <w:r w:rsidR="006151B6" w:rsidRPr="00E9325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007B87" w:rsidRDefault="00007B87" w:rsidP="008062CA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</w:p>
    <w:p w:rsidR="008062CA" w:rsidRPr="00281B55" w:rsidRDefault="008062CA" w:rsidP="008062CA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281B5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lastRenderedPageBreak/>
        <w:t>การบริหารจัดการ</w:t>
      </w:r>
      <w:r w:rsidRPr="00281B55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ส่วน</w:t>
      </w:r>
      <w:r w:rsidRPr="00281B5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ทุน</w:t>
      </w:r>
    </w:p>
    <w:p w:rsidR="008062CA" w:rsidRPr="002842A1" w:rsidRDefault="008062CA" w:rsidP="00806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CC091F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CC091F">
        <w:rPr>
          <w:rFonts w:ascii="Angsana New" w:hAnsi="Angsana New"/>
          <w:spacing w:val="2"/>
          <w:sz w:val="30"/>
          <w:szCs w:val="30"/>
        </w:rPr>
        <w:t xml:space="preserve"> </w:t>
      </w:r>
      <w:r w:rsidRPr="00CC091F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CC091F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CC091F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CC091F">
        <w:rPr>
          <w:rFonts w:ascii="Angsana New" w:hAnsi="Angsana New"/>
          <w:spacing w:val="6"/>
          <w:sz w:val="30"/>
          <w:szCs w:val="30"/>
          <w:cs/>
        </w:rPr>
        <w:t>ได้</w:t>
      </w:r>
      <w:r w:rsidRPr="00CC091F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:rsidR="00CC091F" w:rsidRDefault="00CC091F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0128F8" w:rsidRDefault="003334FC" w:rsidP="000C2942">
      <w:pPr>
        <w:rPr>
          <w:rFonts w:ascii="Angsana New" w:hAnsi="Angsana New"/>
          <w:b/>
          <w:bCs/>
          <w:sz w:val="30"/>
          <w:szCs w:val="30"/>
        </w:rPr>
      </w:pPr>
      <w:r w:rsidRPr="000128F8">
        <w:rPr>
          <w:rFonts w:ascii="Angsana New" w:hAnsi="Angsana New" w:hint="cs"/>
          <w:b/>
          <w:bCs/>
          <w:sz w:val="30"/>
          <w:szCs w:val="30"/>
        </w:rPr>
        <w:t>3</w:t>
      </w:r>
      <w:r w:rsidR="00ED742D">
        <w:rPr>
          <w:rFonts w:ascii="Angsana New" w:hAnsi="Angsana New"/>
          <w:b/>
          <w:bCs/>
          <w:sz w:val="30"/>
          <w:szCs w:val="30"/>
        </w:rPr>
        <w:t>6</w:t>
      </w:r>
      <w:r w:rsidR="00CF4C39" w:rsidRPr="000128F8">
        <w:rPr>
          <w:rFonts w:ascii="Angsana New" w:hAnsi="Angsana New"/>
          <w:b/>
          <w:bCs/>
          <w:sz w:val="30"/>
          <w:szCs w:val="30"/>
        </w:rPr>
        <w:tab/>
      </w:r>
      <w:r w:rsidR="000C2942" w:rsidRPr="000128F8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0128F8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336782" w:rsidRPr="000128F8" w:rsidTr="006D20E4">
        <w:trPr>
          <w:tblHeader/>
        </w:trPr>
        <w:tc>
          <w:tcPr>
            <w:tcW w:w="5490" w:type="dxa"/>
          </w:tcPr>
          <w:p w:rsidR="00336782" w:rsidRPr="000128F8" w:rsidRDefault="0033678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:rsidR="00336782" w:rsidRPr="00336782" w:rsidRDefault="0033678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C39" w:rsidRPr="000128F8" w:rsidTr="004658D3">
        <w:trPr>
          <w:tblHeader/>
        </w:trPr>
        <w:tc>
          <w:tcPr>
            <w:tcW w:w="549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8F8">
              <w:rPr>
                <w:rFonts w:ascii="Angsana New" w:hAnsi="Angsana New"/>
                <w:sz w:val="30"/>
                <w:szCs w:val="30"/>
              </w:rPr>
              <w:t>25</w:t>
            </w:r>
            <w:r w:rsidR="00AD084A" w:rsidRPr="000128F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367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8F8">
              <w:rPr>
                <w:rFonts w:ascii="Angsana New" w:hAnsi="Angsana New"/>
                <w:sz w:val="30"/>
                <w:szCs w:val="30"/>
              </w:rPr>
              <w:t>25</w:t>
            </w:r>
            <w:r w:rsidR="006974D3" w:rsidRPr="000128F8">
              <w:rPr>
                <w:rFonts w:ascii="Angsana New" w:hAnsi="Angsana New"/>
                <w:sz w:val="30"/>
                <w:szCs w:val="30"/>
              </w:rPr>
              <w:t>6</w:t>
            </w:r>
            <w:r w:rsidR="003367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4C39" w:rsidRPr="000128F8" w:rsidTr="004658D3">
        <w:trPr>
          <w:tblHeader/>
        </w:trPr>
        <w:tc>
          <w:tcPr>
            <w:tcW w:w="549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28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0128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0128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0128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128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4C39" w:rsidRPr="000128F8" w:rsidTr="004658D3">
        <w:tc>
          <w:tcPr>
            <w:tcW w:w="549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12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4C39" w:rsidRPr="000128F8" w:rsidTr="004658D3">
        <w:tc>
          <w:tcPr>
            <w:tcW w:w="549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28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0128F8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782" w:rsidRPr="007F6321" w:rsidTr="00C60E82">
        <w:tc>
          <w:tcPr>
            <w:tcW w:w="549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106A8A" w:rsidRPr="007F6321" w:rsidRDefault="00106A8A" w:rsidP="0010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8,222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18,265</w:t>
            </w:r>
          </w:p>
        </w:tc>
      </w:tr>
      <w:tr w:rsidR="00336782" w:rsidRPr="007F6321" w:rsidTr="00C60E82">
        <w:tc>
          <w:tcPr>
            <w:tcW w:w="549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36782" w:rsidRPr="007F6321" w:rsidRDefault="00106A8A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6782" w:rsidRPr="007F6321" w:rsidTr="00C60E82">
        <w:tc>
          <w:tcPr>
            <w:tcW w:w="5490" w:type="dxa"/>
            <w:tcBorders>
              <w:top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36782" w:rsidRPr="007F6321" w:rsidRDefault="00106A8A" w:rsidP="0010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36782" w:rsidRPr="007F6321" w:rsidRDefault="00336782" w:rsidP="003E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6782" w:rsidRPr="007F6321" w:rsidTr="009B5F4A">
        <w:tc>
          <w:tcPr>
            <w:tcW w:w="549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36782" w:rsidRPr="007F6321" w:rsidRDefault="00106A8A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36782" w:rsidRPr="007F6321" w:rsidRDefault="00336782" w:rsidP="003E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336782" w:rsidRPr="007F6321" w:rsidTr="009B5F4A">
        <w:tc>
          <w:tcPr>
            <w:tcW w:w="5490" w:type="dxa"/>
            <w:tcBorders>
              <w:bottom w:val="nil"/>
            </w:tcBorders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6782" w:rsidRPr="007F6321" w:rsidRDefault="00106A8A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9,305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36782" w:rsidRPr="007F6321" w:rsidRDefault="00336782" w:rsidP="003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6782" w:rsidRPr="007F6321" w:rsidRDefault="00336782" w:rsidP="003E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</w:tr>
      <w:tr w:rsidR="00B33D5C" w:rsidRPr="007F6321" w:rsidTr="00B33D5C">
        <w:tc>
          <w:tcPr>
            <w:tcW w:w="5490" w:type="dxa"/>
            <w:tcBorders>
              <w:top w:val="nil"/>
              <w:bottom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D5C" w:rsidRPr="007F6321" w:rsidTr="00B33D5C">
        <w:tc>
          <w:tcPr>
            <w:tcW w:w="5490" w:type="dxa"/>
            <w:tcBorders>
              <w:top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F63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7F63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7F632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A46" w:rsidRPr="007F6321" w:rsidTr="004658D3">
        <w:tc>
          <w:tcPr>
            <w:tcW w:w="5490" w:type="dxa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7F6321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vAlign w:val="bottom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7F6321" w:rsidRDefault="00106A8A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70" w:type="dxa"/>
            <w:vAlign w:val="bottom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47,939</w:t>
            </w:r>
          </w:p>
        </w:tc>
      </w:tr>
      <w:tr w:rsidR="00156A46" w:rsidRPr="007F6321" w:rsidTr="004658D3">
        <w:tc>
          <w:tcPr>
            <w:tcW w:w="5490" w:type="dxa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vAlign w:val="bottom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7F6321" w:rsidRDefault="00106A8A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  <w:tc>
          <w:tcPr>
            <w:tcW w:w="270" w:type="dxa"/>
            <w:vAlign w:val="bottom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7F6321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60,700</w:t>
            </w:r>
          </w:p>
        </w:tc>
      </w:tr>
      <w:tr w:rsidR="00D80B33" w:rsidRPr="007F6321" w:rsidTr="00484065">
        <w:tc>
          <w:tcPr>
            <w:tcW w:w="5490" w:type="dxa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80B33" w:rsidRPr="007F6321" w:rsidRDefault="00106A8A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104,417</w:t>
            </w:r>
          </w:p>
        </w:tc>
        <w:tc>
          <w:tcPr>
            <w:tcW w:w="270" w:type="dxa"/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99,604</w:t>
            </w:r>
          </w:p>
        </w:tc>
      </w:tr>
      <w:tr w:rsidR="00D80B33" w:rsidRPr="007F6321" w:rsidTr="00484065">
        <w:tc>
          <w:tcPr>
            <w:tcW w:w="5490" w:type="dxa"/>
            <w:tcBorders>
              <w:bottom w:val="nil"/>
            </w:tcBorders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0B33" w:rsidRPr="007F6321" w:rsidRDefault="00106A8A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6321">
              <w:rPr>
                <w:rFonts w:ascii="Angsana New" w:hAnsi="Angsana New"/>
                <w:sz w:val="30"/>
                <w:szCs w:val="30"/>
              </w:rPr>
              <w:t>1,999</w:t>
            </w:r>
          </w:p>
        </w:tc>
      </w:tr>
      <w:tr w:rsidR="00D80B33" w:rsidRPr="00CC091F" w:rsidTr="00484065">
        <w:tc>
          <w:tcPr>
            <w:tcW w:w="5490" w:type="dxa"/>
            <w:tcBorders>
              <w:bottom w:val="nil"/>
            </w:tcBorders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80B33" w:rsidRPr="007F6321" w:rsidRDefault="00106A8A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182,482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80B33" w:rsidRPr="007F6321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321">
              <w:rPr>
                <w:rFonts w:ascii="Angsana New" w:hAnsi="Angsana New"/>
                <w:b/>
                <w:bCs/>
                <w:sz w:val="30"/>
                <w:szCs w:val="30"/>
              </w:rPr>
              <w:t>210,242</w:t>
            </w:r>
          </w:p>
        </w:tc>
      </w:tr>
    </w:tbl>
    <w:p w:rsidR="00CF4C39" w:rsidRDefault="00CF4C39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7B87" w:rsidRDefault="00007B87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71045" w:rsidRPr="00230B2B" w:rsidRDefault="00271045" w:rsidP="00271045">
      <w:pPr>
        <w:rPr>
          <w:rFonts w:ascii="Angsana New" w:hAnsi="Angsana New"/>
          <w:b/>
          <w:bCs/>
          <w:sz w:val="30"/>
          <w:szCs w:val="30"/>
        </w:rPr>
      </w:pPr>
      <w:r w:rsidRPr="00230B2B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Pr="00230B2B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230B2B">
        <w:rPr>
          <w:rFonts w:ascii="Angsana New" w:hAnsi="Angsana New"/>
          <w:b/>
          <w:bCs/>
          <w:sz w:val="30"/>
          <w:szCs w:val="30"/>
        </w:rPr>
        <w:tab/>
      </w:r>
      <w:r w:rsidRPr="00230B2B">
        <w:rPr>
          <w:rFonts w:ascii="Angsana New" w:hAnsi="Angsana New"/>
          <w:b/>
          <w:bCs/>
          <w:sz w:val="30"/>
          <w:szCs w:val="30"/>
          <w:cs/>
        </w:rPr>
        <w:tab/>
      </w:r>
      <w:r w:rsidRPr="00230B2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A17DB4" w:rsidRPr="00230B2B" w:rsidRDefault="00230B2B" w:rsidP="00A17DB4">
      <w:pPr>
        <w:tabs>
          <w:tab w:val="clear" w:pos="227"/>
          <w:tab w:val="clear" w:pos="454"/>
          <w:tab w:val="clear" w:pos="680"/>
          <w:tab w:val="clear" w:pos="907"/>
        </w:tabs>
        <w:spacing w:after="24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230B2B">
        <w:rPr>
          <w:rFonts w:ascii="Angsana New" w:hAnsi="Angsana New"/>
          <w:spacing w:val="-4"/>
          <w:sz w:val="30"/>
          <w:szCs w:val="30"/>
        </w:rPr>
        <w:t xml:space="preserve">37.1 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>ตามรายงานการประชุม</w:t>
      </w:r>
      <w:r w:rsidRPr="00230B2B">
        <w:rPr>
          <w:rFonts w:ascii="Angsana New" w:hAnsi="Angsana New" w:hint="cs"/>
          <w:spacing w:val="-4"/>
          <w:sz w:val="30"/>
          <w:szCs w:val="30"/>
          <w:cs/>
        </w:rPr>
        <w:t>คณะกรรมการบริษัท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 xml:space="preserve"> ครั้งที่ </w:t>
      </w:r>
      <w:r w:rsidR="00A17DB4" w:rsidRPr="00230B2B">
        <w:rPr>
          <w:rFonts w:ascii="Angsana New" w:hAnsi="Angsana New"/>
          <w:spacing w:val="-4"/>
          <w:sz w:val="30"/>
          <w:szCs w:val="30"/>
        </w:rPr>
        <w:t>1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>/256</w:t>
      </w:r>
      <w:r w:rsidR="00A17DB4" w:rsidRPr="00230B2B">
        <w:rPr>
          <w:rFonts w:ascii="Angsana New" w:hAnsi="Angsana New"/>
          <w:spacing w:val="-4"/>
          <w:sz w:val="30"/>
          <w:szCs w:val="30"/>
        </w:rPr>
        <w:t>5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="00A17DB4" w:rsidRPr="00230B2B">
        <w:rPr>
          <w:rFonts w:ascii="Angsana New" w:hAnsi="Angsana New"/>
          <w:spacing w:val="-4"/>
          <w:sz w:val="30"/>
          <w:szCs w:val="30"/>
        </w:rPr>
        <w:t>23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7DB4" w:rsidRPr="00230B2B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A17DB4" w:rsidRPr="00230B2B">
        <w:rPr>
          <w:rFonts w:ascii="Angsana New" w:hAnsi="Angsana New"/>
          <w:spacing w:val="-4"/>
          <w:sz w:val="30"/>
          <w:szCs w:val="30"/>
        </w:rPr>
        <w:t>256</w:t>
      </w:r>
      <w:r w:rsidR="004E02DF" w:rsidRPr="00230B2B">
        <w:rPr>
          <w:rFonts w:ascii="Angsana New" w:hAnsi="Angsana New"/>
          <w:spacing w:val="-4"/>
          <w:sz w:val="30"/>
          <w:szCs w:val="30"/>
        </w:rPr>
        <w:t>5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มีมติอนุมัติการจัดตั้งบริษัทย่อยแห่งใหม่</w:t>
      </w:r>
      <w:r w:rsidR="00A17DB4" w:rsidRPr="00230B2B">
        <w:rPr>
          <w:rFonts w:ascii="Angsana New" w:hAnsi="Angsana New" w:hint="cs"/>
          <w:spacing w:val="-4"/>
          <w:sz w:val="30"/>
          <w:szCs w:val="30"/>
          <w:cs/>
        </w:rPr>
        <w:t xml:space="preserve"> มีรายละเอียดดังนี้</w:t>
      </w:r>
      <w:r w:rsidR="00A17DB4" w:rsidRPr="00230B2B">
        <w:rPr>
          <w:rFonts w:ascii="Angsana New" w:hAnsi="Angsana New"/>
          <w:spacing w:val="-4"/>
          <w:sz w:val="30"/>
          <w:szCs w:val="30"/>
          <w:cs/>
        </w:rPr>
        <w:t xml:space="preserve">  </w:t>
      </w:r>
    </w:p>
    <w:p w:rsidR="000E6B87" w:rsidRPr="00230B2B" w:rsidRDefault="000E6B87" w:rsidP="00615742">
      <w:pPr>
        <w:spacing w:line="240" w:lineRule="auto"/>
        <w:ind w:firstLine="45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TH Sarabun New" w:eastAsia="SimSun" w:hAnsi="TH Sarabun New" w:cs="TH Sarabun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ชื่อบริษัท</w:t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บริษัท สยามสตีลไวร์ จำกัด</w:t>
      </w:r>
    </w:p>
    <w:p w:rsidR="000E6B87" w:rsidRPr="00230B2B" w:rsidRDefault="000E6B87" w:rsidP="00615742">
      <w:pPr>
        <w:spacing w:line="240" w:lineRule="auto"/>
        <w:ind w:firstLine="45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  <w:t>ประเภทธุรกิจ</w:t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ผลิตและจำหน่ายลวดเหล็ก</w:t>
      </w:r>
    </w:p>
    <w:p w:rsidR="000E6B87" w:rsidRPr="00230B2B" w:rsidRDefault="000E6B87" w:rsidP="00615742">
      <w:pPr>
        <w:spacing w:line="240" w:lineRule="auto"/>
        <w:ind w:firstLine="45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  <w:t>ทุนจดทะเบียน</w:t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4E02DF" w:rsidRPr="00230B2B">
        <w:rPr>
          <w:rFonts w:ascii="Angsana New" w:eastAsia="SimSun" w:hAnsi="Angsana New"/>
          <w:sz w:val="30"/>
          <w:szCs w:val="30"/>
          <w:lang w:eastAsia="zh-CN"/>
        </w:rPr>
        <w:t xml:space="preserve">     </w:t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>100,000,000.00</w:t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 xml:space="preserve"> บาท (หนึ่งร้อยล้านบาทถ้วน)</w:t>
      </w:r>
    </w:p>
    <w:p w:rsidR="000E6B87" w:rsidRPr="00230B2B" w:rsidRDefault="000E6B87" w:rsidP="000E6B87">
      <w:pPr>
        <w:spacing w:line="240" w:lineRule="auto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="0061574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61574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ประกอบด้วยหุ้นสามัญ 1,000,000 หุ้น (หนึ่งล้านหุ้น)</w:t>
      </w:r>
    </w:p>
    <w:p w:rsidR="000E6B87" w:rsidRPr="00230B2B" w:rsidRDefault="000E6B87" w:rsidP="000E6B87">
      <w:pPr>
        <w:spacing w:line="240" w:lineRule="auto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="0061574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61574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มูลค่าหุ้นละ 100 บาท (หนึ่งร้อยบาท)</w:t>
      </w:r>
    </w:p>
    <w:p w:rsidR="000E6B87" w:rsidRPr="00230B2B" w:rsidRDefault="000E6B87" w:rsidP="00615742">
      <w:pPr>
        <w:spacing w:line="240" w:lineRule="auto"/>
        <w:ind w:firstLine="45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  <w:t>โครงสร้างผู้ถือหุ้น</w:t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 xml:space="preserve">บริษัทฯ ถือหุ้นร้อยละ </w:t>
      </w:r>
      <w:r w:rsidR="00230B2B" w:rsidRPr="00230B2B">
        <w:rPr>
          <w:rFonts w:ascii="Angsana New" w:eastAsia="SimSun" w:hAnsi="Angsana New"/>
          <w:sz w:val="30"/>
          <w:szCs w:val="30"/>
          <w:lang w:eastAsia="zh-CN"/>
        </w:rPr>
        <w:t>99.9997</w:t>
      </w:r>
    </w:p>
    <w:p w:rsidR="000E6B87" w:rsidRPr="00230B2B" w:rsidRDefault="000E6B87" w:rsidP="00615742">
      <w:pPr>
        <w:spacing w:line="240" w:lineRule="auto"/>
        <w:ind w:firstLine="45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  <w:t>แหล่งเงินทุนที่ใช้</w:t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</w:r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เงินทุนหมุนเวียนของบริษัทฯ</w:t>
      </w:r>
    </w:p>
    <w:p w:rsidR="000E6B87" w:rsidRPr="007F6321" w:rsidRDefault="000E6B87" w:rsidP="00A844CE">
      <w:pPr>
        <w:spacing w:after="240" w:line="240" w:lineRule="auto"/>
        <w:ind w:firstLine="360"/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ab/>
        <w:t>ประโยชน์ที่คาดว่าจะได้รับ</w:t>
      </w:r>
      <w:bookmarkStart w:id="29" w:name="_Hlk94174916"/>
      <w:r w:rsidR="00CB7652" w:rsidRPr="00230B2B">
        <w:rPr>
          <w:rFonts w:ascii="Angsana New" w:eastAsia="SimSun" w:hAnsi="Angsana New"/>
          <w:sz w:val="30"/>
          <w:szCs w:val="30"/>
          <w:lang w:eastAsia="zh-CN"/>
        </w:rPr>
        <w:tab/>
      </w:r>
      <w:r w:rsidRPr="00230B2B">
        <w:rPr>
          <w:rFonts w:ascii="Angsana New" w:eastAsia="SimSun" w:hAnsi="Angsana New"/>
          <w:sz w:val="30"/>
          <w:szCs w:val="30"/>
          <w:cs/>
          <w:lang w:eastAsia="zh-CN"/>
        </w:rPr>
        <w:t>เพิ่มรายได้ให้กับบริษัท  ลดต้นทุนในการผลิต  เพิ่มความสามารถในการแข่งขัน</w:t>
      </w:r>
    </w:p>
    <w:bookmarkEnd w:id="29"/>
    <w:p w:rsidR="00271045" w:rsidRDefault="00230B2B" w:rsidP="00A8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37.2 </w:t>
      </w:r>
      <w:r w:rsidR="00A844CE" w:rsidRPr="00A844CE">
        <w:rPr>
          <w:rFonts w:ascii="Angsana New" w:hAnsi="Angsana New"/>
          <w:sz w:val="30"/>
          <w:szCs w:val="30"/>
          <w:cs/>
        </w:rPr>
        <w:t>เมื่อวันที่ 23 กุมภาพันธ์ 2565 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 2564 ในอัตราหุ้นละ 0.05 บาทให้แก่ผู้ถือหุ้นเฉพาะผู้ที่มีสิทธิรับเงินปันผลเป็นจำนวน 36.25 ล้านบาท ทั้งนี้การจ่ายเงินปันผลดังกล่าวขึ้นอยู่กับการอนุมัติจากที่ประชุมสามัญผู้ถือหุ้นในวันที่ 22 เมษายน 2565</w:t>
      </w:r>
    </w:p>
    <w:sectPr w:rsidR="00271045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07B" w:rsidRDefault="00DC007B">
      <w:r>
        <w:separator/>
      </w:r>
    </w:p>
  </w:endnote>
  <w:endnote w:type="continuationSeparator" w:id="0">
    <w:p w:rsidR="00DC007B" w:rsidRDefault="00DC0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852" w:rsidRPr="00FB5D89" w:rsidRDefault="00A7066B" w:rsidP="005C5777">
    <w:pPr>
      <w:pStyle w:val="Footer"/>
      <w:jc w:val="center"/>
      <w:rPr>
        <w:rStyle w:val="PageNumber"/>
        <w:rFonts w:ascii="Angsana New" w:hAnsi="Angsana New"/>
        <w:sz w:val="30"/>
        <w:szCs w:val="30"/>
        <w:cs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="00154852"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B14BAA">
      <w:rPr>
        <w:rStyle w:val="PageNumber"/>
        <w:rFonts w:ascii="Angsana New" w:hAnsi="Angsana New"/>
        <w:noProof/>
        <w:sz w:val="30"/>
        <w:szCs w:val="30"/>
      </w:rPr>
      <w:t>49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154852" w:rsidRDefault="001548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852" w:rsidRPr="00CA461E" w:rsidRDefault="00A7066B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54852"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14BAA">
      <w:rPr>
        <w:rStyle w:val="PageNumber"/>
        <w:rFonts w:ascii="Angsana New" w:hAnsi="Angsana New"/>
        <w:noProof/>
        <w:sz w:val="30"/>
        <w:szCs w:val="30"/>
        <w:cs/>
      </w:rPr>
      <w:t>80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54852" w:rsidRPr="006F2C06" w:rsidRDefault="001548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07B" w:rsidRDefault="00DC007B">
      <w:r>
        <w:separator/>
      </w:r>
    </w:p>
  </w:footnote>
  <w:footnote w:type="continuationSeparator" w:id="0">
    <w:p w:rsidR="00DC007B" w:rsidRDefault="00DC0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852" w:rsidRDefault="00154852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 และบริษัทย่อย</w:t>
    </w:r>
  </w:p>
  <w:p w:rsidR="00154852" w:rsidRDefault="00154852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:rsidR="00154852" w:rsidRPr="000B6EC9" w:rsidRDefault="00154852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:rsidR="00154852" w:rsidRDefault="0015485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8"/>
  </w:num>
  <w:num w:numId="14">
    <w:abstractNumId w:val="20"/>
  </w:num>
  <w:num w:numId="15">
    <w:abstractNumId w:val="24"/>
  </w:num>
  <w:num w:numId="16">
    <w:abstractNumId w:val="10"/>
  </w:num>
  <w:num w:numId="17">
    <w:abstractNumId w:val="21"/>
  </w:num>
  <w:num w:numId="18">
    <w:abstractNumId w:val="2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3"/>
  </w:num>
  <w:num w:numId="22">
    <w:abstractNumId w:val="32"/>
  </w:num>
  <w:num w:numId="23">
    <w:abstractNumId w:val="19"/>
  </w:num>
  <w:num w:numId="24">
    <w:abstractNumId w:val="29"/>
  </w:num>
  <w:num w:numId="25">
    <w:abstractNumId w:val="31"/>
  </w:num>
  <w:num w:numId="26">
    <w:abstractNumId w:val="18"/>
  </w:num>
  <w:num w:numId="27">
    <w:abstractNumId w:val="13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5"/>
  </w:num>
  <w:num w:numId="33">
    <w:abstractNumId w:val="1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2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6D4"/>
    <w:rsid w:val="0000379F"/>
    <w:rsid w:val="00003835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82F"/>
    <w:rsid w:val="00005A78"/>
    <w:rsid w:val="00005DF6"/>
    <w:rsid w:val="00005FFF"/>
    <w:rsid w:val="00006B41"/>
    <w:rsid w:val="00006C5C"/>
    <w:rsid w:val="00006E02"/>
    <w:rsid w:val="00006ED9"/>
    <w:rsid w:val="000073C6"/>
    <w:rsid w:val="000076BA"/>
    <w:rsid w:val="000076E9"/>
    <w:rsid w:val="000078AF"/>
    <w:rsid w:val="00007B87"/>
    <w:rsid w:val="00010072"/>
    <w:rsid w:val="000102FF"/>
    <w:rsid w:val="00010A4A"/>
    <w:rsid w:val="00011648"/>
    <w:rsid w:val="00011870"/>
    <w:rsid w:val="00011D0D"/>
    <w:rsid w:val="000123D4"/>
    <w:rsid w:val="0001248E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69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20261"/>
    <w:rsid w:val="000206B1"/>
    <w:rsid w:val="00020A06"/>
    <w:rsid w:val="00020DA6"/>
    <w:rsid w:val="0002145F"/>
    <w:rsid w:val="00021508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49F"/>
    <w:rsid w:val="000239AC"/>
    <w:rsid w:val="000242C7"/>
    <w:rsid w:val="00024EB3"/>
    <w:rsid w:val="00024EB7"/>
    <w:rsid w:val="000254AC"/>
    <w:rsid w:val="00025C88"/>
    <w:rsid w:val="00025EB7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5331"/>
    <w:rsid w:val="0003564A"/>
    <w:rsid w:val="0003590E"/>
    <w:rsid w:val="00035EBE"/>
    <w:rsid w:val="00036477"/>
    <w:rsid w:val="000364D9"/>
    <w:rsid w:val="000365AD"/>
    <w:rsid w:val="0003706C"/>
    <w:rsid w:val="0003752C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41"/>
    <w:rsid w:val="000421E4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432B"/>
    <w:rsid w:val="00044345"/>
    <w:rsid w:val="00044689"/>
    <w:rsid w:val="00044F28"/>
    <w:rsid w:val="00044FFC"/>
    <w:rsid w:val="000453BA"/>
    <w:rsid w:val="0004559F"/>
    <w:rsid w:val="000461EB"/>
    <w:rsid w:val="00046600"/>
    <w:rsid w:val="00046944"/>
    <w:rsid w:val="00046BBA"/>
    <w:rsid w:val="00047080"/>
    <w:rsid w:val="000477BC"/>
    <w:rsid w:val="0005019F"/>
    <w:rsid w:val="0005078A"/>
    <w:rsid w:val="000509C1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005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71"/>
    <w:rsid w:val="00057E73"/>
    <w:rsid w:val="00061668"/>
    <w:rsid w:val="00061EC9"/>
    <w:rsid w:val="00061F35"/>
    <w:rsid w:val="00063009"/>
    <w:rsid w:val="000630CC"/>
    <w:rsid w:val="000632C7"/>
    <w:rsid w:val="00063F64"/>
    <w:rsid w:val="00064100"/>
    <w:rsid w:val="00064167"/>
    <w:rsid w:val="00064366"/>
    <w:rsid w:val="000646F4"/>
    <w:rsid w:val="00064817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F6D"/>
    <w:rsid w:val="0007247C"/>
    <w:rsid w:val="000724A9"/>
    <w:rsid w:val="00073784"/>
    <w:rsid w:val="000738A4"/>
    <w:rsid w:val="00073C3C"/>
    <w:rsid w:val="00073E3C"/>
    <w:rsid w:val="00073F1D"/>
    <w:rsid w:val="00073F5A"/>
    <w:rsid w:val="00074587"/>
    <w:rsid w:val="00074F1D"/>
    <w:rsid w:val="00074F74"/>
    <w:rsid w:val="0007572D"/>
    <w:rsid w:val="000764FC"/>
    <w:rsid w:val="00077778"/>
    <w:rsid w:val="00077804"/>
    <w:rsid w:val="00077840"/>
    <w:rsid w:val="00080331"/>
    <w:rsid w:val="0008033E"/>
    <w:rsid w:val="00080453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D77"/>
    <w:rsid w:val="00087EC3"/>
    <w:rsid w:val="000902E5"/>
    <w:rsid w:val="0009070D"/>
    <w:rsid w:val="000907B9"/>
    <w:rsid w:val="000909D1"/>
    <w:rsid w:val="00090C41"/>
    <w:rsid w:val="00090D60"/>
    <w:rsid w:val="00091158"/>
    <w:rsid w:val="00091326"/>
    <w:rsid w:val="0009168F"/>
    <w:rsid w:val="0009197D"/>
    <w:rsid w:val="00091A7F"/>
    <w:rsid w:val="0009201B"/>
    <w:rsid w:val="00092250"/>
    <w:rsid w:val="000923A4"/>
    <w:rsid w:val="000928E4"/>
    <w:rsid w:val="00092920"/>
    <w:rsid w:val="00092CB4"/>
    <w:rsid w:val="00093062"/>
    <w:rsid w:val="000932BE"/>
    <w:rsid w:val="00093950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D41"/>
    <w:rsid w:val="000A683C"/>
    <w:rsid w:val="000A6CB5"/>
    <w:rsid w:val="000A70CC"/>
    <w:rsid w:val="000A73B0"/>
    <w:rsid w:val="000A7485"/>
    <w:rsid w:val="000A7492"/>
    <w:rsid w:val="000A767C"/>
    <w:rsid w:val="000A7739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1E95"/>
    <w:rsid w:val="000B23B4"/>
    <w:rsid w:val="000B2D72"/>
    <w:rsid w:val="000B3495"/>
    <w:rsid w:val="000B35D5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D75"/>
    <w:rsid w:val="000B5ED1"/>
    <w:rsid w:val="000B5FA7"/>
    <w:rsid w:val="000B60D2"/>
    <w:rsid w:val="000B60EC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0FDC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1C"/>
    <w:rsid w:val="000C6B09"/>
    <w:rsid w:val="000C6D25"/>
    <w:rsid w:val="000C6EE6"/>
    <w:rsid w:val="000C7083"/>
    <w:rsid w:val="000C70D3"/>
    <w:rsid w:val="000C7C6C"/>
    <w:rsid w:val="000D03B7"/>
    <w:rsid w:val="000D0661"/>
    <w:rsid w:val="000D0909"/>
    <w:rsid w:val="000D1005"/>
    <w:rsid w:val="000D1553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073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F86"/>
    <w:rsid w:val="000E2162"/>
    <w:rsid w:val="000E22EF"/>
    <w:rsid w:val="000E2BB6"/>
    <w:rsid w:val="000E2C5F"/>
    <w:rsid w:val="000E3504"/>
    <w:rsid w:val="000E36BD"/>
    <w:rsid w:val="000E3B0F"/>
    <w:rsid w:val="000E3F2E"/>
    <w:rsid w:val="000E3FD0"/>
    <w:rsid w:val="000E3FDD"/>
    <w:rsid w:val="000E4242"/>
    <w:rsid w:val="000E4C03"/>
    <w:rsid w:val="000E4D1D"/>
    <w:rsid w:val="000E4E72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B87"/>
    <w:rsid w:val="000E6D79"/>
    <w:rsid w:val="000E6D99"/>
    <w:rsid w:val="000F0457"/>
    <w:rsid w:val="000F069B"/>
    <w:rsid w:val="000F0898"/>
    <w:rsid w:val="000F09B5"/>
    <w:rsid w:val="000F09EE"/>
    <w:rsid w:val="000F0D52"/>
    <w:rsid w:val="000F107E"/>
    <w:rsid w:val="000F12D2"/>
    <w:rsid w:val="000F14DE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F8A"/>
    <w:rsid w:val="000F443D"/>
    <w:rsid w:val="000F4E72"/>
    <w:rsid w:val="000F5515"/>
    <w:rsid w:val="000F577B"/>
    <w:rsid w:val="000F5BC6"/>
    <w:rsid w:val="000F5DC4"/>
    <w:rsid w:val="000F5FB8"/>
    <w:rsid w:val="000F636C"/>
    <w:rsid w:val="000F6521"/>
    <w:rsid w:val="000F68B1"/>
    <w:rsid w:val="000F6A61"/>
    <w:rsid w:val="000F75C2"/>
    <w:rsid w:val="000F77D2"/>
    <w:rsid w:val="000F7BBD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208"/>
    <w:rsid w:val="00101619"/>
    <w:rsid w:val="00101702"/>
    <w:rsid w:val="001019DB"/>
    <w:rsid w:val="00101DAC"/>
    <w:rsid w:val="00102082"/>
    <w:rsid w:val="001023CA"/>
    <w:rsid w:val="0010255D"/>
    <w:rsid w:val="001027E3"/>
    <w:rsid w:val="00103049"/>
    <w:rsid w:val="0010343E"/>
    <w:rsid w:val="001034C2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5D92"/>
    <w:rsid w:val="001061C9"/>
    <w:rsid w:val="0010621C"/>
    <w:rsid w:val="001064B9"/>
    <w:rsid w:val="001066C9"/>
    <w:rsid w:val="00106998"/>
    <w:rsid w:val="00106A8A"/>
    <w:rsid w:val="00106FE6"/>
    <w:rsid w:val="00110043"/>
    <w:rsid w:val="001102CF"/>
    <w:rsid w:val="0011034A"/>
    <w:rsid w:val="0011048B"/>
    <w:rsid w:val="00110C45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694B"/>
    <w:rsid w:val="001169DE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7BE"/>
    <w:rsid w:val="001228C7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6E5"/>
    <w:rsid w:val="0012775B"/>
    <w:rsid w:val="001277FE"/>
    <w:rsid w:val="0012797E"/>
    <w:rsid w:val="00127E5E"/>
    <w:rsid w:val="001301F4"/>
    <w:rsid w:val="00130485"/>
    <w:rsid w:val="001306AD"/>
    <w:rsid w:val="00130701"/>
    <w:rsid w:val="00130A85"/>
    <w:rsid w:val="00130A8B"/>
    <w:rsid w:val="00130BC1"/>
    <w:rsid w:val="00131047"/>
    <w:rsid w:val="00131202"/>
    <w:rsid w:val="00131206"/>
    <w:rsid w:val="00131341"/>
    <w:rsid w:val="0013148A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742F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801"/>
    <w:rsid w:val="00141D70"/>
    <w:rsid w:val="00141E1F"/>
    <w:rsid w:val="00141E22"/>
    <w:rsid w:val="00142608"/>
    <w:rsid w:val="0014270E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8E5"/>
    <w:rsid w:val="00144577"/>
    <w:rsid w:val="00145637"/>
    <w:rsid w:val="0014569E"/>
    <w:rsid w:val="001457F3"/>
    <w:rsid w:val="00145C3B"/>
    <w:rsid w:val="00145EC3"/>
    <w:rsid w:val="001465EA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412C"/>
    <w:rsid w:val="001545C0"/>
    <w:rsid w:val="00154852"/>
    <w:rsid w:val="00154FA7"/>
    <w:rsid w:val="00155473"/>
    <w:rsid w:val="00155720"/>
    <w:rsid w:val="00155A53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488"/>
    <w:rsid w:val="00161A41"/>
    <w:rsid w:val="00162125"/>
    <w:rsid w:val="00162541"/>
    <w:rsid w:val="00162617"/>
    <w:rsid w:val="001628CB"/>
    <w:rsid w:val="00162C13"/>
    <w:rsid w:val="00162D9A"/>
    <w:rsid w:val="001634E5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EB2"/>
    <w:rsid w:val="0016783B"/>
    <w:rsid w:val="00167B23"/>
    <w:rsid w:val="00167F14"/>
    <w:rsid w:val="00170264"/>
    <w:rsid w:val="001703B8"/>
    <w:rsid w:val="001703C4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79F"/>
    <w:rsid w:val="00177AE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93"/>
    <w:rsid w:val="00182899"/>
    <w:rsid w:val="00182E4C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A60"/>
    <w:rsid w:val="00185CDB"/>
    <w:rsid w:val="00186107"/>
    <w:rsid w:val="00186135"/>
    <w:rsid w:val="001863E2"/>
    <w:rsid w:val="001870CD"/>
    <w:rsid w:val="00187279"/>
    <w:rsid w:val="001872DC"/>
    <w:rsid w:val="00187699"/>
    <w:rsid w:val="00187755"/>
    <w:rsid w:val="00187B70"/>
    <w:rsid w:val="00190522"/>
    <w:rsid w:val="00190EBA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54C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2C2"/>
    <w:rsid w:val="001A6B75"/>
    <w:rsid w:val="001A7332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220"/>
    <w:rsid w:val="001B1313"/>
    <w:rsid w:val="001B140A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4177"/>
    <w:rsid w:val="001B44D4"/>
    <w:rsid w:val="001B4AA5"/>
    <w:rsid w:val="001B50A0"/>
    <w:rsid w:val="001B5182"/>
    <w:rsid w:val="001B55D8"/>
    <w:rsid w:val="001B55F4"/>
    <w:rsid w:val="001B5BF0"/>
    <w:rsid w:val="001B64FB"/>
    <w:rsid w:val="001B6534"/>
    <w:rsid w:val="001B6B62"/>
    <w:rsid w:val="001B6DF5"/>
    <w:rsid w:val="001B7047"/>
    <w:rsid w:val="001B7806"/>
    <w:rsid w:val="001B7AC7"/>
    <w:rsid w:val="001C0953"/>
    <w:rsid w:val="001C0BAF"/>
    <w:rsid w:val="001C1031"/>
    <w:rsid w:val="001C1589"/>
    <w:rsid w:val="001C15C7"/>
    <w:rsid w:val="001C179B"/>
    <w:rsid w:val="001C1B8D"/>
    <w:rsid w:val="001C1D42"/>
    <w:rsid w:val="001C21DF"/>
    <w:rsid w:val="001C3865"/>
    <w:rsid w:val="001C3E30"/>
    <w:rsid w:val="001C4084"/>
    <w:rsid w:val="001C4987"/>
    <w:rsid w:val="001C5275"/>
    <w:rsid w:val="001C57E0"/>
    <w:rsid w:val="001C5A9D"/>
    <w:rsid w:val="001C5D66"/>
    <w:rsid w:val="001C61BB"/>
    <w:rsid w:val="001C65C5"/>
    <w:rsid w:val="001C6BC4"/>
    <w:rsid w:val="001C709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3E6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6E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A2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6C"/>
    <w:rsid w:val="001F777F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B29"/>
    <w:rsid w:val="002032EC"/>
    <w:rsid w:val="002037A0"/>
    <w:rsid w:val="00203B4A"/>
    <w:rsid w:val="00204189"/>
    <w:rsid w:val="002041CA"/>
    <w:rsid w:val="0020449E"/>
    <w:rsid w:val="00204781"/>
    <w:rsid w:val="00204A77"/>
    <w:rsid w:val="00204C30"/>
    <w:rsid w:val="00204F6E"/>
    <w:rsid w:val="00205307"/>
    <w:rsid w:val="0020541B"/>
    <w:rsid w:val="002056B0"/>
    <w:rsid w:val="00205DB5"/>
    <w:rsid w:val="0020676E"/>
    <w:rsid w:val="00206A0E"/>
    <w:rsid w:val="00206D1F"/>
    <w:rsid w:val="00206D5C"/>
    <w:rsid w:val="002070BA"/>
    <w:rsid w:val="00207B91"/>
    <w:rsid w:val="00207F55"/>
    <w:rsid w:val="0021005B"/>
    <w:rsid w:val="00210116"/>
    <w:rsid w:val="002101EB"/>
    <w:rsid w:val="00210573"/>
    <w:rsid w:val="00210792"/>
    <w:rsid w:val="00210B79"/>
    <w:rsid w:val="00210E72"/>
    <w:rsid w:val="002110DC"/>
    <w:rsid w:val="00211855"/>
    <w:rsid w:val="00211AAB"/>
    <w:rsid w:val="00211E8D"/>
    <w:rsid w:val="00211F7A"/>
    <w:rsid w:val="00212333"/>
    <w:rsid w:val="002126B0"/>
    <w:rsid w:val="0021279C"/>
    <w:rsid w:val="00212C0E"/>
    <w:rsid w:val="00212DDA"/>
    <w:rsid w:val="00212F5B"/>
    <w:rsid w:val="002132F2"/>
    <w:rsid w:val="0021412D"/>
    <w:rsid w:val="002149BE"/>
    <w:rsid w:val="00215044"/>
    <w:rsid w:val="0021526A"/>
    <w:rsid w:val="00215322"/>
    <w:rsid w:val="00215447"/>
    <w:rsid w:val="00215517"/>
    <w:rsid w:val="00215BA6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201D6"/>
    <w:rsid w:val="00220232"/>
    <w:rsid w:val="0022092E"/>
    <w:rsid w:val="002209B8"/>
    <w:rsid w:val="00220ABA"/>
    <w:rsid w:val="00220BE1"/>
    <w:rsid w:val="00221D2A"/>
    <w:rsid w:val="00222CAB"/>
    <w:rsid w:val="00222E40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72F"/>
    <w:rsid w:val="00230923"/>
    <w:rsid w:val="00230AF4"/>
    <w:rsid w:val="00230B2B"/>
    <w:rsid w:val="00230C91"/>
    <w:rsid w:val="00230E54"/>
    <w:rsid w:val="00231487"/>
    <w:rsid w:val="00231F4A"/>
    <w:rsid w:val="002326C4"/>
    <w:rsid w:val="002329C0"/>
    <w:rsid w:val="00232E23"/>
    <w:rsid w:val="00232EBE"/>
    <w:rsid w:val="00233008"/>
    <w:rsid w:val="002334E5"/>
    <w:rsid w:val="00233536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222"/>
    <w:rsid w:val="002373D5"/>
    <w:rsid w:val="00237482"/>
    <w:rsid w:val="0023758A"/>
    <w:rsid w:val="002379C9"/>
    <w:rsid w:val="00237C03"/>
    <w:rsid w:val="0024008D"/>
    <w:rsid w:val="002402B1"/>
    <w:rsid w:val="002402CA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3257"/>
    <w:rsid w:val="002448D0"/>
    <w:rsid w:val="00245119"/>
    <w:rsid w:val="00245920"/>
    <w:rsid w:val="00245A72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3FBB"/>
    <w:rsid w:val="0025446F"/>
    <w:rsid w:val="002544F7"/>
    <w:rsid w:val="0025460F"/>
    <w:rsid w:val="0025480F"/>
    <w:rsid w:val="00254A20"/>
    <w:rsid w:val="00254D6A"/>
    <w:rsid w:val="00254DAB"/>
    <w:rsid w:val="00254E5C"/>
    <w:rsid w:val="00255F4A"/>
    <w:rsid w:val="00256C82"/>
    <w:rsid w:val="00256DEE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B40"/>
    <w:rsid w:val="00263D92"/>
    <w:rsid w:val="00263F3E"/>
    <w:rsid w:val="002653A2"/>
    <w:rsid w:val="00265C44"/>
    <w:rsid w:val="00265DEF"/>
    <w:rsid w:val="00266439"/>
    <w:rsid w:val="00266521"/>
    <w:rsid w:val="0026686F"/>
    <w:rsid w:val="002668E0"/>
    <w:rsid w:val="00266980"/>
    <w:rsid w:val="00267875"/>
    <w:rsid w:val="00267DB7"/>
    <w:rsid w:val="00267E04"/>
    <w:rsid w:val="002704C9"/>
    <w:rsid w:val="002705A2"/>
    <w:rsid w:val="00270B6B"/>
    <w:rsid w:val="00270DBD"/>
    <w:rsid w:val="00271045"/>
    <w:rsid w:val="002717D1"/>
    <w:rsid w:val="002719C1"/>
    <w:rsid w:val="00271EC7"/>
    <w:rsid w:val="002720F0"/>
    <w:rsid w:val="002723B5"/>
    <w:rsid w:val="00272EC2"/>
    <w:rsid w:val="002730C9"/>
    <w:rsid w:val="00273157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B55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E5E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0F2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CB4"/>
    <w:rsid w:val="002950AB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82"/>
    <w:rsid w:val="002A0F83"/>
    <w:rsid w:val="002A1248"/>
    <w:rsid w:val="002A1A93"/>
    <w:rsid w:val="002A1B31"/>
    <w:rsid w:val="002A1CB4"/>
    <w:rsid w:val="002A29C9"/>
    <w:rsid w:val="002A2DD8"/>
    <w:rsid w:val="002A3200"/>
    <w:rsid w:val="002A3448"/>
    <w:rsid w:val="002A39CB"/>
    <w:rsid w:val="002A3A50"/>
    <w:rsid w:val="002A4071"/>
    <w:rsid w:val="002A43F8"/>
    <w:rsid w:val="002A473D"/>
    <w:rsid w:val="002A493C"/>
    <w:rsid w:val="002A4D00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861"/>
    <w:rsid w:val="002B4903"/>
    <w:rsid w:val="002B49C4"/>
    <w:rsid w:val="002B4A42"/>
    <w:rsid w:val="002B5268"/>
    <w:rsid w:val="002B5602"/>
    <w:rsid w:val="002B5856"/>
    <w:rsid w:val="002B5E96"/>
    <w:rsid w:val="002B62E5"/>
    <w:rsid w:val="002B683A"/>
    <w:rsid w:val="002B68DB"/>
    <w:rsid w:val="002B6AF8"/>
    <w:rsid w:val="002B6FE0"/>
    <w:rsid w:val="002B70A1"/>
    <w:rsid w:val="002B71B8"/>
    <w:rsid w:val="002B723A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172"/>
    <w:rsid w:val="002C5467"/>
    <w:rsid w:val="002C562D"/>
    <w:rsid w:val="002C5677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6B8"/>
    <w:rsid w:val="002D2797"/>
    <w:rsid w:val="002D2799"/>
    <w:rsid w:val="002D28E4"/>
    <w:rsid w:val="002D2BB7"/>
    <w:rsid w:val="002D348A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2B7"/>
    <w:rsid w:val="002D5DFB"/>
    <w:rsid w:val="002D6098"/>
    <w:rsid w:val="002D642B"/>
    <w:rsid w:val="002D6B24"/>
    <w:rsid w:val="002D6E99"/>
    <w:rsid w:val="002D6F62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1EB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2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4F0B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47"/>
    <w:rsid w:val="002F7951"/>
    <w:rsid w:val="002F7D88"/>
    <w:rsid w:val="0030007B"/>
    <w:rsid w:val="00300DDA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721"/>
    <w:rsid w:val="00305B6F"/>
    <w:rsid w:val="00305F21"/>
    <w:rsid w:val="00306A40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2B6"/>
    <w:rsid w:val="003162F8"/>
    <w:rsid w:val="00316367"/>
    <w:rsid w:val="00316B37"/>
    <w:rsid w:val="003170C1"/>
    <w:rsid w:val="003177BE"/>
    <w:rsid w:val="003200EF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D6F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CA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782"/>
    <w:rsid w:val="00336959"/>
    <w:rsid w:val="00336A4C"/>
    <w:rsid w:val="00336A98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D57"/>
    <w:rsid w:val="0034318B"/>
    <w:rsid w:val="00343333"/>
    <w:rsid w:val="00343FD5"/>
    <w:rsid w:val="003441CA"/>
    <w:rsid w:val="00344504"/>
    <w:rsid w:val="00344610"/>
    <w:rsid w:val="00344671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8E3"/>
    <w:rsid w:val="00347928"/>
    <w:rsid w:val="00347AED"/>
    <w:rsid w:val="00347E22"/>
    <w:rsid w:val="0035061B"/>
    <w:rsid w:val="003507D5"/>
    <w:rsid w:val="003507D7"/>
    <w:rsid w:val="00350A33"/>
    <w:rsid w:val="00350C51"/>
    <w:rsid w:val="003511A8"/>
    <w:rsid w:val="00351384"/>
    <w:rsid w:val="00351824"/>
    <w:rsid w:val="00351B1A"/>
    <w:rsid w:val="00351C89"/>
    <w:rsid w:val="00351CEA"/>
    <w:rsid w:val="00351D05"/>
    <w:rsid w:val="00351EA9"/>
    <w:rsid w:val="00351F85"/>
    <w:rsid w:val="003521FF"/>
    <w:rsid w:val="003535F7"/>
    <w:rsid w:val="00353DAC"/>
    <w:rsid w:val="00353EA4"/>
    <w:rsid w:val="0035429B"/>
    <w:rsid w:val="0035436D"/>
    <w:rsid w:val="00354380"/>
    <w:rsid w:val="00354AEB"/>
    <w:rsid w:val="00354FEE"/>
    <w:rsid w:val="0035500B"/>
    <w:rsid w:val="00355374"/>
    <w:rsid w:val="0035549F"/>
    <w:rsid w:val="00355566"/>
    <w:rsid w:val="003556AF"/>
    <w:rsid w:val="003556B9"/>
    <w:rsid w:val="00355D43"/>
    <w:rsid w:val="00356033"/>
    <w:rsid w:val="003564C0"/>
    <w:rsid w:val="00356AA0"/>
    <w:rsid w:val="00356CF3"/>
    <w:rsid w:val="00356E5D"/>
    <w:rsid w:val="003571B5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E7C"/>
    <w:rsid w:val="00363255"/>
    <w:rsid w:val="0036369F"/>
    <w:rsid w:val="00363CBC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A98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BB1"/>
    <w:rsid w:val="00376CF9"/>
    <w:rsid w:val="00376EDF"/>
    <w:rsid w:val="00376F4E"/>
    <w:rsid w:val="00377065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418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E3"/>
    <w:rsid w:val="003A357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0F6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2F5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1868"/>
    <w:rsid w:val="003C1BD4"/>
    <w:rsid w:val="003C3000"/>
    <w:rsid w:val="003C3147"/>
    <w:rsid w:val="003C316E"/>
    <w:rsid w:val="003C3B39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4EB"/>
    <w:rsid w:val="003C557D"/>
    <w:rsid w:val="003C56CC"/>
    <w:rsid w:val="003C5A03"/>
    <w:rsid w:val="003C5B4B"/>
    <w:rsid w:val="003C6390"/>
    <w:rsid w:val="003C6985"/>
    <w:rsid w:val="003C6EFA"/>
    <w:rsid w:val="003C7315"/>
    <w:rsid w:val="003C76EE"/>
    <w:rsid w:val="003C7985"/>
    <w:rsid w:val="003D055B"/>
    <w:rsid w:val="003D08EA"/>
    <w:rsid w:val="003D0CE7"/>
    <w:rsid w:val="003D0E04"/>
    <w:rsid w:val="003D1086"/>
    <w:rsid w:val="003D11D7"/>
    <w:rsid w:val="003D1252"/>
    <w:rsid w:val="003D178B"/>
    <w:rsid w:val="003D1882"/>
    <w:rsid w:val="003D18F0"/>
    <w:rsid w:val="003D1A3A"/>
    <w:rsid w:val="003D1D2C"/>
    <w:rsid w:val="003D2683"/>
    <w:rsid w:val="003D26AD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333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327"/>
    <w:rsid w:val="003E21F3"/>
    <w:rsid w:val="003E2275"/>
    <w:rsid w:val="003E2844"/>
    <w:rsid w:val="003E2862"/>
    <w:rsid w:val="003E2CD5"/>
    <w:rsid w:val="003E2D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DEF"/>
    <w:rsid w:val="00400ECF"/>
    <w:rsid w:val="0040111E"/>
    <w:rsid w:val="00401657"/>
    <w:rsid w:val="0040168B"/>
    <w:rsid w:val="00402577"/>
    <w:rsid w:val="004026ED"/>
    <w:rsid w:val="00402B96"/>
    <w:rsid w:val="00402C80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799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106B"/>
    <w:rsid w:val="00411654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22F"/>
    <w:rsid w:val="0041673A"/>
    <w:rsid w:val="00416961"/>
    <w:rsid w:val="00416C19"/>
    <w:rsid w:val="004172FA"/>
    <w:rsid w:val="00417A86"/>
    <w:rsid w:val="00417B5A"/>
    <w:rsid w:val="004209F9"/>
    <w:rsid w:val="00420A25"/>
    <w:rsid w:val="00420B62"/>
    <w:rsid w:val="00420D28"/>
    <w:rsid w:val="00420E73"/>
    <w:rsid w:val="00421015"/>
    <w:rsid w:val="004210C9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63F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9F5"/>
    <w:rsid w:val="00434BB4"/>
    <w:rsid w:val="004356F3"/>
    <w:rsid w:val="00435955"/>
    <w:rsid w:val="00435BF3"/>
    <w:rsid w:val="004361EA"/>
    <w:rsid w:val="00436320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27FD"/>
    <w:rsid w:val="00442B7D"/>
    <w:rsid w:val="00442FCE"/>
    <w:rsid w:val="004437A6"/>
    <w:rsid w:val="0044444F"/>
    <w:rsid w:val="00444810"/>
    <w:rsid w:val="00444D15"/>
    <w:rsid w:val="00444F29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80"/>
    <w:rsid w:val="004477FB"/>
    <w:rsid w:val="00447B5D"/>
    <w:rsid w:val="00447BAF"/>
    <w:rsid w:val="00447D20"/>
    <w:rsid w:val="0045049F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E8"/>
    <w:rsid w:val="00451FEA"/>
    <w:rsid w:val="004522F3"/>
    <w:rsid w:val="0045292B"/>
    <w:rsid w:val="00452A21"/>
    <w:rsid w:val="00452D76"/>
    <w:rsid w:val="00452FDE"/>
    <w:rsid w:val="0045317E"/>
    <w:rsid w:val="00453308"/>
    <w:rsid w:val="00453700"/>
    <w:rsid w:val="00453CD2"/>
    <w:rsid w:val="00454943"/>
    <w:rsid w:val="00454C64"/>
    <w:rsid w:val="00454D49"/>
    <w:rsid w:val="004550C4"/>
    <w:rsid w:val="004551A1"/>
    <w:rsid w:val="00455676"/>
    <w:rsid w:val="00455751"/>
    <w:rsid w:val="00455859"/>
    <w:rsid w:val="00455C1B"/>
    <w:rsid w:val="00455C34"/>
    <w:rsid w:val="00455D84"/>
    <w:rsid w:val="00455F1C"/>
    <w:rsid w:val="0045611B"/>
    <w:rsid w:val="004562B5"/>
    <w:rsid w:val="0045681E"/>
    <w:rsid w:val="00456F4F"/>
    <w:rsid w:val="00457507"/>
    <w:rsid w:val="004575BE"/>
    <w:rsid w:val="0045775B"/>
    <w:rsid w:val="0045797B"/>
    <w:rsid w:val="00457CC9"/>
    <w:rsid w:val="00457FCB"/>
    <w:rsid w:val="004601B4"/>
    <w:rsid w:val="00460251"/>
    <w:rsid w:val="004602A0"/>
    <w:rsid w:val="00460596"/>
    <w:rsid w:val="00461038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5070"/>
    <w:rsid w:val="004658D3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52F"/>
    <w:rsid w:val="004707A7"/>
    <w:rsid w:val="00470D8C"/>
    <w:rsid w:val="004710D1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F45"/>
    <w:rsid w:val="00486F6E"/>
    <w:rsid w:val="004875FF"/>
    <w:rsid w:val="00487608"/>
    <w:rsid w:val="00487993"/>
    <w:rsid w:val="00487EEC"/>
    <w:rsid w:val="0049023F"/>
    <w:rsid w:val="00490850"/>
    <w:rsid w:val="004913BC"/>
    <w:rsid w:val="004918AA"/>
    <w:rsid w:val="004919B3"/>
    <w:rsid w:val="0049218A"/>
    <w:rsid w:val="00492196"/>
    <w:rsid w:val="0049262A"/>
    <w:rsid w:val="00492F8F"/>
    <w:rsid w:val="00492FED"/>
    <w:rsid w:val="00493690"/>
    <w:rsid w:val="00493A24"/>
    <w:rsid w:val="00493AAE"/>
    <w:rsid w:val="00493C67"/>
    <w:rsid w:val="00493D51"/>
    <w:rsid w:val="00493DE9"/>
    <w:rsid w:val="004945A3"/>
    <w:rsid w:val="00494961"/>
    <w:rsid w:val="00494D56"/>
    <w:rsid w:val="00494F75"/>
    <w:rsid w:val="00495000"/>
    <w:rsid w:val="00495C29"/>
    <w:rsid w:val="00495C33"/>
    <w:rsid w:val="00495D3A"/>
    <w:rsid w:val="00495DEF"/>
    <w:rsid w:val="00495DFF"/>
    <w:rsid w:val="00495E71"/>
    <w:rsid w:val="004960C4"/>
    <w:rsid w:val="00496366"/>
    <w:rsid w:val="00496AD4"/>
    <w:rsid w:val="004979C3"/>
    <w:rsid w:val="00497DB2"/>
    <w:rsid w:val="004A0EE1"/>
    <w:rsid w:val="004A10AD"/>
    <w:rsid w:val="004A19F1"/>
    <w:rsid w:val="004A1ACA"/>
    <w:rsid w:val="004A2478"/>
    <w:rsid w:val="004A3087"/>
    <w:rsid w:val="004A34A6"/>
    <w:rsid w:val="004A3534"/>
    <w:rsid w:val="004A3E5D"/>
    <w:rsid w:val="004A42C7"/>
    <w:rsid w:val="004A468C"/>
    <w:rsid w:val="004A4833"/>
    <w:rsid w:val="004A4913"/>
    <w:rsid w:val="004A5655"/>
    <w:rsid w:val="004A5FF4"/>
    <w:rsid w:val="004A62A5"/>
    <w:rsid w:val="004A680E"/>
    <w:rsid w:val="004A7229"/>
    <w:rsid w:val="004A73DE"/>
    <w:rsid w:val="004A76D5"/>
    <w:rsid w:val="004A76ED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AB9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833"/>
    <w:rsid w:val="004B4B4D"/>
    <w:rsid w:val="004B4D3B"/>
    <w:rsid w:val="004B4F06"/>
    <w:rsid w:val="004B58C8"/>
    <w:rsid w:val="004B5CB8"/>
    <w:rsid w:val="004B5FA3"/>
    <w:rsid w:val="004B6382"/>
    <w:rsid w:val="004B6E86"/>
    <w:rsid w:val="004B719D"/>
    <w:rsid w:val="004B75C0"/>
    <w:rsid w:val="004B7653"/>
    <w:rsid w:val="004B77AE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FD9"/>
    <w:rsid w:val="004C403D"/>
    <w:rsid w:val="004C4086"/>
    <w:rsid w:val="004C4466"/>
    <w:rsid w:val="004C53E3"/>
    <w:rsid w:val="004C5585"/>
    <w:rsid w:val="004C5F42"/>
    <w:rsid w:val="004C604D"/>
    <w:rsid w:val="004C64F2"/>
    <w:rsid w:val="004C6DC6"/>
    <w:rsid w:val="004C706C"/>
    <w:rsid w:val="004C74F5"/>
    <w:rsid w:val="004C76C7"/>
    <w:rsid w:val="004C7F15"/>
    <w:rsid w:val="004D00D5"/>
    <w:rsid w:val="004D09B0"/>
    <w:rsid w:val="004D0AA7"/>
    <w:rsid w:val="004D0D00"/>
    <w:rsid w:val="004D1000"/>
    <w:rsid w:val="004D100F"/>
    <w:rsid w:val="004D10CE"/>
    <w:rsid w:val="004D136F"/>
    <w:rsid w:val="004D2001"/>
    <w:rsid w:val="004D2255"/>
    <w:rsid w:val="004D2BDD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E62"/>
    <w:rsid w:val="004D6F83"/>
    <w:rsid w:val="004D70A9"/>
    <w:rsid w:val="004D7A3D"/>
    <w:rsid w:val="004D7E04"/>
    <w:rsid w:val="004E02DF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1E32"/>
    <w:rsid w:val="004E20C5"/>
    <w:rsid w:val="004E2D5E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E10"/>
    <w:rsid w:val="004F5EC3"/>
    <w:rsid w:val="004F5FEC"/>
    <w:rsid w:val="004F64BE"/>
    <w:rsid w:val="004F695C"/>
    <w:rsid w:val="004F6A1A"/>
    <w:rsid w:val="004F6A36"/>
    <w:rsid w:val="004F71A4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BA2"/>
    <w:rsid w:val="00501D6A"/>
    <w:rsid w:val="00502092"/>
    <w:rsid w:val="00502631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516E"/>
    <w:rsid w:val="00505763"/>
    <w:rsid w:val="0050588D"/>
    <w:rsid w:val="005058AE"/>
    <w:rsid w:val="00506267"/>
    <w:rsid w:val="005063DD"/>
    <w:rsid w:val="0050664F"/>
    <w:rsid w:val="005068CB"/>
    <w:rsid w:val="005069A2"/>
    <w:rsid w:val="00506A3D"/>
    <w:rsid w:val="00506EB6"/>
    <w:rsid w:val="00506F17"/>
    <w:rsid w:val="005070B1"/>
    <w:rsid w:val="005070B6"/>
    <w:rsid w:val="0050735C"/>
    <w:rsid w:val="005073FC"/>
    <w:rsid w:val="00507A0C"/>
    <w:rsid w:val="00507C10"/>
    <w:rsid w:val="00507C6B"/>
    <w:rsid w:val="00510710"/>
    <w:rsid w:val="00510E59"/>
    <w:rsid w:val="00510F50"/>
    <w:rsid w:val="00511CE7"/>
    <w:rsid w:val="00512142"/>
    <w:rsid w:val="005122FB"/>
    <w:rsid w:val="005123C6"/>
    <w:rsid w:val="00512531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0F6F"/>
    <w:rsid w:val="0052101A"/>
    <w:rsid w:val="005213FC"/>
    <w:rsid w:val="005215EB"/>
    <w:rsid w:val="00521668"/>
    <w:rsid w:val="005216E0"/>
    <w:rsid w:val="00521CB1"/>
    <w:rsid w:val="005225AD"/>
    <w:rsid w:val="005226A6"/>
    <w:rsid w:val="00522F37"/>
    <w:rsid w:val="00523144"/>
    <w:rsid w:val="00523475"/>
    <w:rsid w:val="005234C9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876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451D"/>
    <w:rsid w:val="005345D4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8C4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5048"/>
    <w:rsid w:val="00545160"/>
    <w:rsid w:val="0054526B"/>
    <w:rsid w:val="00545DFB"/>
    <w:rsid w:val="00546367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50004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31C0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3ABC"/>
    <w:rsid w:val="00563CC4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7C4"/>
    <w:rsid w:val="0057597B"/>
    <w:rsid w:val="005759E6"/>
    <w:rsid w:val="00575D8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05"/>
    <w:rsid w:val="005825BD"/>
    <w:rsid w:val="005826A6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630"/>
    <w:rsid w:val="00590C25"/>
    <w:rsid w:val="00590EA8"/>
    <w:rsid w:val="00591061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40A9"/>
    <w:rsid w:val="00594A03"/>
    <w:rsid w:val="00594BEB"/>
    <w:rsid w:val="00594E14"/>
    <w:rsid w:val="0059518F"/>
    <w:rsid w:val="005953A2"/>
    <w:rsid w:val="005959E5"/>
    <w:rsid w:val="00595A44"/>
    <w:rsid w:val="005960D5"/>
    <w:rsid w:val="005961B2"/>
    <w:rsid w:val="005961ED"/>
    <w:rsid w:val="0059637F"/>
    <w:rsid w:val="005964C1"/>
    <w:rsid w:val="00596F25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6F0"/>
    <w:rsid w:val="005B0BB0"/>
    <w:rsid w:val="005B1042"/>
    <w:rsid w:val="005B1147"/>
    <w:rsid w:val="005B114C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C0229"/>
    <w:rsid w:val="005C0512"/>
    <w:rsid w:val="005C075F"/>
    <w:rsid w:val="005C08AE"/>
    <w:rsid w:val="005C0FC3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350"/>
    <w:rsid w:val="005C45FA"/>
    <w:rsid w:val="005C5207"/>
    <w:rsid w:val="005C53CF"/>
    <w:rsid w:val="005C5777"/>
    <w:rsid w:val="005C58A6"/>
    <w:rsid w:val="005C5933"/>
    <w:rsid w:val="005C5BD5"/>
    <w:rsid w:val="005C5D36"/>
    <w:rsid w:val="005C5D8A"/>
    <w:rsid w:val="005C5FC9"/>
    <w:rsid w:val="005C5FFC"/>
    <w:rsid w:val="005C611F"/>
    <w:rsid w:val="005C61FC"/>
    <w:rsid w:val="005C68C8"/>
    <w:rsid w:val="005C68D1"/>
    <w:rsid w:val="005C6AF0"/>
    <w:rsid w:val="005C6AFB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679"/>
    <w:rsid w:val="005D0781"/>
    <w:rsid w:val="005D08B7"/>
    <w:rsid w:val="005D0913"/>
    <w:rsid w:val="005D092C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443C"/>
    <w:rsid w:val="005D4653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43C"/>
    <w:rsid w:val="005E18E8"/>
    <w:rsid w:val="005E191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3F5"/>
    <w:rsid w:val="005E747E"/>
    <w:rsid w:val="005E7551"/>
    <w:rsid w:val="005E7DB8"/>
    <w:rsid w:val="005E7E78"/>
    <w:rsid w:val="005E7EE7"/>
    <w:rsid w:val="005F0A42"/>
    <w:rsid w:val="005F10BD"/>
    <w:rsid w:val="005F116E"/>
    <w:rsid w:val="005F13F6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C3"/>
    <w:rsid w:val="005F5F70"/>
    <w:rsid w:val="005F6459"/>
    <w:rsid w:val="005F665A"/>
    <w:rsid w:val="005F66D1"/>
    <w:rsid w:val="005F6D8D"/>
    <w:rsid w:val="005F7028"/>
    <w:rsid w:val="005F78B9"/>
    <w:rsid w:val="005F78E8"/>
    <w:rsid w:val="005F7C08"/>
    <w:rsid w:val="005F7CD3"/>
    <w:rsid w:val="0060004F"/>
    <w:rsid w:val="00600426"/>
    <w:rsid w:val="006006B1"/>
    <w:rsid w:val="00600B02"/>
    <w:rsid w:val="00600CF3"/>
    <w:rsid w:val="00600E75"/>
    <w:rsid w:val="00600F71"/>
    <w:rsid w:val="00600FC7"/>
    <w:rsid w:val="00600FE7"/>
    <w:rsid w:val="0060103E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1DD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AB3"/>
    <w:rsid w:val="00612D97"/>
    <w:rsid w:val="0061354F"/>
    <w:rsid w:val="006145C3"/>
    <w:rsid w:val="006146E3"/>
    <w:rsid w:val="00614B10"/>
    <w:rsid w:val="00614E0C"/>
    <w:rsid w:val="006151B6"/>
    <w:rsid w:val="0061525B"/>
    <w:rsid w:val="0061556E"/>
    <w:rsid w:val="00615636"/>
    <w:rsid w:val="00615742"/>
    <w:rsid w:val="0061579C"/>
    <w:rsid w:val="00615B07"/>
    <w:rsid w:val="00615C5D"/>
    <w:rsid w:val="0061620C"/>
    <w:rsid w:val="00616B90"/>
    <w:rsid w:val="00616D8F"/>
    <w:rsid w:val="00616F35"/>
    <w:rsid w:val="0061728D"/>
    <w:rsid w:val="0061748E"/>
    <w:rsid w:val="006174B3"/>
    <w:rsid w:val="006205D1"/>
    <w:rsid w:val="006206B3"/>
    <w:rsid w:val="006208B6"/>
    <w:rsid w:val="0062113D"/>
    <w:rsid w:val="00621614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61C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92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1F00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719E"/>
    <w:rsid w:val="00637450"/>
    <w:rsid w:val="00637532"/>
    <w:rsid w:val="00640549"/>
    <w:rsid w:val="00640897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AF"/>
    <w:rsid w:val="00643571"/>
    <w:rsid w:val="006442CA"/>
    <w:rsid w:val="0064464F"/>
    <w:rsid w:val="00644D66"/>
    <w:rsid w:val="00644FE9"/>
    <w:rsid w:val="00645155"/>
    <w:rsid w:val="006452F4"/>
    <w:rsid w:val="00645667"/>
    <w:rsid w:val="006456C0"/>
    <w:rsid w:val="006462DF"/>
    <w:rsid w:val="0064645F"/>
    <w:rsid w:val="00646779"/>
    <w:rsid w:val="00646C04"/>
    <w:rsid w:val="00647453"/>
    <w:rsid w:val="00647583"/>
    <w:rsid w:val="006476C2"/>
    <w:rsid w:val="0064782E"/>
    <w:rsid w:val="006479CE"/>
    <w:rsid w:val="00647C65"/>
    <w:rsid w:val="00650012"/>
    <w:rsid w:val="006503AF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AD9"/>
    <w:rsid w:val="00664D59"/>
    <w:rsid w:val="006654DE"/>
    <w:rsid w:val="006659B7"/>
    <w:rsid w:val="00665B4B"/>
    <w:rsid w:val="00665ED5"/>
    <w:rsid w:val="00666714"/>
    <w:rsid w:val="00666BCA"/>
    <w:rsid w:val="00670088"/>
    <w:rsid w:val="0067043C"/>
    <w:rsid w:val="00670737"/>
    <w:rsid w:val="006707D6"/>
    <w:rsid w:val="00670D6D"/>
    <w:rsid w:val="00671060"/>
    <w:rsid w:val="006713AF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1B8"/>
    <w:rsid w:val="0068647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2"/>
    <w:rsid w:val="00692630"/>
    <w:rsid w:val="00692A6F"/>
    <w:rsid w:val="00692B4B"/>
    <w:rsid w:val="006933FD"/>
    <w:rsid w:val="0069359D"/>
    <w:rsid w:val="0069363E"/>
    <w:rsid w:val="00693D95"/>
    <w:rsid w:val="00693F7C"/>
    <w:rsid w:val="0069405F"/>
    <w:rsid w:val="006942E3"/>
    <w:rsid w:val="0069452F"/>
    <w:rsid w:val="00694C76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5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6"/>
    <w:rsid w:val="006A708B"/>
    <w:rsid w:val="006A7715"/>
    <w:rsid w:val="006B01DA"/>
    <w:rsid w:val="006B036B"/>
    <w:rsid w:val="006B0C56"/>
    <w:rsid w:val="006B0F01"/>
    <w:rsid w:val="006B1366"/>
    <w:rsid w:val="006B14A0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E98"/>
    <w:rsid w:val="006B4178"/>
    <w:rsid w:val="006B4330"/>
    <w:rsid w:val="006B44B1"/>
    <w:rsid w:val="006B4972"/>
    <w:rsid w:val="006B5220"/>
    <w:rsid w:val="006B5222"/>
    <w:rsid w:val="006B5DF3"/>
    <w:rsid w:val="006B5F39"/>
    <w:rsid w:val="006B5FB7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FBA"/>
    <w:rsid w:val="006C10E1"/>
    <w:rsid w:val="006C1367"/>
    <w:rsid w:val="006C18D1"/>
    <w:rsid w:val="006C1DC0"/>
    <w:rsid w:val="006C2485"/>
    <w:rsid w:val="006C2769"/>
    <w:rsid w:val="006C2815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446"/>
    <w:rsid w:val="006C545B"/>
    <w:rsid w:val="006C610F"/>
    <w:rsid w:val="006C6544"/>
    <w:rsid w:val="006C6811"/>
    <w:rsid w:val="006C68A7"/>
    <w:rsid w:val="006C6D3F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BC0"/>
    <w:rsid w:val="006D0D2D"/>
    <w:rsid w:val="006D0ECB"/>
    <w:rsid w:val="006D118E"/>
    <w:rsid w:val="006D1FA3"/>
    <w:rsid w:val="006D20E4"/>
    <w:rsid w:val="006D2154"/>
    <w:rsid w:val="006D2247"/>
    <w:rsid w:val="006D2342"/>
    <w:rsid w:val="006D250E"/>
    <w:rsid w:val="006D25AF"/>
    <w:rsid w:val="006D27E7"/>
    <w:rsid w:val="006D2E66"/>
    <w:rsid w:val="006D3470"/>
    <w:rsid w:val="006D3DE8"/>
    <w:rsid w:val="006D48BB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D7D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4A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E7"/>
    <w:rsid w:val="006E5EED"/>
    <w:rsid w:val="006E618E"/>
    <w:rsid w:val="006E6E6F"/>
    <w:rsid w:val="006E73C9"/>
    <w:rsid w:val="006E7870"/>
    <w:rsid w:val="006F07A3"/>
    <w:rsid w:val="006F0DE7"/>
    <w:rsid w:val="006F0ED1"/>
    <w:rsid w:val="006F14E1"/>
    <w:rsid w:val="006F178B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81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9AD"/>
    <w:rsid w:val="00701BE2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33A"/>
    <w:rsid w:val="00705583"/>
    <w:rsid w:val="00705C9A"/>
    <w:rsid w:val="00705CB5"/>
    <w:rsid w:val="00705EAD"/>
    <w:rsid w:val="00706012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88E"/>
    <w:rsid w:val="00714A68"/>
    <w:rsid w:val="00714E23"/>
    <w:rsid w:val="00714F96"/>
    <w:rsid w:val="0071535A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54A"/>
    <w:rsid w:val="007176EE"/>
    <w:rsid w:val="007179F4"/>
    <w:rsid w:val="00717A06"/>
    <w:rsid w:val="00717C89"/>
    <w:rsid w:val="00717D38"/>
    <w:rsid w:val="00717D49"/>
    <w:rsid w:val="007202C1"/>
    <w:rsid w:val="007203C9"/>
    <w:rsid w:val="00720C53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E76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6EAF"/>
    <w:rsid w:val="00737994"/>
    <w:rsid w:val="00740553"/>
    <w:rsid w:val="007406BB"/>
    <w:rsid w:val="00740AA1"/>
    <w:rsid w:val="00740C03"/>
    <w:rsid w:val="00740DA1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BED"/>
    <w:rsid w:val="00745FC4"/>
    <w:rsid w:val="007466EC"/>
    <w:rsid w:val="007467A5"/>
    <w:rsid w:val="00746F5E"/>
    <w:rsid w:val="00747188"/>
    <w:rsid w:val="007472FC"/>
    <w:rsid w:val="00747651"/>
    <w:rsid w:val="007477E9"/>
    <w:rsid w:val="0074789F"/>
    <w:rsid w:val="00747BA4"/>
    <w:rsid w:val="00747E9F"/>
    <w:rsid w:val="00750056"/>
    <w:rsid w:val="00750763"/>
    <w:rsid w:val="007515B8"/>
    <w:rsid w:val="00751AAD"/>
    <w:rsid w:val="00751BB9"/>
    <w:rsid w:val="00751DA5"/>
    <w:rsid w:val="007526D4"/>
    <w:rsid w:val="007527F9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6006C"/>
    <w:rsid w:val="0076031C"/>
    <w:rsid w:val="007603FE"/>
    <w:rsid w:val="0076063C"/>
    <w:rsid w:val="00760C08"/>
    <w:rsid w:val="00760D31"/>
    <w:rsid w:val="00761567"/>
    <w:rsid w:val="007620DA"/>
    <w:rsid w:val="00762747"/>
    <w:rsid w:val="007627EC"/>
    <w:rsid w:val="007630E8"/>
    <w:rsid w:val="0076317D"/>
    <w:rsid w:val="007631DD"/>
    <w:rsid w:val="007635A5"/>
    <w:rsid w:val="00763646"/>
    <w:rsid w:val="00763670"/>
    <w:rsid w:val="0076373B"/>
    <w:rsid w:val="00763AEC"/>
    <w:rsid w:val="00763BA1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D30"/>
    <w:rsid w:val="00767F7B"/>
    <w:rsid w:val="0077078F"/>
    <w:rsid w:val="007707BC"/>
    <w:rsid w:val="007708D9"/>
    <w:rsid w:val="00770945"/>
    <w:rsid w:val="00770B3D"/>
    <w:rsid w:val="00770D99"/>
    <w:rsid w:val="0077111C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90A"/>
    <w:rsid w:val="00775AE2"/>
    <w:rsid w:val="00775BB2"/>
    <w:rsid w:val="00775C56"/>
    <w:rsid w:val="00775C90"/>
    <w:rsid w:val="00775CE4"/>
    <w:rsid w:val="00775D21"/>
    <w:rsid w:val="00775EDD"/>
    <w:rsid w:val="007764AF"/>
    <w:rsid w:val="0077653B"/>
    <w:rsid w:val="007767C9"/>
    <w:rsid w:val="0077684A"/>
    <w:rsid w:val="00776A59"/>
    <w:rsid w:val="00776C0A"/>
    <w:rsid w:val="00777151"/>
    <w:rsid w:val="007773C1"/>
    <w:rsid w:val="00777916"/>
    <w:rsid w:val="00777BD9"/>
    <w:rsid w:val="00777C0D"/>
    <w:rsid w:val="00777DCA"/>
    <w:rsid w:val="00777F9D"/>
    <w:rsid w:val="0078020F"/>
    <w:rsid w:val="00780632"/>
    <w:rsid w:val="007807E7"/>
    <w:rsid w:val="00780FA9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3E43"/>
    <w:rsid w:val="00784FF6"/>
    <w:rsid w:val="0078521D"/>
    <w:rsid w:val="00785856"/>
    <w:rsid w:val="007862E9"/>
    <w:rsid w:val="007869E0"/>
    <w:rsid w:val="00786AF7"/>
    <w:rsid w:val="00786B94"/>
    <w:rsid w:val="007870A1"/>
    <w:rsid w:val="007870FB"/>
    <w:rsid w:val="00787842"/>
    <w:rsid w:val="00787A00"/>
    <w:rsid w:val="00787B14"/>
    <w:rsid w:val="00787CAB"/>
    <w:rsid w:val="00787FF2"/>
    <w:rsid w:val="007900C7"/>
    <w:rsid w:val="00790E5B"/>
    <w:rsid w:val="00790FAE"/>
    <w:rsid w:val="00791086"/>
    <w:rsid w:val="007910A3"/>
    <w:rsid w:val="00791475"/>
    <w:rsid w:val="007914B4"/>
    <w:rsid w:val="0079191F"/>
    <w:rsid w:val="00791B16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0C0"/>
    <w:rsid w:val="00796C6A"/>
    <w:rsid w:val="00796D9E"/>
    <w:rsid w:val="007971C9"/>
    <w:rsid w:val="00797380"/>
    <w:rsid w:val="00797558"/>
    <w:rsid w:val="00797773"/>
    <w:rsid w:val="00797AED"/>
    <w:rsid w:val="007A0577"/>
    <w:rsid w:val="007A0879"/>
    <w:rsid w:val="007A0DA6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EA4"/>
    <w:rsid w:val="007B415B"/>
    <w:rsid w:val="007B4D1C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51C"/>
    <w:rsid w:val="007C16F0"/>
    <w:rsid w:val="007C1FBB"/>
    <w:rsid w:val="007C223F"/>
    <w:rsid w:val="007C2715"/>
    <w:rsid w:val="007C2912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9E1"/>
    <w:rsid w:val="007C7C4C"/>
    <w:rsid w:val="007C7D5E"/>
    <w:rsid w:val="007D00CE"/>
    <w:rsid w:val="007D0EAF"/>
    <w:rsid w:val="007D0F7C"/>
    <w:rsid w:val="007D14D5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434F"/>
    <w:rsid w:val="007D451A"/>
    <w:rsid w:val="007D4704"/>
    <w:rsid w:val="007D4E5B"/>
    <w:rsid w:val="007D55E3"/>
    <w:rsid w:val="007D56BB"/>
    <w:rsid w:val="007D59BE"/>
    <w:rsid w:val="007D5A37"/>
    <w:rsid w:val="007D5EA1"/>
    <w:rsid w:val="007D5F30"/>
    <w:rsid w:val="007D60F9"/>
    <w:rsid w:val="007D6370"/>
    <w:rsid w:val="007D676B"/>
    <w:rsid w:val="007D6A5E"/>
    <w:rsid w:val="007D6BA0"/>
    <w:rsid w:val="007D6E82"/>
    <w:rsid w:val="007D73A8"/>
    <w:rsid w:val="007D7519"/>
    <w:rsid w:val="007D7A77"/>
    <w:rsid w:val="007D7E33"/>
    <w:rsid w:val="007D7F1A"/>
    <w:rsid w:val="007E0940"/>
    <w:rsid w:val="007E0ABB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E4A"/>
    <w:rsid w:val="007E5250"/>
    <w:rsid w:val="007E5672"/>
    <w:rsid w:val="007E567F"/>
    <w:rsid w:val="007E6426"/>
    <w:rsid w:val="007E6D41"/>
    <w:rsid w:val="007E6DAB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441F"/>
    <w:rsid w:val="007F46D6"/>
    <w:rsid w:val="007F490E"/>
    <w:rsid w:val="007F51B6"/>
    <w:rsid w:val="007F561E"/>
    <w:rsid w:val="007F596E"/>
    <w:rsid w:val="007F5FDD"/>
    <w:rsid w:val="007F60E4"/>
    <w:rsid w:val="007F6321"/>
    <w:rsid w:val="007F6C33"/>
    <w:rsid w:val="007F709D"/>
    <w:rsid w:val="007F74D3"/>
    <w:rsid w:val="007F7974"/>
    <w:rsid w:val="007F7E33"/>
    <w:rsid w:val="00800665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D0D"/>
    <w:rsid w:val="008040E3"/>
    <w:rsid w:val="00804BF1"/>
    <w:rsid w:val="008055F3"/>
    <w:rsid w:val="0080566B"/>
    <w:rsid w:val="00805BCE"/>
    <w:rsid w:val="00805F8A"/>
    <w:rsid w:val="008062CA"/>
    <w:rsid w:val="008063E0"/>
    <w:rsid w:val="0080661C"/>
    <w:rsid w:val="00806740"/>
    <w:rsid w:val="0080709B"/>
    <w:rsid w:val="0080712D"/>
    <w:rsid w:val="00807409"/>
    <w:rsid w:val="0080744E"/>
    <w:rsid w:val="0080753D"/>
    <w:rsid w:val="008106CE"/>
    <w:rsid w:val="00810FB1"/>
    <w:rsid w:val="00811180"/>
    <w:rsid w:val="008115E8"/>
    <w:rsid w:val="008118E4"/>
    <w:rsid w:val="00811921"/>
    <w:rsid w:val="00811F88"/>
    <w:rsid w:val="00812071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5D2"/>
    <w:rsid w:val="00820778"/>
    <w:rsid w:val="00820E0E"/>
    <w:rsid w:val="00820E5D"/>
    <w:rsid w:val="0082155C"/>
    <w:rsid w:val="008218B6"/>
    <w:rsid w:val="008219AB"/>
    <w:rsid w:val="00822D36"/>
    <w:rsid w:val="00822E83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5CB"/>
    <w:rsid w:val="00825A29"/>
    <w:rsid w:val="00825E72"/>
    <w:rsid w:val="00825EA4"/>
    <w:rsid w:val="0082664B"/>
    <w:rsid w:val="00826728"/>
    <w:rsid w:val="00826D8A"/>
    <w:rsid w:val="00826DD1"/>
    <w:rsid w:val="0082724B"/>
    <w:rsid w:val="00827D5C"/>
    <w:rsid w:val="00830329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500"/>
    <w:rsid w:val="008407C3"/>
    <w:rsid w:val="008410C2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08F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B7A"/>
    <w:rsid w:val="00846D49"/>
    <w:rsid w:val="00846D7C"/>
    <w:rsid w:val="00846E1B"/>
    <w:rsid w:val="0084752A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5B7"/>
    <w:rsid w:val="008517C5"/>
    <w:rsid w:val="00851AB7"/>
    <w:rsid w:val="00851E86"/>
    <w:rsid w:val="00851E9E"/>
    <w:rsid w:val="0085217B"/>
    <w:rsid w:val="00852968"/>
    <w:rsid w:val="00852CD5"/>
    <w:rsid w:val="00853011"/>
    <w:rsid w:val="00853085"/>
    <w:rsid w:val="00853185"/>
    <w:rsid w:val="0085357D"/>
    <w:rsid w:val="008535FA"/>
    <w:rsid w:val="00853727"/>
    <w:rsid w:val="00853791"/>
    <w:rsid w:val="008538B8"/>
    <w:rsid w:val="00853D58"/>
    <w:rsid w:val="00854098"/>
    <w:rsid w:val="00854165"/>
    <w:rsid w:val="0085463F"/>
    <w:rsid w:val="008546F6"/>
    <w:rsid w:val="00854CC5"/>
    <w:rsid w:val="008553AE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4E9"/>
    <w:rsid w:val="008578CC"/>
    <w:rsid w:val="00857BE3"/>
    <w:rsid w:val="008600C4"/>
    <w:rsid w:val="008600F5"/>
    <w:rsid w:val="008609D2"/>
    <w:rsid w:val="00861457"/>
    <w:rsid w:val="00861577"/>
    <w:rsid w:val="0086171A"/>
    <w:rsid w:val="0086187B"/>
    <w:rsid w:val="00861ED8"/>
    <w:rsid w:val="0086215A"/>
    <w:rsid w:val="00862F49"/>
    <w:rsid w:val="0086357B"/>
    <w:rsid w:val="00863747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563"/>
    <w:rsid w:val="00870F10"/>
    <w:rsid w:val="00871086"/>
    <w:rsid w:val="00871166"/>
    <w:rsid w:val="0087149C"/>
    <w:rsid w:val="00871905"/>
    <w:rsid w:val="00871A70"/>
    <w:rsid w:val="00871BFB"/>
    <w:rsid w:val="00871C3D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179"/>
    <w:rsid w:val="0087521A"/>
    <w:rsid w:val="00875911"/>
    <w:rsid w:val="0087635E"/>
    <w:rsid w:val="00876405"/>
    <w:rsid w:val="008765FA"/>
    <w:rsid w:val="008766B9"/>
    <w:rsid w:val="00877C4B"/>
    <w:rsid w:val="00877CE4"/>
    <w:rsid w:val="00877E05"/>
    <w:rsid w:val="00877ED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951"/>
    <w:rsid w:val="00881BAD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816"/>
    <w:rsid w:val="00887983"/>
    <w:rsid w:val="00887E1F"/>
    <w:rsid w:val="00887F13"/>
    <w:rsid w:val="0089036A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6D9F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EF"/>
    <w:rsid w:val="008A3543"/>
    <w:rsid w:val="008A3842"/>
    <w:rsid w:val="008A39D3"/>
    <w:rsid w:val="008A4521"/>
    <w:rsid w:val="008A467A"/>
    <w:rsid w:val="008A4B3B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B75"/>
    <w:rsid w:val="008B2C97"/>
    <w:rsid w:val="008B2CD8"/>
    <w:rsid w:val="008B2E75"/>
    <w:rsid w:val="008B3884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BA3"/>
    <w:rsid w:val="008C20B2"/>
    <w:rsid w:val="008C22BF"/>
    <w:rsid w:val="008C25A3"/>
    <w:rsid w:val="008C267B"/>
    <w:rsid w:val="008C30CE"/>
    <w:rsid w:val="008C3982"/>
    <w:rsid w:val="008C3A53"/>
    <w:rsid w:val="008C3EFC"/>
    <w:rsid w:val="008C43EA"/>
    <w:rsid w:val="008C5028"/>
    <w:rsid w:val="008C5D95"/>
    <w:rsid w:val="008C5EB0"/>
    <w:rsid w:val="008C6094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ADE"/>
    <w:rsid w:val="008E0AF7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CEC"/>
    <w:rsid w:val="008E3EC0"/>
    <w:rsid w:val="008E40AF"/>
    <w:rsid w:val="008E4107"/>
    <w:rsid w:val="008E410D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9AB"/>
    <w:rsid w:val="008F0BD2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00B"/>
    <w:rsid w:val="008F31E9"/>
    <w:rsid w:val="008F3D90"/>
    <w:rsid w:val="008F4390"/>
    <w:rsid w:val="008F5092"/>
    <w:rsid w:val="008F51A8"/>
    <w:rsid w:val="008F54E2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E8"/>
    <w:rsid w:val="008F7C21"/>
    <w:rsid w:val="008F7C64"/>
    <w:rsid w:val="00900160"/>
    <w:rsid w:val="0090035B"/>
    <w:rsid w:val="009004D7"/>
    <w:rsid w:val="009005D0"/>
    <w:rsid w:val="00900BB9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2DF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6A9"/>
    <w:rsid w:val="009057A1"/>
    <w:rsid w:val="00905D86"/>
    <w:rsid w:val="00906168"/>
    <w:rsid w:val="009061A0"/>
    <w:rsid w:val="009062ED"/>
    <w:rsid w:val="00906676"/>
    <w:rsid w:val="009066D4"/>
    <w:rsid w:val="00906835"/>
    <w:rsid w:val="00906B50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2037"/>
    <w:rsid w:val="009123B2"/>
    <w:rsid w:val="0091251F"/>
    <w:rsid w:val="009126A5"/>
    <w:rsid w:val="0091286A"/>
    <w:rsid w:val="00912C7E"/>
    <w:rsid w:val="00912CAC"/>
    <w:rsid w:val="00913056"/>
    <w:rsid w:val="009131F5"/>
    <w:rsid w:val="00913858"/>
    <w:rsid w:val="009138F5"/>
    <w:rsid w:val="00913A73"/>
    <w:rsid w:val="00913CC1"/>
    <w:rsid w:val="00913D48"/>
    <w:rsid w:val="00913E87"/>
    <w:rsid w:val="009144AA"/>
    <w:rsid w:val="00914851"/>
    <w:rsid w:val="009149C0"/>
    <w:rsid w:val="00914C4A"/>
    <w:rsid w:val="00914D57"/>
    <w:rsid w:val="00914F48"/>
    <w:rsid w:val="00914FEF"/>
    <w:rsid w:val="009153FC"/>
    <w:rsid w:val="00915B4B"/>
    <w:rsid w:val="009160FA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ABB"/>
    <w:rsid w:val="00920B9D"/>
    <w:rsid w:val="00920D1F"/>
    <w:rsid w:val="0092120A"/>
    <w:rsid w:val="00921232"/>
    <w:rsid w:val="00921243"/>
    <w:rsid w:val="0092147B"/>
    <w:rsid w:val="009215E3"/>
    <w:rsid w:val="00921993"/>
    <w:rsid w:val="00921D84"/>
    <w:rsid w:val="00922282"/>
    <w:rsid w:val="00922452"/>
    <w:rsid w:val="009225F4"/>
    <w:rsid w:val="00922B8A"/>
    <w:rsid w:val="00922F40"/>
    <w:rsid w:val="00922FF7"/>
    <w:rsid w:val="00923259"/>
    <w:rsid w:val="0092374B"/>
    <w:rsid w:val="0092454A"/>
    <w:rsid w:val="009245C4"/>
    <w:rsid w:val="00924682"/>
    <w:rsid w:val="009249D7"/>
    <w:rsid w:val="00924AFA"/>
    <w:rsid w:val="00925513"/>
    <w:rsid w:val="00925C04"/>
    <w:rsid w:val="00925C5F"/>
    <w:rsid w:val="00925E6A"/>
    <w:rsid w:val="00926087"/>
    <w:rsid w:val="0092645E"/>
    <w:rsid w:val="009272ED"/>
    <w:rsid w:val="00927A03"/>
    <w:rsid w:val="00927E65"/>
    <w:rsid w:val="00927FD5"/>
    <w:rsid w:val="0093062A"/>
    <w:rsid w:val="00930EFC"/>
    <w:rsid w:val="00930F91"/>
    <w:rsid w:val="0093103B"/>
    <w:rsid w:val="00931325"/>
    <w:rsid w:val="00931979"/>
    <w:rsid w:val="00931B2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E5E"/>
    <w:rsid w:val="00942051"/>
    <w:rsid w:val="0094244D"/>
    <w:rsid w:val="009427FD"/>
    <w:rsid w:val="00942C11"/>
    <w:rsid w:val="00942CB9"/>
    <w:rsid w:val="00942EE7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4D30"/>
    <w:rsid w:val="0094504C"/>
    <w:rsid w:val="00945309"/>
    <w:rsid w:val="009454BD"/>
    <w:rsid w:val="009458EA"/>
    <w:rsid w:val="00945CDE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BC5"/>
    <w:rsid w:val="00951CCE"/>
    <w:rsid w:val="00951E31"/>
    <w:rsid w:val="00951EF6"/>
    <w:rsid w:val="0095216C"/>
    <w:rsid w:val="009521FD"/>
    <w:rsid w:val="0095270E"/>
    <w:rsid w:val="009529CF"/>
    <w:rsid w:val="00952C82"/>
    <w:rsid w:val="00952E98"/>
    <w:rsid w:val="00953166"/>
    <w:rsid w:val="009534DD"/>
    <w:rsid w:val="00953D93"/>
    <w:rsid w:val="00954267"/>
    <w:rsid w:val="00954570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930"/>
    <w:rsid w:val="00967B35"/>
    <w:rsid w:val="00967C67"/>
    <w:rsid w:val="009709A8"/>
    <w:rsid w:val="00970A49"/>
    <w:rsid w:val="00970BE0"/>
    <w:rsid w:val="00970D47"/>
    <w:rsid w:val="009719D9"/>
    <w:rsid w:val="00972132"/>
    <w:rsid w:val="009729A7"/>
    <w:rsid w:val="00972B09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C76"/>
    <w:rsid w:val="00977356"/>
    <w:rsid w:val="0097737F"/>
    <w:rsid w:val="00977942"/>
    <w:rsid w:val="00977D59"/>
    <w:rsid w:val="00977DA9"/>
    <w:rsid w:val="00980413"/>
    <w:rsid w:val="00980C31"/>
    <w:rsid w:val="009810B9"/>
    <w:rsid w:val="00981432"/>
    <w:rsid w:val="009815A1"/>
    <w:rsid w:val="009815B2"/>
    <w:rsid w:val="00981611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A9A"/>
    <w:rsid w:val="00992CE7"/>
    <w:rsid w:val="00992D88"/>
    <w:rsid w:val="00992EA7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59B8"/>
    <w:rsid w:val="00995AE8"/>
    <w:rsid w:val="009964CF"/>
    <w:rsid w:val="0099664B"/>
    <w:rsid w:val="00996717"/>
    <w:rsid w:val="00996A81"/>
    <w:rsid w:val="00996DC2"/>
    <w:rsid w:val="00996F36"/>
    <w:rsid w:val="00997019"/>
    <w:rsid w:val="009A0499"/>
    <w:rsid w:val="009A051C"/>
    <w:rsid w:val="009A0D39"/>
    <w:rsid w:val="009A10CF"/>
    <w:rsid w:val="009A135E"/>
    <w:rsid w:val="009A14E2"/>
    <w:rsid w:val="009A1640"/>
    <w:rsid w:val="009A17CB"/>
    <w:rsid w:val="009A18B3"/>
    <w:rsid w:val="009A1D0C"/>
    <w:rsid w:val="009A1E0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9A4"/>
    <w:rsid w:val="009B1D75"/>
    <w:rsid w:val="009B1E40"/>
    <w:rsid w:val="009B1F6C"/>
    <w:rsid w:val="009B2308"/>
    <w:rsid w:val="009B2383"/>
    <w:rsid w:val="009B25B0"/>
    <w:rsid w:val="009B28B1"/>
    <w:rsid w:val="009B2DB7"/>
    <w:rsid w:val="009B41D3"/>
    <w:rsid w:val="009B4373"/>
    <w:rsid w:val="009B456D"/>
    <w:rsid w:val="009B47D1"/>
    <w:rsid w:val="009B50DD"/>
    <w:rsid w:val="009B5759"/>
    <w:rsid w:val="009B58F9"/>
    <w:rsid w:val="009B5C64"/>
    <w:rsid w:val="009B5F4A"/>
    <w:rsid w:val="009B6114"/>
    <w:rsid w:val="009B617B"/>
    <w:rsid w:val="009B62A9"/>
    <w:rsid w:val="009B62EF"/>
    <w:rsid w:val="009B6642"/>
    <w:rsid w:val="009B6769"/>
    <w:rsid w:val="009B6A25"/>
    <w:rsid w:val="009B6A36"/>
    <w:rsid w:val="009B6A93"/>
    <w:rsid w:val="009B7411"/>
    <w:rsid w:val="009B752F"/>
    <w:rsid w:val="009B79C9"/>
    <w:rsid w:val="009C0413"/>
    <w:rsid w:val="009C0577"/>
    <w:rsid w:val="009C0F77"/>
    <w:rsid w:val="009C12BF"/>
    <w:rsid w:val="009C199C"/>
    <w:rsid w:val="009C1F9F"/>
    <w:rsid w:val="009C21B8"/>
    <w:rsid w:val="009C363C"/>
    <w:rsid w:val="009C3D58"/>
    <w:rsid w:val="009C3EE5"/>
    <w:rsid w:val="009C45BC"/>
    <w:rsid w:val="009C514B"/>
    <w:rsid w:val="009C5B82"/>
    <w:rsid w:val="009C5D22"/>
    <w:rsid w:val="009C5F36"/>
    <w:rsid w:val="009C5FD1"/>
    <w:rsid w:val="009C6583"/>
    <w:rsid w:val="009C6BF1"/>
    <w:rsid w:val="009C6E0A"/>
    <w:rsid w:val="009C6F33"/>
    <w:rsid w:val="009C6F67"/>
    <w:rsid w:val="009C7129"/>
    <w:rsid w:val="009C746E"/>
    <w:rsid w:val="009C7BA8"/>
    <w:rsid w:val="009C7BAC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086"/>
    <w:rsid w:val="009D12F4"/>
    <w:rsid w:val="009D1871"/>
    <w:rsid w:val="009D19B7"/>
    <w:rsid w:val="009D19B8"/>
    <w:rsid w:val="009D1B1E"/>
    <w:rsid w:val="009D1F70"/>
    <w:rsid w:val="009D29B2"/>
    <w:rsid w:val="009D32FC"/>
    <w:rsid w:val="009D3452"/>
    <w:rsid w:val="009D3700"/>
    <w:rsid w:val="009D371D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156"/>
    <w:rsid w:val="009E664B"/>
    <w:rsid w:val="009E66A6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166"/>
    <w:rsid w:val="009F43C8"/>
    <w:rsid w:val="009F4425"/>
    <w:rsid w:val="009F4432"/>
    <w:rsid w:val="009F443E"/>
    <w:rsid w:val="009F4571"/>
    <w:rsid w:val="009F465A"/>
    <w:rsid w:val="009F46D1"/>
    <w:rsid w:val="009F478A"/>
    <w:rsid w:val="009F4931"/>
    <w:rsid w:val="009F5435"/>
    <w:rsid w:val="009F5627"/>
    <w:rsid w:val="009F575D"/>
    <w:rsid w:val="009F5815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C1A"/>
    <w:rsid w:val="00A041F7"/>
    <w:rsid w:val="00A04259"/>
    <w:rsid w:val="00A04437"/>
    <w:rsid w:val="00A045B5"/>
    <w:rsid w:val="00A047B5"/>
    <w:rsid w:val="00A04AB6"/>
    <w:rsid w:val="00A04D3F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47F"/>
    <w:rsid w:val="00A115F1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B17"/>
    <w:rsid w:val="00A17B3E"/>
    <w:rsid w:val="00A17DB4"/>
    <w:rsid w:val="00A20BEE"/>
    <w:rsid w:val="00A20C36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052"/>
    <w:rsid w:val="00A23122"/>
    <w:rsid w:val="00A2316F"/>
    <w:rsid w:val="00A23208"/>
    <w:rsid w:val="00A23302"/>
    <w:rsid w:val="00A2342A"/>
    <w:rsid w:val="00A2377C"/>
    <w:rsid w:val="00A23E41"/>
    <w:rsid w:val="00A23F92"/>
    <w:rsid w:val="00A242EF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30176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2328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D81"/>
    <w:rsid w:val="00A43E13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23E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19C"/>
    <w:rsid w:val="00A504BD"/>
    <w:rsid w:val="00A50690"/>
    <w:rsid w:val="00A50753"/>
    <w:rsid w:val="00A50CE9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FFD"/>
    <w:rsid w:val="00A5420F"/>
    <w:rsid w:val="00A5461F"/>
    <w:rsid w:val="00A54A62"/>
    <w:rsid w:val="00A55214"/>
    <w:rsid w:val="00A552BC"/>
    <w:rsid w:val="00A555C2"/>
    <w:rsid w:val="00A55628"/>
    <w:rsid w:val="00A55889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0F30"/>
    <w:rsid w:val="00A61073"/>
    <w:rsid w:val="00A611AF"/>
    <w:rsid w:val="00A61464"/>
    <w:rsid w:val="00A61885"/>
    <w:rsid w:val="00A61BF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6DA"/>
    <w:rsid w:val="00A65BC4"/>
    <w:rsid w:val="00A65C59"/>
    <w:rsid w:val="00A65CF8"/>
    <w:rsid w:val="00A66877"/>
    <w:rsid w:val="00A66A03"/>
    <w:rsid w:val="00A66C7D"/>
    <w:rsid w:val="00A67115"/>
    <w:rsid w:val="00A675F5"/>
    <w:rsid w:val="00A7012F"/>
    <w:rsid w:val="00A70378"/>
    <w:rsid w:val="00A7066B"/>
    <w:rsid w:val="00A70799"/>
    <w:rsid w:val="00A70C17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1D"/>
    <w:rsid w:val="00A7252D"/>
    <w:rsid w:val="00A728C8"/>
    <w:rsid w:val="00A72989"/>
    <w:rsid w:val="00A73386"/>
    <w:rsid w:val="00A738D8"/>
    <w:rsid w:val="00A738ED"/>
    <w:rsid w:val="00A73D59"/>
    <w:rsid w:val="00A73FE8"/>
    <w:rsid w:val="00A7411E"/>
    <w:rsid w:val="00A760CB"/>
    <w:rsid w:val="00A76360"/>
    <w:rsid w:val="00A764EB"/>
    <w:rsid w:val="00A7666E"/>
    <w:rsid w:val="00A76C55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4CE"/>
    <w:rsid w:val="00A84711"/>
    <w:rsid w:val="00A847DA"/>
    <w:rsid w:val="00A84993"/>
    <w:rsid w:val="00A849AC"/>
    <w:rsid w:val="00A84E18"/>
    <w:rsid w:val="00A84EC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5C6"/>
    <w:rsid w:val="00A92656"/>
    <w:rsid w:val="00A9291B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885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C5C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4E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B6"/>
    <w:rsid w:val="00AA45DA"/>
    <w:rsid w:val="00AA48BF"/>
    <w:rsid w:val="00AA4E26"/>
    <w:rsid w:val="00AA50A9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6C0"/>
    <w:rsid w:val="00AB1746"/>
    <w:rsid w:val="00AB186E"/>
    <w:rsid w:val="00AB19A9"/>
    <w:rsid w:val="00AB1C52"/>
    <w:rsid w:val="00AB29F4"/>
    <w:rsid w:val="00AB4223"/>
    <w:rsid w:val="00AB577E"/>
    <w:rsid w:val="00AB59DD"/>
    <w:rsid w:val="00AB6198"/>
    <w:rsid w:val="00AB6245"/>
    <w:rsid w:val="00AB6255"/>
    <w:rsid w:val="00AB62B6"/>
    <w:rsid w:val="00AB6555"/>
    <w:rsid w:val="00AB6A54"/>
    <w:rsid w:val="00AB6B00"/>
    <w:rsid w:val="00AB6C8B"/>
    <w:rsid w:val="00AB6DDA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867"/>
    <w:rsid w:val="00AD0084"/>
    <w:rsid w:val="00AD012D"/>
    <w:rsid w:val="00AD048C"/>
    <w:rsid w:val="00AD06D7"/>
    <w:rsid w:val="00AD084A"/>
    <w:rsid w:val="00AD0AFF"/>
    <w:rsid w:val="00AD0B3F"/>
    <w:rsid w:val="00AD0F84"/>
    <w:rsid w:val="00AD1147"/>
    <w:rsid w:val="00AD1359"/>
    <w:rsid w:val="00AD1888"/>
    <w:rsid w:val="00AD1992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4A"/>
    <w:rsid w:val="00AD38E8"/>
    <w:rsid w:val="00AD3E73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5DD5"/>
    <w:rsid w:val="00AD6371"/>
    <w:rsid w:val="00AD6D89"/>
    <w:rsid w:val="00AD6DAC"/>
    <w:rsid w:val="00AD6E95"/>
    <w:rsid w:val="00AD7353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C9B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8CB"/>
    <w:rsid w:val="00AF0795"/>
    <w:rsid w:val="00AF09A5"/>
    <w:rsid w:val="00AF0E82"/>
    <w:rsid w:val="00AF0E91"/>
    <w:rsid w:val="00AF0F34"/>
    <w:rsid w:val="00AF10CE"/>
    <w:rsid w:val="00AF1485"/>
    <w:rsid w:val="00AF18A6"/>
    <w:rsid w:val="00AF2184"/>
    <w:rsid w:val="00AF2378"/>
    <w:rsid w:val="00AF26E0"/>
    <w:rsid w:val="00AF28F3"/>
    <w:rsid w:val="00AF2A14"/>
    <w:rsid w:val="00AF2C05"/>
    <w:rsid w:val="00AF2C2F"/>
    <w:rsid w:val="00AF2C85"/>
    <w:rsid w:val="00AF2E00"/>
    <w:rsid w:val="00AF37AB"/>
    <w:rsid w:val="00AF3887"/>
    <w:rsid w:val="00AF3EE0"/>
    <w:rsid w:val="00AF401E"/>
    <w:rsid w:val="00AF4BC9"/>
    <w:rsid w:val="00AF4BF5"/>
    <w:rsid w:val="00AF51C2"/>
    <w:rsid w:val="00AF51E9"/>
    <w:rsid w:val="00AF5427"/>
    <w:rsid w:val="00AF5847"/>
    <w:rsid w:val="00AF5A7A"/>
    <w:rsid w:val="00AF5C52"/>
    <w:rsid w:val="00AF5DE5"/>
    <w:rsid w:val="00AF62AA"/>
    <w:rsid w:val="00AF6482"/>
    <w:rsid w:val="00AF69E1"/>
    <w:rsid w:val="00AF6A46"/>
    <w:rsid w:val="00AF6B68"/>
    <w:rsid w:val="00AF6C18"/>
    <w:rsid w:val="00AF6C2C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6A4"/>
    <w:rsid w:val="00B02701"/>
    <w:rsid w:val="00B0280B"/>
    <w:rsid w:val="00B029D8"/>
    <w:rsid w:val="00B02CA8"/>
    <w:rsid w:val="00B030CE"/>
    <w:rsid w:val="00B03C68"/>
    <w:rsid w:val="00B04077"/>
    <w:rsid w:val="00B043A4"/>
    <w:rsid w:val="00B04630"/>
    <w:rsid w:val="00B04839"/>
    <w:rsid w:val="00B04881"/>
    <w:rsid w:val="00B04BD8"/>
    <w:rsid w:val="00B05068"/>
    <w:rsid w:val="00B05782"/>
    <w:rsid w:val="00B05C11"/>
    <w:rsid w:val="00B05E2D"/>
    <w:rsid w:val="00B05EF3"/>
    <w:rsid w:val="00B063EE"/>
    <w:rsid w:val="00B068F2"/>
    <w:rsid w:val="00B06B9D"/>
    <w:rsid w:val="00B06EAC"/>
    <w:rsid w:val="00B071AB"/>
    <w:rsid w:val="00B071DA"/>
    <w:rsid w:val="00B07EA0"/>
    <w:rsid w:val="00B101B3"/>
    <w:rsid w:val="00B1020D"/>
    <w:rsid w:val="00B10229"/>
    <w:rsid w:val="00B10734"/>
    <w:rsid w:val="00B10B19"/>
    <w:rsid w:val="00B10EC1"/>
    <w:rsid w:val="00B119C0"/>
    <w:rsid w:val="00B11DF5"/>
    <w:rsid w:val="00B11ED3"/>
    <w:rsid w:val="00B11FCB"/>
    <w:rsid w:val="00B12008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AA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2AF"/>
    <w:rsid w:val="00B22671"/>
    <w:rsid w:val="00B22727"/>
    <w:rsid w:val="00B22839"/>
    <w:rsid w:val="00B230DC"/>
    <w:rsid w:val="00B231DC"/>
    <w:rsid w:val="00B232D5"/>
    <w:rsid w:val="00B2394D"/>
    <w:rsid w:val="00B23A16"/>
    <w:rsid w:val="00B23D3E"/>
    <w:rsid w:val="00B23D5E"/>
    <w:rsid w:val="00B23D82"/>
    <w:rsid w:val="00B2417F"/>
    <w:rsid w:val="00B2468D"/>
    <w:rsid w:val="00B2490E"/>
    <w:rsid w:val="00B24D50"/>
    <w:rsid w:val="00B24F21"/>
    <w:rsid w:val="00B25793"/>
    <w:rsid w:val="00B25C55"/>
    <w:rsid w:val="00B26C3F"/>
    <w:rsid w:val="00B2724B"/>
    <w:rsid w:val="00B275A0"/>
    <w:rsid w:val="00B27CE0"/>
    <w:rsid w:val="00B30017"/>
    <w:rsid w:val="00B306E1"/>
    <w:rsid w:val="00B310A4"/>
    <w:rsid w:val="00B31A36"/>
    <w:rsid w:val="00B31C75"/>
    <w:rsid w:val="00B31D93"/>
    <w:rsid w:val="00B31F82"/>
    <w:rsid w:val="00B32344"/>
    <w:rsid w:val="00B32735"/>
    <w:rsid w:val="00B32EB5"/>
    <w:rsid w:val="00B32F5C"/>
    <w:rsid w:val="00B332F1"/>
    <w:rsid w:val="00B33641"/>
    <w:rsid w:val="00B3371C"/>
    <w:rsid w:val="00B33BEF"/>
    <w:rsid w:val="00B33D5C"/>
    <w:rsid w:val="00B33E0A"/>
    <w:rsid w:val="00B345DE"/>
    <w:rsid w:val="00B3472F"/>
    <w:rsid w:val="00B34AC9"/>
    <w:rsid w:val="00B34B42"/>
    <w:rsid w:val="00B359FE"/>
    <w:rsid w:val="00B36475"/>
    <w:rsid w:val="00B36776"/>
    <w:rsid w:val="00B36BA1"/>
    <w:rsid w:val="00B36BE9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A67"/>
    <w:rsid w:val="00B42EDB"/>
    <w:rsid w:val="00B4300E"/>
    <w:rsid w:val="00B4310A"/>
    <w:rsid w:val="00B43286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47FA5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696"/>
    <w:rsid w:val="00B558B2"/>
    <w:rsid w:val="00B55925"/>
    <w:rsid w:val="00B55FD3"/>
    <w:rsid w:val="00B56F88"/>
    <w:rsid w:val="00B570B2"/>
    <w:rsid w:val="00B57631"/>
    <w:rsid w:val="00B577E2"/>
    <w:rsid w:val="00B60150"/>
    <w:rsid w:val="00B60923"/>
    <w:rsid w:val="00B60DCB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F0"/>
    <w:rsid w:val="00B63B07"/>
    <w:rsid w:val="00B65331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7E1"/>
    <w:rsid w:val="00B71BC5"/>
    <w:rsid w:val="00B71DC5"/>
    <w:rsid w:val="00B72992"/>
    <w:rsid w:val="00B72CB0"/>
    <w:rsid w:val="00B73328"/>
    <w:rsid w:val="00B739B1"/>
    <w:rsid w:val="00B73A76"/>
    <w:rsid w:val="00B74074"/>
    <w:rsid w:val="00B7407C"/>
    <w:rsid w:val="00B742F1"/>
    <w:rsid w:val="00B748CF"/>
    <w:rsid w:val="00B74B81"/>
    <w:rsid w:val="00B74CB5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8047A"/>
    <w:rsid w:val="00B812C7"/>
    <w:rsid w:val="00B81449"/>
    <w:rsid w:val="00B81D4F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7F8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2F5"/>
    <w:rsid w:val="00BA46B2"/>
    <w:rsid w:val="00BA497A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9EC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42DB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3CF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62FE"/>
    <w:rsid w:val="00BC6A91"/>
    <w:rsid w:val="00BC6ACC"/>
    <w:rsid w:val="00BC75E2"/>
    <w:rsid w:val="00BC7C00"/>
    <w:rsid w:val="00BC7E61"/>
    <w:rsid w:val="00BC7EA6"/>
    <w:rsid w:val="00BD00DA"/>
    <w:rsid w:val="00BD047F"/>
    <w:rsid w:val="00BD056E"/>
    <w:rsid w:val="00BD09CF"/>
    <w:rsid w:val="00BD10C7"/>
    <w:rsid w:val="00BD139F"/>
    <w:rsid w:val="00BD1BA4"/>
    <w:rsid w:val="00BD1DBB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742"/>
    <w:rsid w:val="00BD493F"/>
    <w:rsid w:val="00BD4967"/>
    <w:rsid w:val="00BD4D87"/>
    <w:rsid w:val="00BD4DA8"/>
    <w:rsid w:val="00BD51E7"/>
    <w:rsid w:val="00BD5471"/>
    <w:rsid w:val="00BD55BA"/>
    <w:rsid w:val="00BD5983"/>
    <w:rsid w:val="00BD5A4F"/>
    <w:rsid w:val="00BD5A7E"/>
    <w:rsid w:val="00BD6525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2B"/>
    <w:rsid w:val="00BE1F4A"/>
    <w:rsid w:val="00BE22AD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3411"/>
    <w:rsid w:val="00BE3E62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C88"/>
    <w:rsid w:val="00BF5D25"/>
    <w:rsid w:val="00BF60BB"/>
    <w:rsid w:val="00BF6700"/>
    <w:rsid w:val="00BF6CAA"/>
    <w:rsid w:val="00BF70D7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1E56"/>
    <w:rsid w:val="00C02648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2AA"/>
    <w:rsid w:val="00C10573"/>
    <w:rsid w:val="00C10983"/>
    <w:rsid w:val="00C109E6"/>
    <w:rsid w:val="00C10AEE"/>
    <w:rsid w:val="00C110B1"/>
    <w:rsid w:val="00C11386"/>
    <w:rsid w:val="00C117BB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518E"/>
    <w:rsid w:val="00C256DA"/>
    <w:rsid w:val="00C2579E"/>
    <w:rsid w:val="00C25CCE"/>
    <w:rsid w:val="00C25F59"/>
    <w:rsid w:val="00C260DF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73D"/>
    <w:rsid w:val="00C27949"/>
    <w:rsid w:val="00C30212"/>
    <w:rsid w:val="00C30946"/>
    <w:rsid w:val="00C30D69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D64"/>
    <w:rsid w:val="00C46E1C"/>
    <w:rsid w:val="00C47D02"/>
    <w:rsid w:val="00C506DE"/>
    <w:rsid w:val="00C50D40"/>
    <w:rsid w:val="00C514A5"/>
    <w:rsid w:val="00C514B4"/>
    <w:rsid w:val="00C51A65"/>
    <w:rsid w:val="00C5213A"/>
    <w:rsid w:val="00C521C0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E82"/>
    <w:rsid w:val="00C60F97"/>
    <w:rsid w:val="00C61203"/>
    <w:rsid w:val="00C614BE"/>
    <w:rsid w:val="00C61649"/>
    <w:rsid w:val="00C618EE"/>
    <w:rsid w:val="00C6195E"/>
    <w:rsid w:val="00C6196A"/>
    <w:rsid w:val="00C619A2"/>
    <w:rsid w:val="00C61EB0"/>
    <w:rsid w:val="00C61F8C"/>
    <w:rsid w:val="00C62362"/>
    <w:rsid w:val="00C6240A"/>
    <w:rsid w:val="00C632FB"/>
    <w:rsid w:val="00C646A5"/>
    <w:rsid w:val="00C64AEC"/>
    <w:rsid w:val="00C64B1F"/>
    <w:rsid w:val="00C64CF1"/>
    <w:rsid w:val="00C64EFD"/>
    <w:rsid w:val="00C653DB"/>
    <w:rsid w:val="00C6551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70480"/>
    <w:rsid w:val="00C7077F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349"/>
    <w:rsid w:val="00C74AC3"/>
    <w:rsid w:val="00C74B41"/>
    <w:rsid w:val="00C7537C"/>
    <w:rsid w:val="00C753B4"/>
    <w:rsid w:val="00C761D4"/>
    <w:rsid w:val="00C76211"/>
    <w:rsid w:val="00C76392"/>
    <w:rsid w:val="00C7654D"/>
    <w:rsid w:val="00C770C7"/>
    <w:rsid w:val="00C7768E"/>
    <w:rsid w:val="00C778D1"/>
    <w:rsid w:val="00C77C39"/>
    <w:rsid w:val="00C77E06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AE3"/>
    <w:rsid w:val="00C91BBE"/>
    <w:rsid w:val="00C91DF7"/>
    <w:rsid w:val="00C9268D"/>
    <w:rsid w:val="00C92B6C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E78"/>
    <w:rsid w:val="00CA0FB6"/>
    <w:rsid w:val="00CA1017"/>
    <w:rsid w:val="00CA11B9"/>
    <w:rsid w:val="00CA20A5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50BE"/>
    <w:rsid w:val="00CA568C"/>
    <w:rsid w:val="00CA5891"/>
    <w:rsid w:val="00CA5D81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8EC"/>
    <w:rsid w:val="00CB2A2A"/>
    <w:rsid w:val="00CB2DB3"/>
    <w:rsid w:val="00CB2DBF"/>
    <w:rsid w:val="00CB2DED"/>
    <w:rsid w:val="00CB38A2"/>
    <w:rsid w:val="00CB38AA"/>
    <w:rsid w:val="00CB4540"/>
    <w:rsid w:val="00CB4687"/>
    <w:rsid w:val="00CB46D4"/>
    <w:rsid w:val="00CB47FB"/>
    <w:rsid w:val="00CB4A8B"/>
    <w:rsid w:val="00CB4B6C"/>
    <w:rsid w:val="00CB4D1C"/>
    <w:rsid w:val="00CB5194"/>
    <w:rsid w:val="00CB56B1"/>
    <w:rsid w:val="00CB646C"/>
    <w:rsid w:val="00CB6A2A"/>
    <w:rsid w:val="00CB6B60"/>
    <w:rsid w:val="00CB6B89"/>
    <w:rsid w:val="00CB6E00"/>
    <w:rsid w:val="00CB7652"/>
    <w:rsid w:val="00CB7673"/>
    <w:rsid w:val="00CB76F0"/>
    <w:rsid w:val="00CB7AE8"/>
    <w:rsid w:val="00CC0102"/>
    <w:rsid w:val="00CC01BD"/>
    <w:rsid w:val="00CC0418"/>
    <w:rsid w:val="00CC0742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382B"/>
    <w:rsid w:val="00CC3967"/>
    <w:rsid w:val="00CC3BF1"/>
    <w:rsid w:val="00CC4A17"/>
    <w:rsid w:val="00CC4FDB"/>
    <w:rsid w:val="00CC5254"/>
    <w:rsid w:val="00CC5512"/>
    <w:rsid w:val="00CC5E60"/>
    <w:rsid w:val="00CC69F1"/>
    <w:rsid w:val="00CC6BA1"/>
    <w:rsid w:val="00CC6C09"/>
    <w:rsid w:val="00CC78A0"/>
    <w:rsid w:val="00CC790E"/>
    <w:rsid w:val="00CC7AAB"/>
    <w:rsid w:val="00CD0821"/>
    <w:rsid w:val="00CD0DF1"/>
    <w:rsid w:val="00CD0EBD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7BF"/>
    <w:rsid w:val="00CD59C5"/>
    <w:rsid w:val="00CD5A7E"/>
    <w:rsid w:val="00CD5D10"/>
    <w:rsid w:val="00CD5F9E"/>
    <w:rsid w:val="00CD5FA5"/>
    <w:rsid w:val="00CD6214"/>
    <w:rsid w:val="00CD6885"/>
    <w:rsid w:val="00CD7260"/>
    <w:rsid w:val="00CD799B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34CE"/>
    <w:rsid w:val="00CE3575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EE5"/>
    <w:rsid w:val="00CF22D6"/>
    <w:rsid w:val="00CF2371"/>
    <w:rsid w:val="00CF277E"/>
    <w:rsid w:val="00CF2E5A"/>
    <w:rsid w:val="00CF3CD4"/>
    <w:rsid w:val="00CF4A89"/>
    <w:rsid w:val="00CF4B39"/>
    <w:rsid w:val="00CF4B66"/>
    <w:rsid w:val="00CF4C39"/>
    <w:rsid w:val="00CF4CA7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70F0"/>
    <w:rsid w:val="00CF75BA"/>
    <w:rsid w:val="00D00297"/>
    <w:rsid w:val="00D00B57"/>
    <w:rsid w:val="00D016BE"/>
    <w:rsid w:val="00D01849"/>
    <w:rsid w:val="00D018B1"/>
    <w:rsid w:val="00D01FA7"/>
    <w:rsid w:val="00D024FD"/>
    <w:rsid w:val="00D027FD"/>
    <w:rsid w:val="00D02992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C46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A9A"/>
    <w:rsid w:val="00D20CD0"/>
    <w:rsid w:val="00D20EA3"/>
    <w:rsid w:val="00D21F0A"/>
    <w:rsid w:val="00D220DF"/>
    <w:rsid w:val="00D22109"/>
    <w:rsid w:val="00D22190"/>
    <w:rsid w:val="00D227C3"/>
    <w:rsid w:val="00D2320A"/>
    <w:rsid w:val="00D2351D"/>
    <w:rsid w:val="00D235DE"/>
    <w:rsid w:val="00D23FD7"/>
    <w:rsid w:val="00D240A0"/>
    <w:rsid w:val="00D2419D"/>
    <w:rsid w:val="00D24B8A"/>
    <w:rsid w:val="00D24EF4"/>
    <w:rsid w:val="00D25371"/>
    <w:rsid w:val="00D25677"/>
    <w:rsid w:val="00D25A19"/>
    <w:rsid w:val="00D25D60"/>
    <w:rsid w:val="00D2611C"/>
    <w:rsid w:val="00D2626B"/>
    <w:rsid w:val="00D26A40"/>
    <w:rsid w:val="00D26B2A"/>
    <w:rsid w:val="00D27AAB"/>
    <w:rsid w:val="00D27DA1"/>
    <w:rsid w:val="00D30185"/>
    <w:rsid w:val="00D3055C"/>
    <w:rsid w:val="00D30A48"/>
    <w:rsid w:val="00D30CB8"/>
    <w:rsid w:val="00D30D9D"/>
    <w:rsid w:val="00D311E5"/>
    <w:rsid w:val="00D31930"/>
    <w:rsid w:val="00D3199E"/>
    <w:rsid w:val="00D31A61"/>
    <w:rsid w:val="00D31F88"/>
    <w:rsid w:val="00D323F7"/>
    <w:rsid w:val="00D32527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C19"/>
    <w:rsid w:val="00D34F02"/>
    <w:rsid w:val="00D34FF0"/>
    <w:rsid w:val="00D351BD"/>
    <w:rsid w:val="00D36050"/>
    <w:rsid w:val="00D3614D"/>
    <w:rsid w:val="00D361C3"/>
    <w:rsid w:val="00D36543"/>
    <w:rsid w:val="00D366A4"/>
    <w:rsid w:val="00D374E0"/>
    <w:rsid w:val="00D3770B"/>
    <w:rsid w:val="00D37B01"/>
    <w:rsid w:val="00D37C8C"/>
    <w:rsid w:val="00D37D28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D69"/>
    <w:rsid w:val="00D46018"/>
    <w:rsid w:val="00D460B6"/>
    <w:rsid w:val="00D46102"/>
    <w:rsid w:val="00D46150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BE"/>
    <w:rsid w:val="00D50786"/>
    <w:rsid w:val="00D508CA"/>
    <w:rsid w:val="00D50BFE"/>
    <w:rsid w:val="00D50CB6"/>
    <w:rsid w:val="00D50E77"/>
    <w:rsid w:val="00D50EA3"/>
    <w:rsid w:val="00D50EFC"/>
    <w:rsid w:val="00D51020"/>
    <w:rsid w:val="00D51366"/>
    <w:rsid w:val="00D51D9A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0B8"/>
    <w:rsid w:val="00D574BA"/>
    <w:rsid w:val="00D57C61"/>
    <w:rsid w:val="00D57CCD"/>
    <w:rsid w:val="00D6032E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C17"/>
    <w:rsid w:val="00D62F2C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92D"/>
    <w:rsid w:val="00D65A8F"/>
    <w:rsid w:val="00D65DC9"/>
    <w:rsid w:val="00D66175"/>
    <w:rsid w:val="00D664F8"/>
    <w:rsid w:val="00D666C3"/>
    <w:rsid w:val="00D6689B"/>
    <w:rsid w:val="00D66FD5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8F8"/>
    <w:rsid w:val="00D72D87"/>
    <w:rsid w:val="00D73718"/>
    <w:rsid w:val="00D73910"/>
    <w:rsid w:val="00D73B8F"/>
    <w:rsid w:val="00D742B2"/>
    <w:rsid w:val="00D743B5"/>
    <w:rsid w:val="00D7456A"/>
    <w:rsid w:val="00D7465A"/>
    <w:rsid w:val="00D75090"/>
    <w:rsid w:val="00D75520"/>
    <w:rsid w:val="00D7591B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7B1"/>
    <w:rsid w:val="00D77877"/>
    <w:rsid w:val="00D77C53"/>
    <w:rsid w:val="00D77D49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0A8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BCB"/>
    <w:rsid w:val="00D95C9C"/>
    <w:rsid w:val="00D95DE7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D02"/>
    <w:rsid w:val="00DA1EE1"/>
    <w:rsid w:val="00DA21B0"/>
    <w:rsid w:val="00DA24EC"/>
    <w:rsid w:val="00DA2634"/>
    <w:rsid w:val="00DA265C"/>
    <w:rsid w:val="00DA2918"/>
    <w:rsid w:val="00DA2A7E"/>
    <w:rsid w:val="00DA31EF"/>
    <w:rsid w:val="00DA3352"/>
    <w:rsid w:val="00DA41F4"/>
    <w:rsid w:val="00DA43E7"/>
    <w:rsid w:val="00DA4523"/>
    <w:rsid w:val="00DA4D57"/>
    <w:rsid w:val="00DA503A"/>
    <w:rsid w:val="00DA5AB8"/>
    <w:rsid w:val="00DA5D4B"/>
    <w:rsid w:val="00DA603C"/>
    <w:rsid w:val="00DA612B"/>
    <w:rsid w:val="00DA6674"/>
    <w:rsid w:val="00DA67F0"/>
    <w:rsid w:val="00DA6A8A"/>
    <w:rsid w:val="00DA6AE0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70F"/>
    <w:rsid w:val="00DB323E"/>
    <w:rsid w:val="00DB32D5"/>
    <w:rsid w:val="00DB341B"/>
    <w:rsid w:val="00DB3C8B"/>
    <w:rsid w:val="00DB3D89"/>
    <w:rsid w:val="00DB3E82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716"/>
    <w:rsid w:val="00DB5873"/>
    <w:rsid w:val="00DB58FA"/>
    <w:rsid w:val="00DB5F1D"/>
    <w:rsid w:val="00DB60AB"/>
    <w:rsid w:val="00DB6761"/>
    <w:rsid w:val="00DB6797"/>
    <w:rsid w:val="00DB6B66"/>
    <w:rsid w:val="00DB6C1C"/>
    <w:rsid w:val="00DB7127"/>
    <w:rsid w:val="00DB7228"/>
    <w:rsid w:val="00DB72BA"/>
    <w:rsid w:val="00DB72FD"/>
    <w:rsid w:val="00DB7359"/>
    <w:rsid w:val="00DB744A"/>
    <w:rsid w:val="00DB7517"/>
    <w:rsid w:val="00DB7647"/>
    <w:rsid w:val="00DB7B40"/>
    <w:rsid w:val="00DC007B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ACF"/>
    <w:rsid w:val="00DD1B72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6C"/>
    <w:rsid w:val="00DD3687"/>
    <w:rsid w:val="00DD38A0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42D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5DC"/>
    <w:rsid w:val="00DE583A"/>
    <w:rsid w:val="00DE5D3C"/>
    <w:rsid w:val="00DE5F5B"/>
    <w:rsid w:val="00DE61E2"/>
    <w:rsid w:val="00DE63EE"/>
    <w:rsid w:val="00DE66A0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B58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8A8"/>
    <w:rsid w:val="00E00DE0"/>
    <w:rsid w:val="00E0108C"/>
    <w:rsid w:val="00E0197F"/>
    <w:rsid w:val="00E02010"/>
    <w:rsid w:val="00E02335"/>
    <w:rsid w:val="00E02389"/>
    <w:rsid w:val="00E023A5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6A1"/>
    <w:rsid w:val="00E066CC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3E0"/>
    <w:rsid w:val="00E1477F"/>
    <w:rsid w:val="00E147BF"/>
    <w:rsid w:val="00E147E4"/>
    <w:rsid w:val="00E14DE0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D87"/>
    <w:rsid w:val="00E220BA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3897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E46"/>
    <w:rsid w:val="00E26FA8"/>
    <w:rsid w:val="00E272A9"/>
    <w:rsid w:val="00E27BAF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447"/>
    <w:rsid w:val="00E347E7"/>
    <w:rsid w:val="00E34885"/>
    <w:rsid w:val="00E349CC"/>
    <w:rsid w:val="00E34D17"/>
    <w:rsid w:val="00E354A0"/>
    <w:rsid w:val="00E35583"/>
    <w:rsid w:val="00E357D7"/>
    <w:rsid w:val="00E35F02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8D6"/>
    <w:rsid w:val="00E52E55"/>
    <w:rsid w:val="00E5364D"/>
    <w:rsid w:val="00E53A88"/>
    <w:rsid w:val="00E53C93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D3"/>
    <w:rsid w:val="00E57017"/>
    <w:rsid w:val="00E570D1"/>
    <w:rsid w:val="00E5727D"/>
    <w:rsid w:val="00E578F2"/>
    <w:rsid w:val="00E6039A"/>
    <w:rsid w:val="00E609DE"/>
    <w:rsid w:val="00E61620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4346"/>
    <w:rsid w:val="00E645E8"/>
    <w:rsid w:val="00E64982"/>
    <w:rsid w:val="00E64AAB"/>
    <w:rsid w:val="00E652B4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68CA"/>
    <w:rsid w:val="00E67212"/>
    <w:rsid w:val="00E673E8"/>
    <w:rsid w:val="00E67851"/>
    <w:rsid w:val="00E67D8D"/>
    <w:rsid w:val="00E70662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F41"/>
    <w:rsid w:val="00E7600B"/>
    <w:rsid w:val="00E7627A"/>
    <w:rsid w:val="00E76457"/>
    <w:rsid w:val="00E76997"/>
    <w:rsid w:val="00E76AEB"/>
    <w:rsid w:val="00E77399"/>
    <w:rsid w:val="00E773A7"/>
    <w:rsid w:val="00E773F9"/>
    <w:rsid w:val="00E775A8"/>
    <w:rsid w:val="00E77EE5"/>
    <w:rsid w:val="00E80075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8F9"/>
    <w:rsid w:val="00E82A41"/>
    <w:rsid w:val="00E82DCE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4C7"/>
    <w:rsid w:val="00E856D0"/>
    <w:rsid w:val="00E8661F"/>
    <w:rsid w:val="00E8687C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272D"/>
    <w:rsid w:val="00E92D22"/>
    <w:rsid w:val="00E92DE3"/>
    <w:rsid w:val="00E93250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732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783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FB4"/>
    <w:rsid w:val="00EC3048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15A"/>
    <w:rsid w:val="00ED259A"/>
    <w:rsid w:val="00ED2783"/>
    <w:rsid w:val="00ED2B83"/>
    <w:rsid w:val="00ED2F20"/>
    <w:rsid w:val="00ED315C"/>
    <w:rsid w:val="00ED38A8"/>
    <w:rsid w:val="00ED3B6F"/>
    <w:rsid w:val="00ED407C"/>
    <w:rsid w:val="00ED45D7"/>
    <w:rsid w:val="00ED45F5"/>
    <w:rsid w:val="00ED4FDB"/>
    <w:rsid w:val="00ED5492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42D"/>
    <w:rsid w:val="00ED759C"/>
    <w:rsid w:val="00ED75FE"/>
    <w:rsid w:val="00ED78CA"/>
    <w:rsid w:val="00ED7DE3"/>
    <w:rsid w:val="00ED7F7E"/>
    <w:rsid w:val="00EE011D"/>
    <w:rsid w:val="00EE01CB"/>
    <w:rsid w:val="00EE0369"/>
    <w:rsid w:val="00EE06A9"/>
    <w:rsid w:val="00EE0C17"/>
    <w:rsid w:val="00EE0F6A"/>
    <w:rsid w:val="00EE1327"/>
    <w:rsid w:val="00EE16FD"/>
    <w:rsid w:val="00EE1B12"/>
    <w:rsid w:val="00EE1EF4"/>
    <w:rsid w:val="00EE228A"/>
    <w:rsid w:val="00EE22DB"/>
    <w:rsid w:val="00EE2474"/>
    <w:rsid w:val="00EE2AF1"/>
    <w:rsid w:val="00EE3053"/>
    <w:rsid w:val="00EE3155"/>
    <w:rsid w:val="00EE4225"/>
    <w:rsid w:val="00EE42E8"/>
    <w:rsid w:val="00EE45B0"/>
    <w:rsid w:val="00EE49D1"/>
    <w:rsid w:val="00EE4A28"/>
    <w:rsid w:val="00EE4BDD"/>
    <w:rsid w:val="00EE4C5A"/>
    <w:rsid w:val="00EE5031"/>
    <w:rsid w:val="00EE5163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238"/>
    <w:rsid w:val="00EE73A3"/>
    <w:rsid w:val="00EE7D32"/>
    <w:rsid w:val="00EF003F"/>
    <w:rsid w:val="00EF0141"/>
    <w:rsid w:val="00EF1410"/>
    <w:rsid w:val="00EF1458"/>
    <w:rsid w:val="00EF15F6"/>
    <w:rsid w:val="00EF1787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EC9"/>
    <w:rsid w:val="00F007D4"/>
    <w:rsid w:val="00F010FD"/>
    <w:rsid w:val="00F013B7"/>
    <w:rsid w:val="00F01692"/>
    <w:rsid w:val="00F016BA"/>
    <w:rsid w:val="00F01A47"/>
    <w:rsid w:val="00F020EB"/>
    <w:rsid w:val="00F024BD"/>
    <w:rsid w:val="00F026B4"/>
    <w:rsid w:val="00F0278F"/>
    <w:rsid w:val="00F02AA7"/>
    <w:rsid w:val="00F03414"/>
    <w:rsid w:val="00F039A6"/>
    <w:rsid w:val="00F03F0E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C49"/>
    <w:rsid w:val="00F073A0"/>
    <w:rsid w:val="00F0743B"/>
    <w:rsid w:val="00F074B8"/>
    <w:rsid w:val="00F0766C"/>
    <w:rsid w:val="00F07784"/>
    <w:rsid w:val="00F0799F"/>
    <w:rsid w:val="00F07A09"/>
    <w:rsid w:val="00F07AF8"/>
    <w:rsid w:val="00F07FAE"/>
    <w:rsid w:val="00F10ACD"/>
    <w:rsid w:val="00F10BBD"/>
    <w:rsid w:val="00F10C32"/>
    <w:rsid w:val="00F10E30"/>
    <w:rsid w:val="00F11C46"/>
    <w:rsid w:val="00F12682"/>
    <w:rsid w:val="00F126BD"/>
    <w:rsid w:val="00F12B6A"/>
    <w:rsid w:val="00F12CAB"/>
    <w:rsid w:val="00F130E4"/>
    <w:rsid w:val="00F131FA"/>
    <w:rsid w:val="00F13416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D5"/>
    <w:rsid w:val="00F16811"/>
    <w:rsid w:val="00F16FF8"/>
    <w:rsid w:val="00F17027"/>
    <w:rsid w:val="00F17208"/>
    <w:rsid w:val="00F17278"/>
    <w:rsid w:val="00F17656"/>
    <w:rsid w:val="00F17B20"/>
    <w:rsid w:val="00F17D11"/>
    <w:rsid w:val="00F17DED"/>
    <w:rsid w:val="00F2014E"/>
    <w:rsid w:val="00F2025E"/>
    <w:rsid w:val="00F20B7B"/>
    <w:rsid w:val="00F20FDA"/>
    <w:rsid w:val="00F2139B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818"/>
    <w:rsid w:val="00F30B63"/>
    <w:rsid w:val="00F30C01"/>
    <w:rsid w:val="00F30DBF"/>
    <w:rsid w:val="00F3118B"/>
    <w:rsid w:val="00F31425"/>
    <w:rsid w:val="00F31688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4F5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4C5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9C3"/>
    <w:rsid w:val="00F55B6E"/>
    <w:rsid w:val="00F56431"/>
    <w:rsid w:val="00F56908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C6"/>
    <w:rsid w:val="00F63F54"/>
    <w:rsid w:val="00F64B03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1E2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D7D"/>
    <w:rsid w:val="00F75F9D"/>
    <w:rsid w:val="00F76075"/>
    <w:rsid w:val="00F76243"/>
    <w:rsid w:val="00F76319"/>
    <w:rsid w:val="00F76DC7"/>
    <w:rsid w:val="00F772C3"/>
    <w:rsid w:val="00F772FB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D4D"/>
    <w:rsid w:val="00F83F50"/>
    <w:rsid w:val="00F84021"/>
    <w:rsid w:val="00F843E3"/>
    <w:rsid w:val="00F848F7"/>
    <w:rsid w:val="00F84A28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0AD6"/>
    <w:rsid w:val="00F9177A"/>
    <w:rsid w:val="00F917E9"/>
    <w:rsid w:val="00F918E7"/>
    <w:rsid w:val="00F91DE8"/>
    <w:rsid w:val="00F91FCA"/>
    <w:rsid w:val="00F923E8"/>
    <w:rsid w:val="00F9279E"/>
    <w:rsid w:val="00F92882"/>
    <w:rsid w:val="00F936F3"/>
    <w:rsid w:val="00F93C9B"/>
    <w:rsid w:val="00F93CEE"/>
    <w:rsid w:val="00F93F92"/>
    <w:rsid w:val="00F944B9"/>
    <w:rsid w:val="00F94730"/>
    <w:rsid w:val="00F949BE"/>
    <w:rsid w:val="00F94B1A"/>
    <w:rsid w:val="00F94C2C"/>
    <w:rsid w:val="00F94D39"/>
    <w:rsid w:val="00F94EAF"/>
    <w:rsid w:val="00F952DE"/>
    <w:rsid w:val="00F95814"/>
    <w:rsid w:val="00F95C94"/>
    <w:rsid w:val="00F95D49"/>
    <w:rsid w:val="00F95D95"/>
    <w:rsid w:val="00F96030"/>
    <w:rsid w:val="00F96058"/>
    <w:rsid w:val="00F9633C"/>
    <w:rsid w:val="00F96539"/>
    <w:rsid w:val="00F96D30"/>
    <w:rsid w:val="00F96F18"/>
    <w:rsid w:val="00F96FEB"/>
    <w:rsid w:val="00F97098"/>
    <w:rsid w:val="00F9755E"/>
    <w:rsid w:val="00F976D7"/>
    <w:rsid w:val="00F97C74"/>
    <w:rsid w:val="00FA031B"/>
    <w:rsid w:val="00FA06A9"/>
    <w:rsid w:val="00FA08A8"/>
    <w:rsid w:val="00FA0C53"/>
    <w:rsid w:val="00FA157D"/>
    <w:rsid w:val="00FA172B"/>
    <w:rsid w:val="00FA190C"/>
    <w:rsid w:val="00FA1A40"/>
    <w:rsid w:val="00FA23E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810"/>
    <w:rsid w:val="00FB6884"/>
    <w:rsid w:val="00FB69AD"/>
    <w:rsid w:val="00FB6A0A"/>
    <w:rsid w:val="00FB6C27"/>
    <w:rsid w:val="00FB713F"/>
    <w:rsid w:val="00FB74B0"/>
    <w:rsid w:val="00FB7521"/>
    <w:rsid w:val="00FB7740"/>
    <w:rsid w:val="00FB792D"/>
    <w:rsid w:val="00FC05E8"/>
    <w:rsid w:val="00FC078B"/>
    <w:rsid w:val="00FC0896"/>
    <w:rsid w:val="00FC0A40"/>
    <w:rsid w:val="00FC177A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ADE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C8C"/>
    <w:rsid w:val="00FD6CC7"/>
    <w:rsid w:val="00FD6D0C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00D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78D"/>
    <w:rsid w:val="00FF2B1E"/>
    <w:rsid w:val="00FF2B3A"/>
    <w:rsid w:val="00FF2C0C"/>
    <w:rsid w:val="00FF2F26"/>
    <w:rsid w:val="00FF2FC4"/>
    <w:rsid w:val="00FF3170"/>
    <w:rsid w:val="00FF31A1"/>
    <w:rsid w:val="00FF336F"/>
    <w:rsid w:val="00FF3426"/>
    <w:rsid w:val="00FF4134"/>
    <w:rsid w:val="00FF4242"/>
    <w:rsid w:val="00FF43AB"/>
    <w:rsid w:val="00FF49A5"/>
    <w:rsid w:val="00FF4A47"/>
    <w:rsid w:val="00FF4A9D"/>
    <w:rsid w:val="00FF4E87"/>
    <w:rsid w:val="00FF4FED"/>
    <w:rsid w:val="00FF51B4"/>
    <w:rsid w:val="00FF56A1"/>
    <w:rsid w:val="00FF59C2"/>
    <w:rsid w:val="00FF5DDD"/>
    <w:rsid w:val="00FF5FB8"/>
    <w:rsid w:val="00FF692A"/>
    <w:rsid w:val="00FF6F5E"/>
    <w:rsid w:val="00FF707A"/>
    <w:rsid w:val="00FF753E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9F924-1CF5-482F-8564-55631884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170</TotalTime>
  <Pages>65</Pages>
  <Words>13020</Words>
  <Characters>74214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87060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16</cp:revision>
  <cp:lastPrinted>2021-02-08T08:01:00Z</cp:lastPrinted>
  <dcterms:created xsi:type="dcterms:W3CDTF">2022-02-19T05:06:00Z</dcterms:created>
  <dcterms:modified xsi:type="dcterms:W3CDTF">2022-02-23T05:17:00Z</dcterms:modified>
</cp:coreProperties>
</file>