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87049C" w14:paraId="005A9E57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B88D41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FBFBF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3BC0A7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87049C" w14:paraId="2415284D" w14:textId="77777777" w:rsidTr="00A41DA3">
        <w:trPr>
          <w:trHeight w:hRule="exact" w:val="245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7910A6" w14:textId="77777777" w:rsidR="00C235F0" w:rsidRPr="0087049C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08E1E" w14:textId="77777777" w:rsidR="00C235F0" w:rsidRPr="0087049C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D8E6A6" w14:textId="77777777" w:rsidR="00C235F0" w:rsidRPr="0087049C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16933" w:rsidRPr="0087049C" w14:paraId="33D58C1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AB7DC13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2B764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C26625" w14:textId="77777777" w:rsidR="00F16933" w:rsidRPr="0087049C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87049C" w14:paraId="31EFDB9E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26BD806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B2238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C6F1F" w14:textId="77777777" w:rsidR="00F16933" w:rsidRPr="0087049C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87049C" w14:paraId="26EC1B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5C10079" w14:textId="77777777" w:rsidR="00D3790F" w:rsidRPr="0087049C" w:rsidRDefault="00D3790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C18A4" w14:textId="77777777" w:rsidR="00D3790F" w:rsidRPr="0087049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8A40FD" w14:textId="77777777" w:rsidR="00D3790F" w:rsidRPr="0087049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 xml:space="preserve"> </w:t>
            </w:r>
          </w:p>
        </w:tc>
      </w:tr>
      <w:tr w:rsidR="00A41DA3" w:rsidRPr="0087049C" w14:paraId="7122988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2C78E41" w14:textId="77777777" w:rsidR="00A41DA3" w:rsidRPr="0087049C" w:rsidRDefault="00A41DA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94D25" w14:textId="77777777" w:rsidR="00A41DA3" w:rsidRPr="0087049C" w:rsidRDefault="00A41DA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017642" w14:textId="59EACF71" w:rsidR="00A41DA3" w:rsidRPr="00C81C56" w:rsidRDefault="00740D4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81C5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GB"/>
              </w:rPr>
              <w:t xml:space="preserve">ผลกระทบจากการแพร่ระบาดของโรคติดเชื้อไวรัสโคโรนา </w:t>
            </w:r>
            <w:r w:rsidR="003F0633" w:rsidRPr="003F063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2019</w:t>
            </w:r>
            <w:r w:rsidRPr="00C81C5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GB"/>
              </w:rPr>
              <w:t xml:space="preserve"> (</w:t>
            </w: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Covid-</w:t>
            </w:r>
            <w:r w:rsidR="003F0633" w:rsidRPr="003F063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19</w:t>
            </w:r>
            <w:r w:rsidRPr="00C81C5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GB"/>
              </w:rPr>
              <w:t xml:space="preserve">) </w:t>
            </w:r>
          </w:p>
        </w:tc>
      </w:tr>
      <w:tr w:rsidR="00F16933" w:rsidRPr="0087049C" w14:paraId="569910F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E22D889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D7E2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3BEA52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87049C" w14:paraId="35A05A5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92C06DB" w14:textId="77777777" w:rsidR="00D3790F" w:rsidRPr="0087049C" w:rsidRDefault="00D3790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FCB76" w14:textId="77777777" w:rsidR="00D3790F" w:rsidRPr="0087049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FD47C8" w14:textId="77777777" w:rsidR="00D3790F" w:rsidRPr="0087049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14:paraId="68B79C4B" w14:textId="77777777" w:rsidR="006C333F" w:rsidRPr="0087049C" w:rsidRDefault="006C333F" w:rsidP="006C333F">
            <w:pPr>
              <w:rPr>
                <w:rFonts w:asciiTheme="majorBidi" w:hAnsiTheme="majorBidi" w:cstheme="majorBidi"/>
              </w:rPr>
            </w:pPr>
          </w:p>
          <w:p w14:paraId="66F3E4E0" w14:textId="77777777" w:rsidR="006C333F" w:rsidRPr="0087049C" w:rsidRDefault="006C333F" w:rsidP="006C333F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FB1BAB" w:rsidRPr="0087049C" w14:paraId="1799B87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07D45BA" w14:textId="77777777" w:rsidR="00FB1BAB" w:rsidRPr="0087049C" w:rsidRDefault="00FB1BAB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89CB4" w14:textId="77777777" w:rsidR="00FB1BAB" w:rsidRPr="0087049C" w:rsidRDefault="00FB1BAB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45E79A" w14:textId="77777777" w:rsidR="00FB1BAB" w:rsidRPr="00C81C56" w:rsidRDefault="00FB1BAB" w:rsidP="00FB1B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  <w:p w14:paraId="56D07EB5" w14:textId="77777777" w:rsidR="00FB1BAB" w:rsidRPr="00C81C56" w:rsidRDefault="00FB1BAB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16933" w:rsidRPr="0087049C" w14:paraId="3A7D98E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CA35017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472FA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FB9485" w14:textId="77777777" w:rsidR="00F16933" w:rsidRPr="00C81C56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="002978C6"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</w:p>
        </w:tc>
      </w:tr>
      <w:tr w:rsidR="001514D9" w:rsidRPr="0087049C" w14:paraId="1D45DEE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F5F649A" w14:textId="77777777" w:rsidR="001514D9" w:rsidRPr="0087049C" w:rsidRDefault="001514D9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358DE" w14:textId="77777777" w:rsidR="001514D9" w:rsidRPr="0087049C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4E5EF" w14:textId="77777777" w:rsidR="001514D9" w:rsidRPr="00C81C56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87049C" w14:paraId="7902375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8474DF" w14:textId="77777777" w:rsidR="004E4531" w:rsidRPr="0087049C" w:rsidRDefault="004E4531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450A7" w14:textId="77777777" w:rsidR="004E4531" w:rsidRPr="0087049C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16CEA5" w14:textId="77777777" w:rsidR="004E4531" w:rsidRPr="0087049C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A5EFB" w:rsidRPr="0087049C" w14:paraId="424C5D8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12665D" w14:textId="77777777" w:rsidR="005A5EFB" w:rsidRPr="0087049C" w:rsidRDefault="005A5EFB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E291" w14:textId="77777777" w:rsidR="005A5EFB" w:rsidRPr="0087049C" w:rsidRDefault="005A5EFB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1993E9" w14:textId="77777777" w:rsidR="005A5EFB" w:rsidRPr="0087049C" w:rsidRDefault="005A5EFB" w:rsidP="009C0D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</w:t>
            </w:r>
            <w:r w:rsidR="009C0D78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วนได้เสีย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</w:tr>
      <w:tr w:rsidR="00F16933" w:rsidRPr="0087049C" w14:paraId="0280FDA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6AD2F68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06C11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3EA65C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41DA3" w:rsidRPr="0087049C" w14:paraId="2D1ACD2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CBB15E2" w14:textId="77777777" w:rsidR="00A41DA3" w:rsidRPr="0087049C" w:rsidRDefault="00A41DA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36AA0" w14:textId="77777777" w:rsidR="00A41DA3" w:rsidRPr="0087049C" w:rsidRDefault="00A41DA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E48C7" w14:textId="2CAF13F9" w:rsidR="00A41DA3" w:rsidRPr="0087049C" w:rsidRDefault="00A41DA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27F6F" w:rsidRPr="0087049C" w14:paraId="67A8839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98EB3AD" w14:textId="77777777" w:rsidR="00A27F6F" w:rsidRPr="0087049C" w:rsidRDefault="00A27F6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FB170" w14:textId="77777777" w:rsidR="00A27F6F" w:rsidRPr="0087049C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7125E" w14:textId="77777777" w:rsidR="00A27F6F" w:rsidRPr="0087049C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D3790F" w:rsidRPr="0087049C" w14:paraId="5080607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6CCA007" w14:textId="77777777" w:rsidR="00D3790F" w:rsidRPr="0087049C" w:rsidRDefault="00D3790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0F86" w14:textId="77777777" w:rsidR="00D3790F" w:rsidRPr="0087049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745F80" w14:textId="37D9C6FA" w:rsidR="00D3790F" w:rsidRPr="0087049C" w:rsidRDefault="00D3790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  <w:r w:rsidR="00A27F6F"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</w:t>
            </w:r>
            <w:r w:rsidR="00A41DA3"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นอกจากค่าความนิยม</w:t>
            </w:r>
            <w:r w:rsidR="002978C6"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F91395" w:rsidRPr="0087049C" w14:paraId="0054DAA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8022440" w14:textId="77777777" w:rsidR="00F91395" w:rsidRPr="0087049C" w:rsidRDefault="00F9139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95B9" w14:textId="77777777" w:rsidR="00F91395" w:rsidRPr="0087049C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DB851" w14:textId="3A679601" w:rsidR="00F91395" w:rsidRPr="0087049C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A41DA3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16933" w:rsidRPr="0087049C" w14:paraId="114940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555A10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CFB65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F522EB" w14:textId="77777777" w:rsidR="00F16933" w:rsidRPr="0087049C" w:rsidRDefault="00560078" w:rsidP="005600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B4B5F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ไม่หมุนเวียนสำหรับ</w:t>
            </w:r>
            <w:r w:rsidR="006D186F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87049C" w14:paraId="7D3E101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24D913B" w14:textId="77777777" w:rsidR="00F91395" w:rsidRPr="0087049C" w:rsidRDefault="00F9139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964F1" w14:textId="77777777" w:rsidR="00F91395" w:rsidRPr="0087049C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324998" w14:textId="77777777" w:rsidR="00F91395" w:rsidRPr="0087049C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87049C" w14:paraId="6AF154B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FCA503" w14:textId="77777777" w:rsidR="00CA4F49" w:rsidRPr="0087049C" w:rsidRDefault="00CA4F49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34FC4" w14:textId="77777777" w:rsidR="00CA4F49" w:rsidRPr="0087049C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7C65B" w14:textId="77777777" w:rsidR="00CA4F49" w:rsidRPr="0087049C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</w:t>
            </w:r>
            <w:r w:rsidR="00B7658E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สำคัญแสดงสิทธิที่จะซื้อหุ้น</w:t>
            </w:r>
          </w:p>
        </w:tc>
      </w:tr>
      <w:tr w:rsidR="00934C8C" w:rsidRPr="0087049C" w14:paraId="23C2ED08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74BF182" w14:textId="77777777" w:rsidR="00934C8C" w:rsidRPr="0087049C" w:rsidRDefault="00934C8C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CD9F9" w14:textId="77777777" w:rsidR="00934C8C" w:rsidRPr="0087049C" w:rsidRDefault="00934C8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C305D1" w14:textId="2B41EA75" w:rsidR="00934C8C" w:rsidRPr="0087049C" w:rsidRDefault="00934C8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C81C5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16933" w:rsidRPr="0087049C" w14:paraId="30C6DB3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80C180A" w14:textId="77777777" w:rsidR="00F16933" w:rsidRPr="0087049C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2D9B9" w14:textId="77777777" w:rsidR="00F16933" w:rsidRPr="0087049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780D9" w14:textId="77777777" w:rsidR="00F16933" w:rsidRPr="0087049C" w:rsidRDefault="005E4B54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A27F6F"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431CD6" w:rsidRPr="0087049C" w14:paraId="2505A42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501D10" w14:textId="77777777" w:rsidR="00431CD6" w:rsidRPr="0087049C" w:rsidRDefault="00431CD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7D2D7" w14:textId="77777777" w:rsidR="00431CD6" w:rsidRPr="0087049C" w:rsidRDefault="00431CD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06EC1" w14:textId="50804DD5" w:rsidR="00431CD6" w:rsidRPr="0087049C" w:rsidRDefault="00431CD6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</w:tr>
      <w:tr w:rsidR="00F91395" w:rsidRPr="0087049C" w14:paraId="7ABB2C1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05470CC" w14:textId="77777777" w:rsidR="00F91395" w:rsidRPr="0087049C" w:rsidRDefault="00F9139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7E51A" w14:textId="77777777" w:rsidR="00F91395" w:rsidRPr="0087049C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9CE99F" w14:textId="77777777" w:rsidR="00F91395" w:rsidRPr="0087049C" w:rsidRDefault="00F9139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4028C8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ตามลักษณะ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4028C8" w:rsidRPr="0087049C" w14:paraId="72D128A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9973216" w14:textId="77777777" w:rsidR="004028C8" w:rsidRPr="0087049C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97DFD" w14:textId="77777777" w:rsidR="004028C8" w:rsidRPr="0087049C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132076" w14:textId="77777777" w:rsidR="004028C8" w:rsidRPr="0087049C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4028C8" w:rsidRPr="0087049C" w14:paraId="553CEFF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10998E" w14:textId="77777777" w:rsidR="004028C8" w:rsidRPr="0087049C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FBA2B" w14:textId="77777777" w:rsidR="004028C8" w:rsidRPr="0087049C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5FECF" w14:textId="77777777" w:rsidR="004028C8" w:rsidRPr="0087049C" w:rsidRDefault="00734331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</w:t>
            </w:r>
            <w:r w:rsidR="00DA71CB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2978C6" w:rsidRPr="0087049C" w14:paraId="5103ED0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DCF9DDF" w14:textId="77777777" w:rsidR="002978C6" w:rsidRPr="0087049C" w:rsidRDefault="002978C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84024" w14:textId="77777777" w:rsidR="002978C6" w:rsidRPr="0087049C" w:rsidRDefault="002978C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F16D89" w14:textId="77777777" w:rsidR="002978C6" w:rsidRPr="0087049C" w:rsidRDefault="002978C6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028C8" w:rsidRPr="0087049C" w14:paraId="7030665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A9BBC1" w14:textId="77777777" w:rsidR="004028C8" w:rsidRPr="0087049C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49F25" w14:textId="77777777" w:rsidR="004028C8" w:rsidRPr="0087049C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AA4BF3" w14:textId="77777777" w:rsidR="004028C8" w:rsidRPr="0087049C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81C56" w:rsidRPr="0087049C" w14:paraId="6ED3CDF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544243F" w14:textId="77777777" w:rsidR="00C81C56" w:rsidRPr="0087049C" w:rsidRDefault="00C81C5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F7C2C" w14:textId="77777777" w:rsidR="00C81C56" w:rsidRPr="0087049C" w:rsidRDefault="00C81C5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483192" w14:textId="77777777" w:rsidR="00C81C56" w:rsidRPr="00C81C56" w:rsidRDefault="00C81C56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  <w:p w14:paraId="02BB846C" w14:textId="77777777" w:rsidR="00C81C56" w:rsidRPr="0087049C" w:rsidRDefault="00C81C56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028C8" w:rsidRPr="0087049C" w14:paraId="10B9A88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427A430" w14:textId="77777777" w:rsidR="004028C8" w:rsidRPr="0087049C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28978" w14:textId="77777777" w:rsidR="004028C8" w:rsidRPr="0087049C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F0BE19" w14:textId="77777777" w:rsidR="004028C8" w:rsidRPr="0087049C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="002978C6"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A701D7" w:rsidRPr="0087049C" w14:paraId="38BBF1B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56D58BF" w14:textId="77777777" w:rsidR="00A701D7" w:rsidRPr="0087049C" w:rsidRDefault="00A701D7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2585A" w14:textId="77777777" w:rsidR="00A701D7" w:rsidRPr="0087049C" w:rsidRDefault="00A701D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43AAD" w14:textId="1104F4C6" w:rsidR="00A701D7" w:rsidRPr="0087049C" w:rsidRDefault="00A701D7" w:rsidP="00327A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9B74BB" w:rsidRPr="0087049C" w14:paraId="5B7DA928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529A5F1" w14:textId="77777777" w:rsidR="009B74BB" w:rsidRPr="0087049C" w:rsidRDefault="009B74BB" w:rsidP="009B74BB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12F3" w14:textId="77777777" w:rsidR="009B74BB" w:rsidRPr="0087049C" w:rsidRDefault="009B74BB" w:rsidP="009B74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73CC9F" w14:textId="1C9465F6" w:rsidR="009B74BB" w:rsidRPr="0087049C" w:rsidRDefault="009B74BB" w:rsidP="009B74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37E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E274AC4" w14:textId="77777777" w:rsidR="00F16933" w:rsidRPr="0087049C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br w:type="page"/>
      </w: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6BFE6C" w14:textId="77777777" w:rsidR="00F16933" w:rsidRPr="00C81C56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0C3813" w14:textId="41B93F24" w:rsidR="006D186F" w:rsidRPr="0087049C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5367D0" w:rsidRPr="0087049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3F0633" w:rsidRPr="003F0633">
        <w:rPr>
          <w:rFonts w:asciiTheme="majorBidi" w:hAnsiTheme="majorBidi" w:cstheme="majorBidi"/>
          <w:sz w:val="30"/>
          <w:szCs w:val="30"/>
        </w:rPr>
        <w:t>23</w:t>
      </w:r>
      <w:r w:rsidR="00C81C56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3F0633" w:rsidRPr="003F0633">
        <w:rPr>
          <w:rFonts w:asciiTheme="majorBidi" w:hAnsiTheme="majorBidi" w:cstheme="majorBidi"/>
          <w:sz w:val="30"/>
          <w:szCs w:val="30"/>
        </w:rPr>
        <w:t>2565</w:t>
      </w:r>
    </w:p>
    <w:p w14:paraId="05CFE548" w14:textId="77777777" w:rsidR="006D186F" w:rsidRPr="00C81C56" w:rsidRDefault="006D186F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39BAD5C" w14:textId="77777777" w:rsidR="00F16933" w:rsidRPr="0087049C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65670B9" w14:textId="77777777" w:rsidR="00F16933" w:rsidRPr="00C81C56" w:rsidRDefault="007D2AEC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81C56">
        <w:rPr>
          <w:rFonts w:asciiTheme="majorBidi" w:hAnsiTheme="majorBidi" w:cstheme="majorBidi"/>
          <w:sz w:val="28"/>
          <w:szCs w:val="28"/>
          <w:cs/>
        </w:rPr>
        <w:tab/>
      </w:r>
    </w:p>
    <w:p w14:paraId="4D2F3BED" w14:textId="77777777" w:rsidR="00560078" w:rsidRPr="0087049C" w:rsidRDefault="00F16933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จำกัด (มหาชน) </w:t>
      </w:r>
      <w:r w:rsidR="00560078" w:rsidRPr="0087049C">
        <w:rPr>
          <w:rFonts w:asciiTheme="majorBidi" w:hAnsiTheme="majorBidi" w:cstheme="majorBidi"/>
          <w:sz w:val="30"/>
          <w:szCs w:val="30"/>
        </w:rPr>
        <w:t>“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0078" w:rsidRPr="0087049C">
        <w:rPr>
          <w:rFonts w:asciiTheme="majorBidi" w:hAnsiTheme="majorBidi" w:cstheme="majorBidi"/>
          <w:sz w:val="30"/>
          <w:szCs w:val="30"/>
        </w:rPr>
        <w:t>”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>จดทะเบียนกับตลาดหลักทรัพย์แห่งประเทศไทย</w:t>
      </w:r>
      <w:r w:rsidR="00A27F6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>โดย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81AE152" w14:textId="77777777" w:rsidR="00560078" w:rsidRPr="00C81C56" w:rsidRDefault="00560078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42C1AF" w14:textId="4658E611" w:rsidR="00560078" w:rsidRPr="0087049C" w:rsidRDefault="00560078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  <w:tab w:val="left" w:pos="24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AC1B94" w:rsidRPr="0087049C">
        <w:rPr>
          <w:rFonts w:asciiTheme="majorBidi" w:hAnsiTheme="majorBidi" w:cstheme="majorBidi"/>
          <w:sz w:val="30"/>
          <w:szCs w:val="30"/>
        </w:rPr>
        <w:t xml:space="preserve">         :</w:t>
      </w:r>
      <w:r w:rsidR="00AC1B94"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9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ถนนเสรีไทย แขวงคันนายาว เขตคันนายาว กรุงเทพมหานคร</w:t>
      </w:r>
    </w:p>
    <w:p w14:paraId="5E0D2792" w14:textId="77B61202" w:rsidR="00560078" w:rsidRPr="0087049C" w:rsidRDefault="00560078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430"/>
        </w:tabs>
        <w:spacing w:line="240" w:lineRule="auto"/>
        <w:ind w:left="706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สำนักงานสาขาที่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>: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3F0633" w:rsidRPr="003F0633">
        <w:rPr>
          <w:rFonts w:asciiTheme="majorBidi" w:hAnsiTheme="majorBidi" w:cstheme="majorBidi"/>
          <w:spacing w:val="-4"/>
          <w:sz w:val="30"/>
          <w:szCs w:val="30"/>
        </w:rPr>
        <w:t>71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ถนนรามคำแหง แขวงหัวหมาก</w:t>
      </w:r>
      <w:r w:rsidR="00B7658E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เขตบางกะปิ กรุงเทพมหานคร</w:t>
      </w:r>
    </w:p>
    <w:p w14:paraId="39B3F371" w14:textId="21B3B2F2" w:rsidR="00560078" w:rsidRPr="0087049C" w:rsidRDefault="00560078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 xml:space="preserve">: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เลขที่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8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7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ตำบลพืชอุดม อำเภอลำลูกกา จังหวัดปทุมธานี</w:t>
      </w:r>
    </w:p>
    <w:p w14:paraId="478F0301" w14:textId="77777777" w:rsidR="002D4BE4" w:rsidRPr="00C81C56" w:rsidRDefault="002D4BE4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47305BE" w14:textId="365F06F6" w:rsidR="002D4BE4" w:rsidRPr="0087049C" w:rsidRDefault="002D4BE4" w:rsidP="00A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327A14" w:rsidRPr="0087049C">
        <w:rPr>
          <w:rFonts w:asciiTheme="majorBidi" w:hAnsiTheme="majorBidi" w:cstheme="majorBidi"/>
          <w:sz w:val="30"/>
          <w:szCs w:val="30"/>
          <w:cs/>
        </w:rPr>
        <w:t>และอาหาร</w:t>
      </w:r>
      <w:r w:rsidRPr="0087049C">
        <w:rPr>
          <w:rFonts w:asciiTheme="majorBidi" w:hAnsiTheme="majorBidi" w:cstheme="majorBidi"/>
          <w:sz w:val="30"/>
          <w:szCs w:val="30"/>
          <w:cs/>
        </w:rPr>
        <w:t>เพื่อสุขภาพ</w:t>
      </w:r>
      <w:r w:rsidR="00A41DA3" w:rsidRPr="0087049C">
        <w:rPr>
          <w:rFonts w:asciiTheme="majorBidi" w:hAnsiTheme="majorBidi" w:cstheme="majorBidi"/>
          <w:sz w:val="30"/>
          <w:szCs w:val="30"/>
          <w:cs/>
        </w:rPr>
        <w:t xml:space="preserve"> กลุ่มบริษัทดำเนินธุรกิจหลักเกี่ยวกับการผลิตและจำหน่ายเครื่องดื่มและอาหารเพื่อสุขภาพ และผลิตภัณฑ์จากมะพร้าว </w:t>
      </w:r>
      <w:r w:rsidR="00A27F6F" w:rsidRPr="0087049C">
        <w:rPr>
          <w:rFonts w:asciiTheme="majorBidi" w:hAnsiTheme="majorBidi" w:cstheme="majorBidi"/>
          <w:sz w:val="30"/>
          <w:szCs w:val="30"/>
          <w:cs/>
        </w:rPr>
        <w:t>โดย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0B208F" w:rsidRPr="0087049C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</w:t>
      </w:r>
      <w:r w:rsidR="003F0633" w:rsidRPr="003F0633">
        <w:rPr>
          <w:rFonts w:asciiTheme="majorBidi" w:hAnsiTheme="majorBidi" w:cstheme="majorBidi" w:hint="cs"/>
          <w:sz w:val="30"/>
          <w:szCs w:val="30"/>
        </w:rPr>
        <w:t>4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0633" w:rsidRPr="003F0633">
        <w:rPr>
          <w:rFonts w:asciiTheme="majorBidi" w:hAnsiTheme="majorBidi" w:cstheme="majorBidi"/>
          <w:sz w:val="30"/>
          <w:szCs w:val="30"/>
        </w:rPr>
        <w:t>2563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BB035B2" w14:textId="77777777" w:rsidR="00F16933" w:rsidRPr="00C81C56" w:rsidRDefault="00F16933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2250"/>
        <w:gridCol w:w="828"/>
        <w:gridCol w:w="270"/>
        <w:gridCol w:w="792"/>
      </w:tblGrid>
      <w:tr w:rsidR="0077006B" w:rsidRPr="0087049C" w14:paraId="5D1FB5A3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08C82E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F4505E" w14:textId="77777777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BC272D" w14:textId="3438DEB0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8F4E9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537BB19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16813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D2915F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006B" w:rsidRPr="0087049C" w14:paraId="474C1372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881D09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CEAE8D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0B0740" w14:textId="04C3C987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20CA6" w14:textId="77777777" w:rsidR="0077006B" w:rsidRPr="0087049C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7006B" w:rsidRPr="0087049C" w14:paraId="1F4F1837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2DFC5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9F5CDD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BA4B06" w14:textId="77777777" w:rsidR="0077006B" w:rsidRPr="0087049C" w:rsidRDefault="0077006B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2DCFC9F" w14:textId="2DBFC64B" w:rsidR="0077006B" w:rsidRPr="0087049C" w:rsidRDefault="003F0633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38A1" w14:textId="77777777" w:rsidR="0077006B" w:rsidRPr="0087049C" w:rsidRDefault="0077006B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8D3C4D" w14:textId="3C9FA0D8" w:rsidR="0077006B" w:rsidRPr="0087049C" w:rsidRDefault="003F0633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7006B" w:rsidRPr="0087049C" w14:paraId="50C8F21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60AFFA" w14:textId="77777777" w:rsidR="0077006B" w:rsidRPr="0087049C" w:rsidRDefault="0077006B" w:rsidP="002D4BE4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4BD3EC" w14:textId="77777777" w:rsidR="0077006B" w:rsidRPr="0087049C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0DF73A" w14:textId="77777777" w:rsidR="0077006B" w:rsidRPr="0087049C" w:rsidRDefault="0077006B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AD23487" w14:textId="77777777" w:rsidR="0077006B" w:rsidRPr="0087049C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5EB52" w14:textId="77777777" w:rsidR="0077006B" w:rsidRPr="0087049C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917F2F" w14:textId="77777777" w:rsidR="0077006B" w:rsidRPr="0087049C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0EA1" w:rsidRPr="0087049C" w14:paraId="200D78F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FCF350" w14:textId="77777777" w:rsidR="00620EA1" w:rsidRPr="0087049C" w:rsidRDefault="00620EA1" w:rsidP="00620EA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0F276B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68082B" w14:textId="77777777" w:rsidR="00620EA1" w:rsidRPr="0087049C" w:rsidRDefault="00620EA1" w:rsidP="00620E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00E1A5C" w14:textId="0161F65C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612DD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DE8127" w14:textId="562E6AAC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0EA1" w:rsidRPr="0087049C" w14:paraId="0BCF84E3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E6F76C" w14:textId="77777777" w:rsidR="00620EA1" w:rsidRPr="0087049C" w:rsidRDefault="00620EA1" w:rsidP="00620EA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1AAEB397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2C7B07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347886D9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D9FB5E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B8CF207" w14:textId="2F6D9257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DEF2D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23D7C20" w14:textId="597C51EF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20EA1" w:rsidRPr="0087049C" w14:paraId="0ADE42D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29A0DB" w14:textId="77777777" w:rsidR="00620EA1" w:rsidRPr="0087049C" w:rsidRDefault="00620EA1" w:rsidP="00620EA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0CB85B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95E9B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7F0C84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0043D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7F5B4C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20EA1" w:rsidRPr="0087049C" w14:paraId="62B3E392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B7BA02" w14:textId="77777777" w:rsidR="00620EA1" w:rsidRPr="0087049C" w:rsidRDefault="00620EA1" w:rsidP="00620EA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67882A" w14:textId="77777777" w:rsidR="00620EA1" w:rsidRPr="0087049C" w:rsidRDefault="00620EA1" w:rsidP="00620EA1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DF77E4" w14:textId="77777777" w:rsidR="00620EA1" w:rsidRPr="0087049C" w:rsidRDefault="00620EA1" w:rsidP="00620EA1">
            <w:pPr>
              <w:ind w:left="72" w:right="-16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074E5B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5BB86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B07BB94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620EA1" w:rsidRPr="0087049C" w14:paraId="7F9E41D9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2E4AD5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</w:t>
            </w:r>
          </w:p>
          <w:p w14:paraId="4CF98B58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639121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นำเข้า-ส่งออก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C35084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9F4B445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BB46627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2BFAAA8" w14:textId="2D64B2D9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2A342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63DE59B" w14:textId="7C0A6E74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20EA1" w:rsidRPr="0087049C" w14:paraId="3A6E83D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511A2A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Hong Kong</w:t>
            </w:r>
          </w:p>
          <w:p w14:paraId="4365B2AC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843C3D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7F07BC22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C96B98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5831A12D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30117F7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C00FF53" w14:textId="1DE59E72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FED85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57D40A" w14:textId="458525A0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20EA1" w:rsidRPr="0087049C" w14:paraId="6BC4C81D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C47A7D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9BEDC4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FD68AB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A55A9D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2017E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500B0C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0EA1" w:rsidRPr="0087049C" w14:paraId="2379AF4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3DEB01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</w:t>
            </w:r>
          </w:p>
          <w:p w14:paraId="1D6D89EA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5095ED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945640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9BDB516" w14:textId="6A18FC69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8CCAE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311830" w14:textId="7AD77E9D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20EA1" w:rsidRPr="0087049C" w14:paraId="0E2DD00F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45CF00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2722D9D1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0ADDD8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EDAD24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F1819B7" w14:textId="3FAF9EB7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F60F1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F56C0C4" w14:textId="7C93A3DF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620EA1" w:rsidRPr="0087049C" w14:paraId="19918360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93936A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8AF351" w14:textId="77777777" w:rsidR="00620EA1" w:rsidRPr="0087049C" w:rsidRDefault="00620EA1" w:rsidP="00AB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A551E7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43DED7" w14:textId="4CD095D0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8A25E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209B5D6" w14:textId="797907CA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620EA1" w:rsidRPr="0087049C" w14:paraId="5198A44A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E69A8ED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828F00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จัดหาและจำหน่าย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4B310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4465244" w14:textId="56767CD4" w:rsidR="00620EA1" w:rsidRPr="0087049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ED24C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1666E0D" w14:textId="7BCBF552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620EA1" w:rsidRPr="0087049C" w14:paraId="57E3AAF8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E3943B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BA8F93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022C2B6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0947E75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42D24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004815D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0EA1" w:rsidRPr="0087049C" w14:paraId="2FDBCFF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22D24C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EA7E28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F6A87B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DAA82BA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5DFC8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C46B6B4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0EA1" w:rsidRPr="0087049C" w14:paraId="76058C25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C5EF87" w14:textId="77777777" w:rsidR="00620EA1" w:rsidRPr="0087049C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2DBBF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34EFB9" w14:textId="77777777" w:rsidR="00620EA1" w:rsidRPr="0087049C" w:rsidRDefault="00620EA1" w:rsidP="00620EA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EDD7507" w14:textId="44F232D1" w:rsidR="00620EA1" w:rsidRPr="0087049C" w:rsidRDefault="003F0633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F923F" w14:textId="77777777" w:rsidR="00620EA1" w:rsidRPr="0087049C" w:rsidRDefault="00620EA1" w:rsidP="0062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BFA225F" w14:textId="49A21B3E" w:rsidR="00620EA1" w:rsidRPr="0087049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620EA1" w:rsidRPr="00620EA1" w14:paraId="35EA806E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1D64A" w14:textId="7851D764" w:rsidR="00620EA1" w:rsidRPr="00620EA1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BC82" w14:textId="0920B653" w:rsidR="00620EA1" w:rsidRPr="00620EA1" w:rsidRDefault="00620EA1" w:rsidP="003F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</w:t>
            </w:r>
            <w:r w:rsidR="007431C1" w:rsidRPr="007431C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ด้าน</w:t>
            </w:r>
            <w:r w:rsidR="00AC40ED"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Digital Transformation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A928" w14:textId="600D381B" w:rsidR="00620EA1" w:rsidRPr="00620EA1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84CE1" w14:textId="3BAC883C" w:rsidR="00620EA1" w:rsidRPr="00620EA1" w:rsidRDefault="00620EA1" w:rsidP="0081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81084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3F0633" w:rsidRPr="003F063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16</w:t>
            </w:r>
            <w:r w:rsidRPr="00620E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="003F0633" w:rsidRPr="003F063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3C6B" w14:textId="77777777" w:rsidR="00620EA1" w:rsidRPr="00620EA1" w:rsidRDefault="00620EA1" w:rsidP="00620EA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C7ED4" w14:textId="4E46FCDB" w:rsidR="00620EA1" w:rsidRPr="00620EA1" w:rsidRDefault="00620EA1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20E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64AC3C" w14:textId="77777777" w:rsidR="00327A14" w:rsidRPr="00C81C56" w:rsidRDefault="00327A14" w:rsidP="0032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330665E" w14:textId="77777777" w:rsidR="00F16933" w:rsidRPr="00C81C56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81C5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53558879" w14:textId="77777777" w:rsidR="00FD2436" w:rsidRPr="00C81C56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17E06" w14:textId="51793AC4" w:rsidR="00FB59D0" w:rsidRPr="00C81C56" w:rsidRDefault="008F5A69" w:rsidP="00AA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F728D6"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A7BE5" w:rsidRPr="00C81C5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สภาวิ</w:t>
      </w:r>
      <w:r w:rsidR="00125CA7" w:rsidRPr="00C81C56">
        <w:rPr>
          <w:rFonts w:asciiTheme="majorBidi" w:hAnsiTheme="majorBidi" w:cstheme="majorBidi"/>
          <w:spacing w:val="-2"/>
          <w:sz w:val="30"/>
          <w:szCs w:val="30"/>
          <w:cs/>
        </w:rPr>
        <w:t>ชาชีพบัญชีฯ</w:t>
      </w:r>
      <w:r w:rsidR="00FB59D0"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59D0" w:rsidRPr="00C81C5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81C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81C56"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C81C56"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81C56" w:rsidRPr="00C81C56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นโยบายการบัญชีที่</w:t>
      </w:r>
      <w:r w:rsidR="00C81C56"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>เปิดเผย</w:t>
      </w:r>
      <w:r w:rsidR="00C81C56" w:rsidRPr="00C81C56">
        <w:rPr>
          <w:rFonts w:asciiTheme="majorBidi" w:hAnsiTheme="majorBidi" w:cstheme="majorBidi"/>
          <w:spacing w:val="-2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6D3A3D" w:rsidRPr="00C81C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339EC9E3" w14:textId="58D52F5D" w:rsidR="00A41DA3" w:rsidRPr="003D1D3D" w:rsidRDefault="00A41DA3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586EAF0" w14:textId="44BC50A0" w:rsidR="00FE5BA3" w:rsidRPr="003D1D3D" w:rsidRDefault="003D1D3D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D1D3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D1D3D">
        <w:rPr>
          <w:rFonts w:asciiTheme="majorBidi" w:hAnsiTheme="majorBidi" w:cstheme="majorBidi" w:hint="cs"/>
          <w:spacing w:val="-2"/>
          <w:sz w:val="30"/>
          <w:szCs w:val="30"/>
          <w:cs/>
        </w:rPr>
        <w:t>ไป</w:t>
      </w:r>
    </w:p>
    <w:p w14:paraId="19B6531D" w14:textId="77777777" w:rsidR="003D1D3D" w:rsidRDefault="003D1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D5379F1" w14:textId="7BE19FA4" w:rsidR="0034460D" w:rsidRPr="0087049C" w:rsidRDefault="0034460D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4F5319B8" w14:textId="77777777" w:rsidR="007622AB" w:rsidRPr="0087049C" w:rsidRDefault="007622AB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E99E3" w14:textId="77777777" w:rsidR="00E625F8" w:rsidRPr="0087049C" w:rsidRDefault="00E625F8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5325E79" w14:textId="77777777" w:rsidR="00E625F8" w:rsidRPr="0087049C" w:rsidRDefault="00E625F8" w:rsidP="00607C9D">
      <w:pPr>
        <w:pStyle w:val="BodyText2"/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85F2CF6" w14:textId="77777777" w:rsidR="00A4071E" w:rsidRPr="0087049C" w:rsidRDefault="00E625F8" w:rsidP="00612EF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="0057539D" w:rsidRPr="0087049C">
        <w:rPr>
          <w:rFonts w:asciiTheme="majorBidi" w:hAnsiTheme="majorBidi" w:cstheme="majorBidi"/>
          <w:sz w:val="30"/>
          <w:szCs w:val="30"/>
          <w:cs/>
        </w:rPr>
        <w:t>)</w:t>
      </w:r>
      <w:r w:rsidR="00186EEE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5660" w:rsidRPr="0087049C">
        <w:rPr>
          <w:rFonts w:asciiTheme="majorBidi" w:hAnsiTheme="majorBidi" w:cstheme="majorBidi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364CAD83" w14:textId="36E1A8F5" w:rsidR="00327A14" w:rsidRPr="00B43A45" w:rsidRDefault="00327A14" w:rsidP="009A01AB">
      <w:pPr>
        <w:pStyle w:val="BodyText2"/>
        <w:tabs>
          <w:tab w:val="left" w:pos="540"/>
        </w:tabs>
        <w:ind w:left="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B8A29" w14:textId="34F87A0A" w:rsidR="00B43A45" w:rsidRDefault="00B43A45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43A45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43A45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3A45">
        <w:rPr>
          <w:rFonts w:asciiTheme="majorBidi" w:hAnsiTheme="majorBidi" w:cstheme="majorBidi"/>
          <w:sz w:val="30"/>
          <w:szCs w:val="30"/>
        </w:rPr>
        <w:t xml:space="preserve"> </w:t>
      </w:r>
      <w:r w:rsidRPr="00B43A45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01CB189" w14:textId="0A83003C" w:rsidR="00B43A45" w:rsidRDefault="00B43A45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CA475" w14:textId="2F1E51F9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93B9905" w14:textId="1AE44BAC" w:rsidR="00BA38EA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7C014" w14:textId="28632952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615F1538" w14:textId="17BDE016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A5E31" w14:textId="144615C4" w:rsidR="00BA38EA" w:rsidRPr="00B734E2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F10AEC8" w14:textId="77777777" w:rsidR="00BA38EA" w:rsidRPr="00BA38EA" w:rsidRDefault="00BA38E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953C1" w14:textId="77777777" w:rsidR="00E625F8" w:rsidRPr="0087049C" w:rsidRDefault="00E625F8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18FEF2CD" w14:textId="77777777" w:rsidR="00A4071E" w:rsidRPr="00B734E2" w:rsidRDefault="00A4071E" w:rsidP="00A4071E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DFE46" w14:textId="55EFE318" w:rsidR="00B734E2" w:rsidRPr="00B734E2" w:rsidRDefault="00B734E2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4E2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26CFFEC" w14:textId="4DD10832" w:rsidR="007D7299" w:rsidRPr="00B734E2" w:rsidRDefault="00B734E2" w:rsidP="00B734E2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lang w:val="en-GB"/>
        </w:rPr>
      </w:pPr>
      <w:r w:rsidRPr="00B734E2">
        <w:rPr>
          <w:rFonts w:ascii="Angsana New" w:hAnsi="Angsana New"/>
          <w:sz w:val="30"/>
          <w:szCs w:val="30"/>
          <w:cs/>
          <w:lang w:val="en-GB"/>
        </w:rPr>
        <w:lastRenderedPageBreak/>
        <w:t>กลุ่มบริษัทเลือกใช้วิธีการทดสอบการกระจุกตัว (</w:t>
      </w:r>
      <w:r w:rsidRPr="00B734E2">
        <w:rPr>
          <w:rFonts w:ascii="Angsana New" w:hAnsi="Angsana New"/>
          <w:sz w:val="30"/>
          <w:szCs w:val="30"/>
          <w:lang w:val="en-GB"/>
        </w:rPr>
        <w:t xml:space="preserve">concentration test) </w:t>
      </w:r>
      <w:r w:rsidRPr="00B734E2">
        <w:rPr>
          <w:rFonts w:ascii="Angsana New" w:hAnsi="Angsana New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74B8CAF" w14:textId="77777777" w:rsidR="00E625F8" w:rsidRPr="0087049C" w:rsidRDefault="00E625F8" w:rsidP="00607C9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4860E599" w14:textId="59195399" w:rsidR="00AA7BE5" w:rsidRPr="0087049C" w:rsidRDefault="00FD0D58" w:rsidP="009A01AB">
      <w:pPr>
        <w:pStyle w:val="BodyText"/>
        <w:tabs>
          <w:tab w:val="left" w:pos="540"/>
        </w:tabs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="004F24DD" w:rsidRPr="00B734E2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4F24DD" w:rsidRPr="004F24D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7C424C" w:rsidRPr="0087049C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4854F81F" w14:textId="77777777" w:rsidR="00FF2B39" w:rsidRPr="0087049C" w:rsidRDefault="00FF2B39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BF996C" w14:textId="3BC20D79" w:rsidR="00E625F8" w:rsidRPr="0087049C" w:rsidRDefault="00E625F8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สิ่งตอบแทนที่โอนให้ </w:t>
      </w:r>
      <w:r w:rsidR="0081396B" w:rsidRPr="00B734E2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87049C">
        <w:rPr>
          <w:rFonts w:asciiTheme="majorBidi" w:hAnsiTheme="majorBidi" w:cstheme="majorBidi"/>
          <w:sz w:val="30"/>
          <w:szCs w:val="30"/>
          <w:cs/>
        </w:rPr>
        <w:t>สินทรัพย์ที่โอนไป หนี้สินที่กลุ่มบริษัทก่อขึ้นเพื่อจ่ายชำระให้แก่เจ้าของเดิม</w:t>
      </w:r>
      <w:r w:rsidR="0081396B">
        <w:rPr>
          <w:rFonts w:asciiTheme="majorBidi" w:hAnsiTheme="majorBidi" w:cstheme="majorBidi"/>
          <w:sz w:val="30"/>
          <w:szCs w:val="30"/>
        </w:rPr>
        <w:t xml:space="preserve"> </w:t>
      </w:r>
      <w:r w:rsidR="0081396B" w:rsidRPr="00B734E2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และส่วนได้เสียในส่วนของผู้ถือหุ้นที่ออกโดยกลุ่มบริษัท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5435FCCB" w14:textId="77777777" w:rsidR="00AD56F7" w:rsidRPr="0087049C" w:rsidRDefault="00AD56F7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DAE1C" w14:textId="5AB7759F" w:rsidR="00FF2B39" w:rsidRDefault="00FF2B39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4B283C2A" w14:textId="77777777" w:rsidR="0081396B" w:rsidRPr="0087049C" w:rsidRDefault="0081396B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A9F41" w14:textId="38011C2B" w:rsidR="002A62DD" w:rsidRPr="0087049C" w:rsidRDefault="00E625F8" w:rsidP="00AD56F7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DF405F1" w14:textId="77777777" w:rsidR="001078C7" w:rsidRPr="0087049C" w:rsidRDefault="001078C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FF465EB" w14:textId="77777777" w:rsidR="009A01AB" w:rsidRPr="0087049C" w:rsidRDefault="009A01AB" w:rsidP="009A01A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DF6EFB1" w14:textId="77777777" w:rsidR="001F3A7F" w:rsidRPr="0087049C" w:rsidRDefault="001F3A7F" w:rsidP="00607C9D">
      <w:pPr>
        <w:pStyle w:val="BodyText2"/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DBBBF1" w14:textId="7DC9208D" w:rsidR="0021718E" w:rsidRPr="0087049C" w:rsidRDefault="0021718E" w:rsidP="00EA3BA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 w:rsidR="00EA3BA0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87049C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EA3B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2BC60317" w14:textId="67266A52" w:rsidR="00FF2B39" w:rsidRPr="0087049C" w:rsidRDefault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F616EBF" w14:textId="0E6AFF39" w:rsidR="00B4104F" w:rsidRPr="0087049C" w:rsidRDefault="00B4104F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p w14:paraId="39CDD964" w14:textId="77777777" w:rsidR="00B4104F" w:rsidRPr="00A54BE5" w:rsidRDefault="00B4104F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5C9A6331" w14:textId="5EAC5C92" w:rsidR="00A54BE5" w:rsidRPr="00A54BE5" w:rsidRDefault="00A54BE5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54BE5">
        <w:rPr>
          <w:rFonts w:asciiTheme="majorBidi" w:hAnsiTheme="majorBidi"/>
          <w:sz w:val="30"/>
          <w:szCs w:val="30"/>
          <w:cs/>
        </w:rPr>
        <w:t>บริษัทร่วม</w:t>
      </w:r>
      <w:r w:rsidRPr="00A54BE5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1A6DC5C5" w14:textId="77777777" w:rsidR="00B4104F" w:rsidRPr="00A54BE5" w:rsidRDefault="00B4104F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4DA6FC77" w14:textId="77777777" w:rsidR="001604CE" w:rsidRPr="00A54BE5" w:rsidRDefault="00334C95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A303108" w14:textId="77777777" w:rsidR="001604CE" w:rsidRPr="00A54BE5" w:rsidRDefault="001604CE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04D84F" w14:textId="6C392DA5" w:rsidR="004D5D5A" w:rsidRDefault="00D100F6" w:rsidP="00A54BE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>แปลงค่าโดย</w:t>
      </w:r>
      <w:r w:rsidRPr="00A54BE5">
        <w:rPr>
          <w:rFonts w:asciiTheme="majorBidi" w:hAnsiTheme="majorBidi" w:cstheme="majorBidi"/>
          <w:sz w:val="30"/>
          <w:szCs w:val="30"/>
          <w:cs/>
        </w:rPr>
        <w:t>ใช้อัตราแลกเปลี่ยน ณ วันที่รายงาน</w:t>
      </w:r>
      <w:r w:rsid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79F1"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C58FB71" w14:textId="77777777" w:rsidR="000179F1" w:rsidRPr="00A54BE5" w:rsidRDefault="000179F1" w:rsidP="004D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F6D4C3" w14:textId="77777777" w:rsidR="005646CA" w:rsidRPr="00A54BE5" w:rsidRDefault="005646CA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EE1D30" w:rsidRPr="00A54BE5">
        <w:rPr>
          <w:rFonts w:asciiTheme="majorBidi" w:hAnsiTheme="majorBidi" w:cstheme="majorBidi"/>
          <w:sz w:val="30"/>
          <w:szCs w:val="30"/>
          <w:cs/>
        </w:rPr>
        <w:t>ป็นกำไรหรือขาดทุนในงวดบัญชีนั้น</w:t>
      </w:r>
    </w:p>
    <w:p w14:paraId="4E4D1B66" w14:textId="77777777" w:rsidR="001F3A7F" w:rsidRPr="00A54BE5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F20FABB" w14:textId="77777777" w:rsidR="00CA6C6A" w:rsidRPr="00A54BE5" w:rsidRDefault="00BF68CF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</w:t>
      </w:r>
      <w:r w:rsidR="00CA6C6A" w:rsidRPr="00A54BE5">
        <w:rPr>
          <w:rFonts w:asciiTheme="majorBidi" w:hAnsiTheme="majorBidi" w:cstheme="majorBidi"/>
          <w:i/>
          <w:iCs/>
          <w:sz w:val="30"/>
          <w:szCs w:val="30"/>
          <w:cs/>
        </w:rPr>
        <w:t>ในต่างประเทศ</w:t>
      </w:r>
    </w:p>
    <w:p w14:paraId="2F3FE09B" w14:textId="77777777" w:rsidR="001B60F9" w:rsidRPr="00A54BE5" w:rsidRDefault="001B60F9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D03332" w14:textId="296CDF52" w:rsidR="001B60F9" w:rsidRPr="0087049C" w:rsidRDefault="00CA6C6A" w:rsidP="00A54BE5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BF68CF" w:rsidRPr="00A54BE5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A54BE5">
        <w:rPr>
          <w:rFonts w:asciiTheme="majorBidi" w:hAnsiTheme="majorBidi" w:cstheme="majorBidi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วันที่รายงาน</w:t>
      </w:r>
      <w:r w:rsidR="001B60F9" w:rsidRPr="00A54BE5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</w:t>
      </w:r>
      <w:r w:rsidR="00A84F12" w:rsidRPr="00A54BE5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="001B60F9" w:rsidRPr="00A54BE5">
        <w:rPr>
          <w:rFonts w:asciiTheme="majorBidi" w:hAnsiTheme="majorBidi" w:cstheme="majorBidi"/>
          <w:sz w:val="30"/>
          <w:szCs w:val="30"/>
          <w:cs/>
        </w:rPr>
        <w:t>ในต่างประเทศแปลงค่าเป็นเงิ</w:t>
      </w:r>
      <w:r w:rsidR="001B60F9" w:rsidRPr="0087049C">
        <w:rPr>
          <w:rFonts w:asciiTheme="majorBidi" w:hAnsiTheme="majorBidi" w:cstheme="majorBidi"/>
          <w:sz w:val="30"/>
          <w:szCs w:val="30"/>
          <w:cs/>
        </w:rPr>
        <w:t>นบาทโดยใช้อัตราแลกเปลี่ยนที่ใกล้เคียงกับอัตรา</w:t>
      </w:r>
      <w:r w:rsidR="001B60F9" w:rsidRPr="0087049C">
        <w:rPr>
          <w:rFonts w:asciiTheme="majorBidi" w:hAnsiTheme="majorBidi" w:cstheme="majorBidi"/>
          <w:sz w:val="30"/>
          <w:szCs w:val="30"/>
        </w:rPr>
        <w:t xml:space="preserve">    </w:t>
      </w:r>
      <w:r w:rsidR="001B60F9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60F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1B60F9" w:rsidRPr="0087049C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</w:p>
    <w:p w14:paraId="4F4CD17B" w14:textId="77777777" w:rsidR="00305C6C" w:rsidRPr="0087049C" w:rsidRDefault="00305C6C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E49D6" w14:textId="2EC6FDD5" w:rsidR="00186EEE" w:rsidRPr="0087049C" w:rsidRDefault="00A84F12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A54BE5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A54BE5" w:rsidRPr="00A54BE5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="005D0FDE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2B03651E" w14:textId="77777777" w:rsidR="00A84F12" w:rsidRPr="0087049C" w:rsidRDefault="00A84F12" w:rsidP="0018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both"/>
        <w:rPr>
          <w:rFonts w:asciiTheme="majorBidi" w:hAnsiTheme="majorBidi" w:cstheme="majorBidi"/>
          <w:sz w:val="24"/>
          <w:szCs w:val="24"/>
        </w:rPr>
      </w:pPr>
    </w:p>
    <w:p w14:paraId="3C4B0997" w14:textId="5E302E4A" w:rsidR="00A84F12" w:rsidRPr="0087049C" w:rsidRDefault="00A84F12" w:rsidP="00A84F1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Pr="0087049C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</w:t>
      </w:r>
      <w:r w:rsidR="00A54BE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ถูกปันสัดส่วนให้กับส่วนของผู้ถือหุ้นที่ไม่มีอำนาจควบคุม </w:t>
      </w:r>
    </w:p>
    <w:p w14:paraId="25BBA998" w14:textId="77777777" w:rsidR="001B60F9" w:rsidRPr="0087049C" w:rsidRDefault="001B60F9" w:rsidP="00A84F12">
      <w:pPr>
        <w:spacing w:line="240" w:lineRule="auto"/>
        <w:ind w:right="44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p w14:paraId="2B65E77D" w14:textId="260CC073" w:rsidR="00A84F12" w:rsidRPr="00ED6CD1" w:rsidRDefault="00A84F12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ED6CD1" w:rsidRPr="00ED6CD1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</w:t>
      </w:r>
      <w:r w:rsidRPr="00ED6CD1">
        <w:rPr>
          <w:rFonts w:asciiTheme="majorBidi" w:hAnsiTheme="majorBidi" w:cstheme="majorBidi"/>
          <w:sz w:val="30"/>
          <w:szCs w:val="30"/>
          <w:cs/>
        </w:rPr>
        <w:t>ลงทุนนั้นออกไป</w:t>
      </w:r>
    </w:p>
    <w:p w14:paraId="7F6E73E2" w14:textId="77777777" w:rsidR="001604CE" w:rsidRPr="00ED6CD1" w:rsidRDefault="001604CE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609E43" w14:textId="146710D6" w:rsidR="005258B5" w:rsidRPr="00ED6CD1" w:rsidRDefault="0000161A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6C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1E15BF6" w14:textId="77777777" w:rsidR="0000161A" w:rsidRPr="00ED6CD1" w:rsidRDefault="0000161A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69BD9" w14:textId="6161FA59" w:rsidR="000179F1" w:rsidRPr="00C2212E" w:rsidRDefault="000179F1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Pr="00C2212E">
        <w:rPr>
          <w:rFonts w:asciiTheme="majorBidi" w:hAnsiTheme="majorBidi" w:hint="cs"/>
          <w:i/>
          <w:iCs/>
          <w:sz w:val="30"/>
          <w:szCs w:val="30"/>
          <w:cs/>
        </w:rPr>
        <w:t>จัดประเภท</w:t>
      </w: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3BE976E0" w14:textId="77777777" w:rsidR="0000161A" w:rsidRPr="00ED6CD1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6A92" w14:textId="1C61E09D" w:rsidR="00D435C7" w:rsidRPr="00CD5542" w:rsidRDefault="00ED6CD1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 w:hint="cs"/>
          <w:sz w:val="30"/>
          <w:szCs w:val="30"/>
        </w:rPr>
        <w:t>3</w:t>
      </w:r>
      <w:r w:rsidRPr="00CD5542">
        <w:rPr>
          <w:rFonts w:asciiTheme="majorBidi" w:hAnsiTheme="majorBidi" w:cstheme="majorBidi"/>
          <w:sz w:val="30"/>
          <w:szCs w:val="30"/>
          <w:cs/>
        </w:rPr>
        <w:t>(ฉ))</w:t>
      </w:r>
      <w:r w:rsidR="00FF136C">
        <w:rPr>
          <w:rFonts w:asciiTheme="majorBidi" w:hAnsiTheme="majorBidi" w:cstheme="majorBidi"/>
          <w:sz w:val="30"/>
          <w:szCs w:val="30"/>
        </w:rPr>
        <w:t>)</w:t>
      </w:r>
      <w:r w:rsidR="003D6B7A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เว้นแต่สินทรัพย์ทางการเงินที่วัดมูลค่าด้วยมูลค่ายุติธรรมผ่านกำไรหรือขาดทุน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2D5BEDC0" w14:textId="77777777" w:rsidR="00ED6CD1" w:rsidRPr="00CD5542" w:rsidRDefault="00ED6CD1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673ED" w14:textId="7F34F91D" w:rsidR="00D435C7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CD5542">
        <w:rPr>
          <w:rFonts w:asciiTheme="majorBidi" w:hAnsiTheme="majorBidi" w:cstheme="majorBidi"/>
          <w:sz w:val="30"/>
          <w:szCs w:val="30"/>
          <w:cs/>
        </w:rPr>
        <w:t>วั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54F4F77C" w14:textId="6FD861F7" w:rsidR="00D435C7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332429" w14:textId="37BEF050" w:rsidR="00D435C7" w:rsidRPr="00CD5542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CD554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1396AED1" w14:textId="5862EC4F" w:rsidR="00D435C7" w:rsidRDefault="00D435C7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C6B0D" w14:textId="3443C8A3" w:rsidR="00CD5542" w:rsidRPr="00CD5542" w:rsidRDefault="00CD5542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61088C9" w14:textId="77777777" w:rsidR="00CD5542" w:rsidRPr="00CD5542" w:rsidRDefault="00CD5542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690FE" w14:textId="77777777" w:rsidR="00AF0C43" w:rsidRDefault="00AF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63B3F6F" w14:textId="2E45D4EF" w:rsidR="0000161A" w:rsidRPr="00C2212E" w:rsidRDefault="00D435C7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6D5BBC80" w14:textId="77777777" w:rsidR="0000161A" w:rsidRPr="0087049C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1C61B" w14:textId="77777777" w:rsidR="00D435C7" w:rsidRDefault="0000161A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1A22419" w14:textId="77777777" w:rsidR="00D435C7" w:rsidRDefault="00D435C7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5B7036" w14:textId="5BCF7ACF" w:rsidR="0000161A" w:rsidRDefault="00D435C7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CD5542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00161A"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1A73CA7" w14:textId="47CEAA42" w:rsidR="009B2472" w:rsidRDefault="009B2472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46FC4E" w14:textId="1D7E6EF7" w:rsidR="009B2472" w:rsidRPr="00CD5542" w:rsidRDefault="009B2472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4C4A2E60" w14:textId="77777777" w:rsidR="009B2472" w:rsidRPr="00CD5542" w:rsidRDefault="009B2472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668CC7" w14:textId="6CFD048D" w:rsidR="009B2472" w:rsidRDefault="009B2472" w:rsidP="009B24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E200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1A494D3" w14:textId="77777777" w:rsidR="00EE2005" w:rsidRPr="009B2472" w:rsidRDefault="00EE2005" w:rsidP="009B24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E71A2ED" w14:textId="6D85CCF7" w:rsidR="0000161A" w:rsidRPr="00C2212E" w:rsidRDefault="0000161A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อนุพันธ์</w:t>
      </w:r>
    </w:p>
    <w:p w14:paraId="0884212A" w14:textId="77777777" w:rsidR="0000161A" w:rsidRPr="0087049C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8EB2C" w14:textId="61EE4961" w:rsidR="0000161A" w:rsidRPr="0087049C" w:rsidRDefault="0000161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FC53132" w14:textId="77777777" w:rsidR="00747CE4" w:rsidRPr="0087049C" w:rsidRDefault="00747CE4" w:rsidP="00747CE4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2D874" w14:textId="5B4F5B7C" w:rsidR="002E6A41" w:rsidRPr="00C2212E" w:rsidRDefault="002E6A41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0F97C4E" w14:textId="04F5C7CF" w:rsidR="00305C6C" w:rsidRPr="009669ED" w:rsidRDefault="0030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05B572" w14:textId="6327605C" w:rsidR="002E6A41" w:rsidRPr="009669ED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669ED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F0633" w:rsidRPr="003F0633">
        <w:rPr>
          <w:rFonts w:asciiTheme="majorBidi" w:hAnsiTheme="majorBidi" w:cstheme="majorBidi"/>
          <w:sz w:val="30"/>
          <w:szCs w:val="30"/>
        </w:rPr>
        <w:t>12</w:t>
      </w:r>
      <w:r w:rsidRPr="009669E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120EBD98" w14:textId="77777777" w:rsidR="002E6A41" w:rsidRPr="002E6A41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5A8C2844" w14:textId="0F0D41CB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DF18D72" w14:textId="77777777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6CC38F6" w14:textId="75FF5925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F0633" w:rsidRPr="003F0633">
        <w:rPr>
          <w:rFonts w:asciiTheme="majorBidi" w:hAnsiTheme="majorBidi" w:cstheme="majorBidi"/>
          <w:sz w:val="30"/>
          <w:szCs w:val="30"/>
        </w:rPr>
        <w:t>12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23B21A73" w14:textId="77777777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0A9AA16" w14:textId="06FB38C7" w:rsidR="002E6A41" w:rsidRPr="00C2212E" w:rsidRDefault="002E6A41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F0633" w:rsidRPr="003F0633">
        <w:rPr>
          <w:rFonts w:asciiTheme="majorBidi" w:hAnsiTheme="majorBidi" w:cstheme="majorBidi"/>
          <w:sz w:val="30"/>
          <w:szCs w:val="30"/>
        </w:rPr>
        <w:t>30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266B359" w14:textId="77777777" w:rsidR="00B1048A" w:rsidRPr="00C2212E" w:rsidRDefault="00B1048A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EEE0E" w14:textId="154752BB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42F5452" w14:textId="3B9AAD6D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6C2A155" w14:textId="33216F92" w:rsidR="002E6A41" w:rsidRPr="00C2212E" w:rsidRDefault="002E6A41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3F0633" w:rsidRPr="003F0633">
        <w:rPr>
          <w:rFonts w:asciiTheme="majorBidi" w:hAnsiTheme="majorBidi" w:cstheme="majorBidi"/>
          <w:sz w:val="30"/>
          <w:szCs w:val="30"/>
        </w:rPr>
        <w:t>90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335FAE1" w14:textId="77777777" w:rsidR="00C2212E" w:rsidRPr="002E6A41" w:rsidRDefault="00C2212E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</w:p>
    <w:p w14:paraId="07DAD5D8" w14:textId="14AA04AD" w:rsidR="00C2212E" w:rsidRPr="00C2212E" w:rsidRDefault="00C2212E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59822C13" w14:textId="77777777" w:rsidR="00C2212E" w:rsidRPr="00C2212E" w:rsidRDefault="00C2212E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A7C75" w14:textId="759E5932" w:rsidR="00C2212E" w:rsidRPr="00C2212E" w:rsidRDefault="00C2212E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3FF1641" w14:textId="77777777" w:rsidR="002E6A41" w:rsidRPr="00C2212E" w:rsidRDefault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4CE869" w14:textId="510D2962" w:rsidR="0034460D" w:rsidRPr="0087049C" w:rsidRDefault="00262DD8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</w:t>
      </w:r>
      <w:r w:rsidR="0034460D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027CF118" w14:textId="77777777" w:rsidR="004D5D5A" w:rsidRPr="0087049C" w:rsidRDefault="004D5D5A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95DDA" w14:textId="2FD518B4" w:rsidR="001F3A7F" w:rsidRDefault="0074337E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D217A00" w14:textId="77777777" w:rsidR="0074337E" w:rsidRPr="0087049C" w:rsidRDefault="0074337E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26C3A" w14:textId="41921B22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60BEECD2" w14:textId="77777777" w:rsidR="0034460D" w:rsidRPr="0087049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14FFBE85" w14:textId="64D0DBA8" w:rsidR="009B2472" w:rsidRPr="009B2472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9B2472"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4337E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เมื่อกลุ่มบริษัทมีสิทธิที่ปราศจากเงื่อนไขในการได้รับสิ่งตอบแทนตามสัญญา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9B2472" w:rsidRPr="0074337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9B2472"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="009B2472" w:rsidRPr="0074337E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9B2472" w:rsidRPr="009B2472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020E25CF" w14:textId="77777777" w:rsidR="009B2472" w:rsidRPr="009B2472" w:rsidRDefault="009B2472" w:rsidP="009B24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B07E4" w14:textId="2770B749" w:rsidR="009B2472" w:rsidRPr="0074337E" w:rsidRDefault="009B2472" w:rsidP="009B247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74337E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74337E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 xml:space="preserve">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42C4CBE" w14:textId="22DE91E7" w:rsidR="001F3A7F" w:rsidRPr="0087049C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288D610" w14:textId="77777777" w:rsidR="00E94AFA" w:rsidRPr="0087049C" w:rsidRDefault="00E94AFA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688F0C4" w14:textId="77777777" w:rsidR="00E94AFA" w:rsidRPr="0087049C" w:rsidRDefault="00E94AFA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95796" w14:textId="77777777" w:rsidR="00746CE9" w:rsidRPr="0087049C" w:rsidRDefault="00746CE9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F2913" w:rsidRPr="0087049C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87049C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 ต้นทุนของสินค้าคำนวณโดยใช้วิธีดังต่อไปนี้</w:t>
      </w:r>
    </w:p>
    <w:p w14:paraId="45F1DACD" w14:textId="77777777" w:rsidR="001604CE" w:rsidRPr="0087049C" w:rsidRDefault="001604CE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6323"/>
      </w:tblGrid>
      <w:tr w:rsidR="00746CE9" w:rsidRPr="0087049C" w14:paraId="071D62FE" w14:textId="77777777" w:rsidTr="00092057">
        <w:tc>
          <w:tcPr>
            <w:tcW w:w="2857" w:type="dxa"/>
          </w:tcPr>
          <w:p w14:paraId="6A63C4FC" w14:textId="77777777" w:rsidR="00746CE9" w:rsidRPr="0087049C" w:rsidRDefault="00746CE9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3" w:type="dxa"/>
          </w:tcPr>
          <w:p w14:paraId="1088E193" w14:textId="77777777" w:rsidR="001604CE" w:rsidRPr="0087049C" w:rsidRDefault="00746CE9" w:rsidP="00D97D5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ตีราคาตามต้นทุนมาตรฐาน (ซึ่งใกล้เคียงกับต้นทุนการผลิตในปัจจุบัน)</w:t>
            </w:r>
            <w:r w:rsidR="001604CE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E4278B3" w14:textId="77777777" w:rsidR="00746CE9" w:rsidRPr="0087049C" w:rsidRDefault="001604CE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ใช้</w:t>
            </w:r>
            <w:r w:rsidR="0041131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วิธีถัวเฉลี่ย</w:t>
            </w:r>
            <w:r w:rsidR="00386CE5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</w:t>
            </w:r>
          </w:p>
        </w:tc>
      </w:tr>
      <w:tr w:rsidR="00746CE9" w:rsidRPr="0087049C" w14:paraId="7C8D5C7A" w14:textId="77777777" w:rsidTr="00092057">
        <w:tc>
          <w:tcPr>
            <w:tcW w:w="2857" w:type="dxa"/>
          </w:tcPr>
          <w:p w14:paraId="0D6B5669" w14:textId="77777777" w:rsidR="00746CE9" w:rsidRPr="0087049C" w:rsidRDefault="00746CE9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3" w:type="dxa"/>
          </w:tcPr>
          <w:p w14:paraId="69DEAD18" w14:textId="77777777" w:rsidR="00A62070" w:rsidRPr="0087049C" w:rsidRDefault="00746CE9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ตีราคาตามต้นทุนมาตรฐาน ซึ่งป</w:t>
            </w:r>
            <w:r w:rsidR="00A62070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ระกอบด้วย ต้นทุนวัตถุดิบ แรงงาน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1EA35F57" w14:textId="5CFDC4D6" w:rsidR="00746CE9" w:rsidRPr="0087049C" w:rsidRDefault="00A62070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746CE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ค่าใช้จ่ายในการผลิตผันแปร</w:t>
            </w:r>
            <w:r w:rsidR="001404D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404D2" w:rsidRPr="008704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46CE9" w:rsidRPr="0087049C" w14:paraId="67F35595" w14:textId="77777777" w:rsidTr="00092057">
        <w:tc>
          <w:tcPr>
            <w:tcW w:w="2857" w:type="dxa"/>
          </w:tcPr>
          <w:p w14:paraId="5621A649" w14:textId="77777777" w:rsidR="00A62070" w:rsidRPr="0087049C" w:rsidRDefault="00746CE9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 อะไหล่ วัสดุ</w:t>
            </w:r>
          </w:p>
          <w:p w14:paraId="63F522FF" w14:textId="77777777" w:rsidR="00746CE9" w:rsidRPr="0087049C" w:rsidRDefault="00A62070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ของใช้สิ้นเปลืองและอื่นๆ</w:t>
            </w:r>
            <w:r w:rsidR="00746CE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3" w:type="dxa"/>
          </w:tcPr>
          <w:p w14:paraId="4E4C80BB" w14:textId="0E752547" w:rsidR="00746CE9" w:rsidRPr="0087049C" w:rsidRDefault="00A62070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</w:t>
            </w:r>
            <w:r w:rsidR="002B0434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ถัวเฉลี่ยถ่วงน้ำหนัก</w:t>
            </w:r>
            <w:r w:rsidR="001404D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7D271230" w14:textId="77777777" w:rsidR="00FF27C1" w:rsidRPr="0087049C" w:rsidRDefault="00FF27C1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43B01" w14:textId="77777777" w:rsidR="0074337E" w:rsidRPr="0074337E" w:rsidRDefault="0074337E" w:rsidP="00607C9D">
      <w:pPr>
        <w:pStyle w:val="BodyText2"/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74337E">
        <w:rPr>
          <w:rFonts w:asciiTheme="majorBidi" w:hAnsiTheme="majorBidi" w:cstheme="majorBidi"/>
          <w:sz w:val="30"/>
          <w:szCs w:val="30"/>
        </w:rPr>
        <w:t xml:space="preserve"> </w:t>
      </w:r>
      <w:r w:rsidRPr="0074337E">
        <w:rPr>
          <w:rFonts w:asciiTheme="majorBidi" w:hAnsiTheme="majorBidi" w:cstheme="majorBidi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01159D6" w14:textId="77777777" w:rsidR="00747CE4" w:rsidRPr="0087049C" w:rsidRDefault="00747CE4" w:rsidP="00607C9D">
      <w:pPr>
        <w:pStyle w:val="BodyText2"/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F954F" w14:textId="77777777" w:rsidR="0074337E" w:rsidRDefault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717DE53" w14:textId="65DD4792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09B8DA45" w14:textId="77777777" w:rsidR="0034460D" w:rsidRPr="0087049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1E9133" w14:textId="77777777" w:rsidR="00747CE4" w:rsidRPr="0087049C" w:rsidRDefault="00B665B7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</w:t>
      </w:r>
      <w:r w:rsidR="00D719CA"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462268C3" w14:textId="77777777" w:rsidR="00747CE4" w:rsidRPr="0087049C" w:rsidRDefault="00747CE4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F2691" w14:textId="6FB08DEE" w:rsidR="00C710B3" w:rsidRPr="0087049C" w:rsidRDefault="00C710B3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BE4891">
        <w:rPr>
          <w:rFonts w:asciiTheme="majorBidi" w:hAnsiTheme="majorBidi" w:cstheme="majorBidi" w:hint="cs"/>
          <w:sz w:val="30"/>
          <w:szCs w:val="30"/>
          <w:cs/>
        </w:rPr>
        <w:t>การกู้ยืม 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การบูรณะสถานที่ตั้</w:t>
      </w:r>
      <w:r w:rsidR="00BA1D34" w:rsidRPr="0087049C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สำหรับเครื่องมือที่ควบคุมโดยลิขสิทธิ์</w:t>
      </w:r>
      <w:r w:rsidR="002A4C46"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</w:t>
      </w:r>
      <w:r w:rsidR="00043306" w:rsidRPr="0087049C">
        <w:rPr>
          <w:rFonts w:asciiTheme="majorBidi" w:hAnsiTheme="majorBidi" w:cstheme="majorBidi"/>
          <w:sz w:val="30"/>
          <w:szCs w:val="30"/>
          <w:cs/>
        </w:rPr>
        <w:t>กลิขสิทธิ์</w:t>
      </w:r>
      <w:r w:rsidR="002A4C46"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="00043306" w:rsidRPr="0087049C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ลิขสิทธิ์</w:t>
      </w:r>
      <w:r w:rsidR="002A4C46"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</w:p>
    <w:p w14:paraId="4599D165" w14:textId="1C28DE8C" w:rsidR="00747CE4" w:rsidRDefault="00747CE4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E65CB" w14:textId="5AF9C7E2" w:rsidR="0074337E" w:rsidRPr="0074337E" w:rsidRDefault="0074337E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1BB5EC7" w14:textId="77777777" w:rsidR="0034460D" w:rsidRPr="0087049C" w:rsidRDefault="0034460D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FE47E" w14:textId="343D9596" w:rsidR="004A57CF" w:rsidRPr="0087049C" w:rsidRDefault="00881131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="003417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7BD7" w:rsidRPr="00341702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B10432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="003417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="00617BD7" w:rsidRPr="00341702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155A818" w14:textId="77777777" w:rsidR="00027732" w:rsidRPr="0087049C" w:rsidRDefault="00027732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990A1" w14:textId="4CF76055" w:rsidR="00F3366E" w:rsidRPr="0087049C" w:rsidRDefault="00F41E86" w:rsidP="00F4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6EF4EC79" w14:textId="77777777" w:rsidR="00F41E86" w:rsidRDefault="00F41E8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1F71518" w14:textId="493770F3" w:rsidR="005037D0" w:rsidRPr="00617BD7" w:rsidRDefault="00617BD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617BD7">
        <w:rPr>
          <w:rFonts w:asciiTheme="majorBidi" w:hAnsiTheme="majorBidi" w:cstheme="majorBidi"/>
          <w:sz w:val="30"/>
          <w:szCs w:val="30"/>
          <w:cs/>
        </w:rPr>
        <w:t>อายุการให้ประโยชน์ของสินทรัพย์แสดงได้ดังนี้</w:t>
      </w:r>
    </w:p>
    <w:p w14:paraId="23F6C306" w14:textId="77777777" w:rsidR="00617BD7" w:rsidRPr="0087049C" w:rsidRDefault="00617BD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1620"/>
      </w:tblGrid>
      <w:tr w:rsidR="0034460D" w:rsidRPr="0087049C" w14:paraId="7D2A4921" w14:textId="77777777" w:rsidTr="006A34DD">
        <w:tc>
          <w:tcPr>
            <w:tcW w:w="6642" w:type="dxa"/>
            <w:shd w:val="clear" w:color="auto" w:fill="auto"/>
          </w:tcPr>
          <w:p w14:paraId="0EF10E17" w14:textId="77777777" w:rsidR="0034460D" w:rsidRPr="0087049C" w:rsidRDefault="005037D0" w:rsidP="00945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="006D051D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4460D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="00907EB8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่วนปรั</w:t>
            </w:r>
            <w:r w:rsidR="00D54CE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907EB8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ปรุง</w:t>
            </w:r>
            <w:r w:rsidR="009451DD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</w:tcPr>
          <w:p w14:paraId="50B65010" w14:textId="74CDE7F4" w:rsidR="0034460D" w:rsidRPr="00803D69" w:rsidRDefault="003F0633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4AF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3F063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A6888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4460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87049C" w14:paraId="31F3E018" w14:textId="77777777" w:rsidTr="006A34DD">
        <w:tc>
          <w:tcPr>
            <w:tcW w:w="6642" w:type="dxa"/>
            <w:shd w:val="clear" w:color="auto" w:fill="auto"/>
          </w:tcPr>
          <w:p w14:paraId="5A447697" w14:textId="77777777" w:rsidR="009451DD" w:rsidRPr="0087049C" w:rsidRDefault="009451DD" w:rsidP="002236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0F866596" w14:textId="6796384D" w:rsidR="009451DD" w:rsidRPr="00803D69" w:rsidRDefault="003F0633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451DD" w:rsidRPr="0087049C" w14:paraId="6E03097C" w14:textId="77777777" w:rsidTr="006A34DD">
        <w:tc>
          <w:tcPr>
            <w:tcW w:w="6642" w:type="dxa"/>
            <w:shd w:val="clear" w:color="auto" w:fill="auto"/>
          </w:tcPr>
          <w:p w14:paraId="73E8BFD3" w14:textId="77777777" w:rsidR="009451DD" w:rsidRPr="0087049C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313E9F4" w14:textId="1BD20960" w:rsidR="009451DD" w:rsidRPr="00803D69" w:rsidRDefault="003F0633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87049C" w14:paraId="5EE25085" w14:textId="77777777" w:rsidTr="006A34DD">
        <w:tc>
          <w:tcPr>
            <w:tcW w:w="6642" w:type="dxa"/>
            <w:shd w:val="clear" w:color="auto" w:fill="auto"/>
          </w:tcPr>
          <w:p w14:paraId="058FBDB5" w14:textId="77777777" w:rsidR="009451DD" w:rsidRPr="0087049C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20" w:type="dxa"/>
            <w:shd w:val="clear" w:color="auto" w:fill="auto"/>
          </w:tcPr>
          <w:p w14:paraId="766D6C58" w14:textId="1C7F7C3F" w:rsidR="009451DD" w:rsidRPr="00803D69" w:rsidRDefault="003F0633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87049C" w14:paraId="68ECF16B" w14:textId="77777777" w:rsidTr="006A34DD">
        <w:tc>
          <w:tcPr>
            <w:tcW w:w="6642" w:type="dxa"/>
            <w:shd w:val="clear" w:color="auto" w:fill="auto"/>
          </w:tcPr>
          <w:p w14:paraId="2B37F587" w14:textId="77777777" w:rsidR="009451DD" w:rsidRPr="0087049C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1CD31583" w14:textId="1B5B5F7F" w:rsidR="009451DD" w:rsidRPr="00803D69" w:rsidRDefault="003F0633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3D6B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0D3A0A8C" w14:textId="77777777" w:rsidR="00AF5156" w:rsidRPr="0087049C" w:rsidRDefault="00AF515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07BD6E6" w14:textId="77777777" w:rsidR="00F41E86" w:rsidRDefault="00F4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F1935A7" w14:textId="77777777" w:rsidR="00092057" w:rsidRPr="00F41E86" w:rsidRDefault="00092057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ค่าความนิยม</w:t>
      </w:r>
    </w:p>
    <w:p w14:paraId="552C0D80" w14:textId="11850B75" w:rsidR="00092057" w:rsidRDefault="00092057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4E16" w14:textId="768769F4" w:rsidR="00617BD7" w:rsidRPr="00617BD7" w:rsidRDefault="00617BD7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7BD7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617BD7">
        <w:rPr>
          <w:rFonts w:asciiTheme="majorBidi" w:hAnsiTheme="majorBidi" w:cstheme="majorBidi"/>
          <w:sz w:val="30"/>
          <w:szCs w:val="30"/>
          <w:cs/>
        </w:rPr>
        <w:t>ด้วยวิธีราคาทุนหักขาดทุนจากการด้อยค่าสะสม</w:t>
      </w:r>
      <w:r w:rsidR="006939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โดยค่าความนิยมของ</w:t>
      </w:r>
      <w:r w:rsidRPr="00617BD7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</w:t>
      </w:r>
      <w:r w:rsidRPr="0069398D">
        <w:rPr>
          <w:rFonts w:asciiTheme="majorBidi" w:hAnsiTheme="majorBidi" w:cstheme="majorBidi"/>
          <w:sz w:val="30"/>
          <w:szCs w:val="30"/>
          <w:cs/>
        </w:rPr>
        <w:t>รวม</w:t>
      </w:r>
      <w:r w:rsidRPr="00617BD7">
        <w:rPr>
          <w:rFonts w:asciiTheme="majorBidi" w:hAnsiTheme="majorBidi" w:cstheme="majorBidi"/>
          <w:sz w:val="30"/>
          <w:szCs w:val="30"/>
          <w:cs/>
        </w:rPr>
        <w:t>อยู่ในมูลค่าตามบัญชีของเงินลงทุน</w:t>
      </w:r>
      <w:r w:rsidRPr="00617BD7">
        <w:rPr>
          <w:rFonts w:asciiTheme="majorBidi" w:hAnsiTheme="majorBidi" w:cstheme="majorBidi"/>
          <w:sz w:val="30"/>
          <w:szCs w:val="30"/>
        </w:rPr>
        <w:t xml:space="preserve"> </w:t>
      </w:r>
    </w:p>
    <w:p w14:paraId="4B5C4830" w14:textId="0D0E0806" w:rsidR="00B10432" w:rsidRPr="0087049C" w:rsidRDefault="00B10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C5CD00" w14:textId="6E567571" w:rsidR="00092057" w:rsidRPr="00F41E86" w:rsidRDefault="00092057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สินทรัพย์ไม่มีตัวตนอื่น </w:t>
      </w:r>
    </w:p>
    <w:p w14:paraId="22565850" w14:textId="77777777" w:rsidR="00092057" w:rsidRPr="0087049C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E77AC3" w14:textId="6E971E23" w:rsidR="00F3366E" w:rsidRDefault="0069398D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9398D">
        <w:rPr>
          <w:rFonts w:asciiTheme="majorBidi" w:hAnsiTheme="majorBidi" w:cstheme="majorBidi"/>
          <w:sz w:val="30"/>
          <w:szCs w:val="30"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1F18D5D" w14:textId="77777777" w:rsidR="0069398D" w:rsidRPr="0069398D" w:rsidRDefault="0069398D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93D3C2" w14:textId="695B21AF" w:rsidR="00617BD7" w:rsidRPr="0069398D" w:rsidRDefault="00617BD7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8281FC5" w14:textId="77777777" w:rsidR="00617BD7" w:rsidRPr="00617BD7" w:rsidRDefault="00617BD7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  <w:cs/>
        </w:rPr>
      </w:pPr>
    </w:p>
    <w:tbl>
      <w:tblPr>
        <w:tblW w:w="8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2245"/>
      </w:tblGrid>
      <w:tr w:rsidR="00616620" w:rsidRPr="0087049C" w14:paraId="7B4F0851" w14:textId="77777777" w:rsidTr="00F3366E">
        <w:tc>
          <w:tcPr>
            <w:tcW w:w="6462" w:type="dxa"/>
          </w:tcPr>
          <w:p w14:paraId="02D48F67" w14:textId="77777777" w:rsidR="00616620" w:rsidRPr="0087049C" w:rsidRDefault="00616620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54B5E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</w:t>
            </w:r>
            <w:r w:rsidR="0056503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ซอฟต์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245" w:type="dxa"/>
          </w:tcPr>
          <w:p w14:paraId="2F8E25DB" w14:textId="417ACAEB" w:rsidR="00616620" w:rsidRPr="0087049C" w:rsidRDefault="003F0633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6620"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0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16620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34460D" w:rsidRPr="0087049C" w14:paraId="078A5F8F" w14:textId="77777777" w:rsidTr="00F3366E">
        <w:tc>
          <w:tcPr>
            <w:tcW w:w="6462" w:type="dxa"/>
            <w:shd w:val="clear" w:color="auto" w:fill="auto"/>
          </w:tcPr>
          <w:p w14:paraId="21FF0064" w14:textId="77777777" w:rsidR="0034460D" w:rsidRPr="0087049C" w:rsidRDefault="0034460D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1B45DF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  <w:r w:rsidR="0086314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2245" w:type="dxa"/>
            <w:shd w:val="clear" w:color="auto" w:fill="auto"/>
          </w:tcPr>
          <w:p w14:paraId="4EBEC4A2" w14:textId="77777777" w:rsidR="0034460D" w:rsidRPr="0087049C" w:rsidRDefault="0034460D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</w:t>
            </w:r>
            <w:r w:rsidR="00EE1D30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</w:tr>
    </w:tbl>
    <w:p w14:paraId="6280A938" w14:textId="77777777" w:rsidR="00B220D8" w:rsidRPr="0087049C" w:rsidRDefault="00B220D8" w:rsidP="00372592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CA687" w14:textId="4A423ED7" w:rsidR="00145D30" w:rsidRPr="0087049C" w:rsidRDefault="00145D30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438BCAB" w14:textId="74660386" w:rsidR="00145D30" w:rsidRPr="0087049C" w:rsidRDefault="00145D30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F808A" w14:textId="1BE8A255" w:rsidR="007C4C4A" w:rsidRPr="005B086C" w:rsidRDefault="007C4C4A" w:rsidP="007C4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86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5B086C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308BD585" w14:textId="77777777" w:rsidR="00145D30" w:rsidRPr="005B086C" w:rsidRDefault="00145D30" w:rsidP="00145D3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86C" w:rsidDel="005868E9">
        <w:rPr>
          <w:rFonts w:asciiTheme="majorBidi" w:hAnsiTheme="majorBidi" w:cstheme="majorBidi"/>
          <w:sz w:val="30"/>
          <w:szCs w:val="30"/>
        </w:rPr>
        <w:t xml:space="preserve"> </w:t>
      </w:r>
    </w:p>
    <w:p w14:paraId="443BB412" w14:textId="322D991D" w:rsidR="007C4C4A" w:rsidRPr="005B086C" w:rsidRDefault="007C4C4A" w:rsidP="00145D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086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หรือวันที่มีการเปลี่ยนแปลงสัญญาเช่า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ราคาเอกเทศของแต่ละส่วนประกอบ</w:t>
      </w:r>
      <w:r w:rsidRPr="005B086C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</w:t>
      </w:r>
      <w:r w:rsidRPr="005B086C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ที่ไม่เป็นการเช่า</w:t>
      </w:r>
      <w:r w:rsidRPr="005B086C">
        <w:rPr>
          <w:rFonts w:asciiTheme="majorBidi" w:hAnsiTheme="majorBidi" w:cstheme="majorBidi"/>
          <w:sz w:val="30"/>
          <w:szCs w:val="30"/>
          <w:cs/>
        </w:rPr>
        <w:t>และรับรู้สัญญาเช่าและส่วนประกอบที่ไม่เป็นการเช่าเป็นสัญญาเช่าทั้งหมด</w:t>
      </w:r>
    </w:p>
    <w:p w14:paraId="1CA6A5BC" w14:textId="77777777" w:rsidR="00145D30" w:rsidRPr="0087049C" w:rsidRDefault="00145D30" w:rsidP="0014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4030DBDD" w14:textId="70AB30CA" w:rsidR="00145D30" w:rsidRPr="0087049C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D6F7A76" w14:textId="77777777" w:rsidR="00145D30" w:rsidRPr="0087049C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2FA37892" w14:textId="77777777" w:rsidR="005B086C" w:rsidRDefault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78DB6E6A" w14:textId="6F5F979D" w:rsidR="007C4C4A" w:rsidRPr="005A4532" w:rsidRDefault="007C4C4A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0" w:name="_Hlk65854665"/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bookmarkEnd w:id="0"/>
      <w:r w:rsidRPr="005A4532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01058A3" w14:textId="429A6A08" w:rsidR="00AC5EAA" w:rsidRPr="005B086C" w:rsidRDefault="00AC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1938D767" w14:textId="580583D3" w:rsidR="007C4C4A" w:rsidRPr="005A4532" w:rsidRDefault="007C4C4A" w:rsidP="00145D3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CE5A2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AB4CA29" w14:textId="77777777" w:rsidR="00145D30" w:rsidRPr="0087049C" w:rsidRDefault="00145D30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257944D" w14:textId="0DC06C1A" w:rsidR="00494995" w:rsidRPr="005A4532" w:rsidRDefault="000053BB" w:rsidP="005B086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  <w:r w:rsidR="00494995" w:rsidRPr="005A453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63412E2" w14:textId="77777777" w:rsidR="00B425E3" w:rsidRPr="0087049C" w:rsidRDefault="00B425E3" w:rsidP="00B425E3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0A6C8" w14:textId="4BC34540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4F5332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1DB1E2B" w14:textId="77777777" w:rsidR="0034460D" w:rsidRPr="0087049C" w:rsidRDefault="0034460D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15DD0" w14:textId="760B8318" w:rsidR="0034460D" w:rsidRPr="0087049C" w:rsidRDefault="005875D0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ยอด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ของ</w:t>
      </w:r>
      <w:r w:rsidR="00181B18" w:rsidRPr="0087049C">
        <w:rPr>
          <w:rFonts w:asciiTheme="majorBidi" w:hAnsiTheme="majorBidi" w:cstheme="majorBidi"/>
          <w:sz w:val="30"/>
          <w:szCs w:val="30"/>
          <w:cs/>
        </w:rPr>
        <w:t>กลุ่ม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4460D" w:rsidRPr="0087049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สำหรับสินทรัพย์ไม่มีตัวตนที่มีอายุการให้ประโยชน์ไม่ทราบแน่นอนหรือยังไม่พร้อมใช้งานจะ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ถูกประมาณมูลค่าที่คาดว่าจะได้รับคืนทุกปี</w:t>
      </w:r>
      <w:r w:rsidR="00EB0B8B" w:rsidRPr="0087049C">
        <w:rPr>
          <w:rFonts w:asciiTheme="majorBidi" w:hAnsiTheme="majorBidi" w:cstheme="majorBidi"/>
          <w:sz w:val="30"/>
          <w:szCs w:val="30"/>
        </w:rPr>
        <w:br/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ในช่วงเวลาเดียวกัน</w:t>
      </w:r>
    </w:p>
    <w:p w14:paraId="6119010D" w14:textId="77777777" w:rsidR="0034460D" w:rsidRPr="0087049C" w:rsidRDefault="0034460D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A3FBE" w14:textId="0F4B824D" w:rsidR="00DF4CE3" w:rsidRPr="0087049C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ขาดทุนจากการด้อยค่า</w:t>
      </w:r>
      <w:r w:rsidRPr="005B086C">
        <w:rPr>
          <w:rFonts w:asciiTheme="majorBidi" w:hAnsiTheme="majorBidi" w:cstheme="majorBidi"/>
          <w:spacing w:val="4"/>
          <w:sz w:val="30"/>
          <w:szCs w:val="30"/>
          <w:cs/>
        </w:rPr>
        <w:t>รับรู้</w:t>
      </w:r>
      <w:r w:rsidR="002E40F6" w:rsidRPr="005B086C">
        <w:rPr>
          <w:rFonts w:asciiTheme="majorBidi" w:hAnsiTheme="majorBidi" w:cstheme="majorBidi"/>
          <w:spacing w:val="4"/>
          <w:sz w:val="30"/>
          <w:szCs w:val="30"/>
          <w:cs/>
        </w:rPr>
        <w:t>ในกำไรหรือขาดทุน</w:t>
      </w:r>
      <w:r w:rsidRPr="005B086C">
        <w:rPr>
          <w:rFonts w:asciiTheme="majorBidi" w:hAnsiTheme="majorBidi" w:cstheme="majorBidi"/>
          <w:spacing w:val="4"/>
          <w:sz w:val="30"/>
          <w:szCs w:val="30"/>
          <w:cs/>
        </w:rPr>
        <w:t>เมื่อ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มูลค่าตามบัญชีของสินทรัพย์ หรือ</w:t>
      </w:r>
      <w:r w:rsidR="005875D0" w:rsidRPr="0087049C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หน่วยสินทรัพย์ที่ก่อให้เกิดเงินสดสูงกว่า</w:t>
      </w:r>
      <w:r w:rsidR="005875D0" w:rsidRPr="0087049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มูลค่าที่จะได้รับคืน 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ส่วนของผู้ถือหุ้นและมีการด้อย</w:t>
      </w:r>
      <w:r w:rsidRPr="0087049C">
        <w:rPr>
          <w:rFonts w:asciiTheme="majorBidi" w:hAnsiTheme="majorBidi" w:cstheme="majorBidi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</w:p>
    <w:p w14:paraId="2C6079E2" w14:textId="77777777" w:rsidR="004F5332" w:rsidRPr="0087049C" w:rsidRDefault="004F5332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DA155" w14:textId="77777777" w:rsidR="005B086C" w:rsidRDefault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92327C" w14:textId="6CFA1BD7" w:rsidR="00EC2059" w:rsidRPr="0087049C" w:rsidRDefault="0034460D" w:rsidP="004A5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5543E6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</w:t>
      </w:r>
      <w:r w:rsidR="00554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5543E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กระแสเงินสดที่จะได้รับในอนาคตคิดลดเป็นมูลค่าปัจจุบันโดยใช้อัตราคิดลดก่อน</w:t>
      </w:r>
      <w:r w:rsidR="00340342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คำนึงถึงภาษีเงินได้เพื่อให้สะท้อนมูลค่าที่อาจประเมินได้ในตลาดปัจจุบัน</w:t>
      </w:r>
      <w:r w:rsidR="005875D0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CF749C" w:rsidRPr="0087049C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133D910" w14:textId="7D9DCAF0" w:rsidR="004F5332" w:rsidRPr="005B086C" w:rsidRDefault="008841E0" w:rsidP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iCs/>
          <w:sz w:val="30"/>
          <w:szCs w:val="30"/>
        </w:rPr>
        <w:t xml:space="preserve">           </w:t>
      </w:r>
    </w:p>
    <w:p w14:paraId="4060F0B8" w14:textId="31ED10F6" w:rsidR="00F46B53" w:rsidRPr="0087049C" w:rsidRDefault="00CF749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C643BD" w:rsidRPr="005B086C">
        <w:rPr>
          <w:rFonts w:asciiTheme="majorBidi" w:hAnsiTheme="majorBidi" w:cstheme="majorBidi"/>
          <w:sz w:val="30"/>
          <w:szCs w:val="30"/>
          <w:cs/>
        </w:rPr>
        <w:t>ของสินทรัพย์ที่เคยรับรู้ในงวดก่อน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จะถูกกลับรายการ 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</w:t>
      </w:r>
      <w:r w:rsidRPr="0087049C">
        <w:rPr>
          <w:rFonts w:asciiTheme="majorBidi" w:hAnsiTheme="majorBidi" w:cstheme="majorBidi"/>
          <w:sz w:val="30"/>
          <w:szCs w:val="30"/>
          <w:cs/>
        </w:rPr>
        <w:t>นวณมูลค่าที่คาดว่าจะได้รับ</w:t>
      </w:r>
      <w:r w:rsidRPr="00C643BD">
        <w:rPr>
          <w:rFonts w:asciiTheme="majorBidi" w:hAnsiTheme="majorBidi" w:cstheme="majorBidi"/>
          <w:sz w:val="30"/>
          <w:szCs w:val="30"/>
          <w:cs/>
        </w:rPr>
        <w:t xml:space="preserve">คืน </w:t>
      </w:r>
      <w:r w:rsidR="00C643BD" w:rsidRPr="005B086C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C643BD"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</w:t>
      </w:r>
      <w:r w:rsidRPr="0087049C">
        <w:rPr>
          <w:rFonts w:asciiTheme="majorBidi" w:hAnsiTheme="majorBidi" w:cstheme="majorBidi"/>
          <w:sz w:val="30"/>
          <w:szCs w:val="30"/>
          <w:cs/>
        </w:rPr>
        <w:t>่าที่มูลค่าตามบัญชีของสินทรัพย์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>ไม่เกินกว่ามูลค่าตามบัญชีภายหลังหักด้วยค่าเสื่อมราคาสะสมหรือค่าตัดจำหน่าย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เสมือนหนึ่งไม่เคยมีการบันทึก</w:t>
      </w:r>
      <w:r w:rsidR="0034460D" w:rsidRPr="0087049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ขาดทุนจากการด้อยค่ามาก่อน </w:t>
      </w:r>
    </w:p>
    <w:p w14:paraId="764325A7" w14:textId="14909529" w:rsidR="009D4CD1" w:rsidRPr="0087049C" w:rsidRDefault="009D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7F60A68" w14:textId="2246193E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4F9F72B" w14:textId="77777777" w:rsidR="0034460D" w:rsidRPr="0087049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</w:p>
    <w:p w14:paraId="4AA63421" w14:textId="69419354" w:rsidR="00CF749C" w:rsidRPr="0087049C" w:rsidRDefault="00CF749C" w:rsidP="00CF74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5B086C" w:rsidRPr="005B086C">
        <w:rPr>
          <w:rFonts w:asciiTheme="majorBidi" w:hAnsiTheme="majorBidi" w:cstheme="majorBidi"/>
          <w:i/>
          <w:sz w:val="30"/>
          <w:szCs w:val="30"/>
          <w:cs/>
        </w:rPr>
        <w:t>กองทุนสำรองเลี้ยงชีพสำหรับพนักงานของ</w:t>
      </w:r>
      <w:r w:rsidR="005B086C" w:rsidRPr="005B086C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1DEC73B" w14:textId="26ECA970" w:rsidR="004375AF" w:rsidRPr="0087049C" w:rsidRDefault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275C22CA" w14:textId="1B18B628" w:rsidR="00452C60" w:rsidRPr="0087049C" w:rsidRDefault="00013EAC" w:rsidP="00452C6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EB0B8B"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 ผลประโยชน์ดังกล่าวได้มีการคิดลดกระแสเงินสดเพื่อให้เป็นมูลค่า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ปัจจุบัน</w:t>
      </w:r>
      <w:r w:rsidR="00C3400C" w:rsidRPr="005B086C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C3400C" w:rsidRPr="005B086C">
        <w:rPr>
          <w:rFonts w:ascii="Times New Roman" w:hAnsi="Times New Roman"/>
          <w:sz w:val="30"/>
          <w:szCs w:val="30"/>
          <w:cs/>
        </w:rPr>
        <w:t>จัดทำ</w:t>
      </w:r>
      <w:r w:rsidR="00C3400C" w:rsidRPr="00C3400C">
        <w:rPr>
          <w:rFonts w:ascii="Times New Roman" w:hAnsi="Times New Roman"/>
          <w:sz w:val="30"/>
          <w:szCs w:val="30"/>
          <w:cs/>
        </w:rPr>
        <w:t>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250276BA" w14:textId="77777777" w:rsidR="009D4CD1" w:rsidRPr="0087049C" w:rsidRDefault="009D4CD1" w:rsidP="00452C6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DD746EA" w14:textId="397B734C" w:rsidR="00013EAC" w:rsidRDefault="00013EAC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EB0B8B"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</w:t>
      </w:r>
      <w:r w:rsidR="00EB0B8B"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5002FA8F" w14:textId="77777777" w:rsidR="005B086C" w:rsidRPr="0087049C" w:rsidRDefault="005B086C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ABB3FE8" w14:textId="77777777" w:rsidR="00013EAC" w:rsidRPr="005B086C" w:rsidRDefault="00013EAC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ที่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9FBBBA4" w14:textId="491C89B2" w:rsidR="00013EAC" w:rsidRPr="005B086C" w:rsidRDefault="00013EAC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B220D8" w:rsidRPr="005B086C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</w:t>
      </w:r>
      <w:r w:rsidR="00EB0B8B"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D59A8C3" w14:textId="77777777" w:rsidR="002867B4" w:rsidRPr="005B086C" w:rsidRDefault="002867B4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5CA7107" w14:textId="587114B4" w:rsidR="005037D0" w:rsidRPr="005B086C" w:rsidRDefault="005037D0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3F0633" w:rsidRPr="003F0633">
        <w:rPr>
          <w:rFonts w:asciiTheme="majorBidi" w:hAnsiTheme="majorBidi" w:cstheme="majorBidi"/>
          <w:iCs/>
          <w:sz w:val="30"/>
          <w:szCs w:val="30"/>
        </w:rPr>
        <w:t>12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740B16D" w14:textId="77777777" w:rsidR="00A2258E" w:rsidRPr="005B086C" w:rsidRDefault="00A2258E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4DFD9A1" w14:textId="6A917CF5" w:rsidR="00E64828" w:rsidRPr="005B086C" w:rsidRDefault="00E64828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="005037D0" w:rsidRPr="005B086C">
        <w:rPr>
          <w:rFonts w:asciiTheme="majorBidi" w:hAnsiTheme="majorBidi" w:cstheme="majorBidi"/>
          <w:i/>
          <w:sz w:val="30"/>
          <w:szCs w:val="30"/>
          <w:cs/>
        </w:rPr>
        <w:br/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A73B677" w14:textId="77777777" w:rsidR="009D4CD1" w:rsidRPr="005B086C" w:rsidRDefault="009D4CD1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CF79C1B" w14:textId="77777777" w:rsidR="00E65CAC" w:rsidRPr="005B086C" w:rsidRDefault="00E65CAC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8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22CB4B7" w14:textId="77777777" w:rsidR="00E65CAC" w:rsidRPr="005B086C" w:rsidRDefault="00E65CAC" w:rsidP="00E6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DA287" w14:textId="78E2C092" w:rsidR="00E65CAC" w:rsidRDefault="00E65CAC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="009300F1" w:rsidRPr="009300F1">
        <w:rPr>
          <w:rFonts w:asciiTheme="majorBidi" w:hAnsiTheme="majorBidi" w:cstheme="majorBidi"/>
          <w:iCs/>
          <w:sz w:val="30"/>
          <w:szCs w:val="30"/>
        </w:rPr>
        <w:t>(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="007C424C" w:rsidRPr="005B086C">
        <w:rPr>
          <w:rFonts w:asciiTheme="majorBidi" w:hAnsiTheme="majorBidi" w:cstheme="majorBidi"/>
          <w:i/>
          <w:sz w:val="30"/>
          <w:szCs w:val="30"/>
          <w:cs/>
        </w:rPr>
        <w:br/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เกิดขึ้นจริง</w:t>
      </w:r>
    </w:p>
    <w:p w14:paraId="087D9B49" w14:textId="77777777" w:rsidR="005B086C" w:rsidRPr="005B086C" w:rsidRDefault="005B086C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C70CCA1" w14:textId="77777777" w:rsidR="0034460D" w:rsidRPr="0087049C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E670A1D" w14:textId="77777777" w:rsidR="0034460D" w:rsidRPr="0087049C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BDB44" w14:textId="65EA07AC" w:rsidR="00083B51" w:rsidRPr="0087049C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</w:t>
      </w:r>
      <w:r w:rsidR="006D5BA0" w:rsidRPr="0087049C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บริษัทมีภาระ</w:t>
      </w:r>
      <w:r w:rsidR="006F6E0C" w:rsidRPr="0087049C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ตามกฎหมาย</w:t>
      </w:r>
      <w:r w:rsidR="006F6E0C" w:rsidRPr="0087049C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73A31" w14:textId="77777777" w:rsidR="00EB0364" w:rsidRPr="0087049C" w:rsidRDefault="00EB0364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8903421" w14:textId="77777777" w:rsidR="00EB0364" w:rsidRPr="0087049C" w:rsidRDefault="00EB0364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6590113" w14:textId="78D7FCE7" w:rsidR="002867B4" w:rsidRPr="0087049C" w:rsidRDefault="002867B4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EB0B8B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F8B1D13" w14:textId="77777777" w:rsidR="002867B4" w:rsidRPr="0087049C" w:rsidRDefault="002867B4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882C6" w14:textId="48310879" w:rsidR="00EB0364" w:rsidRPr="0087049C" w:rsidRDefault="00EB0364" w:rsidP="00080091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1EDB1B" w14:textId="77777777" w:rsidR="005B7C1D" w:rsidRPr="0087049C" w:rsidRDefault="005B7C1D" w:rsidP="005B7C1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DDE6A" w14:textId="243E5996" w:rsidR="00EB0364" w:rsidRPr="0087049C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3F0633" w:rsidRPr="003F063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0A6559" w14:textId="3C630D79" w:rsidR="00EB0364" w:rsidRPr="0087049C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080091"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F0633" w:rsidRPr="003F063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2DEBCD5" w14:textId="647931D7" w:rsidR="00EB0364" w:rsidRPr="0087049C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080091"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781F541" w14:textId="77777777" w:rsidR="005B7C1D" w:rsidRPr="0087049C" w:rsidRDefault="005B7C1D" w:rsidP="005B7C1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D1A9" w14:textId="44545020" w:rsidR="00EB0364" w:rsidRPr="00A1608A" w:rsidRDefault="00EB0364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192C712" w14:textId="26EBE983" w:rsidR="00C3400C" w:rsidRPr="00A1608A" w:rsidRDefault="00C3400C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888BE" w14:textId="095E3461" w:rsidR="00C3400C" w:rsidRPr="00A1608A" w:rsidRDefault="00C3400C" w:rsidP="00C340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00F1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A1608A">
        <w:rPr>
          <w:sz w:val="30"/>
          <w:szCs w:val="30"/>
          <w:cs/>
        </w:rPr>
        <w:t xml:space="preserve"> </w:t>
      </w:r>
    </w:p>
    <w:p w14:paraId="58B2D2B0" w14:textId="77777777" w:rsidR="00C3400C" w:rsidRPr="00C3400C" w:rsidRDefault="00C3400C" w:rsidP="00C340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A16B0" w14:textId="1802E939" w:rsidR="00C3400C" w:rsidRPr="00C3400C" w:rsidRDefault="00C3400C" w:rsidP="00C34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/>
          <w:sz w:val="30"/>
          <w:szCs w:val="30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และรับรู้ในกำไรหรือขาดทุนทันที เว้นแต่มูลค่ายุติธรรมที่ได้มา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ดังกล่าวจะ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รับรู้เป็นรายการรอตัดบัญชี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139F91E" w14:textId="77777777" w:rsidR="00B665B7" w:rsidRPr="0087049C" w:rsidRDefault="00B665B7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08EB1" w14:textId="77777777" w:rsidR="005B7C1D" w:rsidRPr="0087049C" w:rsidRDefault="005B7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816BAA2" w14:textId="25EC381F" w:rsidR="0034460D" w:rsidRPr="00A1608A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A1608A" w:rsidRPr="00A1608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451E0496" w14:textId="77777777" w:rsidR="004375AF" w:rsidRPr="00A1608A" w:rsidRDefault="004375AF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2C9FB" w14:textId="3478292F" w:rsidR="004375AF" w:rsidRPr="00A1608A" w:rsidRDefault="004375AF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431CD6">
        <w:rPr>
          <w:rFonts w:asciiTheme="majorBidi" w:hAnsiTheme="majorBidi" w:cstheme="majorBidi" w:hint="cs"/>
          <w:sz w:val="30"/>
          <w:szCs w:val="30"/>
          <w:cs/>
        </w:rPr>
        <w:t>หรือบริการ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C3400C" w:rsidRPr="00A1608A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A1608A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="00431CD6">
        <w:rPr>
          <w:rFonts w:asciiTheme="majorBidi" w:hAnsiTheme="majorBidi" w:cstheme="majorBidi" w:hint="cs"/>
          <w:sz w:val="30"/>
          <w:szCs w:val="30"/>
          <w:cs/>
        </w:rPr>
        <w:t>หรือภาษีขายอื่นๆ</w:t>
      </w:r>
      <w:r w:rsidRPr="00A1608A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62F5185F" w14:textId="77777777" w:rsidR="005B7C1D" w:rsidRPr="00A1608A" w:rsidRDefault="005B7C1D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9C862B" w14:textId="07BB31D0" w:rsidR="00A2258E" w:rsidRPr="00A1608A" w:rsidRDefault="00C3400C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A1608A">
        <w:rPr>
          <w:rFonts w:asciiTheme="majorBidi" w:hAnsiTheme="majorBidi" w:cstheme="majorBidi"/>
          <w:sz w:val="30"/>
          <w:szCs w:val="30"/>
        </w:rPr>
        <w:t xml:space="preserve"> </w:t>
      </w:r>
      <w:r w:rsidR="00431CD6">
        <w:rPr>
          <w:rFonts w:asciiTheme="majorBidi" w:hAnsiTheme="majorBidi" w:cstheme="majorBidi" w:hint="cs"/>
          <w:sz w:val="30"/>
          <w:szCs w:val="30"/>
          <w:cs/>
        </w:rPr>
        <w:t xml:space="preserve">และรายได้จากการให้บริการรับรู้เมื่อได้ให้บริการ </w:t>
      </w:r>
      <w:r w:rsidR="00431CD6" w:rsidRPr="00431CD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4A0C3BC" w14:textId="77777777" w:rsidR="00C3400C" w:rsidRPr="00A1608A" w:rsidRDefault="00C3400C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78665A" w14:textId="77777777" w:rsidR="0034460D" w:rsidRPr="00A1608A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0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3FB698E" w14:textId="77777777" w:rsidR="002F13DE" w:rsidRPr="0087049C" w:rsidRDefault="002F13D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4F0D44C7" w14:textId="5B96926C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A2D4D" w:rsidRPr="00A1608A">
        <w:rPr>
          <w:rFonts w:asciiTheme="majorBidi" w:hAnsiTheme="majorBidi" w:cstheme="majorBidi"/>
          <w:sz w:val="30"/>
          <w:szCs w:val="30"/>
          <w:cs/>
        </w:rPr>
        <w:t>ซึ่ง</w:t>
      </w:r>
      <w:r w:rsidRPr="0087049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99FCBB6" w14:textId="77777777" w:rsidR="001B77DD" w:rsidRPr="0087049C" w:rsidRDefault="001B77DD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8537DC" w14:textId="46E862EF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EA2D4D" w:rsidRPr="00A1608A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EB0B8B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ๆ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1FBCDF45" w14:textId="77777777" w:rsidR="00A05712" w:rsidRPr="0087049C" w:rsidRDefault="00A05712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E2692" w14:textId="7F3F17C0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080091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</w:t>
      </w:r>
      <w:r w:rsidRPr="00A43ECD">
        <w:rPr>
          <w:rFonts w:asciiTheme="majorBidi" w:hAnsiTheme="majorBidi" w:cstheme="majorBidi"/>
          <w:sz w:val="30"/>
          <w:szCs w:val="30"/>
          <w:cs/>
        </w:rPr>
        <w:t>ว</w:t>
      </w:r>
      <w:r w:rsidR="00A43ECD" w:rsidRPr="00A1608A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</w:t>
      </w:r>
      <w:r w:rsidR="00080091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</w:t>
      </w:r>
      <w:r w:rsidR="007256AE" w:rsidRPr="0087049C">
        <w:rPr>
          <w:rFonts w:asciiTheme="majorBidi" w:hAnsiTheme="majorBidi" w:cstheme="majorBidi"/>
          <w:sz w:val="30"/>
          <w:szCs w:val="30"/>
          <w:cs/>
        </w:rPr>
        <w:t xml:space="preserve">งทุนในบริษัทย่อย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1EAA73FA" w14:textId="77777777" w:rsidR="00EC2059" w:rsidRPr="0087049C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FF57F" w14:textId="628AEB81" w:rsidR="00A371F4" w:rsidRPr="0087049C" w:rsidRDefault="007F23D9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</w:t>
      </w:r>
      <w:r w:rsidR="00EC2059" w:rsidRPr="0087049C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B0B8B" w:rsidRPr="0087049C">
        <w:rPr>
          <w:rFonts w:asciiTheme="majorBidi" w:hAnsiTheme="majorBidi" w:cstheme="majorBidi"/>
          <w:sz w:val="30"/>
          <w:szCs w:val="30"/>
        </w:rPr>
        <w:br/>
      </w:r>
      <w:r w:rsidR="00EC2059" w:rsidRPr="0087049C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</w:t>
      </w:r>
      <w:r w:rsidR="00254DC2" w:rsidRPr="0087049C">
        <w:rPr>
          <w:rFonts w:asciiTheme="majorBidi" w:hAnsiTheme="majorBidi" w:cstheme="majorBidi"/>
          <w:sz w:val="30"/>
          <w:szCs w:val="30"/>
          <w:cs/>
        </w:rPr>
        <w:t>นี้สินตามมูลค่าตามบัญชี ณ วัน</w:t>
      </w:r>
      <w:r w:rsidR="00A05712" w:rsidRPr="0087049C">
        <w:rPr>
          <w:rFonts w:asciiTheme="majorBidi" w:hAnsiTheme="majorBidi" w:cstheme="majorBidi"/>
          <w:sz w:val="30"/>
          <w:szCs w:val="30"/>
          <w:cs/>
        </w:rPr>
        <w:t>ที่</w:t>
      </w:r>
      <w:r w:rsidR="00254DC2" w:rsidRPr="0087049C">
        <w:rPr>
          <w:rFonts w:asciiTheme="majorBidi" w:hAnsiTheme="majorBidi" w:cstheme="majorBidi"/>
          <w:sz w:val="30"/>
          <w:szCs w:val="30"/>
          <w:cs/>
        </w:rPr>
        <w:t>สิ้นรอบระยะเวลา</w:t>
      </w:r>
      <w:r w:rsidR="00A05712" w:rsidRPr="0087049C">
        <w:rPr>
          <w:rFonts w:asciiTheme="majorBidi" w:hAnsiTheme="majorBidi" w:cstheme="majorBidi"/>
          <w:sz w:val="30"/>
          <w:szCs w:val="30"/>
          <w:cs/>
        </w:rPr>
        <w:t>ที่</w:t>
      </w:r>
      <w:r w:rsidR="00EC2059" w:rsidRPr="0087049C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EC205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A43ECD" w:rsidRPr="00A1608A">
        <w:rPr>
          <w:rFonts w:asciiTheme="majorBidi" w:hAnsiTheme="majorBidi" w:cstheme="majorBidi"/>
          <w:sz w:val="30"/>
          <w:szCs w:val="30"/>
          <w:cs/>
        </w:rPr>
        <w:t>โดยใช้</w:t>
      </w:r>
      <w:r w:rsidR="00A43ECD" w:rsidRPr="00A43ECD">
        <w:rPr>
          <w:rFonts w:asciiTheme="majorBidi" w:hAnsiTheme="majorBidi" w:cstheme="majorBidi"/>
          <w:sz w:val="30"/>
          <w:szCs w:val="30"/>
          <w:cs/>
        </w:rPr>
        <w:t>อัตราภาษีที่ประกาศใช้หรือที่คาดว่ามีผลบังคับใช้ ณ วันที่รายงาน</w:t>
      </w:r>
      <w:r w:rsidR="00A43ECD" w:rsidRPr="00A43ECD">
        <w:rPr>
          <w:rFonts w:asciiTheme="majorBidi" w:hAnsiTheme="majorBidi" w:cstheme="majorBidi"/>
          <w:sz w:val="30"/>
          <w:szCs w:val="30"/>
        </w:rPr>
        <w:t xml:space="preserve"> </w:t>
      </w:r>
      <w:r w:rsidR="00A43ECD" w:rsidRPr="00A1608A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E03F7D7" w14:textId="77777777" w:rsidR="00A2258E" w:rsidRPr="0087049C" w:rsidRDefault="00A2258E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C34068" w14:textId="60830C1D" w:rsidR="00EC2059" w:rsidRPr="0087049C" w:rsidRDefault="00A1608A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EC2059"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226B6B4D" w14:textId="6B4694DD" w:rsidR="002F13DE" w:rsidRPr="0087049C" w:rsidRDefault="002F13DE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0E002FA2" w14:textId="77777777" w:rsidR="00EC453D" w:rsidRPr="0087049C" w:rsidRDefault="00EC453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01858" w14:textId="420026E2" w:rsidR="001B36C3" w:rsidRPr="0087049C" w:rsidRDefault="001B36C3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7049C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</w:t>
      </w:r>
      <w:r w:rsidR="00233319" w:rsidRPr="0087049C">
        <w:rPr>
          <w:rFonts w:asciiTheme="majorBidi" w:hAnsiTheme="majorBidi" w:cstheme="majorBidi"/>
          <w:b/>
          <w:sz w:val="30"/>
          <w:szCs w:val="30"/>
          <w:cs/>
        </w:rPr>
        <w:t>อ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อกจำหน่ายระหว่างปี</w:t>
      </w:r>
      <w:r w:rsidRPr="0087049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</w:t>
      </w:r>
      <w:r w:rsidR="00FB0A0C" w:rsidRPr="0087049C">
        <w:rPr>
          <w:rFonts w:asciiTheme="majorBidi" w:hAnsiTheme="majorBidi" w:cstheme="majorBidi"/>
          <w:b/>
          <w:sz w:val="30"/>
          <w:szCs w:val="30"/>
          <w:cs/>
        </w:rPr>
        <w:t>ฉลี่ยถ่วงน้ำหนักที่ออกจำหน่าย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61D84F85" w14:textId="23002855" w:rsidR="005B7C1D" w:rsidRPr="0087049C" w:rsidRDefault="005B7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818071D" w14:textId="2D4691E1" w:rsidR="00E73207" w:rsidRPr="0087049C" w:rsidRDefault="00E73207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="003F0633" w:rsidRPr="003F0633">
        <w:rPr>
          <w:rFonts w:asciiTheme="majorBidi" w:hAnsiTheme="majorBidi" w:cstheme="majorBidi"/>
          <w:sz w:val="30"/>
          <w:szCs w:val="30"/>
          <w:u w:val="none"/>
        </w:rPr>
        <w:t>2019</w:t>
      </w: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u w:val="none"/>
          <w:lang w:val="th-TH"/>
        </w:rPr>
        <w:t>(Covid-</w:t>
      </w:r>
      <w:r w:rsidR="003F0633" w:rsidRPr="003F0633">
        <w:rPr>
          <w:rFonts w:asciiTheme="majorBidi" w:hAnsiTheme="majorBidi" w:cstheme="majorBidi"/>
          <w:sz w:val="30"/>
          <w:szCs w:val="30"/>
          <w:u w:val="none"/>
        </w:rPr>
        <w:t>19</w:t>
      </w:r>
      <w:r w:rsidRPr="0087049C">
        <w:rPr>
          <w:rFonts w:asciiTheme="majorBidi" w:hAnsiTheme="majorBidi" w:cstheme="majorBidi"/>
          <w:sz w:val="30"/>
          <w:szCs w:val="30"/>
          <w:u w:val="none"/>
          <w:lang w:val="th-TH"/>
        </w:rPr>
        <w:t>)</w:t>
      </w:r>
    </w:p>
    <w:p w14:paraId="6887C6FB" w14:textId="77777777" w:rsidR="00E73207" w:rsidRPr="0087049C" w:rsidRDefault="00E73207" w:rsidP="00E73207">
      <w:pPr>
        <w:rPr>
          <w:rFonts w:asciiTheme="majorBidi" w:hAnsiTheme="majorBidi" w:cstheme="majorBidi"/>
          <w:b/>
          <w:sz w:val="30"/>
          <w:szCs w:val="30"/>
        </w:rPr>
      </w:pPr>
    </w:p>
    <w:p w14:paraId="7D78F6AC" w14:textId="7BA6A557" w:rsidR="00A1608A" w:rsidRPr="000F1F19" w:rsidRDefault="00A1608A" w:rsidP="00A1608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F1F19">
        <w:rPr>
          <w:rFonts w:ascii="Angsana New" w:hAnsi="Angsana New" w:hint="cs"/>
          <w:sz w:val="30"/>
          <w:szCs w:val="30"/>
          <w:cs/>
        </w:rPr>
        <w:t xml:space="preserve">สถานการณ์การแพร่ระบาดของ </w:t>
      </w:r>
      <w:r w:rsidRPr="000F1F19">
        <w:rPr>
          <w:rFonts w:ascii="Angsana New" w:hAnsi="Angsana New" w:hint="cs"/>
          <w:sz w:val="30"/>
          <w:szCs w:val="30"/>
        </w:rPr>
        <w:t>COVID-</w:t>
      </w:r>
      <w:r w:rsidR="003F0633" w:rsidRPr="003F0633">
        <w:rPr>
          <w:rFonts w:ascii="Angsana New" w:hAnsi="Angsana New"/>
          <w:sz w:val="30"/>
          <w:szCs w:val="30"/>
        </w:rPr>
        <w:t>19</w:t>
      </w:r>
      <w:r w:rsidRPr="000F1F19">
        <w:rPr>
          <w:rFonts w:ascii="Angsana New" w:hAnsi="Angsana New" w:hint="cs"/>
          <w:sz w:val="30"/>
          <w:szCs w:val="30"/>
        </w:rPr>
        <w:t xml:space="preserve"> </w:t>
      </w:r>
      <w:r w:rsidRPr="000F1F19">
        <w:rPr>
          <w:rFonts w:ascii="Angsana New" w:hAnsi="Angsana New" w:hint="cs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="003F0633" w:rsidRPr="003F0633">
        <w:rPr>
          <w:rFonts w:ascii="Angsana New" w:hAnsi="Angsana New" w:hint="cs"/>
          <w:sz w:val="30"/>
          <w:szCs w:val="30"/>
        </w:rPr>
        <w:t>2564</w:t>
      </w:r>
      <w:r w:rsidRPr="000F1F19">
        <w:rPr>
          <w:rFonts w:ascii="Angsana New" w:hAnsi="Angsana New"/>
          <w:sz w:val="30"/>
          <w:szCs w:val="30"/>
        </w:rPr>
        <w:t xml:space="preserve"> </w:t>
      </w:r>
      <w:r w:rsidRPr="000F1F19">
        <w:rPr>
          <w:rFonts w:ascii="Angsana New" w:hAnsi="Angsana New" w:hint="cs"/>
          <w:sz w:val="30"/>
          <w:szCs w:val="30"/>
          <w:cs/>
        </w:rPr>
        <w:t>อีกทั้ง</w:t>
      </w:r>
      <w:r>
        <w:rPr>
          <w:rFonts w:ascii="Angsana New" w:hAnsi="Angsana New" w:hint="cs"/>
          <w:sz w:val="30"/>
          <w:szCs w:val="30"/>
          <w:cs/>
        </w:rPr>
        <w:t>ส่วนงานราชการได้กำหนดให้มีการปิดการให้บริการเป็นการชั่วคราวในบางสาขาและบางสถานประกอบการหรือลดเวลาประกอบกิจการเป็นการชั่วคราวเพื่อจะจำกัดผลกระทบจากการแพร่ระบาดของโรคติดเชื้อไวรัสโคโรนา</w:t>
      </w:r>
      <w:r>
        <w:rPr>
          <w:rFonts w:ascii="Angsana New" w:hAnsi="Angsana New"/>
          <w:sz w:val="30"/>
          <w:szCs w:val="30"/>
        </w:rPr>
        <w:t xml:space="preserve"> </w:t>
      </w:r>
      <w:r w:rsidR="003F0633" w:rsidRPr="003F0633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/>
          <w:sz w:val="30"/>
          <w:szCs w:val="30"/>
        </w:rPr>
        <w:t xml:space="preserve"> (Covid-</w:t>
      </w:r>
      <w:r w:rsidR="003F0633" w:rsidRPr="003F0633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710D5C88" w14:textId="77777777" w:rsidR="009252A5" w:rsidRPr="00582F04" w:rsidRDefault="009252A5" w:rsidP="00582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8A3C631" w14:textId="77777777" w:rsidR="00F16933" w:rsidRPr="0087049C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2DF71826" w14:textId="16D455CF" w:rsidR="007C424C" w:rsidRDefault="007C424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44B96F1" w14:textId="268EE340" w:rsidR="00F40322" w:rsidRPr="004F51A1" w:rsidRDefault="00F40322" w:rsidP="00F403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F51A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4F51A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51A1">
        <w:rPr>
          <w:rFonts w:asciiTheme="majorBidi" w:hAnsiTheme="majorBidi" w:cstheme="majorBidi"/>
          <w:b/>
          <w:sz w:val="30"/>
          <w:szCs w:val="30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AECAA3B" w14:textId="77777777" w:rsidR="00F40322" w:rsidRPr="0087049C" w:rsidRDefault="00F40322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B66352E" w14:textId="0777CD52" w:rsidR="000F3FBE" w:rsidRPr="0087049C" w:rsidRDefault="007C424C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7049C">
        <w:rPr>
          <w:rFonts w:asciiTheme="majorBidi" w:hAnsiTheme="majorBidi" w:cstheme="majorBidi"/>
          <w:b/>
          <w:sz w:val="30"/>
          <w:szCs w:val="30"/>
          <w:cs/>
        </w:rPr>
        <w:t>ค</w:t>
      </w:r>
      <w:r w:rsidR="007256AE" w:rsidRPr="0087049C">
        <w:rPr>
          <w:rFonts w:asciiTheme="majorBidi" w:hAnsiTheme="majorBidi" w:cstheme="majorBidi"/>
          <w:b/>
          <w:sz w:val="30"/>
          <w:szCs w:val="30"/>
          <w:cs/>
        </w:rPr>
        <w:t>วามสัมพันธ์ที่มีกับบริษัทย่อย</w:t>
      </w:r>
      <w:r w:rsidR="00814320" w:rsidRPr="0087049C">
        <w:rPr>
          <w:rFonts w:asciiTheme="majorBidi" w:hAnsiTheme="majorBidi" w:cstheme="majorBidi"/>
          <w:b/>
          <w:sz w:val="30"/>
          <w:szCs w:val="30"/>
          <w:cs/>
        </w:rPr>
        <w:t>และบริษัทร่วม</w:t>
      </w:r>
      <w:r w:rsidR="007256AE" w:rsidRPr="0087049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7256AE"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F0633" w:rsidRPr="003F0633">
        <w:rPr>
          <w:rFonts w:ascii="Angsana New" w:hAnsi="Angsana New"/>
          <w:sz w:val="30"/>
          <w:szCs w:val="30"/>
        </w:rPr>
        <w:t>1</w:t>
      </w:r>
      <w:r w:rsidR="00814320" w:rsidRPr="004F51A1">
        <w:rPr>
          <w:rFonts w:asciiTheme="majorBidi" w:hAnsiTheme="majorBidi" w:cstheme="majorBidi"/>
          <w:sz w:val="30"/>
          <w:szCs w:val="30"/>
          <w:cs/>
        </w:rPr>
        <w:t>,</w:t>
      </w:r>
      <w:r w:rsidR="00F40322" w:rsidRPr="004F51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 w:hint="cs"/>
          <w:sz w:val="30"/>
          <w:szCs w:val="30"/>
        </w:rPr>
        <w:t>9</w:t>
      </w:r>
      <w:r w:rsidR="007256AE" w:rsidRPr="004F51A1">
        <w:rPr>
          <w:rFonts w:asciiTheme="majorBidi" w:hAnsiTheme="majorBidi" w:cstheme="majorBidi"/>
          <w:sz w:val="30"/>
          <w:szCs w:val="30"/>
        </w:rPr>
        <w:t xml:space="preserve"> </w:t>
      </w:r>
      <w:r w:rsidR="007256AE" w:rsidRPr="004F51A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0633" w:rsidRPr="003F0633">
        <w:rPr>
          <w:rFonts w:ascii="Angsana New" w:hAnsi="Angsana New"/>
          <w:sz w:val="30"/>
          <w:szCs w:val="30"/>
        </w:rPr>
        <w:t>10</w:t>
      </w:r>
      <w:r w:rsidR="007256AE"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40322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C21F6D" w:rsidRPr="0087049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1B131B93" w14:textId="77777777" w:rsidR="00C21F6D" w:rsidRPr="0087049C" w:rsidRDefault="00C21F6D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320"/>
      </w:tblGrid>
      <w:tr w:rsidR="00F16933" w:rsidRPr="0087049C" w14:paraId="020FA006" w14:textId="77777777" w:rsidTr="008F5911">
        <w:trPr>
          <w:trHeight w:val="425"/>
          <w:tblHeader/>
        </w:trPr>
        <w:tc>
          <w:tcPr>
            <w:tcW w:w="3661" w:type="dxa"/>
            <w:shd w:val="clear" w:color="auto" w:fill="auto"/>
          </w:tcPr>
          <w:p w14:paraId="4715A59A" w14:textId="77777777" w:rsidR="00F16933" w:rsidRPr="0087049C" w:rsidRDefault="00902B38" w:rsidP="007256AE">
            <w:pPr>
              <w:tabs>
                <w:tab w:val="clear" w:pos="227"/>
                <w:tab w:val="left" w:pos="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 </w:t>
            </w:r>
            <w:r w:rsidR="00F1693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ชื่อ</w:t>
            </w:r>
            <w:r w:rsidR="00BD38A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บุคคลหรือ</w:t>
            </w:r>
            <w:r w:rsidR="00F1693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379" w:type="dxa"/>
            <w:shd w:val="clear" w:color="auto" w:fill="auto"/>
          </w:tcPr>
          <w:p w14:paraId="247EDE90" w14:textId="77777777" w:rsidR="00F16933" w:rsidRPr="0087049C" w:rsidRDefault="00F16933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322CF715" w14:textId="77777777" w:rsidR="00F16933" w:rsidRPr="0087049C" w:rsidRDefault="00F16933" w:rsidP="00607C9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B5D63" w:rsidRPr="0087049C" w14:paraId="26196639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71E0305F" w14:textId="77777777" w:rsidR="006B5D63" w:rsidRPr="0087049C" w:rsidRDefault="006B5D63" w:rsidP="006B5D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1379" w:type="dxa"/>
            <w:shd w:val="clear" w:color="auto" w:fill="auto"/>
          </w:tcPr>
          <w:p w14:paraId="40ACA958" w14:textId="77777777" w:rsidR="006B5D63" w:rsidRPr="0087049C" w:rsidRDefault="006B5D63" w:rsidP="006B5D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AE9601F" w14:textId="7BDD6887" w:rsidR="006B5D63" w:rsidRPr="0087049C" w:rsidRDefault="006B5D63" w:rsidP="006B5D63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87049C" w14:paraId="463E54FB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37734DD5" w14:textId="77777777" w:rsidR="006B5D63" w:rsidRPr="0087049C" w:rsidRDefault="006B5D63" w:rsidP="006B5D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ฮายาชิโปรดักส์ จำกัด </w:t>
            </w:r>
          </w:p>
        </w:tc>
        <w:tc>
          <w:tcPr>
            <w:tcW w:w="1379" w:type="dxa"/>
            <w:shd w:val="clear" w:color="auto" w:fill="auto"/>
          </w:tcPr>
          <w:p w14:paraId="5D7DB5E6" w14:textId="77777777" w:rsidR="006B5D63" w:rsidRPr="0087049C" w:rsidRDefault="006B5D63" w:rsidP="006B5D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AB82A5F" w14:textId="304D7EE1" w:rsidR="006B5D63" w:rsidRPr="0087049C" w:rsidRDefault="006B5D63" w:rsidP="006B5D63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87049C" w14:paraId="0CC0CA93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604EEC2F" w14:textId="77777777" w:rsidR="006B5D63" w:rsidRPr="0087049C" w:rsidRDefault="006B5D63" w:rsidP="006B5D6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สามที เอ็นจิเนียริ่ง จำกัด</w:t>
            </w:r>
          </w:p>
        </w:tc>
        <w:tc>
          <w:tcPr>
            <w:tcW w:w="1379" w:type="dxa"/>
            <w:shd w:val="clear" w:color="auto" w:fill="auto"/>
          </w:tcPr>
          <w:p w14:paraId="4EC7C075" w14:textId="77777777" w:rsidR="006B5D63" w:rsidRPr="0087049C" w:rsidRDefault="006B5D63" w:rsidP="006B5D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02F2C3B" w14:textId="0A129333" w:rsidR="006B5D63" w:rsidRPr="0087049C" w:rsidRDefault="006B5D63" w:rsidP="006B5D63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87049C" w14:paraId="0AC1E021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5B281589" w14:textId="77777777" w:rsidR="006B5D63" w:rsidRPr="0087049C" w:rsidRDefault="006B5D63" w:rsidP="006B5D6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ออน ฟิฟท์ จำกัด</w:t>
            </w:r>
          </w:p>
        </w:tc>
        <w:tc>
          <w:tcPr>
            <w:tcW w:w="1379" w:type="dxa"/>
            <w:shd w:val="clear" w:color="auto" w:fill="auto"/>
          </w:tcPr>
          <w:p w14:paraId="2BCF0216" w14:textId="77777777" w:rsidR="006B5D63" w:rsidRPr="0087049C" w:rsidRDefault="006B5D63" w:rsidP="006B5D6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F8FCD40" w14:textId="42751CD9" w:rsidR="006B5D63" w:rsidRPr="0087049C" w:rsidRDefault="006B5D63" w:rsidP="006B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87049C" w14:paraId="51F6266D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74C7754C" w14:textId="6B5439E4" w:rsidR="006B5D63" w:rsidRPr="0087049C" w:rsidRDefault="006B5D63" w:rsidP="006B5D6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โฮสเซ็นเตอร์ จำกัด</w:t>
            </w:r>
          </w:p>
        </w:tc>
        <w:tc>
          <w:tcPr>
            <w:tcW w:w="1379" w:type="dxa"/>
            <w:shd w:val="clear" w:color="auto" w:fill="auto"/>
          </w:tcPr>
          <w:p w14:paraId="22EBD83A" w14:textId="4B4F58AC" w:rsidR="006B5D63" w:rsidRPr="0087049C" w:rsidRDefault="006B5D63" w:rsidP="006B5D6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CD2E709" w14:textId="73F6B99A" w:rsidR="006B5D63" w:rsidRPr="0087049C" w:rsidRDefault="006B5D63" w:rsidP="006B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AB51B2" w:rsidRPr="0087049C" w14:paraId="6EFBBCD2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104BCDBF" w14:textId="77777777" w:rsidR="00AB51B2" w:rsidRPr="0087049C" w:rsidRDefault="00AB51B2" w:rsidP="005646C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379" w:type="dxa"/>
            <w:shd w:val="clear" w:color="auto" w:fill="auto"/>
          </w:tcPr>
          <w:p w14:paraId="4720C006" w14:textId="77777777" w:rsidR="00AB51B2" w:rsidRPr="0087049C" w:rsidRDefault="00AB51B2" w:rsidP="005646C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</w:t>
            </w:r>
          </w:p>
          <w:p w14:paraId="4E738364" w14:textId="77777777" w:rsidR="00AB51B2" w:rsidRPr="0087049C" w:rsidRDefault="00AB51B2" w:rsidP="005646C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สโลวาเกีย</w:t>
            </w:r>
          </w:p>
        </w:tc>
        <w:tc>
          <w:tcPr>
            <w:tcW w:w="4320" w:type="dxa"/>
            <w:shd w:val="clear" w:color="auto" w:fill="auto"/>
          </w:tcPr>
          <w:p w14:paraId="40846BAB" w14:textId="77777777" w:rsidR="00AB51B2" w:rsidRPr="0087049C" w:rsidRDefault="00AB51B2" w:rsidP="0056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8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เป็นบริษัทที่ถือหุ้นโดยผู้ถือหุ้นในบริษัทย่อย</w:t>
            </w:r>
          </w:p>
          <w:p w14:paraId="33235EE1" w14:textId="77777777" w:rsidR="0042518B" w:rsidRPr="0087049C" w:rsidRDefault="0042518B" w:rsidP="0081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718E" w:rsidRPr="0087049C" w14:paraId="6F2C9E5A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4A87B162" w14:textId="77777777" w:rsidR="0021718E" w:rsidRPr="0087049C" w:rsidRDefault="0021718E" w:rsidP="002171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แบงคอคเบสท์บาย กรุ๊ป จำกัด</w:t>
            </w:r>
          </w:p>
        </w:tc>
        <w:tc>
          <w:tcPr>
            <w:tcW w:w="1379" w:type="dxa"/>
            <w:shd w:val="clear" w:color="auto" w:fill="auto"/>
          </w:tcPr>
          <w:p w14:paraId="52ACE86C" w14:textId="77777777" w:rsidR="0021718E" w:rsidRPr="0087049C" w:rsidRDefault="0021718E" w:rsidP="0065034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E5D5FAF" w14:textId="77777777" w:rsidR="0021718E" w:rsidRPr="0087049C" w:rsidRDefault="0021718E" w:rsidP="0021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ครอบครัวกับกรรมการของบริษัท</w:t>
            </w:r>
          </w:p>
        </w:tc>
      </w:tr>
      <w:tr w:rsidR="00F40322" w:rsidRPr="0087049C" w14:paraId="442F4BAC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0342FC24" w14:textId="7ECC1E5A" w:rsidR="00F40322" w:rsidRPr="0087049C" w:rsidRDefault="00F40322" w:rsidP="00F4032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2D5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1379" w:type="dxa"/>
            <w:shd w:val="clear" w:color="auto" w:fill="auto"/>
          </w:tcPr>
          <w:p w14:paraId="3BCF9545" w14:textId="77B54F90" w:rsidR="00F40322" w:rsidRPr="0087049C" w:rsidRDefault="00F40322" w:rsidP="00F4032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59E47A5" w14:textId="73DD40E1" w:rsidR="00F40322" w:rsidRPr="0087049C" w:rsidRDefault="00F40322" w:rsidP="00F403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ครอบครัวกับกรรมการของบริษัท</w:t>
            </w:r>
          </w:p>
        </w:tc>
      </w:tr>
      <w:tr w:rsidR="0021718E" w:rsidRPr="0087049C" w14:paraId="0518EE81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1DC3E479" w14:textId="77777777" w:rsidR="0021718E" w:rsidRPr="0087049C" w:rsidRDefault="0021718E" w:rsidP="0021718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1379" w:type="dxa"/>
            <w:shd w:val="clear" w:color="auto" w:fill="auto"/>
          </w:tcPr>
          <w:p w14:paraId="7F20C082" w14:textId="77777777" w:rsidR="0021718E" w:rsidRPr="0087049C" w:rsidRDefault="0021718E" w:rsidP="0021718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686312A" w14:textId="77777777" w:rsidR="0021718E" w:rsidRPr="0087049C" w:rsidRDefault="0021718E" w:rsidP="0021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คณะบุคคลที่จัดตั้งโดยผู้บริหารสำคัญของบริษัท</w:t>
            </w:r>
          </w:p>
        </w:tc>
      </w:tr>
      <w:tr w:rsidR="0021718E" w:rsidRPr="0087049C" w14:paraId="3C91A266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288280F7" w14:textId="77777777" w:rsidR="0021718E" w:rsidRPr="0087049C" w:rsidRDefault="0021718E" w:rsidP="002171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319A3CC1" w14:textId="77777777" w:rsidR="0021718E" w:rsidRPr="0087049C" w:rsidRDefault="0021718E" w:rsidP="0021718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19745C" w14:textId="77777777" w:rsidR="0021718E" w:rsidRPr="0087049C" w:rsidRDefault="0021718E" w:rsidP="0021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Pr="0087049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สั่งการและควบคุมกิจกรรมต่าง ๆ ของกิจการ </w:t>
            </w:r>
            <w:r w:rsidRPr="0087049C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ไม่ว่าทางตรงหรือทางอ้อม ทั้งนี้ รวมถึงกรรมการ</w:t>
            </w:r>
            <w:r w:rsidRPr="0087049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 xml:space="preserve">ของกลุ่มบริษัท </w:t>
            </w:r>
            <w:r w:rsidRPr="0087049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br/>
              <w:t>(ไม่ว่าจะทำหน้าที่ในระดับบริหารหรือไม่)</w:t>
            </w:r>
          </w:p>
        </w:tc>
      </w:tr>
    </w:tbl>
    <w:p w14:paraId="0DE1B839" w14:textId="77777777" w:rsidR="000F4245" w:rsidRPr="0087049C" w:rsidRDefault="000F4245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0"/>
        <w:gridCol w:w="264"/>
        <w:gridCol w:w="1102"/>
        <w:gridCol w:w="264"/>
        <w:gridCol w:w="1040"/>
        <w:gridCol w:w="247"/>
        <w:gridCol w:w="21"/>
        <w:gridCol w:w="1078"/>
      </w:tblGrid>
      <w:tr w:rsidR="00A43ECD" w:rsidRPr="0087049C" w14:paraId="3A46BD44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27650D7E" w14:textId="12BDD151" w:rsidR="00A43ECD" w:rsidRPr="00F40322" w:rsidRDefault="00A43ECD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F40322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pct"/>
            <w:gridSpan w:val="3"/>
            <w:shd w:val="clear" w:color="auto" w:fill="auto"/>
          </w:tcPr>
          <w:p w14:paraId="6AC369BF" w14:textId="77777777" w:rsidR="00A43ECD" w:rsidRPr="00F40322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65BCAF75" w14:textId="77777777" w:rsidR="00A43ECD" w:rsidRPr="00F40322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4"/>
            <w:shd w:val="clear" w:color="auto" w:fill="auto"/>
          </w:tcPr>
          <w:p w14:paraId="12A40B00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43ECD" w:rsidRPr="0087049C" w14:paraId="78FCEEC7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46D7B15E" w14:textId="7486231E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 w:firstLine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shd w:val="clear" w:color="auto" w:fill="auto"/>
          </w:tcPr>
          <w:p w14:paraId="5BBC50EB" w14:textId="094B1C42" w:rsidR="00A43ECD" w:rsidRPr="0087049C" w:rsidRDefault="003F0633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6279252E" w14:textId="77777777" w:rsidR="00A43ECD" w:rsidRPr="0087049C" w:rsidRDefault="00A43ECD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943F6F" w14:textId="6F9E939B" w:rsidR="00A43ECD" w:rsidRPr="0087049C" w:rsidRDefault="003F0633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3E526A7A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ACBAC66" w14:textId="36DD5F27" w:rsidR="00A43ECD" w:rsidRPr="0087049C" w:rsidRDefault="003F0633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  <w:shd w:val="clear" w:color="auto" w:fill="auto"/>
          </w:tcPr>
          <w:p w14:paraId="72A1BC56" w14:textId="77777777" w:rsidR="00A43ECD" w:rsidRPr="0087049C" w:rsidRDefault="00A43ECD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1C3360A" w14:textId="1B89BBA7" w:rsidR="00A43ECD" w:rsidRPr="0087049C" w:rsidRDefault="003F0633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43ECD" w:rsidRPr="0087049C" w14:paraId="7AA1012E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1A613DA2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8"/>
            <w:shd w:val="clear" w:color="auto" w:fill="auto"/>
          </w:tcPr>
          <w:p w14:paraId="1F8634B7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3ECD" w:rsidRPr="0087049C" w14:paraId="7C473AC8" w14:textId="77777777" w:rsidTr="00F40322">
        <w:tc>
          <w:tcPr>
            <w:tcW w:w="2261" w:type="pct"/>
            <w:shd w:val="clear" w:color="auto" w:fill="auto"/>
          </w:tcPr>
          <w:p w14:paraId="0DB74477" w14:textId="77777777" w:rsidR="00A43ECD" w:rsidRPr="0087049C" w:rsidRDefault="00A43ECD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4ACA3B5B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B53FFC1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08765F4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55F2F7D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FAD8CF9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0061FFF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6065712" w14:textId="77777777" w:rsidR="00A43ECD" w:rsidRPr="0087049C" w:rsidRDefault="00A43ECD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11" w:rsidRPr="0087049C" w14:paraId="0198B32C" w14:textId="77777777" w:rsidTr="00F40322">
        <w:tc>
          <w:tcPr>
            <w:tcW w:w="2261" w:type="pct"/>
            <w:shd w:val="clear" w:color="auto" w:fill="auto"/>
          </w:tcPr>
          <w:p w14:paraId="53A7046A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496136CA" w14:textId="316EC856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17FCCE2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EE3CA5A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3D6A6C7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CC8F017" w14:textId="6F241424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3AF8D5A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0CE9E39" w14:textId="64F71D67" w:rsidR="00C82911" w:rsidRPr="0087049C" w:rsidRDefault="003F0633" w:rsidP="001A7DA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</w:tr>
      <w:tr w:rsidR="00C82911" w:rsidRPr="0087049C" w14:paraId="2F12D21F" w14:textId="77777777" w:rsidTr="00F40322">
        <w:tc>
          <w:tcPr>
            <w:tcW w:w="2261" w:type="pct"/>
            <w:shd w:val="clear" w:color="auto" w:fill="auto"/>
          </w:tcPr>
          <w:p w14:paraId="5A1E56E1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58F7E2E9" w14:textId="020859D9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8C8DC8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CC15016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F2A071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A5E4EC0" w14:textId="0A31FDC4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E84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EFFF67D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C9FF1FA" w14:textId="69CBCFC3" w:rsidR="00C82911" w:rsidRPr="0087049C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</w:tr>
      <w:tr w:rsidR="00C82911" w:rsidRPr="0087049C" w14:paraId="62D73C25" w14:textId="77777777" w:rsidTr="00F40322">
        <w:tc>
          <w:tcPr>
            <w:tcW w:w="2261" w:type="pct"/>
            <w:shd w:val="clear" w:color="auto" w:fill="auto"/>
          </w:tcPr>
          <w:p w14:paraId="37A850A2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4F2A181D" w14:textId="57755FC4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CEBF26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2BEC8B6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C26B48E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3E9552C" w14:textId="06435F69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9754B8E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3E066DE" w14:textId="208AA3F4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911" w:rsidRPr="0087049C" w14:paraId="54B9F85C" w14:textId="77777777" w:rsidTr="00F40322">
        <w:tc>
          <w:tcPr>
            <w:tcW w:w="2261" w:type="pct"/>
            <w:shd w:val="clear" w:color="auto" w:fill="auto"/>
          </w:tcPr>
          <w:p w14:paraId="762B4E0D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14:paraId="765E372A" w14:textId="4CE7B599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7773C9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45B7FAF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53E43D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0BCDB08" w14:textId="7B8EBB7D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2B9287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AA12FF7" w14:textId="366362CD" w:rsidR="00C82911" w:rsidRPr="0087049C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C82911" w:rsidRPr="0087049C" w14:paraId="7DDB5A2E" w14:textId="77777777" w:rsidTr="00F40322">
        <w:tc>
          <w:tcPr>
            <w:tcW w:w="2261" w:type="pct"/>
            <w:shd w:val="clear" w:color="auto" w:fill="auto"/>
          </w:tcPr>
          <w:p w14:paraId="335BEA8F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7D79D542" w14:textId="55D2F12B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702E8ECA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17939D" w14:textId="4528BDEA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886D22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7387C54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0686C5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E6D0EC1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EBB4FE6" w14:textId="77777777" w:rsidR="00C82911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54D90" w14:textId="206E4818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8DD624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9C2F8C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A7299" w14:textId="37608428" w:rsidR="00C82911" w:rsidRPr="0087049C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</w:tr>
      <w:tr w:rsidR="00C82911" w:rsidRPr="0087049C" w14:paraId="1AA0ABC2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631F87A0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BA2FB2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6894AC7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1C067EB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0375AAA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269E0A18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7F6087F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4B0B871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11" w:rsidRPr="0087049C" w14:paraId="2AE34330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20E9E9C0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shd w:val="clear" w:color="auto" w:fill="auto"/>
          </w:tcPr>
          <w:p w14:paraId="48B92E09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0327ED7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CD6158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3B1C3D8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570EBE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8172642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4B2378EF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11" w:rsidRPr="0087049C" w14:paraId="407E48E2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6B956486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5D3E4B95" w14:textId="772B7B22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39E68A57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560512" w14:textId="0D2C674F" w:rsidR="00C82911" w:rsidRPr="0087049C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41" w:type="pct"/>
            <w:shd w:val="clear" w:color="auto" w:fill="auto"/>
          </w:tcPr>
          <w:p w14:paraId="6B0D58BB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A11EBED" w14:textId="10F42A6D" w:rsidR="00C82911" w:rsidRPr="0087049C" w:rsidRDefault="003F0633" w:rsidP="001A7D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C94D5D1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14DB6A00" w14:textId="2F9A07B1" w:rsidR="00C82911" w:rsidRPr="0087049C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82911" w:rsidRPr="00F403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</w:tr>
      <w:tr w:rsidR="00C82911" w:rsidRPr="0087049C" w14:paraId="3D030349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7BED97F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7FAABD57" w14:textId="1556E252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141" w:type="pct"/>
            <w:shd w:val="clear" w:color="auto" w:fill="auto"/>
          </w:tcPr>
          <w:p w14:paraId="542EBB80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FDBF1F2" w14:textId="2C600229" w:rsidR="00C82911" w:rsidRPr="0087049C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41" w:type="pct"/>
            <w:shd w:val="clear" w:color="auto" w:fill="auto"/>
          </w:tcPr>
          <w:p w14:paraId="53DD9F9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840330D" w14:textId="7968386C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1F379B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0490AB29" w14:textId="560BA35D" w:rsidR="00C82911" w:rsidRPr="0087049C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  <w:r w:rsidR="00C82911" w:rsidRPr="00F403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</w:tr>
      <w:tr w:rsidR="00C82911" w:rsidRPr="0087049C" w14:paraId="504A85A7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37A1D49F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5666AE14" w14:textId="409BDEA7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1" w:type="pct"/>
            <w:shd w:val="clear" w:color="auto" w:fill="auto"/>
          </w:tcPr>
          <w:p w14:paraId="3C3118B2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28D3FED" w14:textId="1FD4B71A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41" w:type="pct"/>
            <w:shd w:val="clear" w:color="auto" w:fill="auto"/>
          </w:tcPr>
          <w:p w14:paraId="3FDA4A14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458B915" w14:textId="053F085A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AC12FF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705A3906" w14:textId="7AE2DF83" w:rsidR="00C82911" w:rsidRPr="00F40322" w:rsidRDefault="003F0633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82911" w:rsidRPr="00F403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</w:tr>
      <w:tr w:rsidR="00C82911" w:rsidRPr="0087049C" w14:paraId="77D96C5B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28849F2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189AB73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98308C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2F4CEBA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4AB946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568A82F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B08BD1B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494BB130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11" w:rsidRPr="0087049C" w14:paraId="16E599AB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AC28403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34F5456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35633AA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ACD5F6C" w14:textId="77777777" w:rsidR="00C82911" w:rsidRPr="0087049C" w:rsidRDefault="00C82911" w:rsidP="00C8291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73D294C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0A1F792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0A38A4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6CFBE74E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11" w:rsidRPr="0087049C" w14:paraId="2A43C0E8" w14:textId="77777777" w:rsidTr="00F40322">
        <w:tc>
          <w:tcPr>
            <w:tcW w:w="2261" w:type="pct"/>
            <w:shd w:val="clear" w:color="auto" w:fill="auto"/>
          </w:tcPr>
          <w:p w14:paraId="46D9F512" w14:textId="77777777" w:rsidR="0065034C" w:rsidRDefault="0065034C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1ECACE" w14:textId="3E18574D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17572278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4D2232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C9B1C3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595E7F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2F07F8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F58B8CD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9B6861C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911" w:rsidRPr="0087049C" w14:paraId="0446D5C6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044C4ADE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7DE0DE2B" w14:textId="298A7340" w:rsidR="00C82911" w:rsidRPr="0087049C" w:rsidRDefault="003F0633" w:rsidP="006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41" w:type="pct"/>
            <w:shd w:val="clear" w:color="auto" w:fill="auto"/>
          </w:tcPr>
          <w:p w14:paraId="36B80850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D23C618" w14:textId="08113219" w:rsidR="00C82911" w:rsidRPr="0087049C" w:rsidRDefault="003F0633" w:rsidP="006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141" w:type="pct"/>
            <w:shd w:val="clear" w:color="auto" w:fill="auto"/>
          </w:tcPr>
          <w:p w14:paraId="7073692C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696B0C0" w14:textId="38A55246" w:rsidR="00C82911" w:rsidRPr="0087049C" w:rsidRDefault="003F0633" w:rsidP="006503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E0781A7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05BD94" w14:textId="4B0331B9" w:rsidR="00C82911" w:rsidRPr="0087049C" w:rsidRDefault="003F0633" w:rsidP="006503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82911" w:rsidRPr="0087049C" w14:paraId="3A2D7DBE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2C83BBE9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3" w:type="pct"/>
            <w:shd w:val="clear" w:color="auto" w:fill="auto"/>
          </w:tcPr>
          <w:p w14:paraId="54CCAF36" w14:textId="01F10065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1" w:type="pct"/>
            <w:shd w:val="clear" w:color="auto" w:fill="auto"/>
          </w:tcPr>
          <w:p w14:paraId="4B6A9517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2E67177" w14:textId="2AD36885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1" w:type="pct"/>
            <w:shd w:val="clear" w:color="auto" w:fill="auto"/>
          </w:tcPr>
          <w:p w14:paraId="6D9BC17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B59C6E7" w14:textId="09440044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E30494A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D78464A" w14:textId="1C59A3C5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C82911" w:rsidRPr="0087049C" w14:paraId="7ABC26A8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7E3DBB69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214B9FBC" w14:textId="5110FC5C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41" w:type="pct"/>
            <w:shd w:val="clear" w:color="auto" w:fill="auto"/>
          </w:tcPr>
          <w:p w14:paraId="6D3BBB0C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783ADB4" w14:textId="1E716A23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41" w:type="pct"/>
            <w:shd w:val="clear" w:color="auto" w:fill="auto"/>
          </w:tcPr>
          <w:p w14:paraId="01AB8D10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D4F5AE8" w14:textId="1BE21451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85F43AF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9B47367" w14:textId="5682230D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</w:tr>
      <w:tr w:rsidR="00C82911" w:rsidRPr="0087049C" w14:paraId="6B80B110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1F23FEFB" w14:textId="39CB2412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14:paraId="42F9B814" w14:textId="5E80A798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1" w:type="pct"/>
            <w:shd w:val="clear" w:color="auto" w:fill="auto"/>
          </w:tcPr>
          <w:p w14:paraId="0117A964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3CA17CE" w14:textId="432498ED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1" w:type="pct"/>
            <w:shd w:val="clear" w:color="auto" w:fill="auto"/>
          </w:tcPr>
          <w:p w14:paraId="7AFFEF5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78D8FBD" w14:textId="0ECD090F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CD029FE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8E7B110" w14:textId="4E3EC174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C82911" w:rsidRPr="0087049C" w14:paraId="2D85EBFE" w14:textId="77777777" w:rsidTr="00F40322">
        <w:tc>
          <w:tcPr>
            <w:tcW w:w="2261" w:type="pct"/>
            <w:shd w:val="clear" w:color="auto" w:fill="auto"/>
          </w:tcPr>
          <w:p w14:paraId="4315B590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3" w:type="pct"/>
            <w:shd w:val="clear" w:color="auto" w:fill="auto"/>
          </w:tcPr>
          <w:p w14:paraId="32E32DCE" w14:textId="10CA10D3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5060FF2B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429EB77" w14:textId="5E2F56BB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473AFBB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556" w:type="pct"/>
            <w:shd w:val="clear" w:color="auto" w:fill="auto"/>
          </w:tcPr>
          <w:p w14:paraId="3CD759E5" w14:textId="1D88FB48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A08BCC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576" w:type="pct"/>
            <w:shd w:val="clear" w:color="auto" w:fill="auto"/>
          </w:tcPr>
          <w:p w14:paraId="261FD047" w14:textId="061A7466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C82911" w:rsidRPr="0087049C" w14:paraId="2E0E42A4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05BB2B98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286EFC30" w14:textId="77777777" w:rsidR="00C82911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F64BA" w14:textId="609E97BF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1" w:type="pct"/>
            <w:shd w:val="clear" w:color="auto" w:fill="auto"/>
          </w:tcPr>
          <w:p w14:paraId="4F67E15A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5624324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96FFE" w14:textId="6F1AA8B0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1" w:type="pct"/>
            <w:shd w:val="clear" w:color="auto" w:fill="auto"/>
          </w:tcPr>
          <w:p w14:paraId="161A369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C662766" w14:textId="77777777" w:rsidR="00C82911" w:rsidRDefault="00C82911" w:rsidP="00C829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41F528" w14:textId="3CFF622D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066D38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8F4BA6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D17FD" w14:textId="4D9E249F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C82911" w:rsidRPr="0087049C" w14:paraId="7E759CF1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741F5F79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  <w:shd w:val="clear" w:color="auto" w:fill="auto"/>
          </w:tcPr>
          <w:p w14:paraId="729E9340" w14:textId="7D876090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1" w:type="pct"/>
            <w:shd w:val="clear" w:color="auto" w:fill="auto"/>
          </w:tcPr>
          <w:p w14:paraId="4883E67A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72DA347" w14:textId="126800E6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41" w:type="pct"/>
            <w:shd w:val="clear" w:color="auto" w:fill="auto"/>
          </w:tcPr>
          <w:p w14:paraId="7CDD7CCF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809FCDF" w14:textId="50BBEC2B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236D19A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C13CB93" w14:textId="02D9E148" w:rsidR="00C82911" w:rsidRPr="0087049C" w:rsidRDefault="00C82911" w:rsidP="00C8291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911" w:rsidRPr="0087049C" w14:paraId="55529490" w14:textId="77777777" w:rsidTr="00F40322">
        <w:tc>
          <w:tcPr>
            <w:tcW w:w="2261" w:type="pct"/>
            <w:shd w:val="clear" w:color="auto" w:fill="auto"/>
          </w:tcPr>
          <w:p w14:paraId="0112C1E4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7A4F084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1" w:type="pct"/>
            <w:shd w:val="clear" w:color="auto" w:fill="auto"/>
          </w:tcPr>
          <w:p w14:paraId="1DABC3A2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617CEE5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1" w:type="pct"/>
            <w:shd w:val="clear" w:color="auto" w:fill="auto"/>
          </w:tcPr>
          <w:p w14:paraId="10CFC324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556" w:type="pct"/>
            <w:shd w:val="clear" w:color="auto" w:fill="auto"/>
          </w:tcPr>
          <w:p w14:paraId="0D7DFF84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35C030B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576" w:type="pct"/>
            <w:shd w:val="clear" w:color="auto" w:fill="auto"/>
          </w:tcPr>
          <w:p w14:paraId="29199414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</w:tr>
      <w:tr w:rsidR="00C82911" w:rsidRPr="0087049C" w14:paraId="0357F45F" w14:textId="77777777" w:rsidTr="00F40322">
        <w:tc>
          <w:tcPr>
            <w:tcW w:w="2261" w:type="pct"/>
            <w:shd w:val="clear" w:color="auto" w:fill="auto"/>
          </w:tcPr>
          <w:p w14:paraId="5C1A3539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</w:tcPr>
          <w:p w14:paraId="7478AE8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4CCAE0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4B3C86D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C0D2F68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56" w:type="pct"/>
            <w:shd w:val="clear" w:color="auto" w:fill="auto"/>
          </w:tcPr>
          <w:p w14:paraId="50E0920E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5004DE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6" w:type="pct"/>
            <w:shd w:val="clear" w:color="auto" w:fill="auto"/>
          </w:tcPr>
          <w:p w14:paraId="62D7940F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</w:tr>
      <w:tr w:rsidR="00C82911" w:rsidRPr="0087049C" w14:paraId="1A21F4A5" w14:textId="77777777" w:rsidTr="00F40322">
        <w:tc>
          <w:tcPr>
            <w:tcW w:w="2261" w:type="pct"/>
            <w:shd w:val="clear" w:color="auto" w:fill="auto"/>
          </w:tcPr>
          <w:p w14:paraId="604689B8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ผลประโยชน์ระยะสั้นและอื่นๆ</w:t>
            </w:r>
          </w:p>
        </w:tc>
        <w:tc>
          <w:tcPr>
            <w:tcW w:w="593" w:type="pct"/>
            <w:shd w:val="clear" w:color="auto" w:fill="auto"/>
          </w:tcPr>
          <w:p w14:paraId="0D1E544E" w14:textId="3699AAD2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1" w:type="pct"/>
            <w:shd w:val="clear" w:color="auto" w:fill="auto"/>
          </w:tcPr>
          <w:p w14:paraId="5F94DC7F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6CDBDBC3" w14:textId="762DEAC3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41" w:type="pct"/>
            <w:shd w:val="clear" w:color="auto" w:fill="auto"/>
          </w:tcPr>
          <w:p w14:paraId="498AA9B2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79CF431" w14:textId="3585C767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B50F689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C0EAD7A" w14:textId="024296FD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C82911" w:rsidRPr="0087049C" w14:paraId="38A6D256" w14:textId="77777777" w:rsidTr="00F40322">
        <w:tc>
          <w:tcPr>
            <w:tcW w:w="2261" w:type="pct"/>
            <w:shd w:val="clear" w:color="auto" w:fill="auto"/>
          </w:tcPr>
          <w:p w14:paraId="23B310D2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593" w:type="pct"/>
            <w:shd w:val="clear" w:color="auto" w:fill="auto"/>
          </w:tcPr>
          <w:p w14:paraId="27990894" w14:textId="07827CD6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2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1" w:type="pct"/>
            <w:shd w:val="clear" w:color="auto" w:fill="auto"/>
          </w:tcPr>
          <w:p w14:paraId="34EAE9C3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3316A912" w14:textId="68DA08A6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41" w:type="pct"/>
            <w:shd w:val="clear" w:color="auto" w:fill="auto"/>
          </w:tcPr>
          <w:p w14:paraId="0760D91B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97591D0" w14:textId="5C6E3BD8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E67AA76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A0338CD" w14:textId="5710595E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C82911" w:rsidRPr="0087049C" w14:paraId="388645A2" w14:textId="77777777" w:rsidTr="00F40322">
        <w:tc>
          <w:tcPr>
            <w:tcW w:w="2261" w:type="pct"/>
            <w:shd w:val="clear" w:color="auto" w:fill="auto"/>
          </w:tcPr>
          <w:p w14:paraId="72DFFA1E" w14:textId="77777777" w:rsidR="00C82911" w:rsidRPr="0087049C" w:rsidRDefault="00C82911" w:rsidP="00C8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93" w:type="pct"/>
            <w:shd w:val="clear" w:color="auto" w:fill="auto"/>
          </w:tcPr>
          <w:p w14:paraId="158B38AD" w14:textId="34BDE657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41" w:type="pct"/>
            <w:shd w:val="clear" w:color="auto" w:fill="auto"/>
          </w:tcPr>
          <w:p w14:paraId="190A0E5B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31D573CE" w14:textId="578DA540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1" w:type="pct"/>
            <w:shd w:val="clear" w:color="auto" w:fill="auto"/>
          </w:tcPr>
          <w:p w14:paraId="64C868E5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76D08D5" w14:textId="7E95514F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F8C5F2" w14:textId="77777777" w:rsidR="00C82911" w:rsidRPr="0087049C" w:rsidRDefault="00C82911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CEA469" w14:textId="37322DEB" w:rsidR="00C82911" w:rsidRPr="0087049C" w:rsidRDefault="003F0633" w:rsidP="00C82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911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</w:tbl>
    <w:p w14:paraId="122A2A80" w14:textId="77777777" w:rsidR="00A15196" w:rsidRPr="0087049C" w:rsidRDefault="00A15196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D44AE99" w14:textId="57EE41C1" w:rsidR="006B5D63" w:rsidRPr="0087049C" w:rsidRDefault="008F5911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รายการซื้อและขายระหว่างกันกับบริษัทร่วมที่แสดงไว้ข้างต้น ไม่รวมรายการที่บริษัทเป็นผู้รับจ้างผลิต และ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>เป็นผู้จัดจำหน่ายสินค้าให้กับบริษัทร่วมทางอ้อมแห่งหนึ่งสำหรับปีสิ้นสุดวันที่</w:t>
      </w:r>
      <w:r w:rsidR="00672E50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3F0633" w:rsidRPr="003F0633">
        <w:rPr>
          <w:rFonts w:asciiTheme="majorBidi" w:hAnsiTheme="majorBidi" w:cstheme="majorBidi"/>
          <w:sz w:val="30"/>
          <w:szCs w:val="30"/>
        </w:rPr>
        <w:t>114</w:t>
      </w:r>
      <w:r w:rsidR="00385032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04</w:t>
      </w:r>
      <w:r w:rsidR="00C93276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B5D63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5D63" w:rsidRPr="0087049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3F0633" w:rsidRPr="003F0633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="006B5D63" w:rsidRPr="0087049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F0633" w:rsidRPr="003F0633">
        <w:rPr>
          <w:rFonts w:asciiTheme="majorBidi" w:hAnsiTheme="majorBidi" w:cstheme="majorBidi"/>
          <w:i/>
          <w:iCs/>
          <w:spacing w:val="-2"/>
          <w:sz w:val="30"/>
          <w:szCs w:val="30"/>
        </w:rPr>
        <w:t>161</w:t>
      </w:r>
      <w:r w:rsidR="000220ED" w:rsidRPr="0087049C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pacing w:val="-2"/>
          <w:sz w:val="30"/>
          <w:szCs w:val="30"/>
        </w:rPr>
        <w:t>28</w:t>
      </w:r>
      <w:r w:rsidR="006B5D63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5D63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872D7E2" w14:textId="5BE6CCB9" w:rsidR="00BE14E4" w:rsidRDefault="00BE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C1768AB" w14:textId="4C13AEA2" w:rsidR="00D650E2" w:rsidRPr="0087049C" w:rsidRDefault="00D650E2" w:rsidP="008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191733BA" w14:textId="77777777" w:rsidR="00131B70" w:rsidRPr="0087049C" w:rsidRDefault="00131B70" w:rsidP="0022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68"/>
        <w:gridCol w:w="1132"/>
        <w:gridCol w:w="281"/>
        <w:gridCol w:w="1115"/>
        <w:gridCol w:w="281"/>
        <w:gridCol w:w="1147"/>
      </w:tblGrid>
      <w:tr w:rsidR="004D73E7" w:rsidRPr="0087049C" w14:paraId="3BA30599" w14:textId="77777777" w:rsidTr="00385032">
        <w:trPr>
          <w:tblHeader/>
        </w:trPr>
        <w:tc>
          <w:tcPr>
            <w:tcW w:w="2165" w:type="pct"/>
          </w:tcPr>
          <w:p w14:paraId="2A28249D" w14:textId="1382D682" w:rsidR="00CD27E5" w:rsidRPr="0087049C" w:rsidRDefault="00CD27E5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61115DCB" w14:textId="77777777" w:rsidR="00CD27E5" w:rsidRPr="0087049C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2482EE0" w14:textId="77777777" w:rsidR="00CD27E5" w:rsidRPr="0087049C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563B4A6C" w14:textId="77777777" w:rsidR="00CD27E5" w:rsidRPr="0087049C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EF1" w:rsidRPr="0087049C" w14:paraId="49969424" w14:textId="77777777" w:rsidTr="00385032">
        <w:trPr>
          <w:tblHeader/>
        </w:trPr>
        <w:tc>
          <w:tcPr>
            <w:tcW w:w="2165" w:type="pct"/>
          </w:tcPr>
          <w:p w14:paraId="781A9BCA" w14:textId="1D6BFA7E" w:rsidR="00100EF1" w:rsidRPr="0087049C" w:rsidRDefault="00100EF1" w:rsidP="00100EF1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2FD79316" w14:textId="777C863C" w:rsidR="00100EF1" w:rsidRPr="0087049C" w:rsidRDefault="003F0633" w:rsidP="00100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7C3292D2" w14:textId="77777777" w:rsidR="00100EF1" w:rsidRPr="0087049C" w:rsidRDefault="00100EF1" w:rsidP="00100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B378EB5" w14:textId="6DBC6167" w:rsidR="00100EF1" w:rsidRPr="0087049C" w:rsidRDefault="003F0633" w:rsidP="00100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5D6A7883" w14:textId="77777777" w:rsidR="00100EF1" w:rsidRPr="0087049C" w:rsidRDefault="00100EF1" w:rsidP="0010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89E33B9" w14:textId="4598429E" w:rsidR="00100EF1" w:rsidRPr="0087049C" w:rsidRDefault="003F0633" w:rsidP="00100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48331CE5" w14:textId="77777777" w:rsidR="00100EF1" w:rsidRPr="0087049C" w:rsidRDefault="00100EF1" w:rsidP="00100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BE84B1D" w14:textId="2CC7E88F" w:rsidR="00100EF1" w:rsidRPr="0087049C" w:rsidRDefault="003F0633" w:rsidP="00100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00EF1" w:rsidRPr="0087049C" w14:paraId="29683A73" w14:textId="77777777" w:rsidTr="000A065D">
        <w:trPr>
          <w:tblHeader/>
        </w:trPr>
        <w:tc>
          <w:tcPr>
            <w:tcW w:w="2165" w:type="pct"/>
          </w:tcPr>
          <w:p w14:paraId="30BE059E" w14:textId="77777777" w:rsidR="00100EF1" w:rsidRPr="0087049C" w:rsidRDefault="00100EF1" w:rsidP="00100EF1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pct"/>
            <w:gridSpan w:val="7"/>
          </w:tcPr>
          <w:p w14:paraId="04EA3E64" w14:textId="77777777" w:rsidR="00100EF1" w:rsidRPr="0087049C" w:rsidRDefault="00100EF1" w:rsidP="00100EF1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EF1" w:rsidRPr="0087049C" w14:paraId="7D886FCF" w14:textId="77777777" w:rsidTr="00385032">
        <w:tc>
          <w:tcPr>
            <w:tcW w:w="2165" w:type="pct"/>
          </w:tcPr>
          <w:p w14:paraId="1E97297E" w14:textId="77777777" w:rsidR="00100EF1" w:rsidRPr="0087049C" w:rsidRDefault="00100EF1" w:rsidP="00100EF1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81F86D7" w14:textId="77777777" w:rsidR="00100EF1" w:rsidRPr="0087049C" w:rsidRDefault="00100EF1" w:rsidP="00100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5C84A532" w14:textId="77777777" w:rsidR="00100EF1" w:rsidRPr="0087049C" w:rsidRDefault="00100EF1" w:rsidP="00100EF1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67C246C1" w14:textId="77777777" w:rsidR="00100EF1" w:rsidRPr="0087049C" w:rsidRDefault="00100EF1" w:rsidP="0010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232140EB" w14:textId="77777777" w:rsidR="00100EF1" w:rsidRPr="0087049C" w:rsidRDefault="00100EF1" w:rsidP="00100EF1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96" w:type="pct"/>
            <w:vAlign w:val="bottom"/>
          </w:tcPr>
          <w:p w14:paraId="4DC432F0" w14:textId="77777777" w:rsidR="00100EF1" w:rsidRPr="0087049C" w:rsidRDefault="00100EF1" w:rsidP="00100EF1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7AE30A89" w14:textId="77777777" w:rsidR="00100EF1" w:rsidRPr="0087049C" w:rsidRDefault="00100EF1" w:rsidP="00100EF1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73181271" w14:textId="77777777" w:rsidR="00100EF1" w:rsidRPr="0087049C" w:rsidRDefault="00100EF1" w:rsidP="0010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385032" w:rsidRPr="0087049C" w14:paraId="68C45428" w14:textId="77777777" w:rsidTr="00385032">
        <w:trPr>
          <w:trHeight w:val="87"/>
        </w:trPr>
        <w:tc>
          <w:tcPr>
            <w:tcW w:w="2165" w:type="pct"/>
          </w:tcPr>
          <w:p w14:paraId="0E28247D" w14:textId="726AABB4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8" w:type="pct"/>
          </w:tcPr>
          <w:p w14:paraId="350C8EA7" w14:textId="273CB2F8" w:rsidR="00385032" w:rsidRPr="0087049C" w:rsidRDefault="00385032" w:rsidP="00385032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DC95BD5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70D4D8F0" w14:textId="25B09E8E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309351DF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EB89408" w14:textId="1CE62E17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50" w:type="pct"/>
          </w:tcPr>
          <w:p w14:paraId="2A13BD57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5253828E" w14:textId="12DD6939" w:rsidR="00385032" w:rsidRPr="0087049C" w:rsidRDefault="003F0633" w:rsidP="0038503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</w:tr>
      <w:tr w:rsidR="00385032" w:rsidRPr="0087049C" w14:paraId="4D12D05A" w14:textId="77777777" w:rsidTr="00385032">
        <w:trPr>
          <w:trHeight w:val="87"/>
        </w:trPr>
        <w:tc>
          <w:tcPr>
            <w:tcW w:w="2165" w:type="pct"/>
          </w:tcPr>
          <w:p w14:paraId="06C258C8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8D4ACBF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1F40F27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</w:tcPr>
          <w:p w14:paraId="4AF616FF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5DDD0795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378BBE5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9CCEEB9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55EF0154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85032" w:rsidRPr="0087049C" w14:paraId="7F13AF37" w14:textId="77777777" w:rsidTr="00385032">
        <w:tc>
          <w:tcPr>
            <w:tcW w:w="2165" w:type="pct"/>
          </w:tcPr>
          <w:p w14:paraId="25B44F2F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114E75F9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A109845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39AE3521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B391751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6" w:type="pct"/>
            <w:vAlign w:val="bottom"/>
          </w:tcPr>
          <w:p w14:paraId="08406096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" w:type="pct"/>
          </w:tcPr>
          <w:p w14:paraId="28C60C2C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  <w:vAlign w:val="bottom"/>
          </w:tcPr>
          <w:p w14:paraId="50CDB7DE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85032" w:rsidRPr="0087049C" w14:paraId="0702104A" w14:textId="77777777" w:rsidTr="00385032">
        <w:tc>
          <w:tcPr>
            <w:tcW w:w="2165" w:type="pct"/>
          </w:tcPr>
          <w:p w14:paraId="3135BC94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8" w:type="pct"/>
          </w:tcPr>
          <w:p w14:paraId="75904D4F" w14:textId="649F8777" w:rsidR="00385032" w:rsidRPr="0087049C" w:rsidRDefault="003F0633" w:rsidP="0038503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385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43" w:type="pct"/>
          </w:tcPr>
          <w:p w14:paraId="3BF2BDD8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green"/>
              </w:rPr>
            </w:pPr>
          </w:p>
        </w:tc>
        <w:tc>
          <w:tcPr>
            <w:tcW w:w="605" w:type="pct"/>
          </w:tcPr>
          <w:p w14:paraId="6A69E1E8" w14:textId="08EF1E9B" w:rsidR="00385032" w:rsidRPr="0087049C" w:rsidRDefault="003F0633" w:rsidP="003850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50" w:type="pct"/>
          </w:tcPr>
          <w:p w14:paraId="7B0C6455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721607" w14:textId="3A1FA524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50" w:type="pct"/>
          </w:tcPr>
          <w:p w14:paraId="24C3DBD8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08D5A405" w14:textId="4199D170" w:rsidR="00385032" w:rsidRPr="0087049C" w:rsidRDefault="003F0633" w:rsidP="0038503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</w:tr>
      <w:tr w:rsidR="00385032" w:rsidRPr="0087049C" w14:paraId="159A6EDF" w14:textId="77777777" w:rsidTr="00385032">
        <w:tc>
          <w:tcPr>
            <w:tcW w:w="2165" w:type="pct"/>
            <w:shd w:val="clear" w:color="auto" w:fill="auto"/>
          </w:tcPr>
          <w:p w14:paraId="41257F49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690DCE0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76508C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BFCD629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DB0D1C9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6D05A0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87DC3C2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BCBD440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032" w:rsidRPr="0087049C" w14:paraId="12E09B2B" w14:textId="77777777" w:rsidTr="00385032">
        <w:tc>
          <w:tcPr>
            <w:tcW w:w="2165" w:type="pct"/>
            <w:shd w:val="clear" w:color="auto" w:fill="auto"/>
          </w:tcPr>
          <w:p w14:paraId="17244AD7" w14:textId="77777777" w:rsidR="00385032" w:rsidRPr="0087049C" w:rsidRDefault="00385032" w:rsidP="0038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8" w:type="pct"/>
            <w:shd w:val="clear" w:color="auto" w:fill="auto"/>
          </w:tcPr>
          <w:p w14:paraId="6657C736" w14:textId="493540AB" w:rsidR="00385032" w:rsidRPr="0087049C" w:rsidRDefault="003F0633" w:rsidP="0038503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43" w:type="pct"/>
            <w:shd w:val="clear" w:color="auto" w:fill="auto"/>
          </w:tcPr>
          <w:p w14:paraId="508249CB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shd w:val="clear" w:color="auto" w:fill="auto"/>
          </w:tcPr>
          <w:p w14:paraId="3155CF28" w14:textId="5C0B73D1" w:rsidR="00385032" w:rsidRPr="0087049C" w:rsidRDefault="003F0633" w:rsidP="003850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50" w:type="pct"/>
            <w:shd w:val="clear" w:color="auto" w:fill="auto"/>
          </w:tcPr>
          <w:p w14:paraId="43F90646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37295FA" w14:textId="436379C5" w:rsidR="00385032" w:rsidRPr="0087049C" w:rsidRDefault="00385032" w:rsidP="0038503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DF07CE7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2DF45EAB" w14:textId="26BE79CC" w:rsidR="00385032" w:rsidRPr="0087049C" w:rsidRDefault="00385032" w:rsidP="0038503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5032" w:rsidRPr="0087049C" w14:paraId="5288D812" w14:textId="77777777" w:rsidTr="00385032">
        <w:tc>
          <w:tcPr>
            <w:tcW w:w="2165" w:type="pct"/>
          </w:tcPr>
          <w:p w14:paraId="1C044C16" w14:textId="5FA105B0" w:rsidR="00385032" w:rsidRPr="00BE14E4" w:rsidRDefault="00AF0C43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796D2" w14:textId="37E881E6" w:rsidR="00385032" w:rsidRPr="0087049C" w:rsidRDefault="003F0633" w:rsidP="0038503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3850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143" w:type="pct"/>
          </w:tcPr>
          <w:p w14:paraId="2E91EFC9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FA8CD0F" w14:textId="3C44809B" w:rsidR="00385032" w:rsidRPr="0087049C" w:rsidRDefault="003F0633" w:rsidP="0038503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38503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50" w:type="pct"/>
          </w:tcPr>
          <w:p w14:paraId="79CF8685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968A6DC" w14:textId="47BCC17B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850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150" w:type="pct"/>
          </w:tcPr>
          <w:p w14:paraId="2ED61A38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6B89714" w14:textId="33DEE4F7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38503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</w:tr>
    </w:tbl>
    <w:p w14:paraId="0E3D5F27" w14:textId="65CFE88E" w:rsidR="00BE14E4" w:rsidRPr="000A065D" w:rsidRDefault="00BE14E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F1309F" w:rsidRPr="0087049C" w14:paraId="1B02B65C" w14:textId="77777777" w:rsidTr="000A065D">
        <w:trPr>
          <w:tblHeader/>
        </w:trPr>
        <w:tc>
          <w:tcPr>
            <w:tcW w:w="2175" w:type="pct"/>
          </w:tcPr>
          <w:p w14:paraId="0D23E32C" w14:textId="5E195E23" w:rsidR="00F1309F" w:rsidRPr="0087049C" w:rsidRDefault="007C424C" w:rsidP="00913A4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34CEC1DD" w14:textId="77777777" w:rsidR="00F1309F" w:rsidRPr="0087049C" w:rsidRDefault="00F1309F" w:rsidP="00BE14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EFFB92" w14:textId="77777777" w:rsidR="00F1309F" w:rsidRPr="0087049C" w:rsidRDefault="00F1309F" w:rsidP="00913A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3930A65" w14:textId="77777777" w:rsidR="00F1309F" w:rsidRPr="0087049C" w:rsidRDefault="00F1309F" w:rsidP="00BE14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04A0" w:rsidRPr="0087049C" w14:paraId="78D8F48E" w14:textId="77777777" w:rsidTr="00385032">
        <w:trPr>
          <w:tblHeader/>
        </w:trPr>
        <w:tc>
          <w:tcPr>
            <w:tcW w:w="2175" w:type="pct"/>
          </w:tcPr>
          <w:p w14:paraId="521AAFF4" w14:textId="67BD6AB5" w:rsidR="007404A0" w:rsidRPr="0087049C" w:rsidRDefault="0060406F" w:rsidP="007404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E14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  <w:shd w:val="clear" w:color="auto" w:fill="auto"/>
          </w:tcPr>
          <w:p w14:paraId="64DCF6E2" w14:textId="46E45718" w:rsidR="007404A0" w:rsidRPr="0087049C" w:rsidRDefault="003F0633" w:rsidP="007404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0BF834BD" w14:textId="77777777" w:rsidR="007404A0" w:rsidRPr="0087049C" w:rsidRDefault="007404A0" w:rsidP="007404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C0BFB12" w14:textId="063D87A0" w:rsidR="007404A0" w:rsidRPr="0087049C" w:rsidRDefault="003F0633" w:rsidP="007404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02ABB52A" w14:textId="77777777" w:rsidR="007404A0" w:rsidRPr="0087049C" w:rsidRDefault="007404A0" w:rsidP="00740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051B4A6" w14:textId="77B3DFDE" w:rsidR="007404A0" w:rsidRPr="0087049C" w:rsidRDefault="003F0633" w:rsidP="007404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298BF41D" w14:textId="77777777" w:rsidR="007404A0" w:rsidRPr="0087049C" w:rsidRDefault="007404A0" w:rsidP="007404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920C2AA" w14:textId="038F40DD" w:rsidR="007404A0" w:rsidRPr="0087049C" w:rsidRDefault="003F0633" w:rsidP="007404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404A0" w:rsidRPr="0087049C" w14:paraId="556FFACA" w14:textId="77777777" w:rsidTr="000A065D">
        <w:trPr>
          <w:tblHeader/>
        </w:trPr>
        <w:tc>
          <w:tcPr>
            <w:tcW w:w="2175" w:type="pct"/>
          </w:tcPr>
          <w:p w14:paraId="362AF515" w14:textId="77777777" w:rsidR="007404A0" w:rsidRPr="0087049C" w:rsidRDefault="007404A0" w:rsidP="007404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5" w:type="pct"/>
            <w:gridSpan w:val="7"/>
          </w:tcPr>
          <w:p w14:paraId="2908E618" w14:textId="77777777" w:rsidR="007404A0" w:rsidRPr="0087049C" w:rsidRDefault="007404A0" w:rsidP="007404A0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04A0" w:rsidRPr="0087049C" w14:paraId="656C01E4" w14:textId="77777777" w:rsidTr="00385032">
        <w:tc>
          <w:tcPr>
            <w:tcW w:w="2175" w:type="pct"/>
          </w:tcPr>
          <w:p w14:paraId="43F4E994" w14:textId="77777777" w:rsidR="007404A0" w:rsidRPr="0087049C" w:rsidRDefault="007404A0" w:rsidP="007404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5B1B692" w14:textId="77777777" w:rsidR="007404A0" w:rsidRPr="0087049C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2DB5D6C8" w14:textId="77777777" w:rsidR="007404A0" w:rsidRPr="0087049C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3FD8508" w14:textId="77777777" w:rsidR="007404A0" w:rsidRPr="0087049C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1FE55D99" w14:textId="77777777" w:rsidR="007404A0" w:rsidRPr="0087049C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3D447A51" w14:textId="77777777" w:rsidR="007404A0" w:rsidRPr="0087049C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07155710" w14:textId="77777777" w:rsidR="007404A0" w:rsidRPr="0087049C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58B9A7ED" w14:textId="77777777" w:rsidR="007404A0" w:rsidRPr="0087049C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385032" w:rsidRPr="0087049C" w14:paraId="2FDCDD55" w14:textId="77777777" w:rsidTr="00385032">
        <w:tc>
          <w:tcPr>
            <w:tcW w:w="2175" w:type="pct"/>
          </w:tcPr>
          <w:p w14:paraId="7B917D03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1775DF98" w14:textId="75ABC48F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00F754E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0C13F5D3" w14:textId="5E646E09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4CA53E0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100A95F" w14:textId="15969A8D" w:rsidR="00385032" w:rsidRPr="0087049C" w:rsidRDefault="003F0633" w:rsidP="00CE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29" w:type="pct"/>
          </w:tcPr>
          <w:p w14:paraId="616E51B0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040C545" w14:textId="4466621D" w:rsidR="00385032" w:rsidRPr="0087049C" w:rsidRDefault="003F0633" w:rsidP="00CE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</w:tr>
      <w:tr w:rsidR="00385032" w:rsidRPr="0087049C" w14:paraId="50F8E52B" w14:textId="77777777" w:rsidTr="00385032">
        <w:tc>
          <w:tcPr>
            <w:tcW w:w="2175" w:type="pct"/>
          </w:tcPr>
          <w:p w14:paraId="4723C39F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9" w:type="pct"/>
            <w:shd w:val="clear" w:color="auto" w:fill="auto"/>
          </w:tcPr>
          <w:p w14:paraId="42147803" w14:textId="59A091E4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64CEF59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086DE27" w14:textId="61572C43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105808C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B21306F" w14:textId="04A3F529" w:rsidR="00385032" w:rsidRPr="0087049C" w:rsidRDefault="003F0633" w:rsidP="00CE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129" w:type="pct"/>
          </w:tcPr>
          <w:p w14:paraId="534BE74B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1F50CCD" w14:textId="284EC029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</w:tr>
      <w:tr w:rsidR="00385032" w:rsidRPr="0087049C" w14:paraId="2FB10EB8" w14:textId="77777777" w:rsidTr="00385032">
        <w:tc>
          <w:tcPr>
            <w:tcW w:w="2175" w:type="pct"/>
          </w:tcPr>
          <w:p w14:paraId="777C9482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579" w:type="pct"/>
            <w:shd w:val="clear" w:color="auto" w:fill="auto"/>
          </w:tcPr>
          <w:p w14:paraId="015A4308" w14:textId="0009C00F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ECA2A7F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2CCD4ADE" w14:textId="769725F5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ABDE7E9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276B780" w14:textId="5E0274BC" w:rsidR="00385032" w:rsidRPr="0087049C" w:rsidRDefault="00385032" w:rsidP="00AF0C4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6A8BE1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5852389" w14:textId="63FF6D84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385032" w:rsidRPr="0087049C" w14:paraId="60928A2B" w14:textId="77777777" w:rsidTr="00385032">
        <w:tc>
          <w:tcPr>
            <w:tcW w:w="2175" w:type="pct"/>
          </w:tcPr>
          <w:p w14:paraId="368E7B6A" w14:textId="77777777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79" w:type="pct"/>
            <w:shd w:val="clear" w:color="auto" w:fill="auto"/>
          </w:tcPr>
          <w:p w14:paraId="132171CB" w14:textId="1119A5F7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5173BE3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67611D59" w14:textId="27885640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3AFCDC8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A761B17" w14:textId="4E0E1F80" w:rsidR="00385032" w:rsidRPr="0087049C" w:rsidRDefault="003F0633" w:rsidP="00CE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29" w:type="pct"/>
          </w:tcPr>
          <w:p w14:paraId="7FFA2C59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B846139" w14:textId="73C9657F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385032" w:rsidRPr="0087049C" w14:paraId="646C9BF4" w14:textId="77777777" w:rsidTr="00385032">
        <w:tc>
          <w:tcPr>
            <w:tcW w:w="2175" w:type="pct"/>
          </w:tcPr>
          <w:p w14:paraId="70CB71E1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47DCB1E9" w14:textId="2000B626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8A20425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A85EABC" w14:textId="226178B6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E8B32B1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D24AF01" w14:textId="383C0C0E" w:rsidR="00385032" w:rsidRPr="0087049C" w:rsidRDefault="003F0633" w:rsidP="00CE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29" w:type="pct"/>
          </w:tcPr>
          <w:p w14:paraId="435A9932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5B3F938" w14:textId="3389B514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385032" w:rsidRPr="0087049C" w14:paraId="1A7C1A4A" w14:textId="77777777" w:rsidTr="00385032">
        <w:tc>
          <w:tcPr>
            <w:tcW w:w="2175" w:type="pct"/>
          </w:tcPr>
          <w:p w14:paraId="35A7CBD7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0143B5AD" w14:textId="56588087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9D54AA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7C5B4AF" w14:textId="65F48C69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6B16206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E0A4410" w14:textId="6F726A1E" w:rsidR="00385032" w:rsidRPr="0087049C" w:rsidRDefault="003F0633" w:rsidP="00CE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9" w:type="pct"/>
          </w:tcPr>
          <w:p w14:paraId="7AE20961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C8EB9D6" w14:textId="2656E1B4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385032" w:rsidRPr="0087049C" w14:paraId="0F1A9D80" w14:textId="77777777" w:rsidTr="00385032">
        <w:tc>
          <w:tcPr>
            <w:tcW w:w="2175" w:type="pct"/>
          </w:tcPr>
          <w:p w14:paraId="260950AB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E68640C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5D2F57B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59203058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42EB96CE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30539D2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881716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1EA931D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032" w:rsidRPr="0087049C" w14:paraId="0FD176FB" w14:textId="77777777" w:rsidTr="00385032">
        <w:tc>
          <w:tcPr>
            <w:tcW w:w="2175" w:type="pct"/>
          </w:tcPr>
          <w:p w14:paraId="0B18E270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4B3993C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090A75A2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14F6B5D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47" w:type="pct"/>
          </w:tcPr>
          <w:p w14:paraId="0ED6D2BD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vAlign w:val="bottom"/>
          </w:tcPr>
          <w:p w14:paraId="625F4B30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7CD468EB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7BCA0291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85032" w:rsidRPr="0087049C" w14:paraId="6B8AB366" w14:textId="77777777" w:rsidTr="00385032">
        <w:tc>
          <w:tcPr>
            <w:tcW w:w="2175" w:type="pct"/>
          </w:tcPr>
          <w:p w14:paraId="3DC4417B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2D10E872" w14:textId="791369E0" w:rsidR="00385032" w:rsidRPr="0087049C" w:rsidRDefault="003F0633" w:rsidP="00CE5A24">
            <w:pPr>
              <w:tabs>
                <w:tab w:val="clear" w:pos="907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3" w:type="pct"/>
          </w:tcPr>
          <w:p w14:paraId="7CB2324E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0D2D2" w14:textId="18AB1ED7" w:rsidR="00385032" w:rsidRPr="0087049C" w:rsidRDefault="003F0633" w:rsidP="00CE5A24">
            <w:pPr>
              <w:tabs>
                <w:tab w:val="clear" w:pos="907"/>
                <w:tab w:val="left" w:pos="786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60E49F20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DB96A7D" w14:textId="2163AADD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29" w:type="pct"/>
          </w:tcPr>
          <w:p w14:paraId="0D370B6A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3BD985C" w14:textId="3C47023F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F93850" w:rsidRPr="0087049C" w14:paraId="44FD4E6D" w14:textId="77777777" w:rsidTr="00385032">
        <w:tc>
          <w:tcPr>
            <w:tcW w:w="2175" w:type="pct"/>
          </w:tcPr>
          <w:p w14:paraId="0E20FECE" w14:textId="77777777" w:rsidR="00F93850" w:rsidRPr="0087049C" w:rsidRDefault="00F93850" w:rsidP="00385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2DBD012" w14:textId="77777777" w:rsidR="00F93850" w:rsidRPr="0087049C" w:rsidRDefault="00F93850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65CA14F5" w14:textId="77777777" w:rsidR="00F93850" w:rsidRPr="0087049C" w:rsidRDefault="00F93850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1492F3B7" w14:textId="77777777" w:rsidR="00F93850" w:rsidRPr="0087049C" w:rsidRDefault="00F93850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649C7EDB" w14:textId="77777777" w:rsidR="00F93850" w:rsidRPr="0087049C" w:rsidRDefault="00F93850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BB8D6B" w14:textId="77777777" w:rsidR="00F93850" w:rsidRPr="0087049C" w:rsidRDefault="00F93850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2D375C" w14:textId="77777777" w:rsidR="00F93850" w:rsidRPr="0087049C" w:rsidRDefault="00F93850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1B19711" w14:textId="77777777" w:rsidR="00F93850" w:rsidRPr="0087049C" w:rsidRDefault="00F93850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032" w:rsidRPr="0087049C" w14:paraId="50000E45" w14:textId="77777777" w:rsidTr="00385032">
        <w:tc>
          <w:tcPr>
            <w:tcW w:w="2175" w:type="pct"/>
          </w:tcPr>
          <w:p w14:paraId="1C5BE5FD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0C92D79B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78660DBA" w14:textId="77777777" w:rsidR="00385032" w:rsidRPr="0087049C" w:rsidRDefault="00385032" w:rsidP="003850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vAlign w:val="bottom"/>
          </w:tcPr>
          <w:p w14:paraId="7E299027" w14:textId="77777777" w:rsidR="00385032" w:rsidRPr="0087049C" w:rsidRDefault="00385032" w:rsidP="00385032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1B8C247A" w14:textId="77777777" w:rsidR="00385032" w:rsidRPr="0087049C" w:rsidRDefault="00385032" w:rsidP="003850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A601CFB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44C006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C875CCD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032" w:rsidRPr="0087049C" w14:paraId="0C6E2301" w14:textId="77777777" w:rsidTr="00385032">
        <w:tc>
          <w:tcPr>
            <w:tcW w:w="2175" w:type="pct"/>
          </w:tcPr>
          <w:p w14:paraId="2D305930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9" w:type="pct"/>
            <w:shd w:val="clear" w:color="auto" w:fill="auto"/>
          </w:tcPr>
          <w:p w14:paraId="32DA6466" w14:textId="65504D96" w:rsidR="00385032" w:rsidRPr="0087049C" w:rsidRDefault="003F0633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7F4A6E59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65784F9B" w14:textId="4EE21090" w:rsidR="00385032" w:rsidRPr="0087049C" w:rsidRDefault="003F0633" w:rsidP="00385032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5392D023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247BEF5" w14:textId="03778459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55759A97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B867AD" w14:textId="583A0FB6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385032" w:rsidRPr="0087049C" w14:paraId="42823B7E" w14:textId="77777777" w:rsidTr="00385032">
        <w:tc>
          <w:tcPr>
            <w:tcW w:w="2175" w:type="pct"/>
          </w:tcPr>
          <w:p w14:paraId="273F43D2" w14:textId="77777777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1199546" w14:textId="7E0A15BD" w:rsidR="00385032" w:rsidRPr="00943A26" w:rsidRDefault="003F0633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43" w:type="pct"/>
          </w:tcPr>
          <w:p w14:paraId="0D806AEF" w14:textId="77777777" w:rsidR="00385032" w:rsidRPr="00943A26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29317C3" w14:textId="00DC9536" w:rsidR="00385032" w:rsidRPr="00943A26" w:rsidRDefault="003F0633" w:rsidP="00385032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85032" w:rsidRPr="00943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47" w:type="pct"/>
          </w:tcPr>
          <w:p w14:paraId="30034B83" w14:textId="77777777" w:rsidR="00385032" w:rsidRPr="00943A26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974B8DC" w14:textId="54AFCC7C" w:rsidR="00385032" w:rsidRPr="00943A26" w:rsidRDefault="003F0633" w:rsidP="00CE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85032" w:rsidRPr="00943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29" w:type="pct"/>
          </w:tcPr>
          <w:p w14:paraId="5DE48259" w14:textId="77777777" w:rsidR="00385032" w:rsidRPr="00943A26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269738A" w14:textId="1D76C248" w:rsidR="00385032" w:rsidRPr="00943A26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85032" w:rsidRPr="00943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385032" w:rsidRPr="0087049C" w14:paraId="2E01F7D2" w14:textId="77777777" w:rsidTr="00385032">
        <w:tc>
          <w:tcPr>
            <w:tcW w:w="2175" w:type="pct"/>
          </w:tcPr>
          <w:p w14:paraId="193119C2" w14:textId="70A4D0A1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14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E14E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BB5D7CF" w14:textId="0B6ADA0E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A24D9BE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2C23B0B" w14:textId="67DEB6C6" w:rsidR="00385032" w:rsidRPr="0087049C" w:rsidRDefault="00385032" w:rsidP="00CE5A2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05FF9DB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D00E666" w14:textId="74420C93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693DED4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1D831FA" w14:textId="2987D882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5032" w:rsidRPr="0087049C" w14:paraId="502FCC1D" w14:textId="77777777" w:rsidTr="00385032">
        <w:tc>
          <w:tcPr>
            <w:tcW w:w="2175" w:type="pct"/>
          </w:tcPr>
          <w:p w14:paraId="1C8D0F61" w14:textId="77777777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B8C7" w14:textId="01821C2D" w:rsidR="00385032" w:rsidRPr="0087049C" w:rsidRDefault="003F0633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43" w:type="pct"/>
          </w:tcPr>
          <w:p w14:paraId="4024A181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854AB54" w14:textId="061C91CA" w:rsidR="00385032" w:rsidRPr="0087049C" w:rsidRDefault="003F0633" w:rsidP="00385032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8503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47" w:type="pct"/>
          </w:tcPr>
          <w:p w14:paraId="433D8AB6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AFF2FC0" w14:textId="4C73A60D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850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29" w:type="pct"/>
          </w:tcPr>
          <w:p w14:paraId="1AD7A51B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DE5B3CE" w14:textId="65482AEC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8503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</w:tr>
      <w:tr w:rsidR="00385032" w:rsidRPr="0087049C" w14:paraId="0A609841" w14:textId="77777777" w:rsidTr="00385032">
        <w:tc>
          <w:tcPr>
            <w:tcW w:w="2175" w:type="pct"/>
          </w:tcPr>
          <w:p w14:paraId="54B64C0D" w14:textId="77777777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70906E8E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6FEE23A3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1DDA0D57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</w:tcPr>
          <w:p w14:paraId="513E9673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691E9D6E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68A7521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8BC499C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5032" w:rsidRPr="0087049C" w14:paraId="59A4B6EE" w14:textId="77777777" w:rsidTr="00385032">
        <w:tc>
          <w:tcPr>
            <w:tcW w:w="2175" w:type="pct"/>
          </w:tcPr>
          <w:p w14:paraId="36BD9A08" w14:textId="50A3D574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BE14E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BE14E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E14E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F0633" w:rsidRPr="003F0633">
              <w:rPr>
                <w:rFonts w:ascii="Angsana New" w:hAnsi="Angsana New"/>
                <w:sz w:val="30"/>
                <w:szCs w:val="30"/>
              </w:rPr>
              <w:t>31</w:t>
            </w:r>
            <w:r w:rsidRPr="00BE14E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4AB3A566" w14:textId="77777777" w:rsidR="00385032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2CAE306" w14:textId="68DD182A" w:rsidR="00385032" w:rsidRPr="0087049C" w:rsidRDefault="00385032" w:rsidP="00385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C7426E8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ED82AC4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F05884A" w14:textId="15ED52BC" w:rsidR="00385032" w:rsidRPr="0087049C" w:rsidRDefault="00385032" w:rsidP="00385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24A824F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901A5C8" w14:textId="77777777" w:rsidR="00385032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75DB41" w14:textId="4747E4E4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29" w:type="pct"/>
          </w:tcPr>
          <w:p w14:paraId="27691C30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760DCA1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6B3389" w14:textId="1EACB1DF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3F0633"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3F0633"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079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07F347E" w14:textId="51E4B352" w:rsidR="007A2F98" w:rsidRDefault="007A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0A065D" w:rsidRPr="0087049C" w14:paraId="311CDA63" w14:textId="77777777" w:rsidTr="000A065D">
        <w:trPr>
          <w:tblHeader/>
        </w:trPr>
        <w:tc>
          <w:tcPr>
            <w:tcW w:w="2175" w:type="pct"/>
          </w:tcPr>
          <w:p w14:paraId="60F44BCE" w14:textId="77777777" w:rsidR="000A065D" w:rsidRPr="0087049C" w:rsidRDefault="000A065D" w:rsidP="000A06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0CF7D4" w14:textId="77777777" w:rsidR="000A065D" w:rsidRPr="0087049C" w:rsidRDefault="000A065D" w:rsidP="000A06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8C3942" w14:textId="77777777" w:rsidR="000A065D" w:rsidRPr="0087049C" w:rsidRDefault="000A065D" w:rsidP="000A06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97D907E" w14:textId="77777777" w:rsidR="000A065D" w:rsidRPr="0087049C" w:rsidRDefault="000A065D" w:rsidP="000A065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65D" w:rsidRPr="0087049C" w14:paraId="18DB22BB" w14:textId="77777777" w:rsidTr="000A065D">
        <w:trPr>
          <w:tblHeader/>
        </w:trPr>
        <w:tc>
          <w:tcPr>
            <w:tcW w:w="2175" w:type="pct"/>
          </w:tcPr>
          <w:p w14:paraId="3AF2CCAD" w14:textId="2004C3D0" w:rsidR="000A065D" w:rsidRPr="0087049C" w:rsidRDefault="000A065D" w:rsidP="000A065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0FA2D1FB" w14:textId="0A8DAA8D" w:rsidR="000A065D" w:rsidRPr="0087049C" w:rsidRDefault="003F0633" w:rsidP="000A06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745E4872" w14:textId="77777777" w:rsidR="000A065D" w:rsidRPr="0087049C" w:rsidRDefault="000A065D" w:rsidP="000A06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0E3B71" w14:textId="3052F1F6" w:rsidR="000A065D" w:rsidRPr="0087049C" w:rsidRDefault="003F0633" w:rsidP="000A06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D0B4BF9" w14:textId="77777777" w:rsidR="000A065D" w:rsidRPr="0087049C" w:rsidRDefault="000A065D" w:rsidP="000A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56E54D7" w14:textId="576C0D2B" w:rsidR="000A065D" w:rsidRPr="0087049C" w:rsidRDefault="003F0633" w:rsidP="000A06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04B99D97" w14:textId="77777777" w:rsidR="000A065D" w:rsidRPr="0087049C" w:rsidRDefault="000A065D" w:rsidP="000A06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FDF6965" w14:textId="6D63D580" w:rsidR="000A065D" w:rsidRPr="0087049C" w:rsidRDefault="003F0633" w:rsidP="000A06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A065D" w:rsidRPr="0087049C" w14:paraId="3C842680" w14:textId="77777777" w:rsidTr="000A065D">
        <w:trPr>
          <w:tblHeader/>
        </w:trPr>
        <w:tc>
          <w:tcPr>
            <w:tcW w:w="2175" w:type="pct"/>
          </w:tcPr>
          <w:p w14:paraId="29D02E03" w14:textId="77777777" w:rsidR="000A065D" w:rsidRPr="0087049C" w:rsidRDefault="000A065D" w:rsidP="000A065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5" w:type="pct"/>
            <w:gridSpan w:val="7"/>
          </w:tcPr>
          <w:p w14:paraId="3281E6E8" w14:textId="77777777" w:rsidR="000A065D" w:rsidRPr="0087049C" w:rsidRDefault="000A065D" w:rsidP="000A065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65D" w:rsidRPr="0087049C" w14:paraId="170A6029" w14:textId="77777777" w:rsidTr="000A065D">
        <w:tc>
          <w:tcPr>
            <w:tcW w:w="2175" w:type="pct"/>
          </w:tcPr>
          <w:p w14:paraId="34C5DCA2" w14:textId="77777777" w:rsidR="000A065D" w:rsidRPr="0087049C" w:rsidRDefault="000A065D" w:rsidP="000A065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5AE0E6A" w14:textId="77777777" w:rsidR="000A065D" w:rsidRPr="0087049C" w:rsidRDefault="000A065D" w:rsidP="000A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216BD100" w14:textId="77777777" w:rsidR="000A065D" w:rsidRPr="0087049C" w:rsidRDefault="000A065D" w:rsidP="000A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03DB455" w14:textId="77777777" w:rsidR="000A065D" w:rsidRPr="0087049C" w:rsidRDefault="000A065D" w:rsidP="000A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14:paraId="1A3BF7B9" w14:textId="77777777" w:rsidR="000A065D" w:rsidRPr="0087049C" w:rsidRDefault="000A065D" w:rsidP="000A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4" w:type="pct"/>
            <w:vAlign w:val="bottom"/>
          </w:tcPr>
          <w:p w14:paraId="099B3BB1" w14:textId="77777777" w:rsidR="000A065D" w:rsidRPr="0087049C" w:rsidRDefault="000A065D" w:rsidP="000A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234DB3B8" w14:textId="77777777" w:rsidR="000A065D" w:rsidRPr="0087049C" w:rsidRDefault="000A065D" w:rsidP="000A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vAlign w:val="bottom"/>
          </w:tcPr>
          <w:p w14:paraId="76F45915" w14:textId="77777777" w:rsidR="000A065D" w:rsidRPr="0087049C" w:rsidRDefault="000A065D" w:rsidP="000A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385032" w:rsidRPr="0087049C" w14:paraId="35C6533B" w14:textId="77777777" w:rsidTr="000A065D">
        <w:tc>
          <w:tcPr>
            <w:tcW w:w="2175" w:type="pct"/>
          </w:tcPr>
          <w:p w14:paraId="0417BD2B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1DC0DDE9" w14:textId="277DBE75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B0DEB78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300F1A6F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75E4DF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BDA22F8" w14:textId="77420473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29" w:type="pct"/>
          </w:tcPr>
          <w:p w14:paraId="1A7C4369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C32D947" w14:textId="4BB67901" w:rsidR="00385032" w:rsidRPr="0087049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385032" w:rsidRPr="0087049C" w14:paraId="4E520744" w14:textId="77777777" w:rsidTr="000A065D">
        <w:tc>
          <w:tcPr>
            <w:tcW w:w="2175" w:type="pct"/>
          </w:tcPr>
          <w:p w14:paraId="2C4FAA9A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07509138" w14:textId="1E00625A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8DFB875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79B4334C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120DFCD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536723F" w14:textId="380DEA00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14:paraId="04C9AC43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7E243DB" w14:textId="34B7048C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385032" w:rsidRPr="0087049C" w14:paraId="58B973AE" w14:textId="77777777" w:rsidTr="000A065D">
        <w:tc>
          <w:tcPr>
            <w:tcW w:w="2175" w:type="pct"/>
          </w:tcPr>
          <w:p w14:paraId="3BEDAC52" w14:textId="77777777" w:rsidR="00385032" w:rsidRPr="0087049C" w:rsidRDefault="00385032" w:rsidP="0038503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27F89FDB" w14:textId="0FC9EAFE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81954C7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</w:tcPr>
          <w:p w14:paraId="4ED5FCF5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256125B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0AEE3F" w14:textId="16E96F22" w:rsidR="00385032" w:rsidRPr="0087049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50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29" w:type="pct"/>
          </w:tcPr>
          <w:p w14:paraId="2D62C1C7" w14:textId="77777777" w:rsidR="00385032" w:rsidRPr="0087049C" w:rsidRDefault="00385032" w:rsidP="0038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0B0C66F" w14:textId="512AD7C0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5032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385032" w:rsidRPr="0087049C" w14:paraId="1A7821A7" w14:textId="77777777" w:rsidTr="000A065D">
        <w:tc>
          <w:tcPr>
            <w:tcW w:w="2175" w:type="pct"/>
          </w:tcPr>
          <w:p w14:paraId="2848B5F4" w14:textId="77777777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8792C4F" w14:textId="5048D303" w:rsidR="00385032" w:rsidRPr="00943A26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3A2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2BA57DEF" w14:textId="77777777" w:rsidR="00385032" w:rsidRPr="00943A26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6DD0C40" w14:textId="299D4E62" w:rsidR="00385032" w:rsidRPr="00943A26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943A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92B9F3B" w14:textId="77777777" w:rsidR="00385032" w:rsidRPr="00943A26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9888C2D" w14:textId="4EA6AF35" w:rsidR="00385032" w:rsidRPr="00943A26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85032" w:rsidRPr="00943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29" w:type="pct"/>
          </w:tcPr>
          <w:p w14:paraId="167669D9" w14:textId="77777777" w:rsidR="00385032" w:rsidRPr="00943A26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7C778F5" w14:textId="69316C1F" w:rsidR="00385032" w:rsidRPr="00943A26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85032" w:rsidRPr="00943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385032" w:rsidRPr="0087049C" w14:paraId="7BE5D894" w14:textId="77777777" w:rsidTr="000A065D">
        <w:tc>
          <w:tcPr>
            <w:tcW w:w="2175" w:type="pct"/>
          </w:tcPr>
          <w:p w14:paraId="0DAFC48F" w14:textId="77777777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14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E14E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B1460F7" w14:textId="14D3F189" w:rsidR="00385032" w:rsidRPr="00385032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7D8B45A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8BCB9E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10F4DF5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132E7684" w14:textId="345F08A2" w:rsidR="00385032" w:rsidRPr="0087049C" w:rsidRDefault="00385032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8855681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E5487AE" w14:textId="3703A15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5032" w:rsidRPr="0087049C" w14:paraId="1188CCF2" w14:textId="77777777" w:rsidTr="000A065D">
        <w:tc>
          <w:tcPr>
            <w:tcW w:w="2175" w:type="pct"/>
          </w:tcPr>
          <w:p w14:paraId="3BB292B6" w14:textId="77777777" w:rsidR="00385032" w:rsidRPr="0087049C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32E27" w14:textId="21E5C746" w:rsidR="00385032" w:rsidRPr="00385032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50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0FE6670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AC891E" w14:textId="183CE4F4" w:rsidR="00385032" w:rsidRPr="00792EF9" w:rsidRDefault="00385032" w:rsidP="003850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2E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81500BE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8CA3F61" w14:textId="7EEAB100" w:rsidR="00385032" w:rsidRPr="001A7DA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85032" w:rsidRPr="001A7D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29" w:type="pct"/>
          </w:tcPr>
          <w:p w14:paraId="01EE5B96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03C39F9" w14:textId="573E0FF2" w:rsidR="00385032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8503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  <w:tr w:rsidR="00385032" w:rsidRPr="0091799B" w14:paraId="65D9603E" w14:textId="77777777" w:rsidTr="000A065D">
        <w:tc>
          <w:tcPr>
            <w:tcW w:w="2175" w:type="pct"/>
          </w:tcPr>
          <w:p w14:paraId="482B0EF8" w14:textId="77777777" w:rsidR="00385032" w:rsidRPr="0091799B" w:rsidRDefault="00385032" w:rsidP="0038503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36EA1CA2" w14:textId="77777777" w:rsidR="00385032" w:rsidRPr="0091799B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E5932D7" w14:textId="77777777" w:rsidR="00385032" w:rsidRPr="0091799B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4F004097" w14:textId="77777777" w:rsidR="00385032" w:rsidRPr="0091799B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7" w:type="pct"/>
          </w:tcPr>
          <w:p w14:paraId="57BABC91" w14:textId="77777777" w:rsidR="00385032" w:rsidRPr="0091799B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1E0ED1B" w14:textId="77777777" w:rsidR="00385032" w:rsidRPr="0091799B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1CF4E3E7" w14:textId="77777777" w:rsidR="00385032" w:rsidRPr="0091799B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79D7C625" w14:textId="77777777" w:rsidR="00385032" w:rsidRPr="0091799B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85032" w:rsidRPr="0087049C" w14:paraId="248307DB" w14:textId="77777777" w:rsidTr="000A065D">
        <w:tc>
          <w:tcPr>
            <w:tcW w:w="2175" w:type="pct"/>
          </w:tcPr>
          <w:p w14:paraId="5F4E0C74" w14:textId="2C2118E8" w:rsidR="00385032" w:rsidRPr="0087049C" w:rsidRDefault="00385032" w:rsidP="0065034C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BE14E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BE14E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E14E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F0633" w:rsidRPr="003F0633">
              <w:rPr>
                <w:rFonts w:ascii="Angsana New" w:hAnsi="Angsana New"/>
                <w:sz w:val="30"/>
                <w:szCs w:val="30"/>
              </w:rPr>
              <w:t>31</w:t>
            </w:r>
            <w:r w:rsidRPr="00BE14E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71CDA5A7" w14:textId="77777777" w:rsidR="00385032" w:rsidRPr="00385032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040A77D" w14:textId="7958E7C2" w:rsidR="00385032" w:rsidRPr="0087049C" w:rsidRDefault="00385032" w:rsidP="00385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50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B664F15" w14:textId="77777777" w:rsidR="00385032" w:rsidRPr="0087049C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7EF4CF50" w14:textId="77777777" w:rsidR="00385032" w:rsidRPr="00385032" w:rsidRDefault="00385032" w:rsidP="003850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0C2257A" w14:textId="77777777" w:rsidR="00385032" w:rsidRPr="00385032" w:rsidRDefault="00385032" w:rsidP="0038503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50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3248514" w14:textId="77777777" w:rsidR="00385032" w:rsidRPr="0087049C" w:rsidRDefault="00385032" w:rsidP="003850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E6778F4" w14:textId="77777777" w:rsidR="00385032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B11F5E2" w14:textId="1763C148" w:rsidR="00385032" w:rsidRPr="0087049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6B12999F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39C5449" w14:textId="77777777" w:rsidR="00385032" w:rsidRPr="0087049C" w:rsidRDefault="00385032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5A412B" w14:textId="13356BDC" w:rsidR="00385032" w:rsidRPr="0087049C" w:rsidRDefault="003F0633" w:rsidP="0038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737</w:t>
            </w:r>
          </w:p>
        </w:tc>
      </w:tr>
    </w:tbl>
    <w:p w14:paraId="07F628E3" w14:textId="77777777" w:rsidR="00CE5A24" w:rsidRPr="0091799B" w:rsidRDefault="00CE5A2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9"/>
        <w:gridCol w:w="1172"/>
        <w:gridCol w:w="271"/>
        <w:gridCol w:w="1045"/>
        <w:gridCol w:w="295"/>
        <w:gridCol w:w="1167"/>
      </w:tblGrid>
      <w:tr w:rsidR="007E4A2E" w:rsidRPr="0087049C" w14:paraId="37E58918" w14:textId="77777777" w:rsidTr="00792EF9">
        <w:trPr>
          <w:trHeight w:val="396"/>
        </w:trPr>
        <w:tc>
          <w:tcPr>
            <w:tcW w:w="2166" w:type="pct"/>
          </w:tcPr>
          <w:p w14:paraId="6C585C85" w14:textId="669084F7" w:rsidR="00D4408C" w:rsidRPr="0087049C" w:rsidRDefault="006A67EA" w:rsidP="00F25A80">
            <w:pPr>
              <w:tabs>
                <w:tab w:val="left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C22191"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48" w:type="pct"/>
            <w:gridSpan w:val="3"/>
          </w:tcPr>
          <w:p w14:paraId="14E23F8C" w14:textId="77777777" w:rsidR="00D4408C" w:rsidRPr="0087049C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ACA09F" w14:textId="77777777" w:rsidR="00D4408C" w:rsidRPr="0087049C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679AC788" w14:textId="77777777" w:rsidR="00D4408C" w:rsidRPr="0087049C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DA8" w:rsidRPr="0087049C" w14:paraId="51F6A690" w14:textId="77777777" w:rsidTr="00792EF9">
        <w:trPr>
          <w:trHeight w:val="410"/>
        </w:trPr>
        <w:tc>
          <w:tcPr>
            <w:tcW w:w="2166" w:type="pct"/>
          </w:tcPr>
          <w:p w14:paraId="7BC92BA4" w14:textId="61A34D8B" w:rsidR="00A91DA8" w:rsidRPr="0087049C" w:rsidRDefault="00A91DA8" w:rsidP="00A91DA8">
            <w:pPr>
              <w:tabs>
                <w:tab w:val="left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7" w:type="pct"/>
          </w:tcPr>
          <w:p w14:paraId="6F9C2F2E" w14:textId="4AA8906E" w:rsidR="00A91DA8" w:rsidRPr="0087049C" w:rsidRDefault="003F0633" w:rsidP="00A91DA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5CAFA9C" w14:textId="77777777" w:rsidR="00A91DA8" w:rsidRPr="0087049C" w:rsidRDefault="00A91DA8" w:rsidP="00A91DA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6FD1919" w14:textId="4DD30C66" w:rsidR="00A91DA8" w:rsidRPr="0087049C" w:rsidRDefault="003F0633" w:rsidP="00A91DA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6B8B98A" w14:textId="77777777" w:rsidR="00A91DA8" w:rsidRPr="0087049C" w:rsidRDefault="00A91DA8" w:rsidP="00A9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7B2945C" w14:textId="033A03E1" w:rsidR="00A91DA8" w:rsidRPr="0087049C" w:rsidRDefault="003F0633" w:rsidP="00A91DA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" w:type="pct"/>
          </w:tcPr>
          <w:p w14:paraId="28F2743A" w14:textId="77777777" w:rsidR="00A91DA8" w:rsidRPr="0087049C" w:rsidRDefault="00A91DA8" w:rsidP="00A91DA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6190A3" w14:textId="7A1E3810" w:rsidR="00A91DA8" w:rsidRPr="0087049C" w:rsidRDefault="003F0633" w:rsidP="00A91DA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A91DA8" w:rsidRPr="0087049C" w14:paraId="45CCCCC7" w14:textId="77777777" w:rsidTr="00792EF9">
        <w:trPr>
          <w:trHeight w:val="396"/>
        </w:trPr>
        <w:tc>
          <w:tcPr>
            <w:tcW w:w="2166" w:type="pct"/>
          </w:tcPr>
          <w:p w14:paraId="7E60CB22" w14:textId="77777777" w:rsidR="00A91DA8" w:rsidRPr="0087049C" w:rsidRDefault="00A91DA8" w:rsidP="00A91DA8">
            <w:pPr>
              <w:tabs>
                <w:tab w:val="left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4" w:type="pct"/>
            <w:gridSpan w:val="7"/>
          </w:tcPr>
          <w:p w14:paraId="625DDBF9" w14:textId="77777777" w:rsidR="00A91DA8" w:rsidRPr="0087049C" w:rsidRDefault="00A91DA8" w:rsidP="00A91DA8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DA8" w:rsidRPr="0087049C" w14:paraId="17999A65" w14:textId="77777777" w:rsidTr="00792EF9">
        <w:trPr>
          <w:trHeight w:val="439"/>
        </w:trPr>
        <w:tc>
          <w:tcPr>
            <w:tcW w:w="2166" w:type="pct"/>
          </w:tcPr>
          <w:p w14:paraId="5CD8C8A8" w14:textId="77777777" w:rsidR="00A91DA8" w:rsidRPr="0087049C" w:rsidRDefault="00A91DA8" w:rsidP="00A91D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396B11F" w14:textId="77777777" w:rsidR="00A91DA8" w:rsidRPr="0087049C" w:rsidRDefault="00A91DA8" w:rsidP="00A91D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4715AECE" w14:textId="77777777" w:rsidR="00A91DA8" w:rsidRPr="0087049C" w:rsidRDefault="00A91DA8" w:rsidP="00A91D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25DFE5AF" w14:textId="77777777" w:rsidR="00A91DA8" w:rsidRPr="0087049C" w:rsidRDefault="00A91DA8" w:rsidP="00A91DA8">
            <w:pPr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197B440B" w14:textId="77777777" w:rsidR="00A91DA8" w:rsidRPr="0087049C" w:rsidRDefault="00A91DA8" w:rsidP="00A91D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28EE08D4" w14:textId="77777777" w:rsidR="00A91DA8" w:rsidRPr="0087049C" w:rsidRDefault="00A91DA8" w:rsidP="00A91D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" w:type="pct"/>
          </w:tcPr>
          <w:p w14:paraId="4ED574A6" w14:textId="77777777" w:rsidR="00A91DA8" w:rsidRPr="0087049C" w:rsidRDefault="00A91DA8" w:rsidP="00A91DA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6DE8D0A7" w14:textId="77777777" w:rsidR="00A91DA8" w:rsidRPr="0087049C" w:rsidRDefault="00A91DA8" w:rsidP="00A91DA8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75958" w:rsidRPr="0087049C" w14:paraId="342A80B8" w14:textId="77777777" w:rsidTr="00792EF9">
        <w:trPr>
          <w:trHeight w:val="439"/>
        </w:trPr>
        <w:tc>
          <w:tcPr>
            <w:tcW w:w="2166" w:type="pct"/>
          </w:tcPr>
          <w:p w14:paraId="7AC4D4C0" w14:textId="77777777" w:rsidR="00A75958" w:rsidRPr="0087049C" w:rsidRDefault="00A75958" w:rsidP="00A7595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vAlign w:val="bottom"/>
          </w:tcPr>
          <w:p w14:paraId="6C22D590" w14:textId="1E5E01B3" w:rsidR="00A75958" w:rsidRPr="0087049C" w:rsidRDefault="003F0633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4" w:type="pct"/>
          </w:tcPr>
          <w:p w14:paraId="0F67F36C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vAlign w:val="bottom"/>
          </w:tcPr>
          <w:p w14:paraId="21F21E53" w14:textId="570219F8" w:rsidR="00A75958" w:rsidRPr="0087049C" w:rsidRDefault="003F0633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5" w:type="pct"/>
          </w:tcPr>
          <w:p w14:paraId="60821072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vAlign w:val="bottom"/>
          </w:tcPr>
          <w:p w14:paraId="78BDCB63" w14:textId="6F7A9CE1" w:rsidR="00A75958" w:rsidRPr="0087049C" w:rsidRDefault="003F0633" w:rsidP="0037414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58" w:type="pct"/>
          </w:tcPr>
          <w:p w14:paraId="24309D56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7810B631" w14:textId="57402EDA" w:rsidR="00A75958" w:rsidRPr="0087049C" w:rsidRDefault="003F0633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A75958" w:rsidRPr="0087049C" w14:paraId="61368EBE" w14:textId="77777777" w:rsidTr="00792EF9">
        <w:trPr>
          <w:trHeight w:val="425"/>
        </w:trPr>
        <w:tc>
          <w:tcPr>
            <w:tcW w:w="2166" w:type="pct"/>
          </w:tcPr>
          <w:p w14:paraId="5D98E3B1" w14:textId="77777777" w:rsidR="00A75958" w:rsidRPr="0087049C" w:rsidRDefault="00A75958" w:rsidP="00A7595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D6C4" w14:textId="37C4DE94" w:rsidR="00A75958" w:rsidRPr="0087049C" w:rsidRDefault="003F0633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4" w:type="pct"/>
          </w:tcPr>
          <w:p w14:paraId="0A32F266" w14:textId="77777777" w:rsidR="00A75958" w:rsidRPr="0087049C" w:rsidRDefault="00A75958" w:rsidP="00A7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F89FAAF" w14:textId="6B603C00" w:rsidR="00A75958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5" w:type="pct"/>
          </w:tcPr>
          <w:p w14:paraId="4B62FE4A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FC23A3F" w14:textId="7689F39B" w:rsidR="00A75958" w:rsidRPr="0087049C" w:rsidRDefault="003F0633" w:rsidP="00A7595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58" w:type="pct"/>
          </w:tcPr>
          <w:p w14:paraId="494142CD" w14:textId="77777777" w:rsidR="00A75958" w:rsidRPr="0087049C" w:rsidRDefault="00A75958" w:rsidP="00A7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7AC89FD" w14:textId="107F6633" w:rsidR="00A75958" w:rsidRPr="0087049C" w:rsidRDefault="003F0633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A75958" w:rsidRPr="0087049C" w14:paraId="727F609A" w14:textId="77777777" w:rsidTr="00792EF9">
        <w:trPr>
          <w:trHeight w:val="439"/>
        </w:trPr>
        <w:tc>
          <w:tcPr>
            <w:tcW w:w="2166" w:type="pct"/>
          </w:tcPr>
          <w:p w14:paraId="050EF514" w14:textId="77777777" w:rsidR="00A75958" w:rsidRPr="0087049C" w:rsidRDefault="00A75958" w:rsidP="00A759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CC2E1" w14:textId="490AB224" w:rsidR="00A75958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595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152CF793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80F7" w14:textId="34B189F6" w:rsidR="00A75958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595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3BBA7745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E6F80" w14:textId="0605CCDC" w:rsidR="00A75958" w:rsidRPr="0087049C" w:rsidRDefault="003F0633" w:rsidP="00A7595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7595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58" w:type="pct"/>
          </w:tcPr>
          <w:p w14:paraId="3C886EBF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D68EE" w14:textId="79CB13E0" w:rsidR="00A75958" w:rsidRPr="0087049C" w:rsidRDefault="003F0633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595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1AEECBA1" w14:textId="560699DB" w:rsidR="008F3DC9" w:rsidRPr="0091799B" w:rsidRDefault="008F3DC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70"/>
        <w:gridCol w:w="1170"/>
        <w:gridCol w:w="270"/>
        <w:gridCol w:w="1082"/>
        <w:gridCol w:w="270"/>
        <w:gridCol w:w="1170"/>
      </w:tblGrid>
      <w:tr w:rsidR="00C75BB3" w:rsidRPr="0087049C" w14:paraId="19D94CFF" w14:textId="77777777" w:rsidTr="0037414D">
        <w:trPr>
          <w:tblHeader/>
        </w:trPr>
        <w:tc>
          <w:tcPr>
            <w:tcW w:w="2163" w:type="pct"/>
          </w:tcPr>
          <w:p w14:paraId="621966C6" w14:textId="0E69AE7A" w:rsidR="00C75BB3" w:rsidRPr="0087049C" w:rsidRDefault="00C75BB3" w:rsidP="00F25A8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87049C">
              <w:rPr>
                <w:rFonts w:asciiTheme="majorBidi" w:hAnsiTheme="majorBidi" w:cstheme="majorBidi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0388A7EE" w14:textId="77777777" w:rsidR="00C75BB3" w:rsidRPr="0087049C" w:rsidRDefault="00C75BB3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C9EFB73" w14:textId="77777777" w:rsidR="00C75BB3" w:rsidRPr="0087049C" w:rsidRDefault="00C75BB3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A214823" w14:textId="77777777" w:rsidR="00C75BB3" w:rsidRPr="0087049C" w:rsidRDefault="00C75BB3" w:rsidP="00F25A80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7EA" w:rsidRPr="0087049C" w14:paraId="6B7446BE" w14:textId="77777777" w:rsidTr="0037414D">
        <w:trPr>
          <w:trHeight w:val="335"/>
          <w:tblHeader/>
        </w:trPr>
        <w:tc>
          <w:tcPr>
            <w:tcW w:w="2163" w:type="pct"/>
          </w:tcPr>
          <w:p w14:paraId="406B83CA" w14:textId="07573878" w:rsidR="006A67EA" w:rsidRPr="0087049C" w:rsidRDefault="006A67EA" w:rsidP="006A67EA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77ABBC37" w14:textId="120FAEF6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2607009" w14:textId="77777777" w:rsidR="006A67EA" w:rsidRPr="0087049C" w:rsidRDefault="006A67EA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8B6CC09" w14:textId="6DA17AA1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7BE22AD" w14:textId="77777777" w:rsidR="006A67EA" w:rsidRPr="0087049C" w:rsidRDefault="006A67EA" w:rsidP="006A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452389" w14:textId="49B7D3A3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3B710CB2" w14:textId="77777777" w:rsidR="006A67EA" w:rsidRPr="0087049C" w:rsidRDefault="006A67EA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B00DEE7" w14:textId="03FA8F60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91DA8" w:rsidRPr="0087049C" w14:paraId="2E3672F5" w14:textId="77777777" w:rsidTr="0037414D">
        <w:trPr>
          <w:tblHeader/>
        </w:trPr>
        <w:tc>
          <w:tcPr>
            <w:tcW w:w="2163" w:type="pct"/>
          </w:tcPr>
          <w:p w14:paraId="66CAC68E" w14:textId="77777777" w:rsidR="00A91DA8" w:rsidRPr="0087049C" w:rsidRDefault="00A91DA8" w:rsidP="00A91DA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pct"/>
            <w:gridSpan w:val="7"/>
          </w:tcPr>
          <w:p w14:paraId="0C302635" w14:textId="77777777" w:rsidR="00A91DA8" w:rsidRPr="0087049C" w:rsidRDefault="00A91DA8" w:rsidP="00A91DA8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DA8" w:rsidRPr="0087049C" w14:paraId="1BB2A749" w14:textId="77777777" w:rsidTr="0037414D">
        <w:tc>
          <w:tcPr>
            <w:tcW w:w="2163" w:type="pct"/>
          </w:tcPr>
          <w:p w14:paraId="79E4E137" w14:textId="77777777" w:rsidR="00A91DA8" w:rsidRPr="0087049C" w:rsidRDefault="00A91DA8" w:rsidP="00A91D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CA0EE5E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E581DD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3B3BC7A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5248D8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C16CF8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7E5284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306580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1DA8" w:rsidRPr="0087049C" w14:paraId="677FFD95" w14:textId="77777777" w:rsidTr="0037414D">
        <w:tc>
          <w:tcPr>
            <w:tcW w:w="2163" w:type="pct"/>
          </w:tcPr>
          <w:p w14:paraId="2FC84F72" w14:textId="77777777" w:rsidR="00A91DA8" w:rsidRPr="0087049C" w:rsidRDefault="00A91DA8" w:rsidP="00A91D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7" w:type="pct"/>
          </w:tcPr>
          <w:p w14:paraId="329C9D89" w14:textId="1605DCCF" w:rsidR="00A91DA8" w:rsidRPr="0087049C" w:rsidRDefault="00A75958" w:rsidP="00A91D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D54516F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6C4DFCC" w14:textId="139E99FF" w:rsidR="00A91DA8" w:rsidRPr="0087049C" w:rsidRDefault="00A91DA8" w:rsidP="00A91D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9CA7219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5687EC84" w14:textId="457D982A" w:rsidR="00A91DA8" w:rsidRPr="0037414D" w:rsidRDefault="003F0633" w:rsidP="0037414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A75958" w:rsidRPr="00374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44" w:type="pct"/>
          </w:tcPr>
          <w:p w14:paraId="37897013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E9D66DD" w14:textId="463D6AF6" w:rsidR="00A91DA8" w:rsidRPr="0087049C" w:rsidRDefault="003F0633" w:rsidP="0037414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A91DA8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</w:tr>
      <w:tr w:rsidR="00A91DA8" w:rsidRPr="0087049C" w14:paraId="03D517E9" w14:textId="77777777" w:rsidTr="0037414D">
        <w:tc>
          <w:tcPr>
            <w:tcW w:w="2163" w:type="pct"/>
            <w:shd w:val="clear" w:color="auto" w:fill="auto"/>
          </w:tcPr>
          <w:p w14:paraId="34301A0B" w14:textId="77777777" w:rsidR="00A91DA8" w:rsidRPr="0087049C" w:rsidRDefault="00A91DA8" w:rsidP="00A91D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3463D477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4DAA31B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2B046C3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3F97555F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shd w:val="clear" w:color="auto" w:fill="auto"/>
          </w:tcPr>
          <w:p w14:paraId="2BB2EFA3" w14:textId="77777777" w:rsidR="00A91DA8" w:rsidRPr="0037414D" w:rsidRDefault="00A91DA8" w:rsidP="0037414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AA00DB2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93A1219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1DA8" w:rsidRPr="0087049C" w14:paraId="3FDA1806" w14:textId="77777777" w:rsidTr="0037414D">
        <w:tc>
          <w:tcPr>
            <w:tcW w:w="2163" w:type="pct"/>
            <w:shd w:val="clear" w:color="auto" w:fill="auto"/>
          </w:tcPr>
          <w:p w14:paraId="2102FC6B" w14:textId="77777777" w:rsidR="00A91DA8" w:rsidRPr="0087049C" w:rsidRDefault="00A91DA8" w:rsidP="00A91D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0A9A663F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0513C67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7871A21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5022E3F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shd w:val="clear" w:color="auto" w:fill="auto"/>
          </w:tcPr>
          <w:p w14:paraId="3FB4DA96" w14:textId="77777777" w:rsidR="00A91DA8" w:rsidRPr="0037414D" w:rsidRDefault="00A91DA8" w:rsidP="0037414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329312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740E690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1DA8" w:rsidRPr="0087049C" w14:paraId="0697BC93" w14:textId="77777777" w:rsidTr="0037414D">
        <w:tc>
          <w:tcPr>
            <w:tcW w:w="2163" w:type="pct"/>
            <w:shd w:val="clear" w:color="auto" w:fill="auto"/>
          </w:tcPr>
          <w:p w14:paraId="2CD885BB" w14:textId="77777777" w:rsidR="00A91DA8" w:rsidRPr="0087049C" w:rsidRDefault="00A91DA8" w:rsidP="00A91D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98F31D3" w14:textId="70C38F01" w:rsidR="00A91DA8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759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4" w:type="pct"/>
            <w:shd w:val="clear" w:color="auto" w:fill="auto"/>
          </w:tcPr>
          <w:p w14:paraId="55772BCA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7D7D0CE" w14:textId="79CA5494" w:rsidR="00A91DA8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A91DA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4" w:type="pct"/>
            <w:shd w:val="clear" w:color="auto" w:fill="auto"/>
          </w:tcPr>
          <w:p w14:paraId="0D72424F" w14:textId="77777777" w:rsidR="00A91DA8" w:rsidRPr="0087049C" w:rsidRDefault="00A91DA8" w:rsidP="00A91DA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3669182" w14:textId="0A58027D" w:rsidR="00A91DA8" w:rsidRPr="0037414D" w:rsidRDefault="003F0633" w:rsidP="007A4BBA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A75958" w:rsidRPr="00374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144" w:type="pct"/>
            <w:shd w:val="clear" w:color="auto" w:fill="auto"/>
          </w:tcPr>
          <w:p w14:paraId="40E92D00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C702DBE" w14:textId="59C6DD04" w:rsidR="00A91DA8" w:rsidRPr="0087049C" w:rsidRDefault="003F0633" w:rsidP="00A91D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A91DA8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</w:tr>
      <w:tr w:rsidR="00A91DA8" w:rsidRPr="0087049C" w14:paraId="313AE5CE" w14:textId="77777777" w:rsidTr="0037414D">
        <w:tc>
          <w:tcPr>
            <w:tcW w:w="2163" w:type="pct"/>
          </w:tcPr>
          <w:p w14:paraId="062A121F" w14:textId="77777777" w:rsidR="00A91DA8" w:rsidRPr="0087049C" w:rsidRDefault="00A91DA8" w:rsidP="00A91DA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5E404" w14:textId="246E205E" w:rsidR="00A91DA8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A75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44" w:type="pct"/>
          </w:tcPr>
          <w:p w14:paraId="58091C22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0892468" w14:textId="1EEEFFB5" w:rsidR="00A91DA8" w:rsidRPr="0087049C" w:rsidRDefault="003F0633" w:rsidP="0037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A91DA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4" w:type="pct"/>
          </w:tcPr>
          <w:p w14:paraId="5846A4BD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2AC359" w14:textId="644E488E" w:rsidR="00A91DA8" w:rsidRPr="0087049C" w:rsidRDefault="003F0633" w:rsidP="0037414D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A759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144" w:type="pct"/>
          </w:tcPr>
          <w:p w14:paraId="6894FB41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677E938" w14:textId="5E91E990" w:rsidR="00A91DA8" w:rsidRPr="0087049C" w:rsidRDefault="003F0633" w:rsidP="00A91DA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A91DA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322</w:t>
            </w:r>
          </w:p>
        </w:tc>
      </w:tr>
    </w:tbl>
    <w:p w14:paraId="3B8EEF38" w14:textId="77777777" w:rsidR="00C75BB3" w:rsidRPr="006A67EA" w:rsidRDefault="00C75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4"/>
        <w:gridCol w:w="268"/>
        <w:gridCol w:w="1170"/>
        <w:gridCol w:w="270"/>
        <w:gridCol w:w="1080"/>
        <w:gridCol w:w="270"/>
        <w:gridCol w:w="1172"/>
      </w:tblGrid>
      <w:tr w:rsidR="00C22191" w:rsidRPr="0087049C" w14:paraId="10B11723" w14:textId="77777777" w:rsidTr="007A4BBA">
        <w:trPr>
          <w:tblHeader/>
        </w:trPr>
        <w:tc>
          <w:tcPr>
            <w:tcW w:w="2162" w:type="pct"/>
          </w:tcPr>
          <w:p w14:paraId="757C19F2" w14:textId="5A7476A1" w:rsidR="00C22191" w:rsidRPr="0087049C" w:rsidRDefault="00C22191" w:rsidP="00F25A8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lastRenderedPageBreak/>
              <w:br w:type="page"/>
            </w:r>
            <w:r w:rsidRPr="0087049C">
              <w:rPr>
                <w:rFonts w:asciiTheme="majorBidi" w:hAnsiTheme="majorBidi" w:cstheme="majorBidi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7" w:type="pct"/>
            <w:gridSpan w:val="3"/>
          </w:tcPr>
          <w:p w14:paraId="34FC5A9E" w14:textId="77777777" w:rsidR="00C22191" w:rsidRPr="0087049C" w:rsidRDefault="00C22191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02D230F" w14:textId="77777777" w:rsidR="00C22191" w:rsidRPr="0087049C" w:rsidRDefault="00C22191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6EA6D11C" w14:textId="77777777" w:rsidR="00C22191" w:rsidRPr="0087049C" w:rsidRDefault="00C22191" w:rsidP="00F25A80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BBA" w:rsidRPr="0087049C" w14:paraId="73B92859" w14:textId="77777777" w:rsidTr="007A4BBA">
        <w:trPr>
          <w:tblHeader/>
        </w:trPr>
        <w:tc>
          <w:tcPr>
            <w:tcW w:w="2162" w:type="pct"/>
          </w:tcPr>
          <w:p w14:paraId="74D145D8" w14:textId="7CD10BE8" w:rsidR="006A67EA" w:rsidRPr="0087049C" w:rsidRDefault="006A67EA" w:rsidP="006A67EA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</w:tcPr>
          <w:p w14:paraId="1B716F26" w14:textId="037E9EDB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9C1CC0F" w14:textId="77777777" w:rsidR="006A67EA" w:rsidRPr="0087049C" w:rsidRDefault="006A67EA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BE51B0" w14:textId="58541F35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250988B" w14:textId="77777777" w:rsidR="006A67EA" w:rsidRPr="0087049C" w:rsidRDefault="006A67EA" w:rsidP="006A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F8CA89" w14:textId="1E19DB9C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B7ED2E6" w14:textId="77777777" w:rsidR="006A67EA" w:rsidRPr="0087049C" w:rsidRDefault="006A67EA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6D85F7" w14:textId="7035D992" w:rsidR="006A67EA" w:rsidRPr="0087049C" w:rsidRDefault="003F0633" w:rsidP="006A67E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F3DC9" w:rsidRPr="0087049C" w14:paraId="6DC8137E" w14:textId="77777777" w:rsidTr="007A4BBA">
        <w:trPr>
          <w:tblHeader/>
        </w:trPr>
        <w:tc>
          <w:tcPr>
            <w:tcW w:w="2162" w:type="pct"/>
          </w:tcPr>
          <w:p w14:paraId="214DD372" w14:textId="77777777" w:rsidR="008F3DC9" w:rsidRPr="0087049C" w:rsidRDefault="008F3DC9" w:rsidP="00F25A8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8" w:type="pct"/>
            <w:gridSpan w:val="7"/>
          </w:tcPr>
          <w:p w14:paraId="41B592A8" w14:textId="77777777" w:rsidR="008F3DC9" w:rsidRPr="0087049C" w:rsidRDefault="008F3DC9" w:rsidP="00F25A80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BBA" w:rsidRPr="0087049C" w14:paraId="3B0B0504" w14:textId="77777777" w:rsidTr="007A4BBA">
        <w:tc>
          <w:tcPr>
            <w:tcW w:w="2162" w:type="pct"/>
          </w:tcPr>
          <w:p w14:paraId="2FA0A829" w14:textId="77777777" w:rsidR="008F3DC9" w:rsidRPr="0087049C" w:rsidRDefault="008F3DC9" w:rsidP="00F25A80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415FE936" w14:textId="77777777" w:rsidR="008F3DC9" w:rsidRPr="0087049C" w:rsidRDefault="008F3DC9" w:rsidP="00F25A8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829EED" w14:textId="77777777" w:rsidR="008F3DC9" w:rsidRPr="0087049C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17A991" w14:textId="77777777" w:rsidR="008F3DC9" w:rsidRPr="0087049C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D0CD61" w14:textId="77777777" w:rsidR="008F3DC9" w:rsidRPr="0087049C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63FACC" w14:textId="77777777" w:rsidR="008F3DC9" w:rsidRPr="0087049C" w:rsidRDefault="008F3DC9" w:rsidP="00F25A8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9947FD" w14:textId="77777777" w:rsidR="008F3DC9" w:rsidRPr="0087049C" w:rsidRDefault="008F3DC9" w:rsidP="00F25A8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56B939E" w14:textId="77777777" w:rsidR="008F3DC9" w:rsidRPr="0087049C" w:rsidRDefault="008F3DC9" w:rsidP="00F25A80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4BBA" w:rsidRPr="0087049C" w14:paraId="09346A92" w14:textId="77777777" w:rsidTr="007A4BBA">
        <w:tc>
          <w:tcPr>
            <w:tcW w:w="2162" w:type="pct"/>
            <w:shd w:val="clear" w:color="auto" w:fill="auto"/>
          </w:tcPr>
          <w:p w14:paraId="30CC4498" w14:textId="77777777" w:rsidR="00A91DA8" w:rsidRPr="0087049C" w:rsidRDefault="00A91DA8" w:rsidP="00A91DA8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27704267" w14:textId="1BA6375B" w:rsidR="00A91DA8" w:rsidRPr="0087049C" w:rsidRDefault="00A75958" w:rsidP="00A91DA8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B03253" w14:textId="77777777" w:rsidR="00A91DA8" w:rsidRPr="0087049C" w:rsidRDefault="00A91DA8" w:rsidP="00A91DA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A8769E0" w14:textId="63A2DA71" w:rsidR="00A91DA8" w:rsidRPr="0087049C" w:rsidRDefault="00A91DA8" w:rsidP="00A91DA8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7F59A67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  <w:shd w:val="clear" w:color="auto" w:fill="auto"/>
          </w:tcPr>
          <w:p w14:paraId="24314E11" w14:textId="63A8AEE6" w:rsidR="00A91DA8" w:rsidRPr="007A4BBA" w:rsidRDefault="003F0633" w:rsidP="007A4BBA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144" w:type="pct"/>
            <w:shd w:val="clear" w:color="auto" w:fill="auto"/>
          </w:tcPr>
          <w:p w14:paraId="128CA457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8895FFE" w14:textId="4A9DE404" w:rsidR="00A91DA8" w:rsidRPr="0087049C" w:rsidRDefault="003F0633" w:rsidP="007A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7A4BBA" w:rsidRPr="0087049C" w14:paraId="054EABAD" w14:textId="77777777" w:rsidTr="007A4BBA">
        <w:tc>
          <w:tcPr>
            <w:tcW w:w="2162" w:type="pct"/>
          </w:tcPr>
          <w:p w14:paraId="3AE9079B" w14:textId="77777777" w:rsidR="00A91DA8" w:rsidRPr="0087049C" w:rsidRDefault="00A91DA8" w:rsidP="00A91D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18D5915D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54365E46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14:paraId="44CB73D4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4C276208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1DE8BAD4" w14:textId="77777777" w:rsidR="00A91DA8" w:rsidRPr="007A4BBA" w:rsidRDefault="00A91DA8" w:rsidP="007A4BBA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41C67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6" w:type="pct"/>
          </w:tcPr>
          <w:p w14:paraId="29D2568A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7A4BBA" w:rsidRPr="0087049C" w14:paraId="7C69170F" w14:textId="77777777" w:rsidTr="007A4BBA">
        <w:tc>
          <w:tcPr>
            <w:tcW w:w="2162" w:type="pct"/>
          </w:tcPr>
          <w:p w14:paraId="1C945B7C" w14:textId="77777777" w:rsidR="00A91DA8" w:rsidRPr="0087049C" w:rsidRDefault="00A91DA8" w:rsidP="00A91DA8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02865FB2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7811DEC1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9B8551" w14:textId="77777777" w:rsidR="00A91DA8" w:rsidRPr="0087049C" w:rsidRDefault="00A91DA8" w:rsidP="00A91DA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65CA7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2D3F8C" w14:textId="77777777" w:rsidR="00A91DA8" w:rsidRPr="0087049C" w:rsidRDefault="00A91DA8" w:rsidP="007A4BBA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EB9F46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D4A09DC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BBA" w:rsidRPr="0087049C" w14:paraId="7021C5A3" w14:textId="77777777" w:rsidTr="007A4BBA">
        <w:tc>
          <w:tcPr>
            <w:tcW w:w="2162" w:type="pct"/>
          </w:tcPr>
          <w:p w14:paraId="66A687FE" w14:textId="77777777" w:rsidR="00A91DA8" w:rsidRPr="0087049C" w:rsidRDefault="00A91DA8" w:rsidP="00A91DA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9" w:type="pct"/>
            <w:shd w:val="clear" w:color="auto" w:fill="auto"/>
            <w:vAlign w:val="bottom"/>
          </w:tcPr>
          <w:p w14:paraId="1DBC0AB2" w14:textId="2F986E18" w:rsidR="00A91DA8" w:rsidRPr="0087049C" w:rsidRDefault="003F0633" w:rsidP="007A4BBA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43" w:type="pct"/>
          </w:tcPr>
          <w:p w14:paraId="51F305F6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73388A27" w14:textId="5976586F" w:rsidR="00A91DA8" w:rsidRPr="0087049C" w:rsidRDefault="003F0633" w:rsidP="00A91DA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4" w:type="pct"/>
          </w:tcPr>
          <w:p w14:paraId="5B18E790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657860A4" w14:textId="70782463" w:rsidR="00A91DA8" w:rsidRPr="007A4BBA" w:rsidRDefault="00A75958" w:rsidP="007A4B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A4B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2071E8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5BEB490" w14:textId="780C845E" w:rsidR="00A91DA8" w:rsidRPr="0087049C" w:rsidRDefault="00A91DA8" w:rsidP="001A7DAC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4BBA" w:rsidRPr="0087049C" w14:paraId="4ECFE910" w14:textId="77777777" w:rsidTr="007A4BBA">
        <w:tc>
          <w:tcPr>
            <w:tcW w:w="2162" w:type="pct"/>
          </w:tcPr>
          <w:p w14:paraId="5AA7E970" w14:textId="77777777" w:rsidR="00A91DA8" w:rsidRPr="0087049C" w:rsidRDefault="00A91DA8" w:rsidP="00A91DA8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579" w:type="pct"/>
            <w:shd w:val="clear" w:color="auto" w:fill="auto"/>
          </w:tcPr>
          <w:p w14:paraId="76B344D3" w14:textId="2EF3D169" w:rsidR="00A91DA8" w:rsidRPr="0087049C" w:rsidRDefault="003F0633" w:rsidP="00A91DA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</w:tcPr>
          <w:p w14:paraId="56645C5F" w14:textId="77777777" w:rsidR="00A91DA8" w:rsidRPr="0087049C" w:rsidRDefault="00A91DA8" w:rsidP="00A91DA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387CF4" w14:textId="04ED284D" w:rsidR="00A91DA8" w:rsidRPr="0087049C" w:rsidRDefault="003F0633" w:rsidP="00A91DA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4" w:type="pct"/>
          </w:tcPr>
          <w:p w14:paraId="091E91AF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78F68" w14:textId="7BF6C2B0" w:rsidR="00A91DA8" w:rsidRPr="0087049C" w:rsidRDefault="003F0633" w:rsidP="007A4BBA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26D588C3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EC5D9B" w14:textId="251FEC6F" w:rsidR="00A91DA8" w:rsidRPr="0087049C" w:rsidRDefault="003F0633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7A4BBA" w:rsidRPr="0087049C" w14:paraId="30DE3006" w14:textId="77777777" w:rsidTr="007A4BBA">
        <w:tc>
          <w:tcPr>
            <w:tcW w:w="2162" w:type="pct"/>
          </w:tcPr>
          <w:p w14:paraId="192CD7EB" w14:textId="6F548F83" w:rsidR="00A91DA8" w:rsidRPr="0087049C" w:rsidRDefault="00A91DA8" w:rsidP="00A91DA8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59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โฮ</w:t>
            </w:r>
            <w:r w:rsidR="0091799B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="00A759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เซ็นเตอร์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  <w:shd w:val="clear" w:color="auto" w:fill="auto"/>
          </w:tcPr>
          <w:p w14:paraId="68640253" w14:textId="1F303FB6" w:rsidR="00A91DA8" w:rsidRPr="0087049C" w:rsidRDefault="003F0633" w:rsidP="00A7595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3" w:type="pct"/>
          </w:tcPr>
          <w:p w14:paraId="5FBA0D95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A7E863" w14:textId="161D118A" w:rsidR="00A91DA8" w:rsidRPr="0087049C" w:rsidRDefault="00A91DA8" w:rsidP="00A91DA8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78B274E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06FD997" w14:textId="2326D1DA" w:rsidR="00A91DA8" w:rsidRPr="0087049C" w:rsidRDefault="003F0633" w:rsidP="007A4BBA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44" w:type="pct"/>
          </w:tcPr>
          <w:p w14:paraId="3DFB522B" w14:textId="77777777" w:rsidR="00A91DA8" w:rsidRPr="0087049C" w:rsidRDefault="00A91DA8" w:rsidP="00A9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D8C0D11" w14:textId="4A0A76EC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BBA" w:rsidRPr="0087049C" w14:paraId="7DFFBC0E" w14:textId="77777777" w:rsidTr="007A4BBA">
        <w:tc>
          <w:tcPr>
            <w:tcW w:w="2162" w:type="pct"/>
          </w:tcPr>
          <w:p w14:paraId="7E14BEB6" w14:textId="77777777" w:rsidR="00A91DA8" w:rsidRPr="0087049C" w:rsidRDefault="00A91DA8" w:rsidP="00A91DA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9" w:type="pct"/>
            <w:shd w:val="clear" w:color="auto" w:fill="auto"/>
          </w:tcPr>
          <w:p w14:paraId="7CE53829" w14:textId="22375C08" w:rsidR="00A91DA8" w:rsidRPr="0087049C" w:rsidRDefault="003F0633" w:rsidP="00A91DA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3" w:type="pct"/>
          </w:tcPr>
          <w:p w14:paraId="00A87A67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6C7E7C" w14:textId="6AB290BF" w:rsidR="00A91DA8" w:rsidRPr="0087049C" w:rsidRDefault="003F0633" w:rsidP="00A91DA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4" w:type="pct"/>
          </w:tcPr>
          <w:p w14:paraId="0F3D3650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3A596325" w14:textId="3D7B1E03" w:rsidR="00A91DA8" w:rsidRPr="007A4BBA" w:rsidRDefault="00A75958" w:rsidP="007A4B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A4B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D523E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88D928" w14:textId="06EF338E" w:rsidR="00A91DA8" w:rsidRPr="0087049C" w:rsidRDefault="00A91DA8" w:rsidP="00A91DA8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A4BBA" w:rsidRPr="0087049C" w14:paraId="3544229C" w14:textId="77777777" w:rsidTr="007A4BBA">
        <w:tc>
          <w:tcPr>
            <w:tcW w:w="2162" w:type="pct"/>
          </w:tcPr>
          <w:p w14:paraId="56DE4DD6" w14:textId="77777777" w:rsidR="00A91DA8" w:rsidRPr="0087049C" w:rsidRDefault="00A91DA8" w:rsidP="00A91DA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shd w:val="clear" w:color="auto" w:fill="auto"/>
          </w:tcPr>
          <w:p w14:paraId="295CE22F" w14:textId="4FA91DCD" w:rsidR="00A91DA8" w:rsidRPr="0087049C" w:rsidRDefault="003F0633" w:rsidP="00A91DA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3" w:type="pct"/>
          </w:tcPr>
          <w:p w14:paraId="6B5DFDF0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FE3CA5D" w14:textId="2C1B222F" w:rsidR="00A91DA8" w:rsidRPr="0087049C" w:rsidRDefault="003F0633" w:rsidP="00A91DA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4" w:type="pct"/>
          </w:tcPr>
          <w:p w14:paraId="30D71419" w14:textId="77777777" w:rsidR="00A91DA8" w:rsidRPr="0087049C" w:rsidRDefault="00A91DA8" w:rsidP="00A91DA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</w:tcPr>
          <w:p w14:paraId="462AD368" w14:textId="373B2CEF" w:rsidR="00A91DA8" w:rsidRPr="007A4BBA" w:rsidRDefault="00A75958" w:rsidP="007A4B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A4B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3FD0BD4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BBB60E" w14:textId="19FCC787" w:rsidR="00A91DA8" w:rsidRPr="0087049C" w:rsidRDefault="00A91DA8" w:rsidP="00A91DA8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A4BBA" w:rsidRPr="0087049C" w14:paraId="59F6D098" w14:textId="77777777" w:rsidTr="007A4BBA">
        <w:tc>
          <w:tcPr>
            <w:tcW w:w="2162" w:type="pct"/>
          </w:tcPr>
          <w:p w14:paraId="11F08740" w14:textId="77777777" w:rsidR="00A91DA8" w:rsidRPr="0087049C" w:rsidRDefault="00A91DA8" w:rsidP="00A91DA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16E27" w14:textId="08A4BB88" w:rsidR="00A91DA8" w:rsidRPr="0087049C" w:rsidRDefault="003F0633" w:rsidP="00A91DA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759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143" w:type="pct"/>
          </w:tcPr>
          <w:p w14:paraId="276BA815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C0644" w14:textId="19CF4409" w:rsidR="00A91DA8" w:rsidRPr="0087049C" w:rsidRDefault="003F0633" w:rsidP="00792FB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144" w:type="pct"/>
          </w:tcPr>
          <w:p w14:paraId="16295A56" w14:textId="77777777" w:rsidR="00A91DA8" w:rsidRPr="0087049C" w:rsidRDefault="00A91DA8" w:rsidP="00A91DA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63D7" w14:textId="7FDB1221" w:rsidR="00A91DA8" w:rsidRPr="0087049C" w:rsidRDefault="003F0633" w:rsidP="007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144" w:type="pct"/>
          </w:tcPr>
          <w:p w14:paraId="57B21DB3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39C3" w14:textId="10D114AE" w:rsidR="00A91DA8" w:rsidRPr="0087049C" w:rsidRDefault="003F0633" w:rsidP="0079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</w:tbl>
    <w:p w14:paraId="6CAD407E" w14:textId="6C4F796B" w:rsidR="0004267C" w:rsidRDefault="00042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6A67EA" w:rsidRPr="009E555A" w14:paraId="3CA92FE3" w14:textId="77777777" w:rsidTr="00792FBA">
        <w:trPr>
          <w:trHeight w:val="335"/>
          <w:tblHeader/>
        </w:trPr>
        <w:tc>
          <w:tcPr>
            <w:tcW w:w="4050" w:type="dxa"/>
          </w:tcPr>
          <w:p w14:paraId="3F542BC1" w14:textId="77777777" w:rsidR="006A67EA" w:rsidRPr="009E555A" w:rsidRDefault="006A67EA" w:rsidP="00AC1AF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B1F5D63" w14:textId="77777777" w:rsidR="006A67EA" w:rsidRPr="00423998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4E6360" w14:textId="77777777" w:rsidR="006A67EA" w:rsidRPr="009E555A" w:rsidRDefault="006A67EA" w:rsidP="00AC1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472D7E" w14:textId="77777777" w:rsidR="006A67EA" w:rsidRPr="00423998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7EA" w:rsidRPr="009E555A" w14:paraId="14300BDB" w14:textId="77777777" w:rsidTr="00792FBA">
        <w:trPr>
          <w:trHeight w:val="335"/>
          <w:tblHeader/>
        </w:trPr>
        <w:tc>
          <w:tcPr>
            <w:tcW w:w="4050" w:type="dxa"/>
          </w:tcPr>
          <w:p w14:paraId="303950E7" w14:textId="77777777" w:rsidR="006A67EA" w:rsidRPr="009E555A" w:rsidRDefault="006A67EA" w:rsidP="005E5B47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1E172C7" w14:textId="4E9603FC" w:rsidR="006A67EA" w:rsidRPr="009E555A" w:rsidRDefault="003F0633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FD135C" w14:textId="77777777" w:rsidR="006A67EA" w:rsidRPr="009E555A" w:rsidRDefault="006A67EA" w:rsidP="00AC1AF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C8CCE" w14:textId="3153258F" w:rsidR="006A67EA" w:rsidRPr="009E555A" w:rsidRDefault="003F0633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12B99E" w14:textId="77777777" w:rsidR="006A67EA" w:rsidRPr="009E555A" w:rsidRDefault="006A67EA" w:rsidP="00AC1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7A2C3" w14:textId="446BB2EF" w:rsidR="006A67EA" w:rsidRPr="009E555A" w:rsidRDefault="003F0633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DBEDCE" w14:textId="77777777" w:rsidR="006A67EA" w:rsidRPr="009E555A" w:rsidRDefault="006A67EA" w:rsidP="00AC1AF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3EBEF2" w14:textId="3F3F4176" w:rsidR="006A67EA" w:rsidRPr="009E555A" w:rsidRDefault="003F0633" w:rsidP="00AC1AF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A67EA" w:rsidRPr="009E555A" w14:paraId="3F07C5B0" w14:textId="77777777" w:rsidTr="00792FBA">
        <w:trPr>
          <w:tblHeader/>
        </w:trPr>
        <w:tc>
          <w:tcPr>
            <w:tcW w:w="4050" w:type="dxa"/>
          </w:tcPr>
          <w:p w14:paraId="12437E0B" w14:textId="77777777" w:rsidR="006A67EA" w:rsidRPr="009E555A" w:rsidRDefault="006A67EA" w:rsidP="00AC1AF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4247294A" w14:textId="77777777" w:rsidR="006A67EA" w:rsidRPr="009E555A" w:rsidRDefault="006A67EA" w:rsidP="00AC1AFB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67EA" w:rsidRPr="008E6E1A" w14:paraId="5D9A2015" w14:textId="77777777" w:rsidTr="00792FBA">
        <w:tc>
          <w:tcPr>
            <w:tcW w:w="4050" w:type="dxa"/>
          </w:tcPr>
          <w:p w14:paraId="2837C78E" w14:textId="77777777" w:rsidR="006A67EA" w:rsidRDefault="006A67EA" w:rsidP="00AC1AF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D4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EEF6B86" w14:textId="5A55488F" w:rsidR="006A67EA" w:rsidRPr="00792FBA" w:rsidRDefault="003F0633" w:rsidP="00792FBA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A75958" w:rsidRPr="00792F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41FCE4D2" w14:textId="77777777" w:rsidR="006A67EA" w:rsidRPr="009E555A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E330EC" w14:textId="642F5E70" w:rsidR="006A67EA" w:rsidRPr="00792FBA" w:rsidRDefault="003F0633" w:rsidP="00792FB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6A67EA" w:rsidRPr="00792F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2FD87F0A" w14:textId="77777777" w:rsidR="006A67EA" w:rsidRPr="009E555A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8E6A0B" w14:textId="2061FF61" w:rsidR="006A67EA" w:rsidRDefault="003F0633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27</w:t>
            </w:r>
            <w:r w:rsidR="00A75958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3586DF72" w14:textId="77777777" w:rsidR="006A67EA" w:rsidRPr="009E555A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6DBC7" w14:textId="2A43863D" w:rsidR="006A67EA" w:rsidRPr="0043315A" w:rsidRDefault="003F0633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34</w:t>
            </w:r>
            <w:r w:rsidR="006A67EA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6A67EA" w:rsidRPr="009E555A" w14:paraId="22F24F90" w14:textId="77777777" w:rsidTr="00792FBA">
        <w:tc>
          <w:tcPr>
            <w:tcW w:w="4050" w:type="dxa"/>
          </w:tcPr>
          <w:p w14:paraId="7CCDA7B5" w14:textId="77777777" w:rsidR="006A67EA" w:rsidRPr="009E555A" w:rsidRDefault="006A67EA" w:rsidP="00AC1AF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7C209" w14:textId="2B31C86E" w:rsidR="006A67EA" w:rsidRPr="00792FBA" w:rsidRDefault="003F0633" w:rsidP="00792FBA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A75958" w:rsidRPr="00792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56CBDA11" w14:textId="77777777" w:rsidR="006A67EA" w:rsidRPr="009E555A" w:rsidRDefault="006A67EA" w:rsidP="00AC1AF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98F52" w14:textId="3ED1DD8C" w:rsidR="006A67EA" w:rsidRPr="00792FBA" w:rsidRDefault="003F0633" w:rsidP="00792FB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6A67EA" w:rsidRPr="00792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037C3221" w14:textId="77777777" w:rsidR="006A67EA" w:rsidRPr="009E403E" w:rsidRDefault="006A67EA" w:rsidP="00AC1AF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BE0B2" w14:textId="233ABDCB" w:rsidR="006A67EA" w:rsidRPr="009E403E" w:rsidRDefault="003F0633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A759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4D07FC28" w14:textId="77777777" w:rsidR="006A67EA" w:rsidRPr="009E403E" w:rsidRDefault="006A67EA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616F29" w14:textId="38E07B1D" w:rsidR="006A67EA" w:rsidRPr="00382D4B" w:rsidRDefault="003F0633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6A67EA" w:rsidRPr="00382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</w:p>
        </w:tc>
      </w:tr>
    </w:tbl>
    <w:p w14:paraId="49849EA3" w14:textId="105C8704" w:rsidR="000522E9" w:rsidRDefault="000522E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70"/>
        <w:gridCol w:w="1170"/>
        <w:gridCol w:w="270"/>
        <w:gridCol w:w="1080"/>
        <w:gridCol w:w="270"/>
        <w:gridCol w:w="1172"/>
      </w:tblGrid>
      <w:tr w:rsidR="005E5B47" w:rsidRPr="0087049C" w14:paraId="593E681D" w14:textId="77777777" w:rsidTr="00792FBA">
        <w:trPr>
          <w:tblHeader/>
        </w:trPr>
        <w:tc>
          <w:tcPr>
            <w:tcW w:w="2163" w:type="pct"/>
          </w:tcPr>
          <w:p w14:paraId="6F5BDFEC" w14:textId="77777777" w:rsidR="005E5B47" w:rsidRPr="0087049C" w:rsidRDefault="005E5B47" w:rsidP="00AC1AF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  <w:r w:rsidRPr="0087049C">
              <w:rPr>
                <w:rFonts w:asciiTheme="majorBidi" w:hAnsiTheme="majorBidi" w:cstheme="majorBidi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46" w:type="pct"/>
            <w:gridSpan w:val="3"/>
          </w:tcPr>
          <w:p w14:paraId="32AA545A" w14:textId="77777777" w:rsidR="005E5B47" w:rsidRPr="0087049C" w:rsidRDefault="005E5B47" w:rsidP="00AC1AFB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B72BEA9" w14:textId="77777777" w:rsidR="005E5B47" w:rsidRPr="0087049C" w:rsidRDefault="005E5B47" w:rsidP="00AC1AFB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C093B8E" w14:textId="77777777" w:rsidR="005E5B47" w:rsidRPr="0087049C" w:rsidRDefault="005E5B47" w:rsidP="00AC1AFB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5B47" w:rsidRPr="0087049C" w14:paraId="56F499DE" w14:textId="77777777" w:rsidTr="00792FBA">
        <w:trPr>
          <w:tblHeader/>
        </w:trPr>
        <w:tc>
          <w:tcPr>
            <w:tcW w:w="2163" w:type="pct"/>
          </w:tcPr>
          <w:p w14:paraId="4A2CFCD9" w14:textId="4834FD22" w:rsidR="005E5B47" w:rsidRPr="0087049C" w:rsidRDefault="005E5B47" w:rsidP="00AC1AF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77" w:type="pct"/>
          </w:tcPr>
          <w:p w14:paraId="3AECE248" w14:textId="3285AF44" w:rsidR="005E5B47" w:rsidRPr="0087049C" w:rsidRDefault="003F0633" w:rsidP="00AC1AF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CB1A8A4" w14:textId="77777777" w:rsidR="005E5B47" w:rsidRPr="0087049C" w:rsidRDefault="005E5B47" w:rsidP="00AC1AF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9F762B" w14:textId="4ACCBEB0" w:rsidR="005E5B47" w:rsidRPr="0087049C" w:rsidRDefault="003F0633" w:rsidP="00AC1AF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E851A41" w14:textId="77777777" w:rsidR="005E5B47" w:rsidRPr="0087049C" w:rsidRDefault="005E5B47" w:rsidP="00AC1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4CDFCA" w14:textId="6F354EFB" w:rsidR="005E5B47" w:rsidRPr="0087049C" w:rsidRDefault="003F0633" w:rsidP="00AC1AF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73240B7" w14:textId="77777777" w:rsidR="005E5B47" w:rsidRPr="0087049C" w:rsidRDefault="005E5B47" w:rsidP="00AC1AF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E9A1E5" w14:textId="5B3785FD" w:rsidR="005E5B47" w:rsidRPr="0087049C" w:rsidRDefault="003F0633" w:rsidP="00AC1AFB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E5B47" w:rsidRPr="0087049C" w14:paraId="1B7B8D70" w14:textId="77777777" w:rsidTr="00792FBA">
        <w:trPr>
          <w:tblHeader/>
        </w:trPr>
        <w:tc>
          <w:tcPr>
            <w:tcW w:w="2163" w:type="pct"/>
          </w:tcPr>
          <w:p w14:paraId="00BFC506" w14:textId="77777777" w:rsidR="005E5B47" w:rsidRPr="0087049C" w:rsidRDefault="005E5B47" w:rsidP="00AC1AF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pct"/>
            <w:gridSpan w:val="7"/>
          </w:tcPr>
          <w:p w14:paraId="57F635D2" w14:textId="77777777" w:rsidR="005E5B47" w:rsidRPr="0087049C" w:rsidRDefault="005E5B47" w:rsidP="00AC1AFB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B47" w:rsidRPr="0087049C" w14:paraId="13F5488B" w14:textId="77777777" w:rsidTr="00792FBA">
        <w:tc>
          <w:tcPr>
            <w:tcW w:w="2163" w:type="pct"/>
          </w:tcPr>
          <w:p w14:paraId="688208D5" w14:textId="77777777" w:rsidR="005E5B47" w:rsidRPr="0087049C" w:rsidRDefault="005E5B47" w:rsidP="00AC1AFB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5F99AF9D" w14:textId="77777777" w:rsidR="005E5B47" w:rsidRPr="0087049C" w:rsidRDefault="005E5B47" w:rsidP="00AC1AFB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25F30AE1" w14:textId="77777777" w:rsidR="005E5B47" w:rsidRPr="0087049C" w:rsidRDefault="005E5B47" w:rsidP="00AC1AFB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7F52257" w14:textId="77777777" w:rsidR="005E5B47" w:rsidRPr="0087049C" w:rsidRDefault="005E5B47" w:rsidP="00AC1AF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3642F" w14:textId="77777777" w:rsidR="005E5B47" w:rsidRPr="0087049C" w:rsidRDefault="005E5B47" w:rsidP="00AC1AFB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972D39" w14:textId="77777777" w:rsidR="005E5B47" w:rsidRPr="0087049C" w:rsidRDefault="005E5B47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AECEDB" w14:textId="77777777" w:rsidR="005E5B47" w:rsidRPr="0087049C" w:rsidRDefault="005E5B47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F4277A8" w14:textId="77777777" w:rsidR="005E5B47" w:rsidRPr="0087049C" w:rsidRDefault="005E5B47" w:rsidP="00AC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958" w:rsidRPr="0087049C" w14:paraId="69874D26" w14:textId="77777777" w:rsidTr="00792FBA">
        <w:tc>
          <w:tcPr>
            <w:tcW w:w="2163" w:type="pct"/>
          </w:tcPr>
          <w:p w14:paraId="43ECAE2C" w14:textId="02B21057" w:rsidR="00A75958" w:rsidRPr="0087049C" w:rsidRDefault="00A75958" w:rsidP="00A7595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7" w:type="pct"/>
            <w:shd w:val="clear" w:color="auto" w:fill="auto"/>
            <w:vAlign w:val="bottom"/>
          </w:tcPr>
          <w:p w14:paraId="69E2B83B" w14:textId="4F898D2D" w:rsidR="00A75958" w:rsidRPr="0087049C" w:rsidRDefault="003F0633" w:rsidP="00792FBA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44" w:type="pct"/>
          </w:tcPr>
          <w:p w14:paraId="39C29F01" w14:textId="77777777" w:rsidR="00A75958" w:rsidRPr="0087049C" w:rsidRDefault="00A75958" w:rsidP="00A75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14:paraId="7A5AAE98" w14:textId="4C91A610" w:rsidR="00A75958" w:rsidRPr="0087049C" w:rsidRDefault="003F0633" w:rsidP="00792FB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144" w:type="pct"/>
          </w:tcPr>
          <w:p w14:paraId="03E8F722" w14:textId="77777777" w:rsidR="00A75958" w:rsidRPr="0087049C" w:rsidRDefault="00A75958" w:rsidP="00A75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1B5D74D9" w14:textId="55B31F68" w:rsidR="00A75958" w:rsidRPr="00792FBA" w:rsidRDefault="00A75958" w:rsidP="00792F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6B5863B9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8F6A792" w14:textId="1944BD63" w:rsidR="00A75958" w:rsidRPr="0087049C" w:rsidRDefault="00A75958" w:rsidP="00792FBA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75958" w:rsidRPr="0087049C" w14:paraId="4CBB3E4D" w14:textId="77777777" w:rsidTr="00792FBA">
        <w:tc>
          <w:tcPr>
            <w:tcW w:w="2163" w:type="pct"/>
          </w:tcPr>
          <w:p w14:paraId="06A7A517" w14:textId="48DCB2E4" w:rsidR="00A75958" w:rsidRPr="0087049C" w:rsidRDefault="00A75958" w:rsidP="00A75958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shd w:val="clear" w:color="auto" w:fill="auto"/>
          </w:tcPr>
          <w:p w14:paraId="6875279D" w14:textId="5F4039CC" w:rsidR="00A75958" w:rsidRPr="0087049C" w:rsidRDefault="003F0633" w:rsidP="00A7595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4" w:type="pct"/>
          </w:tcPr>
          <w:p w14:paraId="717D9E14" w14:textId="77777777" w:rsidR="00A75958" w:rsidRPr="0087049C" w:rsidRDefault="00A75958" w:rsidP="00A7595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26629E" w14:textId="372E532D" w:rsidR="00A75958" w:rsidRPr="005E5B47" w:rsidRDefault="003F0633" w:rsidP="00A7595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144" w:type="pct"/>
          </w:tcPr>
          <w:p w14:paraId="0AA24342" w14:textId="77777777" w:rsidR="00A75958" w:rsidRPr="0087049C" w:rsidRDefault="00A75958" w:rsidP="00A7595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DFAF832" w14:textId="53C8C9EC" w:rsidR="00A75958" w:rsidRPr="00792FBA" w:rsidRDefault="00A75958" w:rsidP="00792F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701058FF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E332FBD" w14:textId="40384455" w:rsidR="00A75958" w:rsidRPr="00792FBA" w:rsidRDefault="00A75958" w:rsidP="00A75958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75958" w:rsidRPr="0087049C" w14:paraId="70038EA4" w14:textId="77777777" w:rsidTr="00792FBA">
        <w:tc>
          <w:tcPr>
            <w:tcW w:w="2163" w:type="pct"/>
          </w:tcPr>
          <w:p w14:paraId="4651E53E" w14:textId="67003D3D" w:rsidR="00A75958" w:rsidRPr="0087049C" w:rsidRDefault="00A75958" w:rsidP="00A75958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4ED44A1F" w14:textId="31FBDC77" w:rsidR="00A75958" w:rsidRPr="0087049C" w:rsidRDefault="003F0633" w:rsidP="00A7595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75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4" w:type="pct"/>
          </w:tcPr>
          <w:p w14:paraId="412C75DB" w14:textId="77777777" w:rsidR="00A75958" w:rsidRPr="0087049C" w:rsidRDefault="00A75958" w:rsidP="00A7595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B2304B" w14:textId="52E8866C" w:rsidR="00A75958" w:rsidRPr="005E5B47" w:rsidRDefault="003F0633" w:rsidP="00A7595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5958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144" w:type="pct"/>
          </w:tcPr>
          <w:p w14:paraId="0BF39001" w14:textId="77777777" w:rsidR="00A75958" w:rsidRPr="0087049C" w:rsidRDefault="00A75958" w:rsidP="00A7595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9E83947" w14:textId="58F74736" w:rsidR="00A75958" w:rsidRPr="00792FBA" w:rsidRDefault="00A75958" w:rsidP="00792F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CEA1422" w14:textId="77777777" w:rsidR="00A75958" w:rsidRPr="0087049C" w:rsidRDefault="00A75958" w:rsidP="00A7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B135729" w14:textId="49A23776" w:rsidR="00A75958" w:rsidRPr="00792FBA" w:rsidRDefault="00A75958" w:rsidP="00792FBA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75958" w:rsidRPr="0087049C" w14:paraId="28EA0054" w14:textId="77777777" w:rsidTr="00792FBA">
        <w:tc>
          <w:tcPr>
            <w:tcW w:w="2163" w:type="pct"/>
          </w:tcPr>
          <w:p w14:paraId="5384261C" w14:textId="4777FFD5" w:rsidR="00A75958" w:rsidRPr="0087049C" w:rsidRDefault="00A75958" w:rsidP="00A7595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14:paraId="0FB6D5D1" w14:textId="047942A9" w:rsidR="00A75958" w:rsidRPr="0087049C" w:rsidRDefault="003F0633" w:rsidP="00A7595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4" w:type="pct"/>
          </w:tcPr>
          <w:p w14:paraId="74357E00" w14:textId="77777777" w:rsidR="00A75958" w:rsidRPr="0087049C" w:rsidRDefault="00A75958" w:rsidP="00A7595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2FC65A" w14:textId="63BA3DB7" w:rsidR="00A75958" w:rsidRPr="005E5B47" w:rsidRDefault="003F0633" w:rsidP="00A7595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44" w:type="pct"/>
          </w:tcPr>
          <w:p w14:paraId="1AD94A62" w14:textId="77777777" w:rsidR="00A75958" w:rsidRPr="0087049C" w:rsidRDefault="00A75958" w:rsidP="00A75958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7" w:type="pct"/>
            <w:vAlign w:val="bottom"/>
          </w:tcPr>
          <w:p w14:paraId="1D07435B" w14:textId="2173D2B6" w:rsidR="00A75958" w:rsidRPr="00792FBA" w:rsidRDefault="00A75958" w:rsidP="00792F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3AAFC4EA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4220A18" w14:textId="6F3687C0" w:rsidR="00A75958" w:rsidRPr="0087049C" w:rsidRDefault="00A75958" w:rsidP="00A75958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75958" w:rsidRPr="0087049C" w14:paraId="5B4571C7" w14:textId="77777777" w:rsidTr="00792FBA">
        <w:tc>
          <w:tcPr>
            <w:tcW w:w="2163" w:type="pct"/>
          </w:tcPr>
          <w:p w14:paraId="6BEC76C6" w14:textId="77777777" w:rsidR="00A75958" w:rsidRPr="0087049C" w:rsidRDefault="00A75958" w:rsidP="00A75958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57F31" w14:textId="4740F655" w:rsidR="00A75958" w:rsidRPr="0087049C" w:rsidRDefault="003F0633" w:rsidP="00A75958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A759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44" w:type="pct"/>
          </w:tcPr>
          <w:p w14:paraId="273D5EFB" w14:textId="77777777" w:rsidR="00A75958" w:rsidRPr="0087049C" w:rsidRDefault="00A75958" w:rsidP="00A75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8719766" w14:textId="33737034" w:rsidR="00A75958" w:rsidRPr="0087049C" w:rsidRDefault="003F0633" w:rsidP="00A7595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A7595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</w:p>
        </w:tc>
        <w:tc>
          <w:tcPr>
            <w:tcW w:w="144" w:type="pct"/>
          </w:tcPr>
          <w:p w14:paraId="38CA2A8D" w14:textId="77777777" w:rsidR="00A75958" w:rsidRPr="0087049C" w:rsidRDefault="00A75958" w:rsidP="00A75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F3EDC" w14:textId="73675FC3" w:rsidR="00A75958" w:rsidRPr="00792FBA" w:rsidRDefault="00A75958" w:rsidP="00792F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F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FAB5D62" w14:textId="77777777" w:rsidR="00A75958" w:rsidRPr="0087049C" w:rsidRDefault="00A75958" w:rsidP="00A7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A3BD0" w14:textId="1A02C172" w:rsidR="00A75958" w:rsidRPr="00792FBA" w:rsidRDefault="00A75958" w:rsidP="00A75958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2F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2180E267" w14:textId="023192BB" w:rsidR="004C4F74" w:rsidRDefault="004C4F74">
      <w:pPr>
        <w:rPr>
          <w:rFonts w:asciiTheme="majorBidi" w:hAnsiTheme="majorBidi" w:cstheme="majorBidi"/>
          <w:sz w:val="30"/>
          <w:szCs w:val="30"/>
        </w:rPr>
      </w:pPr>
    </w:p>
    <w:p w14:paraId="039EE7DC" w14:textId="436CAC52" w:rsidR="00CD5FAF" w:rsidRPr="005E5B47" w:rsidRDefault="004C4F74" w:rsidP="004C4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70"/>
      </w:tblGrid>
      <w:tr w:rsidR="00134AC1" w:rsidRPr="0087049C" w14:paraId="3E777F24" w14:textId="77777777" w:rsidTr="00792FBA">
        <w:tc>
          <w:tcPr>
            <w:tcW w:w="4050" w:type="dxa"/>
          </w:tcPr>
          <w:p w14:paraId="687A52EC" w14:textId="4AD7D87B" w:rsidR="00134AC1" w:rsidRPr="0087049C" w:rsidRDefault="00134AC1" w:rsidP="00134A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7CC08D8" w14:textId="77777777" w:rsidR="00134AC1" w:rsidRPr="0087049C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7C0988" w14:textId="77777777" w:rsidR="00134AC1" w:rsidRPr="0087049C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6866FB0" w14:textId="77777777" w:rsidR="00134AC1" w:rsidRPr="0087049C" w:rsidRDefault="00134AC1" w:rsidP="00134AC1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6F1" w:rsidRPr="0087049C" w14:paraId="233EB2B1" w14:textId="77777777" w:rsidTr="00792FBA">
        <w:tc>
          <w:tcPr>
            <w:tcW w:w="4050" w:type="dxa"/>
          </w:tcPr>
          <w:p w14:paraId="09555781" w14:textId="5598B74E" w:rsidR="002536F1" w:rsidRPr="0087049C" w:rsidRDefault="000522E9" w:rsidP="002536F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2A0AB805" w14:textId="509FE2F2" w:rsidR="00F25A80" w:rsidRPr="0087049C" w:rsidRDefault="003F0633" w:rsidP="00F25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8426E95" w14:textId="77777777" w:rsidR="002536F1" w:rsidRPr="0087049C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93102" w14:textId="3DE51F70" w:rsidR="002536F1" w:rsidRPr="0087049C" w:rsidRDefault="003F0633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AF9DC57" w14:textId="77777777" w:rsidR="002536F1" w:rsidRPr="0087049C" w:rsidRDefault="002536F1" w:rsidP="00253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86BB71" w14:textId="3C57821D" w:rsidR="002536F1" w:rsidRPr="0087049C" w:rsidRDefault="003F0633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1D19C9E" w14:textId="77777777" w:rsidR="002536F1" w:rsidRPr="0087049C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22693" w14:textId="75648857" w:rsidR="002536F1" w:rsidRPr="0087049C" w:rsidRDefault="003F0633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34AC1" w:rsidRPr="0087049C" w14:paraId="6F1F8123" w14:textId="77777777" w:rsidTr="00792FBA">
        <w:tc>
          <w:tcPr>
            <w:tcW w:w="4050" w:type="dxa"/>
          </w:tcPr>
          <w:p w14:paraId="3759E93F" w14:textId="77777777" w:rsidR="00134AC1" w:rsidRPr="0087049C" w:rsidRDefault="00134AC1" w:rsidP="00134A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F55F187" w14:textId="77777777" w:rsidR="00134AC1" w:rsidRPr="0087049C" w:rsidRDefault="00134AC1" w:rsidP="00134AC1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AC1" w:rsidRPr="0087049C" w14:paraId="7DC03131" w14:textId="77777777" w:rsidTr="00792FBA">
        <w:tc>
          <w:tcPr>
            <w:tcW w:w="4050" w:type="dxa"/>
          </w:tcPr>
          <w:p w14:paraId="26AA054A" w14:textId="77777777" w:rsidR="00134AC1" w:rsidRPr="0087049C" w:rsidRDefault="00134AC1" w:rsidP="005E5B47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99BF2C" w14:textId="77777777" w:rsidR="00134AC1" w:rsidRPr="0087049C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7EC47" w14:textId="77777777" w:rsidR="00134AC1" w:rsidRPr="0087049C" w:rsidRDefault="00134AC1" w:rsidP="00134AC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02BD9" w14:textId="77777777" w:rsidR="00134AC1" w:rsidRPr="0087049C" w:rsidRDefault="00134AC1" w:rsidP="00792FBA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EE552" w14:textId="77777777" w:rsidR="00134AC1" w:rsidRPr="0087049C" w:rsidRDefault="00134AC1" w:rsidP="00134AC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04B30" w14:textId="77777777" w:rsidR="00134AC1" w:rsidRPr="0087049C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14676" w14:textId="77777777" w:rsidR="00134AC1" w:rsidRPr="0087049C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8BE10" w14:textId="77777777" w:rsidR="00134AC1" w:rsidRPr="0087049C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DA8" w:rsidRPr="0087049C" w14:paraId="36731E5B" w14:textId="77777777" w:rsidTr="00792FBA">
        <w:tc>
          <w:tcPr>
            <w:tcW w:w="4050" w:type="dxa"/>
          </w:tcPr>
          <w:p w14:paraId="512C2CA5" w14:textId="77777777" w:rsidR="00A91DA8" w:rsidRPr="0087049C" w:rsidRDefault="00A91DA8" w:rsidP="00A91DA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B99BEC" w14:textId="1B3B5CC7" w:rsidR="00A91DA8" w:rsidRPr="0087049C" w:rsidRDefault="003F0633" w:rsidP="00792FBA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75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399F6861" w14:textId="77777777" w:rsidR="00A91DA8" w:rsidRPr="0087049C" w:rsidRDefault="00A91DA8" w:rsidP="00A9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3741B32" w14:textId="233514FB" w:rsidR="00A91DA8" w:rsidRPr="0087049C" w:rsidRDefault="003F0633" w:rsidP="00792FB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91DA8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</w:tcPr>
          <w:p w14:paraId="08440B5C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7472C2" w14:textId="2C21CF53" w:rsidR="00A91DA8" w:rsidRPr="0087049C" w:rsidRDefault="00A75958" w:rsidP="00792FB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634801" w14:textId="77777777" w:rsidR="00A91DA8" w:rsidRPr="0087049C" w:rsidRDefault="00A91DA8" w:rsidP="00A91D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CE2BCD" w14:textId="77777777" w:rsidR="00A91DA8" w:rsidRPr="0087049C" w:rsidRDefault="00A91DA8" w:rsidP="005E5B4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8362707" w14:textId="318B1D17" w:rsidR="00E14CBA" w:rsidRPr="0087049C" w:rsidRDefault="00E1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7786EDE" w14:textId="3022A951" w:rsidR="009417A9" w:rsidRPr="005E5B47" w:rsidRDefault="002E3714" w:rsidP="00153D0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3F0633" w:rsidRPr="003F0633">
        <w:rPr>
          <w:rFonts w:asciiTheme="majorBidi" w:hAnsiTheme="majorBidi" w:cstheme="majorBidi"/>
          <w:sz w:val="30"/>
          <w:szCs w:val="30"/>
        </w:rPr>
        <w:t>109</w:t>
      </w:r>
      <w:r w:rsidRPr="0087049C">
        <w:rPr>
          <w:rFonts w:asciiTheme="majorBidi" w:hAnsiTheme="majorBidi" w:cstheme="majorBidi"/>
          <w:sz w:val="30"/>
          <w:szCs w:val="30"/>
        </w:rPr>
        <w:t>,</w:t>
      </w:r>
      <w:r w:rsidR="003F0633" w:rsidRPr="003F0633">
        <w:rPr>
          <w:rFonts w:asciiTheme="majorBidi" w:hAnsiTheme="majorBidi" w:cstheme="majorBidi"/>
          <w:sz w:val="30"/>
          <w:szCs w:val="30"/>
        </w:rPr>
        <w:t>076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03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5A046B" w:rsidRPr="0087049C">
        <w:rPr>
          <w:rFonts w:asciiTheme="majorBidi" w:hAnsiTheme="majorBidi" w:cstheme="majorBidi"/>
          <w:sz w:val="30"/>
          <w:szCs w:val="30"/>
          <w:cs/>
        </w:rPr>
        <w:t>ยูโร</w:t>
      </w:r>
      <w:r w:rsidR="00140858" w:rsidRPr="0087049C">
        <w:rPr>
          <w:rFonts w:asciiTheme="majorBidi" w:hAnsiTheme="majorBidi" w:cstheme="majorBidi"/>
          <w:sz w:val="30"/>
          <w:szCs w:val="30"/>
        </w:rPr>
        <w:br/>
      </w:r>
      <w:r w:rsidR="00140858" w:rsidRPr="0087049C">
        <w:rPr>
          <w:rFonts w:asciiTheme="majorBidi" w:hAnsiTheme="majorBidi" w:cstheme="majorBidi"/>
          <w:sz w:val="30"/>
          <w:szCs w:val="30"/>
          <w:cs/>
        </w:rPr>
        <w:t>ให้</w:t>
      </w:r>
      <w:r w:rsidRPr="0087049C">
        <w:rPr>
          <w:rFonts w:asciiTheme="majorBidi" w:hAnsiTheme="majorBidi" w:cstheme="majorBidi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87049C">
        <w:rPr>
          <w:rFonts w:asciiTheme="majorBidi" w:hAnsiTheme="majorBidi" w:cstheme="majorBidi"/>
          <w:sz w:val="30"/>
          <w:szCs w:val="30"/>
        </w:rPr>
        <w:t> </w:t>
      </w:r>
      <w:r w:rsidRPr="0087049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A046B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0858" w:rsidRPr="0087049C">
        <w:rPr>
          <w:rFonts w:asciiTheme="majorBidi" w:hAnsiTheme="majorBidi" w:cstheme="majorBidi"/>
          <w:sz w:val="30"/>
          <w:szCs w:val="30"/>
          <w:cs/>
        </w:rPr>
        <w:br/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87049C">
        <w:rPr>
          <w:rFonts w:asciiTheme="majorBidi" w:hAnsiTheme="majorBidi" w:cstheme="majorBidi"/>
          <w:sz w:val="30"/>
          <w:szCs w:val="30"/>
          <w:cs/>
        </w:rPr>
        <w:t>มข้อบังคับของบริษัทย่อยดังกล่าว</w:t>
      </w:r>
      <w:r w:rsidRPr="0087049C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E4C95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4</w:t>
      </w:r>
      <w:r w:rsidR="0065034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13</w:t>
      </w:r>
      <w:r w:rsidR="002B547E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E4C95" w:rsidRPr="008704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D56E13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91DA8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02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ภายใต้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หนี้สินไม่หมุนเวียนอื่น</w:t>
      </w:r>
      <w:r w:rsidRPr="0087049C">
        <w:rPr>
          <w:rFonts w:asciiTheme="majorBidi" w:hAnsiTheme="majorBidi" w:cstheme="majorBidi"/>
          <w:sz w:val="30"/>
          <w:szCs w:val="30"/>
        </w:rPr>
        <w:t xml:space="preserve">” 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184B51" w14:textId="1167C89E" w:rsidR="005E5B47" w:rsidRDefault="005E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1EB2E21" w14:textId="35FDEA75" w:rsidR="00E86162" w:rsidRPr="0087049C" w:rsidRDefault="00E86162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7E4A2E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="00186D03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</w:t>
      </w: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65581A4" w14:textId="77777777" w:rsidR="00A77008" w:rsidRPr="0087049C" w:rsidRDefault="00A77008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95B440C" w14:textId="77777777" w:rsidR="00D2481A" w:rsidRPr="0087049C" w:rsidRDefault="00D2481A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1D4E678A" w14:textId="77777777" w:rsidR="00A77008" w:rsidRPr="0087049C" w:rsidRDefault="00A77008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E6D12D" w14:textId="117A060C" w:rsidR="007712AE" w:rsidRPr="0087049C" w:rsidRDefault="007712AE" w:rsidP="004D538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บริษัทมีสัญญาเช่าที่ดินกับกลุ่มบุคคลที่เกี่ยวข้องกัน โดยที่คู่สัญญาตกลงที่จะให้เช่าที่ดินเป็นเวลา </w:t>
      </w:r>
      <w:r w:rsidR="003F0633" w:rsidRPr="003F0633">
        <w:rPr>
          <w:rFonts w:asciiTheme="majorBidi" w:hAnsiTheme="majorBidi" w:cstheme="majorBidi"/>
          <w:sz w:val="30"/>
          <w:szCs w:val="30"/>
        </w:rPr>
        <w:t>20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3F0633" w:rsidRPr="003F0633">
        <w:rPr>
          <w:rFonts w:asciiTheme="majorBidi" w:hAnsiTheme="majorBidi" w:cstheme="majorBidi"/>
          <w:sz w:val="30"/>
          <w:szCs w:val="30"/>
        </w:rPr>
        <w:t>2576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ารนี้บริษัทจะต้องจ่ายเงินประกันค่าเช่าที่ดินเริ่มแรกเป็นเงินจำนวนหนึ่งและจ่ายค่าเช่าที่ดินรายเดือน </w:t>
      </w:r>
      <w:r w:rsidRPr="0087049C">
        <w:rPr>
          <w:rFonts w:asciiTheme="majorBidi" w:hAnsiTheme="majorBidi" w:cstheme="majorBidi"/>
          <w:spacing w:val="22"/>
          <w:sz w:val="30"/>
          <w:szCs w:val="30"/>
          <w:cs/>
        </w:rPr>
        <w:t>โดยในแต่ละปี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จากอัตราค่าเช่าที่ดินสุดท้าย 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3F0633" w:rsidRPr="003F0633">
        <w:rPr>
          <w:rFonts w:asciiTheme="majorBidi" w:hAnsiTheme="majorBidi" w:cstheme="majorBidi"/>
          <w:sz w:val="30"/>
          <w:szCs w:val="30"/>
        </w:rPr>
        <w:t>90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 เมื่อวันที่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19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2557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บริษัททำบันทึกข้อตกลงแก้ไขเพิ่มเติมการเปลี่ยนแปลงอัตราการปรับค่าเช่าข้างต้นจากอัตราร้อยละ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ต่อปี เป็นร้อยละ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ต่อปี อย่างไรก็ตาม เมื่อพ้นระยะเวลา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นับจากวันที่ในสัญญาหากบริษัทประสงค์จะซื้อทรัพย์สินที่เช่าจากผู้ให้เช่า ผู้ให้เช่าจะขายทรัพย์สินที่เช่าให้แก่บริษัทโดยใช้ราคาเฉลี่ยของราคาประเมินที่ประเมินโดยผู้ประเมินราคาอิสระเป็นราคาในการซื้อขายทรัพย์สินที่เช่า</w:t>
      </w:r>
    </w:p>
    <w:p w14:paraId="28F3A675" w14:textId="46A0DED0" w:rsidR="00A77008" w:rsidRPr="0087049C" w:rsidRDefault="00A77008" w:rsidP="004D5385">
      <w:pPr>
        <w:tabs>
          <w:tab w:val="clear" w:pos="227"/>
          <w:tab w:val="clear" w:pos="454"/>
          <w:tab w:val="clear" w:pos="68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73D98CB" w14:textId="40F11197" w:rsidR="008F69EC" w:rsidRPr="0087049C" w:rsidRDefault="008F69EC" w:rsidP="000B50D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กลุ่มบริษัทมีสัญญาเช่าที่ดินกับบุคคลที่เกี่ยวข้องกัน โดยที่คู่สัญญาตกลงที่จะให้เช่าที่ดินเป็นเวลา </w:t>
      </w:r>
      <w:r w:rsidR="003F0633" w:rsidRPr="003F0633">
        <w:rPr>
          <w:rFonts w:asciiTheme="majorBidi" w:hAnsiTheme="majorBidi" w:cstheme="majorBidi"/>
          <w:sz w:val="30"/>
          <w:szCs w:val="30"/>
        </w:rPr>
        <w:t>30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3F0633" w:rsidRPr="003F0633">
        <w:rPr>
          <w:rFonts w:asciiTheme="majorBidi" w:hAnsiTheme="majorBidi" w:cstheme="majorBidi"/>
          <w:sz w:val="30"/>
          <w:szCs w:val="30"/>
        </w:rPr>
        <w:t>2589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บริษัทจะต้องจ่ายค่าเช่าที่ดินรายเดือน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>โดยในทุก</w:t>
      </w:r>
      <w:r w:rsidR="00C82B83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="000B50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ปี คู่สัญญาจะมีการปรับค่าเช่าในอัตราร้อยละ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10</w:t>
      </w:r>
      <w:r w:rsidR="00F25A80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>จากอัตราค่าเช่าที่ดินสุดท้าย</w:t>
      </w:r>
      <w:r w:rsidR="000B50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3F0633" w:rsidRPr="003F0633">
        <w:rPr>
          <w:rFonts w:asciiTheme="majorBidi" w:hAnsiTheme="majorBidi" w:cstheme="majorBidi"/>
          <w:sz w:val="30"/>
          <w:szCs w:val="30"/>
        </w:rPr>
        <w:t>90</w:t>
      </w:r>
      <w:r w:rsidR="000B50DF"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0A18266E" w14:textId="558816A9" w:rsidR="00792FBA" w:rsidRDefault="00792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459AB1" w14:textId="77777777" w:rsidR="00140858" w:rsidRPr="0087049C" w:rsidRDefault="00D2481A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สัญญาเช่าที่ดินพร้อมสิ่งปลูกสร้าง</w:t>
      </w:r>
    </w:p>
    <w:p w14:paraId="574C3704" w14:textId="77777777" w:rsidR="00140858" w:rsidRPr="0087049C" w:rsidRDefault="00140858" w:rsidP="00D56E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E76F91" w14:textId="74E1CABD" w:rsidR="00A77008" w:rsidRPr="0087049C" w:rsidRDefault="00A77008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พร้อมสิ่งปลูกสร้างกับบุคคลที่เกี่ยวข้องกันท่านหนึ่งโดยที่คู่สัญญาตกลงที่จะให้เช่าที่ดินพร้อมสิ่งปลูกสร้างเป็นเวลา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 สิ้นสุดปี </w:t>
      </w:r>
      <w:r w:rsidR="003F0633" w:rsidRPr="003F0633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ในการนี้ บริษัทจะต้องจ่ายเงินประกันค่าเช่าที่ดินพร้อมสิ่งปลูกสร้างเริ่มแรกเป็นเงินจำนวนหนึ่งและจ่ายค่าเช่าที่ดินพร้อมสิ่งปลูกสร้างรายเดือน โดยในแต่ละปีคู่สัญญาจะมีการปรับ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ค่าเช่าในอัตราร้อยละ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จากอัตราค่าเช่าที่ดินพร้อมสิ่งปลูกสร้างสุดท้าย สัญญานี้มีผลบังคับใช้ไปจนกว่าฝ่ายใด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ฝ่ายหนึ่งจะบอกเลิกโดยการแจ้งล่วงหน้าเป็นลายลักษณ์อักษรแก่อีกฝ่ายหนึ่งทราบไม่น้อยกว่า </w:t>
      </w:r>
      <w:r w:rsidR="003F0633" w:rsidRPr="003F0633">
        <w:rPr>
          <w:rFonts w:asciiTheme="majorBidi" w:hAnsiTheme="majorBidi" w:cstheme="majorBidi"/>
          <w:sz w:val="30"/>
          <w:szCs w:val="30"/>
        </w:rPr>
        <w:t>30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5F81E128" w14:textId="2DED00A2" w:rsidR="00F25A80" w:rsidRPr="0087049C" w:rsidRDefault="00F2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4998CE6" w14:textId="6A9B3660" w:rsidR="00CC77DF" w:rsidRPr="0087049C" w:rsidRDefault="00CC77DF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สัญญาว่าจ้างให้เป็นผู้ผลิต</w:t>
      </w:r>
    </w:p>
    <w:p w14:paraId="71BF4E82" w14:textId="77777777" w:rsidR="00CC77DF" w:rsidRPr="005E5B47" w:rsidRDefault="00CC77DF" w:rsidP="005E5B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33D433" w14:textId="74C99B98" w:rsidR="00CC77DF" w:rsidRPr="005E5B47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โดยบริษัทเป็นผู้จัดหาวัตถุดิบและบรรจุภัณฑ์ที่จะใช้ใ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นการผลิตซึ่งจะต้องเป็นไปตามเงื่อนไขหรือคำแนะนำที่กำหนดโดยคู่สัญญา สัญญาฉบับนี้มีผลบังคับใช้นับตั้งแต่วันที่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27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3F0633" w:rsidRPr="003F0633">
        <w:rPr>
          <w:rFonts w:asciiTheme="majorBidi" w:hAnsiTheme="majorBidi" w:cstheme="majorBidi"/>
          <w:sz w:val="30"/>
          <w:szCs w:val="30"/>
        </w:rPr>
        <w:t>2562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และจะยังคงมีผลบังคับใช้ต่อไปตลอดระยะเวลาที่กลุ่มบริษัทเป็นผู้ถือหุ้นในบริษัทดาน่อน เซ็ปเป้ เบฟเวอเรจส์ จำกัด</w:t>
      </w:r>
      <w:r w:rsidRPr="005E5B47">
        <w:rPr>
          <w:rFonts w:asciiTheme="majorBidi" w:hAnsiTheme="majorBidi" w:cstheme="majorBidi"/>
          <w:sz w:val="30"/>
          <w:szCs w:val="30"/>
        </w:rPr>
        <w:t> </w:t>
      </w:r>
      <w:r w:rsidRPr="005E5B47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คู่สัญญามีภาระผูกพันที่จะต้องจ่ายค่าบริการตามอัตราที่ระบุไว้ในสัญญา</w:t>
      </w:r>
    </w:p>
    <w:p w14:paraId="79034D97" w14:textId="0EC4A54D" w:rsidR="005E5B47" w:rsidRPr="005E5B47" w:rsidRDefault="005E5B47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62FCD" w14:textId="028DA489" w:rsidR="005E5B47" w:rsidRPr="005E5B47" w:rsidRDefault="005E5B47" w:rsidP="005E5B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E5B47">
        <w:rPr>
          <w:rFonts w:ascii="Angsana New" w:hAnsi="Angsana New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5E5B47">
        <w:rPr>
          <w:rFonts w:ascii="Angsana New" w:hAnsi="Angsana New" w:hint="cs"/>
          <w:sz w:val="30"/>
          <w:szCs w:val="30"/>
          <w:cs/>
        </w:rPr>
        <w:t>โซเชียลแล็บ</w:t>
      </w:r>
      <w:r w:rsidRPr="005E5B47">
        <w:rPr>
          <w:rFonts w:ascii="Angsana New" w:hAnsi="Angsana New"/>
          <w:sz w:val="30"/>
          <w:szCs w:val="30"/>
          <w:cs/>
        </w:rPr>
        <w:t xml:space="preserve"> จำกัด ซึ่งเป็นบริษัท</w:t>
      </w:r>
      <w:r w:rsidRPr="005E5B47">
        <w:rPr>
          <w:rFonts w:ascii="Angsana New" w:hAnsi="Angsana New" w:hint="cs"/>
          <w:sz w:val="30"/>
          <w:szCs w:val="30"/>
          <w:cs/>
        </w:rPr>
        <w:t>ที่มี</w:t>
      </w:r>
      <w:r w:rsidRPr="005E5B47">
        <w:rPr>
          <w:rFonts w:ascii="Angsana New" w:hAnsi="Angsana New"/>
          <w:sz w:val="30"/>
          <w:szCs w:val="30"/>
          <w:cs/>
        </w:rPr>
        <w:t>กรรมการที่มีความสัมพันธ์ทางครอบครัวกับกรรมการของบริษัท</w:t>
      </w:r>
      <w:r w:rsidRPr="005E5B47">
        <w:rPr>
          <w:rFonts w:ascii="Angsana New" w:hAnsi="Angsana New" w:hint="cs"/>
          <w:sz w:val="30"/>
          <w:szCs w:val="30"/>
          <w:cs/>
        </w:rPr>
        <w:t xml:space="preserve"> </w:t>
      </w:r>
      <w:r w:rsidRPr="005E5B47">
        <w:rPr>
          <w:rFonts w:ascii="Angsana New" w:hAnsi="Angsana New"/>
          <w:sz w:val="30"/>
          <w:szCs w:val="30"/>
          <w:cs/>
        </w:rPr>
        <w:t>โดยที่คู่สัญญาตกลงว่าจ้างให้บริษัทเป็นผู้ผลิต</w:t>
      </w:r>
      <w:r w:rsidRPr="005E5B47">
        <w:rPr>
          <w:rFonts w:ascii="Angsana New" w:hAnsi="Angsana New" w:hint="cs"/>
          <w:sz w:val="30"/>
          <w:szCs w:val="30"/>
          <w:cs/>
        </w:rPr>
        <w:t>ผลิตภัณฑ์เสริมอาหารคอลลาเจน</w:t>
      </w:r>
      <w:r w:rsidRPr="005E5B47">
        <w:rPr>
          <w:rFonts w:ascii="Angsana New" w:hAnsi="Angsana New"/>
          <w:sz w:val="30"/>
          <w:szCs w:val="30"/>
          <w:cs/>
        </w:rPr>
        <w:t xml:space="preserve"> โดยบริษัทเป็นผู้จัดหาวัตถุดิบ</w:t>
      </w:r>
      <w:r w:rsidRPr="005E5B47">
        <w:rPr>
          <w:rFonts w:ascii="Angsana New" w:hAnsi="Angsana New" w:hint="cs"/>
          <w:sz w:val="30"/>
          <w:szCs w:val="30"/>
          <w:cs/>
        </w:rPr>
        <w:t xml:space="preserve"> ฉลาก </w:t>
      </w:r>
      <w:r w:rsidRPr="005E5B47">
        <w:rPr>
          <w:rFonts w:ascii="Angsana New" w:hAnsi="Angsana New"/>
          <w:sz w:val="30"/>
          <w:szCs w:val="30"/>
          <w:cs/>
        </w:rPr>
        <w:t>และ</w:t>
      </w:r>
      <w:r w:rsidRPr="005E5B47">
        <w:rPr>
          <w:rFonts w:ascii="Angsana New" w:hAnsi="Angsana New" w:hint="cs"/>
          <w:sz w:val="30"/>
          <w:szCs w:val="30"/>
          <w:cs/>
        </w:rPr>
        <w:t>ภาชนะ</w:t>
      </w:r>
      <w:r w:rsidRPr="005E5B47">
        <w:rPr>
          <w:rFonts w:ascii="Angsana New" w:hAnsi="Angsana New"/>
          <w:sz w:val="30"/>
          <w:szCs w:val="30"/>
          <w:cs/>
        </w:rPr>
        <w:t>บรรจุที่จะใช้ในการผลิต สัญญาฉบับนี้มีผลบังคับใช้</w:t>
      </w:r>
      <w:r w:rsidRPr="005E5B47">
        <w:rPr>
          <w:rFonts w:ascii="Angsana New" w:hAnsi="Angsana New" w:hint="cs"/>
          <w:sz w:val="30"/>
          <w:szCs w:val="30"/>
          <w:cs/>
        </w:rPr>
        <w:t>ตั้งแต่</w:t>
      </w:r>
      <w:r w:rsidRPr="005E5B47">
        <w:rPr>
          <w:rFonts w:ascii="Angsana New" w:hAnsi="Angsana New"/>
          <w:sz w:val="30"/>
          <w:szCs w:val="30"/>
          <w:cs/>
        </w:rPr>
        <w:t xml:space="preserve">วันที่ </w:t>
      </w:r>
      <w:r w:rsidRPr="005E5B47">
        <w:rPr>
          <w:rFonts w:ascii="Angsana New" w:hAnsi="Angsana New"/>
          <w:sz w:val="30"/>
          <w:szCs w:val="30"/>
          <w:cs/>
        </w:rPr>
        <w:br/>
      </w:r>
      <w:r w:rsidR="003F0633" w:rsidRPr="003F0633">
        <w:rPr>
          <w:rFonts w:ascii="Angsana New" w:hAnsi="Angsana New"/>
          <w:sz w:val="30"/>
          <w:szCs w:val="30"/>
        </w:rPr>
        <w:t>11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5E5B47">
        <w:rPr>
          <w:rFonts w:ascii="Angsana New" w:hAnsi="Angsana New" w:hint="cs"/>
          <w:sz w:val="30"/>
          <w:szCs w:val="30"/>
          <w:cs/>
        </w:rPr>
        <w:t>มีนาคม</w:t>
      </w:r>
      <w:r w:rsidRPr="005E5B47">
        <w:rPr>
          <w:rFonts w:ascii="Angsana New" w:hAnsi="Angsana New"/>
          <w:sz w:val="30"/>
          <w:szCs w:val="30"/>
          <w:cs/>
        </w:rPr>
        <w:t xml:space="preserve"> </w:t>
      </w:r>
      <w:r w:rsidR="003F0633" w:rsidRPr="003F0633">
        <w:rPr>
          <w:rFonts w:ascii="Angsana New" w:hAnsi="Angsana New"/>
          <w:sz w:val="30"/>
          <w:szCs w:val="30"/>
        </w:rPr>
        <w:t>2564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5E5B47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F0633" w:rsidRPr="003F0633">
        <w:rPr>
          <w:rFonts w:ascii="Angsana New" w:hAnsi="Angsana New"/>
          <w:sz w:val="30"/>
          <w:szCs w:val="30"/>
        </w:rPr>
        <w:t>15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5E5B4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F0633" w:rsidRPr="003F0633">
        <w:rPr>
          <w:rFonts w:ascii="Angsana New" w:hAnsi="Angsana New" w:hint="cs"/>
          <w:sz w:val="30"/>
          <w:szCs w:val="30"/>
        </w:rPr>
        <w:t>2565</w:t>
      </w:r>
      <w:r w:rsidRPr="005E5B47">
        <w:rPr>
          <w:rFonts w:ascii="Angsana New" w:hAnsi="Angsana New"/>
          <w:sz w:val="30"/>
          <w:szCs w:val="30"/>
        </w:rPr>
        <w:t xml:space="preserve"> </w:t>
      </w:r>
      <w:r w:rsidRPr="005E5B47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5E5B47">
        <w:rPr>
          <w:rFonts w:ascii="Angsana New" w:hAnsi="Angsana New" w:hint="cs"/>
          <w:sz w:val="30"/>
          <w:szCs w:val="30"/>
          <w:cs/>
        </w:rPr>
        <w:t>ค่าบริการ</w:t>
      </w:r>
      <w:r w:rsidRPr="005E5B47">
        <w:rPr>
          <w:rFonts w:ascii="Angsana New" w:hAnsi="Angsana New"/>
          <w:sz w:val="30"/>
          <w:szCs w:val="30"/>
          <w:cs/>
        </w:rPr>
        <w:t>ตาม</w:t>
      </w:r>
      <w:r w:rsidRPr="005E5B47">
        <w:rPr>
          <w:rFonts w:ascii="Angsana New" w:hAnsi="Angsana New" w:hint="cs"/>
          <w:sz w:val="30"/>
          <w:szCs w:val="30"/>
          <w:cs/>
        </w:rPr>
        <w:t>อัตรา</w:t>
      </w:r>
      <w:r w:rsidRPr="005E5B47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066095DA" w14:textId="77777777" w:rsidR="00CC77DF" w:rsidRPr="005E5B47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7FDA41" w14:textId="77777777" w:rsidR="00CC77DF" w:rsidRPr="005E5B47" w:rsidRDefault="00CC77DF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B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7E72F427" w14:textId="77777777" w:rsidR="00F25A80" w:rsidRPr="005E5B47" w:rsidRDefault="00F25A80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E366D4" w14:textId="75997C64" w:rsidR="000522E9" w:rsidRPr="005E5B47" w:rsidRDefault="00CC77DF" w:rsidP="005E5B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สัญญานี้มีผลบังคับใช้ตั้งแต่วันที่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27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F0633" w:rsidRPr="003F0633">
        <w:rPr>
          <w:rFonts w:asciiTheme="majorBidi" w:hAnsiTheme="majorBidi" w:cstheme="majorBidi"/>
          <w:sz w:val="30"/>
          <w:szCs w:val="30"/>
        </w:rPr>
        <w:t>2562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สัญญาดังกล่าวมีกำหนดระยะเวลา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และให้ถือว่าสัญญาฉบับนี้มีผลบังคับใช้ต่อไปอีกคราวละ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F25A80"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ทั้งนี้คู่สัญญามีสิทธิบอกเลิกสัญญาโดยแจ้งเป็นลายลักษณ์อักษรก่อนสัญญาหมดอายุภายใน </w:t>
      </w:r>
      <w:r w:rsidR="003F0633" w:rsidRPr="003F0633">
        <w:rPr>
          <w:rFonts w:asciiTheme="majorBidi" w:hAnsiTheme="majorBidi" w:cstheme="majorBidi"/>
          <w:sz w:val="30"/>
          <w:szCs w:val="30"/>
        </w:rPr>
        <w:t>6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เดือน โดยคู่สัญญามีภาระผูกพันที่จะต้องจ่ายค่าบริการตามอัตราที่ระบุไว้ในสัญญา</w:t>
      </w:r>
    </w:p>
    <w:p w14:paraId="131805F2" w14:textId="783E0D48" w:rsidR="00792FBA" w:rsidRDefault="00792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9154B95" w14:textId="77777777" w:rsidR="005B3B34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21018120" w14:textId="77777777" w:rsidR="005B3B34" w:rsidRPr="0013176B" w:rsidRDefault="005B3B34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44"/>
        <w:gridCol w:w="1106"/>
        <w:gridCol w:w="266"/>
        <w:gridCol w:w="1084"/>
        <w:gridCol w:w="270"/>
        <w:gridCol w:w="1080"/>
      </w:tblGrid>
      <w:tr w:rsidR="00770C93" w:rsidRPr="0087049C" w14:paraId="13B8446F" w14:textId="77777777" w:rsidTr="1B08727E">
        <w:tc>
          <w:tcPr>
            <w:tcW w:w="4050" w:type="dxa"/>
          </w:tcPr>
          <w:p w14:paraId="51C374FA" w14:textId="77777777" w:rsidR="00770C93" w:rsidRPr="0087049C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1" w:name="OLE_LINK2"/>
          </w:p>
        </w:tc>
        <w:tc>
          <w:tcPr>
            <w:tcW w:w="2430" w:type="dxa"/>
            <w:gridSpan w:val="3"/>
            <w:shd w:val="clear" w:color="auto" w:fill="auto"/>
          </w:tcPr>
          <w:p w14:paraId="526B782E" w14:textId="77777777" w:rsidR="00770C93" w:rsidRPr="0087049C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FEE62FC" w14:textId="77777777" w:rsidR="00770C93" w:rsidRPr="0087049C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7585B6C" w14:textId="77777777" w:rsidR="00770C93" w:rsidRPr="0087049C" w:rsidRDefault="00345E30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79" w:rsidRPr="0087049C" w14:paraId="6596D76F" w14:textId="77777777" w:rsidTr="1B08727E">
        <w:tc>
          <w:tcPr>
            <w:tcW w:w="4050" w:type="dxa"/>
          </w:tcPr>
          <w:p w14:paraId="1F261617" w14:textId="77777777" w:rsidR="00B30379" w:rsidRPr="0087049C" w:rsidRDefault="00B30379" w:rsidP="00B3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2A39F0" w14:textId="5946FBF9" w:rsidR="00B30379" w:rsidRPr="0087049C" w:rsidRDefault="003F0633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4" w:type="dxa"/>
          </w:tcPr>
          <w:p w14:paraId="55FD6DE6" w14:textId="77777777" w:rsidR="00B30379" w:rsidRPr="0087049C" w:rsidRDefault="00B30379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66DF5DB" w14:textId="37ADDB35" w:rsidR="00B30379" w:rsidRPr="0087049C" w:rsidRDefault="003F0633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737DC293" w14:textId="77777777" w:rsidR="00B30379" w:rsidRPr="0087049C" w:rsidRDefault="00B30379" w:rsidP="00B30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A9E7086" w14:textId="7E4963E3" w:rsidR="00B30379" w:rsidRPr="0087049C" w:rsidRDefault="003F0633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B4F868A" w14:textId="77777777" w:rsidR="00B30379" w:rsidRPr="0087049C" w:rsidRDefault="00B30379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E94F5F" w14:textId="29CA9263" w:rsidR="00B30379" w:rsidRPr="0087049C" w:rsidRDefault="003F0633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676E1" w:rsidRPr="0087049C" w14:paraId="38A6607B" w14:textId="77777777" w:rsidTr="1B08727E">
        <w:tc>
          <w:tcPr>
            <w:tcW w:w="4050" w:type="dxa"/>
          </w:tcPr>
          <w:p w14:paraId="66D3BB0D" w14:textId="77777777" w:rsidR="00B676E1" w:rsidRPr="0087049C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3BBD9FB" w14:textId="77777777" w:rsidR="00B676E1" w:rsidRPr="0087049C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18DF" w:rsidRPr="0087049C" w14:paraId="73E86198" w14:textId="77777777" w:rsidTr="1B08727E">
        <w:tc>
          <w:tcPr>
            <w:tcW w:w="4050" w:type="dxa"/>
          </w:tcPr>
          <w:p w14:paraId="61D0108B" w14:textId="77777777" w:rsidR="00E718DF" w:rsidRPr="0087049C" w:rsidRDefault="00E718DF" w:rsidP="00E718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61797BD" w14:textId="07038529" w:rsidR="00E718DF" w:rsidRPr="0087049C" w:rsidRDefault="003F0633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4" w:type="dxa"/>
          </w:tcPr>
          <w:p w14:paraId="5224EF12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DF47554" w14:textId="0C0D4B7B" w:rsidR="00E718DF" w:rsidRPr="0087049C" w:rsidRDefault="003F0633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66" w:type="dxa"/>
          </w:tcPr>
          <w:p w14:paraId="56461804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143F12" w14:textId="1AA150BC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48BC6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31CE5" w14:textId="7EABA2F5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18DF" w:rsidRPr="0087049C" w14:paraId="6F486F66" w14:textId="77777777" w:rsidTr="1B08727E">
        <w:tc>
          <w:tcPr>
            <w:tcW w:w="4050" w:type="dxa"/>
          </w:tcPr>
          <w:p w14:paraId="05F360BB" w14:textId="4D8CB9E9" w:rsidR="00E718DF" w:rsidRPr="0087049C" w:rsidRDefault="00E718DF" w:rsidP="00E718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64D29F7A" w14:textId="18BC0D5D" w:rsidR="00E718DF" w:rsidRPr="0087049C" w:rsidRDefault="003F0633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44" w:type="dxa"/>
          </w:tcPr>
          <w:p w14:paraId="7F3CF856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1100675" w14:textId="628117BF" w:rsidR="00E718DF" w:rsidRPr="0087049C" w:rsidRDefault="003F0633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  <w:r w:rsidR="00E718D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345</w:t>
            </w:r>
          </w:p>
        </w:tc>
        <w:tc>
          <w:tcPr>
            <w:tcW w:w="266" w:type="dxa"/>
          </w:tcPr>
          <w:p w14:paraId="3ED4A33A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86B10C" w14:textId="1A64BA62" w:rsidR="00E718DF" w:rsidRPr="0087049C" w:rsidRDefault="003F0633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1043166B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C07D" w14:textId="71A5ED64" w:rsidR="00E718DF" w:rsidRPr="0087049C" w:rsidRDefault="003F0633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  <w:r w:rsidR="00E718D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917</w:t>
            </w:r>
          </w:p>
        </w:tc>
      </w:tr>
      <w:tr w:rsidR="00E718DF" w:rsidRPr="0087049C" w14:paraId="7B6F3C04" w14:textId="77777777" w:rsidTr="1B08727E">
        <w:tc>
          <w:tcPr>
            <w:tcW w:w="4050" w:type="dxa"/>
          </w:tcPr>
          <w:p w14:paraId="4D4E180A" w14:textId="6CCDCB67" w:rsidR="00E718DF" w:rsidRPr="0087049C" w:rsidRDefault="00BE4891" w:rsidP="1B0872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B0872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FD1C7C" w14:textId="5F62C369" w:rsidR="00E718DF" w:rsidRPr="0087049C" w:rsidRDefault="003F0633" w:rsidP="1B08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  <w:r w:rsidR="00E718DF" w:rsidRPr="1B0872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44" w:type="dxa"/>
          </w:tcPr>
          <w:p w14:paraId="543AAD9E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B5228C5" w14:textId="6810AA40" w:rsidR="00E718DF" w:rsidRPr="0087049C" w:rsidRDefault="003F0633" w:rsidP="1B08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="00E718DF" w:rsidRPr="1B0872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66" w:type="dxa"/>
          </w:tcPr>
          <w:p w14:paraId="49F2ECBA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E892381" w14:textId="29584DED" w:rsidR="00E718DF" w:rsidRPr="0087049C" w:rsidRDefault="003F0633" w:rsidP="1B08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E718DF" w:rsidRPr="1B0872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6E2412CF" w14:textId="77777777" w:rsidR="00E718DF" w:rsidRPr="0087049C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7DAD55" w14:textId="23F8B877" w:rsidR="00E718DF" w:rsidRPr="0087049C" w:rsidRDefault="003F0633" w:rsidP="1B08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  <w:r w:rsidR="00E718DF" w:rsidRPr="1B0872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</w:tr>
      <w:bookmarkEnd w:id="1"/>
    </w:tbl>
    <w:p w14:paraId="4342EEB2" w14:textId="480D1A42" w:rsidR="00BE4891" w:rsidRPr="0013176B" w:rsidRDefault="00BE4891" w:rsidP="00131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highlight w:val="green"/>
        </w:rPr>
      </w:pPr>
    </w:p>
    <w:p w14:paraId="4BA33430" w14:textId="77777777" w:rsidR="00A87F7D" w:rsidRPr="005E5B47" w:rsidRDefault="00A87F7D" w:rsidP="005E5B47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E5B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7AA1D4F8" w14:textId="01C87EF0" w:rsidR="00A87F7D" w:rsidRPr="0013176B" w:rsidRDefault="00A87F7D" w:rsidP="00131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5E5B47" w:rsidRPr="007248D9" w14:paraId="5A3E6747" w14:textId="77777777" w:rsidTr="00C43701">
        <w:trPr>
          <w:cantSplit/>
          <w:tblHeader/>
        </w:trPr>
        <w:tc>
          <w:tcPr>
            <w:tcW w:w="3960" w:type="dxa"/>
            <w:vAlign w:val="bottom"/>
          </w:tcPr>
          <w:p w14:paraId="24472700" w14:textId="77777777" w:rsidR="005E5B47" w:rsidRPr="007248D9" w:rsidRDefault="005E5B47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8AFF611" w14:textId="77777777" w:rsidR="005E5B47" w:rsidRPr="007248D9" w:rsidRDefault="005E5B47" w:rsidP="00AC1A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17FDB47" w14:textId="77777777" w:rsidR="005E5B47" w:rsidRPr="007248D9" w:rsidRDefault="005E5B47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10C26EE" w14:textId="77777777" w:rsidR="005E5B47" w:rsidRPr="007248D9" w:rsidRDefault="005E5B47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3701" w:rsidRPr="007248D9" w14:paraId="67E9B1E7" w14:textId="77777777" w:rsidTr="00C43701">
        <w:trPr>
          <w:cantSplit/>
          <w:tblHeader/>
        </w:trPr>
        <w:tc>
          <w:tcPr>
            <w:tcW w:w="3960" w:type="dxa"/>
            <w:vAlign w:val="bottom"/>
          </w:tcPr>
          <w:p w14:paraId="51337D23" w14:textId="007AC9E4" w:rsidR="00C43701" w:rsidRPr="00C43701" w:rsidRDefault="00C43701" w:rsidP="00C43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3F549051" w14:textId="3E83A334" w:rsidR="00C43701" w:rsidRPr="00B651B6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A313CC8" w14:textId="77777777" w:rsidR="00C43701" w:rsidRPr="00B651B6" w:rsidRDefault="00C43701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F597D4" w14:textId="645BFEF9" w:rsidR="00C43701" w:rsidRPr="00B651B6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11CE6B52" w14:textId="77777777" w:rsidR="00C43701" w:rsidRPr="00B651B6" w:rsidRDefault="00C43701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6F7F152" w14:textId="2B0B1A38" w:rsidR="00C43701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0F1AA08" w14:textId="77777777" w:rsidR="00C43701" w:rsidRPr="00B651B6" w:rsidRDefault="00C43701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14ED8B" w14:textId="7868209A" w:rsidR="00C43701" w:rsidRPr="00B651B6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43701" w:rsidRPr="007248D9" w14:paraId="2619B64A" w14:textId="77777777" w:rsidTr="00C43701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B5AE4E8" w14:textId="77777777" w:rsidR="00C43701" w:rsidRPr="007248D9" w:rsidRDefault="00C43701" w:rsidP="00C43701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90C40AB" w14:textId="77777777" w:rsidR="00C43701" w:rsidRPr="007248D9" w:rsidRDefault="00C43701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43701" w:rsidRPr="007248D9" w14:paraId="6E180EA5" w14:textId="77777777" w:rsidTr="00C43701">
        <w:trPr>
          <w:cantSplit/>
        </w:trPr>
        <w:tc>
          <w:tcPr>
            <w:tcW w:w="3960" w:type="dxa"/>
            <w:hideMark/>
          </w:tcPr>
          <w:p w14:paraId="43730A60" w14:textId="77777777" w:rsidR="00C43701" w:rsidRPr="007248D9" w:rsidRDefault="00C43701" w:rsidP="00C43701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F61E862" w14:textId="586CF8AE" w:rsidR="00C43701" w:rsidRPr="00B854F7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="00E71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80" w:type="dxa"/>
          </w:tcPr>
          <w:p w14:paraId="5A1CB378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DE175" w14:textId="237BB255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259</w:t>
            </w:r>
            <w:r w:rsidR="00C43701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78" w:type="dxa"/>
          </w:tcPr>
          <w:p w14:paraId="075EF756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4349B3" w14:textId="2C49FD7E" w:rsidR="00C43701" w:rsidRPr="007248D9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E718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6D6F3F5A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E4C0A" w14:textId="52E97CBE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257</w:t>
            </w:r>
            <w:r w:rsidR="00C43701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C43701" w:rsidRPr="007248D9" w14:paraId="56690C2D" w14:textId="77777777" w:rsidTr="00C43701">
        <w:trPr>
          <w:cantSplit/>
        </w:trPr>
        <w:tc>
          <w:tcPr>
            <w:tcW w:w="3960" w:type="dxa"/>
            <w:hideMark/>
          </w:tcPr>
          <w:p w14:paraId="2BF6C92D" w14:textId="77777777" w:rsidR="00C43701" w:rsidRPr="007248D9" w:rsidRDefault="00C43701" w:rsidP="00C43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590994B" w14:textId="77777777" w:rsidR="00C43701" w:rsidRPr="007248D9" w:rsidRDefault="00C43701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5592D7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EEE53E" w14:textId="77777777" w:rsidR="00C43701" w:rsidRPr="00AB3C96" w:rsidRDefault="00C43701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DD82FD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F733B2" w14:textId="77777777" w:rsidR="00C43701" w:rsidRPr="007248D9" w:rsidRDefault="00C43701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9872361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6539D9" w14:textId="77777777" w:rsidR="00C43701" w:rsidRPr="00AB3C96" w:rsidRDefault="00C43701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701" w:rsidRPr="007248D9" w14:paraId="26A33032" w14:textId="77777777" w:rsidTr="00C43701">
        <w:trPr>
          <w:cantSplit/>
        </w:trPr>
        <w:tc>
          <w:tcPr>
            <w:tcW w:w="3960" w:type="dxa"/>
            <w:hideMark/>
          </w:tcPr>
          <w:p w14:paraId="17050C17" w14:textId="368D860A" w:rsidR="00C43701" w:rsidRPr="007248D9" w:rsidRDefault="00C43701" w:rsidP="001D3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7AD9DDB" w14:textId="1B014187" w:rsidR="00C43701" w:rsidRPr="007248D9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180" w:type="dxa"/>
          </w:tcPr>
          <w:p w14:paraId="1A8DA9AF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37138" w14:textId="797B3DF3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172</w:t>
            </w:r>
            <w:r w:rsidR="00C43701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78" w:type="dxa"/>
          </w:tcPr>
          <w:p w14:paraId="4A0B5898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52A499" w14:textId="33585EE5" w:rsidR="00C43701" w:rsidRPr="00D773ED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 w:rsidR="00E71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180" w:type="dxa"/>
          </w:tcPr>
          <w:p w14:paraId="6D815234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B7FD1" w14:textId="5C092D7B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160</w:t>
            </w:r>
            <w:r w:rsidR="00C43701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C43701" w:rsidRPr="007248D9" w14:paraId="6404B24D" w14:textId="77777777" w:rsidTr="00C43701">
        <w:trPr>
          <w:cantSplit/>
        </w:trPr>
        <w:tc>
          <w:tcPr>
            <w:tcW w:w="3960" w:type="dxa"/>
            <w:hideMark/>
          </w:tcPr>
          <w:p w14:paraId="5D7CBBA3" w14:textId="44B7D736" w:rsidR="00C43701" w:rsidRPr="007248D9" w:rsidRDefault="00C43701" w:rsidP="001D3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F0633" w:rsidRPr="003F063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5375560" w14:textId="3AC255B7" w:rsidR="00C43701" w:rsidRPr="007248D9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180" w:type="dxa"/>
          </w:tcPr>
          <w:p w14:paraId="06D312B4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A813A29" w14:textId="4DA3B443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3</w:t>
            </w:r>
            <w:r w:rsidR="00C43701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78" w:type="dxa"/>
          </w:tcPr>
          <w:p w14:paraId="7AA12EA0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86BA5F" w14:textId="7B099439" w:rsidR="00C43701" w:rsidRPr="007248D9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180" w:type="dxa"/>
          </w:tcPr>
          <w:p w14:paraId="0FA886F0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D500C" w14:textId="3C5F3CF1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C43701" w:rsidRPr="007248D9" w14:paraId="65B6E769" w14:textId="77777777" w:rsidTr="00C43701">
        <w:trPr>
          <w:cantSplit/>
        </w:trPr>
        <w:tc>
          <w:tcPr>
            <w:tcW w:w="3960" w:type="dxa"/>
            <w:hideMark/>
          </w:tcPr>
          <w:p w14:paraId="23391AED" w14:textId="7D7FB44D" w:rsidR="00C43701" w:rsidRPr="007248D9" w:rsidRDefault="00C43701" w:rsidP="00C43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0CABF9A" w14:textId="74E39E36" w:rsidR="00C43701" w:rsidRPr="007248D9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80" w:type="dxa"/>
          </w:tcPr>
          <w:p w14:paraId="5D25580D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FD425" w14:textId="0395FE2C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78" w:type="dxa"/>
          </w:tcPr>
          <w:p w14:paraId="006A7F17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9A3B59" w14:textId="17157D23" w:rsidR="00C43701" w:rsidRPr="007248D9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180" w:type="dxa"/>
          </w:tcPr>
          <w:p w14:paraId="07E37C56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5944B" w14:textId="695309FE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C43701" w:rsidRPr="007248D9" w14:paraId="60EA2CE7" w14:textId="77777777" w:rsidTr="00C43701">
        <w:trPr>
          <w:cantSplit/>
        </w:trPr>
        <w:tc>
          <w:tcPr>
            <w:tcW w:w="3960" w:type="dxa"/>
            <w:hideMark/>
          </w:tcPr>
          <w:p w14:paraId="34D8875A" w14:textId="5EC0A987" w:rsidR="00C43701" w:rsidRPr="007248D9" w:rsidRDefault="00C43701" w:rsidP="00C43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D6A39" w14:textId="3994FA2D" w:rsidR="00C43701" w:rsidRPr="007248D9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180" w:type="dxa"/>
          </w:tcPr>
          <w:p w14:paraId="70710770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741E8" w14:textId="5BB00301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1</w:t>
            </w:r>
            <w:r w:rsidR="00C43701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78" w:type="dxa"/>
          </w:tcPr>
          <w:p w14:paraId="51E8429D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05900" w14:textId="467E8B07" w:rsidR="00C43701" w:rsidRPr="007248D9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180" w:type="dxa"/>
          </w:tcPr>
          <w:p w14:paraId="63733847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2EF7B" w14:textId="0DEE4140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C43701" w:rsidRPr="007248D9" w14:paraId="2938A367" w14:textId="77777777" w:rsidTr="00C43701">
        <w:trPr>
          <w:cantSplit/>
        </w:trPr>
        <w:tc>
          <w:tcPr>
            <w:tcW w:w="3960" w:type="dxa"/>
            <w:hideMark/>
          </w:tcPr>
          <w:p w14:paraId="12C9975A" w14:textId="77777777" w:rsidR="00C43701" w:rsidRPr="007248D9" w:rsidRDefault="00C43701" w:rsidP="00C437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00DB8" w14:textId="35C1792A" w:rsidR="00C43701" w:rsidRPr="007248D9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  <w:r w:rsidR="00E71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" w:type="dxa"/>
          </w:tcPr>
          <w:p w14:paraId="14DB2443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ADEB4" w14:textId="158DE4C8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  <w:r w:rsidR="00C43701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78" w:type="dxa"/>
          </w:tcPr>
          <w:p w14:paraId="5A0E7A5A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8BC2A" w14:textId="6008941D" w:rsidR="00C43701" w:rsidRPr="007248D9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E71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804</w:t>
            </w:r>
          </w:p>
        </w:tc>
        <w:tc>
          <w:tcPr>
            <w:tcW w:w="180" w:type="dxa"/>
          </w:tcPr>
          <w:p w14:paraId="4AD77F8F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564CB" w14:textId="3AEF4182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C43701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  <w:tr w:rsidR="00C43701" w:rsidRPr="007248D9" w14:paraId="02DE61A1" w14:textId="77777777" w:rsidTr="00C43701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7CE17038" w14:textId="77777777" w:rsidR="00C43701" w:rsidRPr="007248D9" w:rsidRDefault="00C43701" w:rsidP="001D3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B1152" w14:textId="186AB8EF" w:rsidR="00C43701" w:rsidRPr="00B854F7" w:rsidRDefault="00E718DF" w:rsidP="00E718D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="Angsana New" w:hAnsi="Angsana New"/>
                <w:sz w:val="30"/>
                <w:szCs w:val="30"/>
                <w:lang w:val="en-US" w:bidi="th-TH"/>
              </w:rPr>
              <w:t>850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F47618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34192" w14:textId="77777777" w:rsidR="00C43701" w:rsidRDefault="00C43701" w:rsidP="00C43701">
            <w:pPr>
              <w:pStyle w:val="acctfourfigures"/>
              <w:tabs>
                <w:tab w:val="clear" w:pos="765"/>
                <w:tab w:val="decimal" w:pos="550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DD7697D" w14:textId="2AC4A208" w:rsidR="00C43701" w:rsidRPr="00AB3C96" w:rsidRDefault="00C43701" w:rsidP="00C437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BF6A62B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19D94" w14:textId="76804ACE" w:rsidR="00C43701" w:rsidRPr="0055013A" w:rsidRDefault="00E718DF" w:rsidP="00C437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172E94" w14:textId="77777777" w:rsidR="00C43701" w:rsidRPr="007248D9" w:rsidRDefault="00C43701" w:rsidP="00C4370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62A853" w14:textId="77777777" w:rsidR="00C43701" w:rsidRPr="00AB3C96" w:rsidRDefault="00C43701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5DE059B5" w14:textId="77777777" w:rsidR="00C43701" w:rsidRPr="00AB3C96" w:rsidRDefault="00C43701" w:rsidP="001A7DA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701" w:rsidRPr="007248D9" w14:paraId="6BD44511" w14:textId="77777777" w:rsidTr="00C43701">
        <w:trPr>
          <w:cantSplit/>
        </w:trPr>
        <w:tc>
          <w:tcPr>
            <w:tcW w:w="3960" w:type="dxa"/>
            <w:hideMark/>
          </w:tcPr>
          <w:p w14:paraId="28540E0B" w14:textId="77777777" w:rsidR="00C43701" w:rsidRPr="007248D9" w:rsidRDefault="00C43701" w:rsidP="00C437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B8A73" w14:textId="70346223" w:rsidR="00C43701" w:rsidRPr="00D773ED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  <w:r w:rsidR="00E71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0" w:type="dxa"/>
          </w:tcPr>
          <w:p w14:paraId="3EEB2F13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9C8D0" w14:textId="45CF290C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  <w:r w:rsidR="00C43701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78" w:type="dxa"/>
          </w:tcPr>
          <w:p w14:paraId="5E19B664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70A93" w14:textId="7BEB8072" w:rsidR="00C43701" w:rsidRPr="007248D9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E71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</w:tcPr>
          <w:p w14:paraId="40DD60A0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7D0AEF3" w14:textId="1E2C570F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C43701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</w:tbl>
    <w:p w14:paraId="49B9DCC3" w14:textId="11EA8DDF" w:rsidR="00A87F7D" w:rsidRPr="0013176B" w:rsidRDefault="00A87F7D" w:rsidP="00131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C43701" w:rsidRPr="007248D9" w14:paraId="40B2C900" w14:textId="77777777" w:rsidTr="2CE12024">
        <w:trPr>
          <w:cantSplit/>
          <w:tblHeader/>
        </w:trPr>
        <w:tc>
          <w:tcPr>
            <w:tcW w:w="3960" w:type="dxa"/>
          </w:tcPr>
          <w:p w14:paraId="4100AECF" w14:textId="358DA5B1" w:rsidR="00C43701" w:rsidRPr="007248D9" w:rsidRDefault="00C43701" w:rsidP="00C43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523F04DA" w14:textId="77777777" w:rsidR="00C43701" w:rsidRPr="007248D9" w:rsidRDefault="00C43701" w:rsidP="00C43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6AA0E3D" w14:textId="77777777" w:rsidR="00C43701" w:rsidRPr="007248D9" w:rsidRDefault="00C43701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4F11B57" w14:textId="77777777" w:rsidR="00C43701" w:rsidRPr="007248D9" w:rsidRDefault="00C43701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3701" w:rsidRPr="007248D9" w14:paraId="5FACBFB0" w14:textId="77777777" w:rsidTr="2CE12024">
        <w:trPr>
          <w:cantSplit/>
          <w:tblHeader/>
        </w:trPr>
        <w:tc>
          <w:tcPr>
            <w:tcW w:w="3960" w:type="dxa"/>
            <w:vAlign w:val="bottom"/>
          </w:tcPr>
          <w:p w14:paraId="25D5CA29" w14:textId="61AA70F6" w:rsidR="00C43701" w:rsidRPr="00C43701" w:rsidRDefault="00C43701" w:rsidP="00C43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B95379" w14:textId="7F7BE68F" w:rsidR="00C43701" w:rsidRPr="00B651B6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1C414DD" w14:textId="77777777" w:rsidR="00C43701" w:rsidRPr="00B651B6" w:rsidRDefault="00C43701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115D6" w14:textId="3D4BFDEF" w:rsidR="00C43701" w:rsidRPr="00B651B6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598F8B62" w14:textId="77777777" w:rsidR="00C43701" w:rsidRPr="00B651B6" w:rsidRDefault="00C43701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2E31ADF" w14:textId="31889DAF" w:rsidR="00C43701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D8AC8E9" w14:textId="77777777" w:rsidR="00C43701" w:rsidRPr="00B651B6" w:rsidRDefault="00C43701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4A5BB4" w14:textId="2478AC48" w:rsidR="00C43701" w:rsidRPr="00B651B6" w:rsidRDefault="003F0633" w:rsidP="00C4370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43701" w:rsidRPr="007248D9" w14:paraId="0F805148" w14:textId="77777777" w:rsidTr="2CE12024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1429EBB" w14:textId="77777777" w:rsidR="00C43701" w:rsidRPr="007248D9" w:rsidRDefault="00C43701" w:rsidP="00C43701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3D00C99" w14:textId="77777777" w:rsidR="00C43701" w:rsidRPr="007248D9" w:rsidRDefault="00C43701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43701" w:rsidRPr="007248D9" w14:paraId="745C063A" w14:textId="77777777" w:rsidTr="2CE12024">
        <w:trPr>
          <w:cantSplit/>
        </w:trPr>
        <w:tc>
          <w:tcPr>
            <w:tcW w:w="3960" w:type="dxa"/>
            <w:hideMark/>
          </w:tcPr>
          <w:p w14:paraId="48BAF45F" w14:textId="33057026" w:rsidR="00C43701" w:rsidRPr="00C43701" w:rsidRDefault="00C43701" w:rsidP="00C43701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473DC9B6" w14:textId="00784D89" w:rsidR="00C43701" w:rsidRPr="00B854F7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71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</w:tcPr>
          <w:p w14:paraId="287025DB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91B1F" w14:textId="0085C488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 w:hint="cs"/>
                <w:sz w:val="30"/>
                <w:szCs w:val="30"/>
              </w:rPr>
              <w:t>1</w:t>
            </w:r>
            <w:r w:rsidR="00C4370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F0633">
              <w:rPr>
                <w:rFonts w:ascii="Angsana New" w:hAnsi="Angsana New" w:hint="cs"/>
                <w:sz w:val="30"/>
                <w:szCs w:val="30"/>
              </w:rPr>
              <w:t>560</w:t>
            </w:r>
          </w:p>
        </w:tc>
        <w:tc>
          <w:tcPr>
            <w:tcW w:w="178" w:type="dxa"/>
          </w:tcPr>
          <w:p w14:paraId="684268EC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C01EE4" w14:textId="1A594161" w:rsidR="00C43701" w:rsidRPr="00E718DF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6E0605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9A497" w14:textId="1708B17E" w:rsidR="00C43701" w:rsidRPr="00AB3C96" w:rsidRDefault="003F0633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633">
              <w:rPr>
                <w:rFonts w:ascii="Angsana New" w:hAnsi="Angsana New" w:hint="cs"/>
                <w:sz w:val="30"/>
                <w:szCs w:val="30"/>
              </w:rPr>
              <w:t>257</w:t>
            </w:r>
          </w:p>
        </w:tc>
      </w:tr>
      <w:tr w:rsidR="00C43701" w:rsidRPr="007248D9" w14:paraId="56421DAF" w14:textId="77777777" w:rsidTr="2CE12024">
        <w:trPr>
          <w:cantSplit/>
        </w:trPr>
        <w:tc>
          <w:tcPr>
            <w:tcW w:w="3960" w:type="dxa"/>
            <w:hideMark/>
          </w:tcPr>
          <w:p w14:paraId="0967C2F4" w14:textId="25AA26DB" w:rsidR="00C43701" w:rsidRPr="00C43701" w:rsidRDefault="00C43701" w:rsidP="00C43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CAEC30F" w14:textId="4586FC0B" w:rsidR="00C43701" w:rsidRPr="007248D9" w:rsidRDefault="003F0633" w:rsidP="00C4370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180" w:type="dxa"/>
          </w:tcPr>
          <w:p w14:paraId="077E0E0A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D4537" w14:textId="423CE09B" w:rsidR="00C43701" w:rsidRPr="00AB3C96" w:rsidRDefault="00C43701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6E850F91" w14:textId="77777777" w:rsidR="00C43701" w:rsidRPr="007248D9" w:rsidRDefault="00C43701" w:rsidP="00C437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B31D8C" w14:textId="7694C906" w:rsidR="00C43701" w:rsidRPr="007248D9" w:rsidRDefault="003F0633" w:rsidP="00C4370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4F813EAD" w14:textId="77777777" w:rsidR="00C43701" w:rsidRPr="007248D9" w:rsidRDefault="00C43701" w:rsidP="00C4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E633E" w14:textId="7BF006AC" w:rsidR="00C43701" w:rsidRPr="00AB3C96" w:rsidRDefault="00C43701" w:rsidP="00C4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718DF" w:rsidRPr="007248D9" w14:paraId="1B0BA60C" w14:textId="77777777" w:rsidTr="2CE12024">
        <w:trPr>
          <w:cantSplit/>
        </w:trPr>
        <w:tc>
          <w:tcPr>
            <w:tcW w:w="3960" w:type="dxa"/>
            <w:hideMark/>
          </w:tcPr>
          <w:p w14:paraId="4179AC73" w14:textId="4A53EB67" w:rsidR="00E718DF" w:rsidRPr="00C43701" w:rsidRDefault="00E718DF" w:rsidP="00E718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3D98480" w14:textId="5B29B512" w:rsidR="00E718DF" w:rsidRPr="007248D9" w:rsidRDefault="00E718DF" w:rsidP="001D3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BD22B3" w14:textId="77777777" w:rsidR="00E718DF" w:rsidRPr="007248D9" w:rsidRDefault="00E718DF" w:rsidP="00E718D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92523" w14:textId="55F1CB0D" w:rsidR="00E718DF" w:rsidRPr="00AB3C96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F0633" w:rsidRPr="003F0633">
              <w:rPr>
                <w:rFonts w:ascii="Angsana New" w:hAnsi="Angsana New" w:hint="cs"/>
                <w:sz w:val="30"/>
                <w:szCs w:val="30"/>
              </w:rPr>
              <w:t>321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3F429026" w14:textId="77777777" w:rsidR="00E718DF" w:rsidRPr="007248D9" w:rsidRDefault="00E718DF" w:rsidP="00E718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A0D2E0" w14:textId="1938F8BD" w:rsidR="00E718DF" w:rsidRPr="00E718DF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18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C6C9BE" w14:textId="77777777" w:rsidR="00E718DF" w:rsidRPr="007248D9" w:rsidRDefault="00E718DF" w:rsidP="00E71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66D4B" w14:textId="38EAB7DB" w:rsidR="00E718DF" w:rsidRPr="00AB3C96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F0633" w:rsidRPr="003F0633">
              <w:rPr>
                <w:rFonts w:ascii="Angsana New" w:hAnsi="Angsana New" w:hint="cs"/>
                <w:sz w:val="30"/>
                <w:szCs w:val="30"/>
              </w:rPr>
              <w:t>257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718DF" w:rsidRPr="007248D9" w14:paraId="25758A34" w14:textId="77777777" w:rsidTr="2CE12024">
        <w:trPr>
          <w:cantSplit/>
        </w:trPr>
        <w:tc>
          <w:tcPr>
            <w:tcW w:w="3960" w:type="dxa"/>
            <w:hideMark/>
          </w:tcPr>
          <w:p w14:paraId="44EAF2EA" w14:textId="17B52021" w:rsidR="00E718DF" w:rsidRPr="00C43701" w:rsidRDefault="00E718DF" w:rsidP="00E718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5C351" w14:textId="4AB21B31" w:rsidR="00E718DF" w:rsidRPr="00D773ED" w:rsidRDefault="003F0633" w:rsidP="00E718D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71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180" w:type="dxa"/>
          </w:tcPr>
          <w:p w14:paraId="34D2B8C4" w14:textId="77777777" w:rsidR="00E718DF" w:rsidRPr="007248D9" w:rsidRDefault="00E718DF" w:rsidP="00E718D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715D7" w14:textId="0968AD58" w:rsidR="00E718DF" w:rsidRPr="00AB3C96" w:rsidRDefault="003F0633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63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718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F0633">
              <w:rPr>
                <w:rFonts w:ascii="Angsana New" w:hAnsi="Angsana New" w:hint="cs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178" w:type="dxa"/>
          </w:tcPr>
          <w:p w14:paraId="11DD9C65" w14:textId="77777777" w:rsidR="00E718DF" w:rsidRPr="007248D9" w:rsidRDefault="00E718DF" w:rsidP="00E718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58682" w14:textId="696BE161" w:rsidR="00E718DF" w:rsidRPr="007248D9" w:rsidRDefault="003F0633" w:rsidP="00E718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1DC635CB" w14:textId="77777777" w:rsidR="00E718DF" w:rsidRPr="007248D9" w:rsidRDefault="00E718DF" w:rsidP="00E718D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80A7D4B" w14:textId="1DDC6162" w:rsidR="00E718DF" w:rsidRPr="00AB3C96" w:rsidRDefault="00E718DF" w:rsidP="00E7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E92F065" w14:textId="008837E2" w:rsidR="00C43701" w:rsidRPr="00C43701" w:rsidRDefault="00C43701" w:rsidP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C43701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ข้อมูลเกี่ยวกับความเสี่ยงด้านเครดิตเปิด</w:t>
      </w:r>
      <w:r w:rsidR="0043103B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4370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431CD6">
        <w:rPr>
          <w:rFonts w:asciiTheme="majorBidi" w:hAnsiTheme="majorBidi" w:cstheme="majorBidi"/>
          <w:sz w:val="30"/>
          <w:szCs w:val="30"/>
        </w:rPr>
        <w:t>7</w:t>
      </w:r>
      <w:r w:rsidRPr="00C43701">
        <w:rPr>
          <w:rFonts w:asciiTheme="majorBidi" w:hAnsiTheme="majorBidi" w:cstheme="majorBidi"/>
          <w:sz w:val="30"/>
          <w:szCs w:val="30"/>
        </w:rPr>
        <w:t xml:space="preserve"> (</w:t>
      </w:r>
      <w:r w:rsidRPr="00C43701">
        <w:rPr>
          <w:rFonts w:asciiTheme="majorBidi" w:hAnsiTheme="majorBidi" w:cstheme="majorBidi"/>
          <w:sz w:val="30"/>
          <w:szCs w:val="30"/>
          <w:cs/>
        </w:rPr>
        <w:t>ข.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C43701">
        <w:rPr>
          <w:rFonts w:asciiTheme="majorBidi" w:hAnsiTheme="majorBidi" w:cstheme="majorBidi"/>
          <w:sz w:val="30"/>
          <w:szCs w:val="30"/>
        </w:rPr>
        <w:t>)</w:t>
      </w:r>
    </w:p>
    <w:p w14:paraId="0AD842AF" w14:textId="5B5D5741" w:rsidR="00C43701" w:rsidRDefault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F4A5500" w14:textId="34931D50" w:rsidR="00407FA4" w:rsidRPr="0087049C" w:rsidRDefault="00697819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01ABB274" w14:textId="77777777" w:rsidR="0050409E" w:rsidRPr="0087049C" w:rsidRDefault="0050409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green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17"/>
        <w:gridCol w:w="270"/>
        <w:gridCol w:w="1043"/>
        <w:gridCol w:w="270"/>
        <w:gridCol w:w="1080"/>
        <w:gridCol w:w="270"/>
        <w:gridCol w:w="1082"/>
      </w:tblGrid>
      <w:tr w:rsidR="00D57E31" w:rsidRPr="0087049C" w14:paraId="2D6388F6" w14:textId="77777777" w:rsidTr="00186D03">
        <w:trPr>
          <w:tblHeader/>
        </w:trPr>
        <w:tc>
          <w:tcPr>
            <w:tcW w:w="2259" w:type="pct"/>
          </w:tcPr>
          <w:p w14:paraId="32E9AA43" w14:textId="77777777" w:rsidR="0050409E" w:rsidRPr="0087049C" w:rsidRDefault="0050409E" w:rsidP="001C41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935A6EE" w14:textId="77777777" w:rsidR="0050409E" w:rsidRPr="0087049C" w:rsidRDefault="0050409E" w:rsidP="001C4188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A51DA18" w14:textId="77777777" w:rsidR="0050409E" w:rsidRPr="0087049C" w:rsidRDefault="0050409E" w:rsidP="001C4188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1289832" w14:textId="77777777" w:rsidR="0050409E" w:rsidRPr="0087049C" w:rsidRDefault="0050409E" w:rsidP="001C4188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327" w:rsidRPr="0087049C" w14:paraId="451EAE5D" w14:textId="77777777" w:rsidTr="00290327">
        <w:trPr>
          <w:tblHeader/>
        </w:trPr>
        <w:tc>
          <w:tcPr>
            <w:tcW w:w="2259" w:type="pct"/>
          </w:tcPr>
          <w:p w14:paraId="5E8A1431" w14:textId="77777777" w:rsidR="00290327" w:rsidRPr="0087049C" w:rsidRDefault="00290327" w:rsidP="001C41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723578EF" w14:textId="182EA880" w:rsidR="00290327" w:rsidRPr="0087049C" w:rsidRDefault="003F0633" w:rsidP="001C41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86D6090" w14:textId="77777777" w:rsidR="00290327" w:rsidRPr="0087049C" w:rsidRDefault="00290327" w:rsidP="001C41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671E31FA" w14:textId="7A944DEF" w:rsidR="00290327" w:rsidRPr="0087049C" w:rsidRDefault="003F0633" w:rsidP="001C41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C703078" w14:textId="77777777" w:rsidR="00290327" w:rsidRPr="0087049C" w:rsidRDefault="00290327" w:rsidP="001C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002D9B" w14:textId="67D18F08" w:rsidR="00290327" w:rsidRPr="0087049C" w:rsidRDefault="003F0633" w:rsidP="001C41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CE26E1F" w14:textId="77777777" w:rsidR="00290327" w:rsidRPr="0087049C" w:rsidRDefault="00290327" w:rsidP="001C41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A77ACC" w14:textId="728C5882" w:rsidR="00290327" w:rsidRPr="0087049C" w:rsidRDefault="003F0633" w:rsidP="001C41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90327" w:rsidRPr="0087049C" w14:paraId="79749F2B" w14:textId="77777777" w:rsidTr="00186D03">
        <w:trPr>
          <w:tblHeader/>
        </w:trPr>
        <w:tc>
          <w:tcPr>
            <w:tcW w:w="2259" w:type="pct"/>
          </w:tcPr>
          <w:p w14:paraId="4513FFD9" w14:textId="77777777" w:rsidR="00290327" w:rsidRPr="0087049C" w:rsidRDefault="00290327" w:rsidP="001C418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2B4B0E69" w14:textId="77777777" w:rsidR="00290327" w:rsidRPr="0087049C" w:rsidRDefault="00290327" w:rsidP="001C4188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327" w:rsidRPr="0087049C" w14:paraId="1646065A" w14:textId="77777777" w:rsidTr="00290327">
        <w:tc>
          <w:tcPr>
            <w:tcW w:w="2259" w:type="pct"/>
          </w:tcPr>
          <w:p w14:paraId="0A0B2A56" w14:textId="77777777" w:rsidR="00290327" w:rsidRPr="0087049C" w:rsidRDefault="00290327" w:rsidP="001C418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7" w:type="pct"/>
            <w:shd w:val="clear" w:color="auto" w:fill="auto"/>
          </w:tcPr>
          <w:p w14:paraId="6963E681" w14:textId="0B15CC86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44" w:type="pct"/>
          </w:tcPr>
          <w:p w14:paraId="388EC4B8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81DA939" w14:textId="51EAA535" w:rsidR="00290327" w:rsidRPr="0087049C" w:rsidRDefault="003F0633" w:rsidP="004F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4" w:type="pct"/>
          </w:tcPr>
          <w:p w14:paraId="04F1DC82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A510D0" w14:textId="7E7E31BC" w:rsidR="00290327" w:rsidRPr="0087049C" w:rsidRDefault="003F0633" w:rsidP="004F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4" w:type="pct"/>
          </w:tcPr>
          <w:p w14:paraId="5082CE22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2ACEA2" w14:textId="381A55AD" w:rsidR="00290327" w:rsidRPr="0087049C" w:rsidRDefault="003F0633" w:rsidP="004F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290327" w:rsidRPr="0087049C" w14:paraId="668DD076" w14:textId="77777777" w:rsidTr="00290327">
        <w:tc>
          <w:tcPr>
            <w:tcW w:w="2259" w:type="pct"/>
          </w:tcPr>
          <w:p w14:paraId="176E7AF2" w14:textId="77777777" w:rsidR="00290327" w:rsidRPr="0087049C" w:rsidRDefault="00290327" w:rsidP="001C418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สินค้าซื้อมาขายไป</w:t>
            </w:r>
          </w:p>
        </w:tc>
        <w:tc>
          <w:tcPr>
            <w:tcW w:w="597" w:type="pct"/>
            <w:shd w:val="clear" w:color="auto" w:fill="auto"/>
          </w:tcPr>
          <w:p w14:paraId="046F5E00" w14:textId="4293CBB7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44" w:type="pct"/>
          </w:tcPr>
          <w:p w14:paraId="3F75CF70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5A3C053" w14:textId="4AEE0DA0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44" w:type="pct"/>
          </w:tcPr>
          <w:p w14:paraId="1615F251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FDCFCF" w14:textId="18E257F1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44" w:type="pct"/>
          </w:tcPr>
          <w:p w14:paraId="3E1A35DB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90DD7D" w14:textId="6EE1BCDD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290327" w:rsidRPr="0087049C" w14:paraId="3AC299B1" w14:textId="77777777" w:rsidTr="00290327">
        <w:tc>
          <w:tcPr>
            <w:tcW w:w="2259" w:type="pct"/>
          </w:tcPr>
          <w:p w14:paraId="698326B7" w14:textId="77777777" w:rsidR="00290327" w:rsidRPr="0087049C" w:rsidRDefault="00290327" w:rsidP="001C418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7" w:type="pct"/>
            <w:shd w:val="clear" w:color="auto" w:fill="auto"/>
          </w:tcPr>
          <w:p w14:paraId="6771313D" w14:textId="4BE00AC0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4" w:type="pct"/>
          </w:tcPr>
          <w:p w14:paraId="7C7AED8A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12F7B50E" w14:textId="1A64CA28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44" w:type="pct"/>
          </w:tcPr>
          <w:p w14:paraId="43E99F8B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49A7FF1" w14:textId="0F37E606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144" w:type="pct"/>
          </w:tcPr>
          <w:p w14:paraId="662B48B2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90B027" w14:textId="3D246D70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290327" w:rsidRPr="0087049C" w14:paraId="3E3690D9" w14:textId="77777777" w:rsidTr="00290327">
        <w:tc>
          <w:tcPr>
            <w:tcW w:w="2259" w:type="pct"/>
          </w:tcPr>
          <w:p w14:paraId="568EE6C1" w14:textId="77777777" w:rsidR="00290327" w:rsidRPr="0087049C" w:rsidRDefault="00290327" w:rsidP="001C418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7" w:type="pct"/>
            <w:shd w:val="clear" w:color="auto" w:fill="auto"/>
          </w:tcPr>
          <w:p w14:paraId="43375095" w14:textId="457869F6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44" w:type="pct"/>
          </w:tcPr>
          <w:p w14:paraId="3C1B2F22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9EBFE5E" w14:textId="0B6C4E6C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144" w:type="pct"/>
          </w:tcPr>
          <w:p w14:paraId="6D8A663D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181295E" w14:textId="17214DDA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4" w:type="pct"/>
          </w:tcPr>
          <w:p w14:paraId="031CFB0E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D7FDF7" w14:textId="6E34020F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290327" w:rsidRPr="0087049C" w14:paraId="46245F75" w14:textId="77777777" w:rsidTr="00290327">
        <w:tc>
          <w:tcPr>
            <w:tcW w:w="2259" w:type="pct"/>
          </w:tcPr>
          <w:p w14:paraId="4E5FB46E" w14:textId="77777777" w:rsidR="00290327" w:rsidRPr="0087049C" w:rsidRDefault="00290327" w:rsidP="001C418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ภาชนะบรรจุและวัสดุหีบห่อ</w:t>
            </w:r>
          </w:p>
        </w:tc>
        <w:tc>
          <w:tcPr>
            <w:tcW w:w="597" w:type="pct"/>
            <w:shd w:val="clear" w:color="auto" w:fill="auto"/>
          </w:tcPr>
          <w:p w14:paraId="4899C830" w14:textId="3664C83D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44" w:type="pct"/>
          </w:tcPr>
          <w:p w14:paraId="4EA1A650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A7632D7" w14:textId="1CB574DD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144" w:type="pct"/>
          </w:tcPr>
          <w:p w14:paraId="13892B8A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05800E9" w14:textId="23A631D5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E718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44" w:type="pct"/>
          </w:tcPr>
          <w:p w14:paraId="1B27B1D4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CDDDAEB" w14:textId="3F6D09C1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290327" w:rsidRPr="0087049C" w14:paraId="0C66D596" w14:textId="77777777" w:rsidTr="00290327">
        <w:tc>
          <w:tcPr>
            <w:tcW w:w="2259" w:type="pct"/>
          </w:tcPr>
          <w:p w14:paraId="7C6EEF88" w14:textId="77777777" w:rsidR="00290327" w:rsidRPr="0087049C" w:rsidRDefault="00290327" w:rsidP="001C418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 วัสดุโรงงาน และอื่นๆ</w:t>
            </w:r>
          </w:p>
        </w:tc>
        <w:tc>
          <w:tcPr>
            <w:tcW w:w="597" w:type="pct"/>
            <w:shd w:val="clear" w:color="auto" w:fill="auto"/>
          </w:tcPr>
          <w:p w14:paraId="46E8210D" w14:textId="7EB280FF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44" w:type="pct"/>
          </w:tcPr>
          <w:p w14:paraId="5248D83F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4F9CD1A3" w14:textId="5A916A6F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44" w:type="pct"/>
          </w:tcPr>
          <w:p w14:paraId="4E233181" w14:textId="77777777" w:rsidR="00290327" w:rsidRPr="0087049C" w:rsidRDefault="00290327" w:rsidP="001C418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72F1328" w14:textId="462D8542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44" w:type="pct"/>
          </w:tcPr>
          <w:p w14:paraId="23FEB196" w14:textId="77777777" w:rsidR="00290327" w:rsidRPr="0087049C" w:rsidRDefault="00290327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EF88FA" w14:textId="2E1F8F5D" w:rsidR="00290327" w:rsidRPr="0087049C" w:rsidRDefault="003F0633" w:rsidP="001C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90327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6E37F6" w:rsidRPr="0087049C" w14:paraId="72B50C80" w14:textId="77777777" w:rsidTr="00290327">
        <w:tc>
          <w:tcPr>
            <w:tcW w:w="2259" w:type="pct"/>
          </w:tcPr>
          <w:p w14:paraId="601C8B38" w14:textId="77777777" w:rsidR="006E37F6" w:rsidRPr="0087049C" w:rsidRDefault="006E37F6" w:rsidP="006E37F6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7" w:type="pct"/>
            <w:shd w:val="clear" w:color="auto" w:fill="auto"/>
          </w:tcPr>
          <w:p w14:paraId="4215D83B" w14:textId="5EB391FA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B15370F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57EE1C4E" w14:textId="528385B9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144" w:type="pct"/>
          </w:tcPr>
          <w:p w14:paraId="64C0BEB7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1615F47" w14:textId="5ADAB7A0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90F6BE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56A999" w14:textId="4CBDD8C1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6E37F6" w:rsidRPr="0087049C" w14:paraId="5CD6E2E2" w14:textId="77777777" w:rsidTr="00290327">
        <w:tc>
          <w:tcPr>
            <w:tcW w:w="2259" w:type="pct"/>
          </w:tcPr>
          <w:p w14:paraId="26AD7400" w14:textId="77777777" w:rsidR="006E37F6" w:rsidRPr="0087049C" w:rsidRDefault="006E37F6" w:rsidP="006E37F6">
            <w:pPr>
              <w:spacing w:line="240" w:lineRule="auto"/>
              <w:ind w:right="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747F43F" w14:textId="418C63FF" w:rsidR="006E37F6" w:rsidRPr="0087049C" w:rsidRDefault="003F0633" w:rsidP="004F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  <w:r w:rsidR="006E3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44" w:type="pct"/>
          </w:tcPr>
          <w:p w14:paraId="4E720355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06F6A3AE" w14:textId="1EA07F5F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44" w:type="pct"/>
          </w:tcPr>
          <w:p w14:paraId="3EF20ED8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7305CFE" w14:textId="3A73357A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  <w:r w:rsidR="006E3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44" w:type="pct"/>
          </w:tcPr>
          <w:p w14:paraId="456C6506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A6C6E78" w14:textId="1FB8F375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6E37F6" w:rsidRPr="0087049C" w14:paraId="6ED7E2E1" w14:textId="77777777" w:rsidTr="00290327">
        <w:tc>
          <w:tcPr>
            <w:tcW w:w="2259" w:type="pct"/>
          </w:tcPr>
          <w:p w14:paraId="3ACAEA85" w14:textId="77777777" w:rsidR="006E37F6" w:rsidRPr="0087049C" w:rsidRDefault="006E37F6" w:rsidP="006E37F6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7" w:type="pct"/>
            <w:shd w:val="clear" w:color="auto" w:fill="auto"/>
          </w:tcPr>
          <w:p w14:paraId="1593B1CF" w14:textId="32B5E70C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E18FC3C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F915FD0" w14:textId="0E714558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7159C7C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3210681" w14:textId="3F173411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5036B51" w14:textId="77777777" w:rsidR="006E37F6" w:rsidRPr="0087049C" w:rsidRDefault="006E37F6" w:rsidP="006E37F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38BDD7" w14:textId="2EA1D5EC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E37F6" w:rsidRPr="0087049C" w14:paraId="3B85B638" w14:textId="77777777" w:rsidTr="00290327">
        <w:tc>
          <w:tcPr>
            <w:tcW w:w="2259" w:type="pct"/>
          </w:tcPr>
          <w:p w14:paraId="6B27C2A7" w14:textId="77777777" w:rsidR="006E37F6" w:rsidRPr="0087049C" w:rsidRDefault="006E37F6" w:rsidP="006E37F6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F6376AD" w14:textId="5FB8B989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5CCCE59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D14FDC8" w14:textId="051EFF0B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958A625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8EA8DAA" w14:textId="6443F1A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949A3C0" w14:textId="77777777" w:rsidR="006E37F6" w:rsidRPr="0087049C" w:rsidRDefault="006E37F6" w:rsidP="006E37F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91BD34A" w14:textId="22173FA2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F0633" w:rsidRPr="003F063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E37F6" w:rsidRPr="0087049C" w14:paraId="444E2318" w14:textId="77777777" w:rsidTr="00290327">
        <w:tc>
          <w:tcPr>
            <w:tcW w:w="2259" w:type="pct"/>
          </w:tcPr>
          <w:p w14:paraId="13AC5165" w14:textId="77777777" w:rsidR="006E37F6" w:rsidRPr="0087049C" w:rsidRDefault="006E37F6" w:rsidP="006E37F6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B5B5E" w14:textId="67334579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  <w:r w:rsidR="006E3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44" w:type="pct"/>
          </w:tcPr>
          <w:p w14:paraId="32AD1086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45FA352" w14:textId="0AB4D882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144" w:type="pct"/>
          </w:tcPr>
          <w:p w14:paraId="540954EF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50C2DFE" w14:textId="6EC912C6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6E3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4" w:type="pct"/>
          </w:tcPr>
          <w:p w14:paraId="3F4D2298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D34F956" w14:textId="3FF4D745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</w:tr>
      <w:tr w:rsidR="006E37F6" w:rsidRPr="0087049C" w14:paraId="5FEB6929" w14:textId="77777777" w:rsidTr="00290327">
        <w:tc>
          <w:tcPr>
            <w:tcW w:w="2259" w:type="pct"/>
          </w:tcPr>
          <w:p w14:paraId="04A53B2B" w14:textId="77777777" w:rsidR="006E37F6" w:rsidRPr="0087049C" w:rsidRDefault="006E37F6" w:rsidP="006E37F6">
            <w:pPr>
              <w:tabs>
                <w:tab w:val="clear" w:pos="3515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51DBA63B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84F574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1C9630A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9793B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DCBD59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58F545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C62E4F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7F6" w:rsidRPr="0087049C" w14:paraId="396C4AD9" w14:textId="77777777" w:rsidTr="00290327">
        <w:tc>
          <w:tcPr>
            <w:tcW w:w="2259" w:type="pct"/>
          </w:tcPr>
          <w:p w14:paraId="652E2947" w14:textId="77777777" w:rsidR="006E37F6" w:rsidRPr="0087049C" w:rsidRDefault="006E37F6" w:rsidP="006E37F6">
            <w:pPr>
              <w:tabs>
                <w:tab w:val="clear" w:pos="3515"/>
              </w:tabs>
              <w:spacing w:line="240" w:lineRule="auto"/>
              <w:ind w:left="252" w:right="-169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597" w:type="pct"/>
          </w:tcPr>
          <w:p w14:paraId="36F26B66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0F0365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401FD48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E607D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A87120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08D108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81C24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7F6" w:rsidRPr="0087049C" w14:paraId="2DAF9FD7" w14:textId="77777777" w:rsidTr="00290327">
        <w:tc>
          <w:tcPr>
            <w:tcW w:w="2259" w:type="pct"/>
          </w:tcPr>
          <w:p w14:paraId="0A804266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ในบัญชีต้นทุนขาย</w:t>
            </w:r>
          </w:p>
        </w:tc>
        <w:tc>
          <w:tcPr>
            <w:tcW w:w="597" w:type="pct"/>
          </w:tcPr>
          <w:p w14:paraId="757FF52E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EDD368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66D4139F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01A89B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AE2716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1E5CAC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D5F89D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7F6" w:rsidRPr="0087049C" w14:paraId="55059710" w14:textId="77777777" w:rsidTr="00290327">
        <w:tc>
          <w:tcPr>
            <w:tcW w:w="2259" w:type="pct"/>
          </w:tcPr>
          <w:p w14:paraId="4593B7DF" w14:textId="77777777" w:rsidR="006E37F6" w:rsidRPr="0087049C" w:rsidRDefault="006E37F6" w:rsidP="006E37F6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7" w:type="pct"/>
            <w:shd w:val="clear" w:color="auto" w:fill="auto"/>
          </w:tcPr>
          <w:p w14:paraId="4F01CBC4" w14:textId="28FEE239" w:rsidR="006E37F6" w:rsidRPr="004F5516" w:rsidRDefault="003F0633" w:rsidP="004F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37F6"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087</w:t>
            </w:r>
            <w:r w:rsidR="006E37F6"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4" w:type="pct"/>
          </w:tcPr>
          <w:p w14:paraId="12F2EB4F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0C39E5A8" w14:textId="7D8B4363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44" w:type="pct"/>
          </w:tcPr>
          <w:p w14:paraId="242C1B1A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B186958" w14:textId="0DC65812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44" w:type="pct"/>
          </w:tcPr>
          <w:p w14:paraId="028E37F4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053D18" w14:textId="18F7FB33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6E37F6" w:rsidRPr="0087049C" w14:paraId="0780D8EA" w14:textId="77777777" w:rsidTr="00290327">
        <w:tc>
          <w:tcPr>
            <w:tcW w:w="2259" w:type="pct"/>
          </w:tcPr>
          <w:p w14:paraId="52812D62" w14:textId="77777777" w:rsidR="006E37F6" w:rsidRPr="0087049C" w:rsidRDefault="006E37F6" w:rsidP="006E37F6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hanging="18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7" w:type="pct"/>
            <w:shd w:val="clear" w:color="auto" w:fill="auto"/>
          </w:tcPr>
          <w:p w14:paraId="40B6EA02" w14:textId="14E15CFB" w:rsidR="006E37F6" w:rsidRPr="004F5516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5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 w:rsidRPr="004F5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43C2DA9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53B08B8D" w14:textId="6DD387E0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44" w:type="pct"/>
          </w:tcPr>
          <w:p w14:paraId="36E6944A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6D39C38" w14:textId="5D90A7FC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F1CF92B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58FC4E1" w14:textId="0325AD96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6E37F6" w:rsidRPr="0087049C" w14:paraId="0C4380C1" w14:textId="77777777" w:rsidTr="00290327">
        <w:tc>
          <w:tcPr>
            <w:tcW w:w="2259" w:type="pct"/>
          </w:tcPr>
          <w:p w14:paraId="750E2F12" w14:textId="5BB75909" w:rsidR="006E37F6" w:rsidRPr="0087049C" w:rsidRDefault="006E37F6" w:rsidP="006E37F6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597" w:type="pct"/>
            <w:shd w:val="clear" w:color="auto" w:fill="auto"/>
          </w:tcPr>
          <w:p w14:paraId="3C30A9DE" w14:textId="70C5FC86" w:rsidR="006E37F6" w:rsidRPr="004F5516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E37F6" w:rsidRPr="004F5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144" w:type="pct"/>
          </w:tcPr>
          <w:p w14:paraId="31F18BE1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A90159A" w14:textId="6B9516BF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144" w:type="pct"/>
          </w:tcPr>
          <w:p w14:paraId="249966C6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2C088BC1" w14:textId="4B89B843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E3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144" w:type="pct"/>
          </w:tcPr>
          <w:p w14:paraId="5EE62C13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35C140" w14:textId="18EC49D5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E37F6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</w:tr>
      <w:tr w:rsidR="006E37F6" w:rsidRPr="0087049C" w14:paraId="23E13149" w14:textId="77777777" w:rsidTr="00290327">
        <w:tc>
          <w:tcPr>
            <w:tcW w:w="2259" w:type="pct"/>
          </w:tcPr>
          <w:p w14:paraId="14AF310D" w14:textId="77777777" w:rsidR="006E37F6" w:rsidRPr="0087049C" w:rsidRDefault="006E37F6" w:rsidP="006E37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7766" w14:textId="142D3B24" w:rsidR="006E37F6" w:rsidRPr="004F5516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E37F6" w:rsidRPr="004F5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6E37F6" w:rsidRPr="004F5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44" w:type="pct"/>
          </w:tcPr>
          <w:p w14:paraId="406635F5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C30D0CC" w14:textId="585222FB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44" w:type="pct"/>
          </w:tcPr>
          <w:p w14:paraId="67C6DEF3" w14:textId="77777777" w:rsidR="006E37F6" w:rsidRPr="0087049C" w:rsidRDefault="006E37F6" w:rsidP="006E37F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3FCFF" w14:textId="4A2CCC6B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E3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  <w:r w:rsidR="006E3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144" w:type="pct"/>
          </w:tcPr>
          <w:p w14:paraId="3DEDB1FB" w14:textId="77777777" w:rsidR="006E37F6" w:rsidRPr="0087049C" w:rsidRDefault="006E37F6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D1C0E0" w14:textId="11C43FE3" w:rsidR="006E37F6" w:rsidRPr="0087049C" w:rsidRDefault="003F0633" w:rsidP="006E3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  <w:r w:rsidR="006E37F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</w:tr>
    </w:tbl>
    <w:p w14:paraId="46CFDC90" w14:textId="77777777" w:rsidR="007058E6" w:rsidRPr="0087049C" w:rsidRDefault="007058E6" w:rsidP="007058E6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47572705" w14:textId="26E94F27" w:rsidR="00E31491" w:rsidRPr="0087049C" w:rsidRDefault="00E31491" w:rsidP="00493611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E31491" w:rsidRPr="0087049C" w:rsidSect="00FA37E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7580B8E4" w14:textId="77777777" w:rsidR="00A1251F" w:rsidRPr="0087049C" w:rsidRDefault="00A1251F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6641E701" w14:textId="77777777" w:rsidR="00A4604F" w:rsidRPr="0087049C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827"/>
        <w:gridCol w:w="179"/>
        <w:gridCol w:w="811"/>
        <w:gridCol w:w="182"/>
        <w:gridCol w:w="1065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1023"/>
      </w:tblGrid>
      <w:tr w:rsidR="00A75B67" w:rsidRPr="0087049C" w14:paraId="48EB7ED8" w14:textId="77777777" w:rsidTr="00A75B67">
        <w:trPr>
          <w:cantSplit/>
          <w:tblHeader/>
        </w:trPr>
        <w:tc>
          <w:tcPr>
            <w:tcW w:w="2700" w:type="dxa"/>
          </w:tcPr>
          <w:p w14:paraId="3ACAE4A2" w14:textId="77777777" w:rsidR="00A75B67" w:rsidRPr="0087049C" w:rsidRDefault="00A75B67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14B1F7FE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7" w:type="dxa"/>
            <w:gridSpan w:val="3"/>
          </w:tcPr>
          <w:p w14:paraId="0A837649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2" w:type="dxa"/>
          </w:tcPr>
          <w:p w14:paraId="705D8C08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</w:tcPr>
          <w:p w14:paraId="0F3D978C" w14:textId="01F00B01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A75B67" w:rsidRPr="0087049C" w14:paraId="658C2B8D" w14:textId="77777777" w:rsidTr="00A75B67">
        <w:trPr>
          <w:cantSplit/>
          <w:tblHeader/>
        </w:trPr>
        <w:tc>
          <w:tcPr>
            <w:tcW w:w="2700" w:type="dxa"/>
          </w:tcPr>
          <w:p w14:paraId="293D60FE" w14:textId="77777777" w:rsidR="00A75B67" w:rsidRPr="0087049C" w:rsidRDefault="00A75B67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32BEBB94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EE54C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53E00ED4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สัดส่วนความ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  <w:t>เป็นเจ้าของ</w:t>
            </w:r>
          </w:p>
        </w:tc>
        <w:tc>
          <w:tcPr>
            <w:tcW w:w="182" w:type="dxa"/>
          </w:tcPr>
          <w:p w14:paraId="55A5C5CA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80" w:type="dxa"/>
            <w:gridSpan w:val="3"/>
          </w:tcPr>
          <w:p w14:paraId="53A1AA00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C03B71C" w14:textId="77777777" w:rsidR="00A75B67" w:rsidRPr="0087049C" w:rsidRDefault="00A75B67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3594A9B4" w14:textId="77777777" w:rsidR="00A75B67" w:rsidRPr="0087049C" w:rsidRDefault="00A75B67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233F3409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4ABC0859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2A991853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58" w:type="dxa"/>
            <w:gridSpan w:val="4"/>
          </w:tcPr>
          <w:p w14:paraId="4E46E166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1041D735" w14:textId="77777777" w:rsidR="00A75B67" w:rsidRPr="0087049C" w:rsidRDefault="00A75B67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</w:tr>
      <w:tr w:rsidR="00A75B67" w:rsidRPr="0087049C" w14:paraId="52D8E7AF" w14:textId="77777777" w:rsidTr="00A75B67">
        <w:trPr>
          <w:cantSplit/>
          <w:tblHeader/>
        </w:trPr>
        <w:tc>
          <w:tcPr>
            <w:tcW w:w="2700" w:type="dxa"/>
          </w:tcPr>
          <w:p w14:paraId="4D6FA4DA" w14:textId="77777777" w:rsidR="00A75B67" w:rsidRPr="0087049C" w:rsidRDefault="00A75B67" w:rsidP="008221C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4F1416DC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7" w:type="dxa"/>
            <w:hideMark/>
          </w:tcPr>
          <w:p w14:paraId="1FD4DB1D" w14:textId="17176D4E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9" w:type="dxa"/>
          </w:tcPr>
          <w:p w14:paraId="43E6AAE5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0336F859" w14:textId="5166AB6F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2" w:type="dxa"/>
            <w:vAlign w:val="center"/>
            <w:hideMark/>
          </w:tcPr>
          <w:p w14:paraId="6EE22A0C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hideMark/>
          </w:tcPr>
          <w:p w14:paraId="757405A5" w14:textId="1EFE3817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F098273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2ADE6B31" w14:textId="22F8A05D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5" w:type="dxa"/>
          </w:tcPr>
          <w:p w14:paraId="31C3028E" w14:textId="77777777" w:rsidR="00A75B67" w:rsidRPr="0087049C" w:rsidRDefault="00A75B67" w:rsidP="008221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145CD91" w14:textId="4CCCE1AE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DEBEE33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2F1DC8AF" w14:textId="30C45F15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</w:tcPr>
          <w:p w14:paraId="24A8B738" w14:textId="77777777" w:rsidR="00A75B67" w:rsidRPr="0087049C" w:rsidRDefault="00A75B67" w:rsidP="008221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7789AA6B" w14:textId="7148B33C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75BCB38" w14:textId="77777777" w:rsidR="00A75B67" w:rsidRPr="0087049C" w:rsidRDefault="00A75B67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17902965" w14:textId="5E30C2D1" w:rsidR="00A75B67" w:rsidRPr="0087049C" w:rsidRDefault="003F0633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75B67" w:rsidRPr="0087049C" w14:paraId="6172E495" w14:textId="77777777" w:rsidTr="00A75B67">
        <w:trPr>
          <w:cantSplit/>
          <w:trHeight w:val="270"/>
        </w:trPr>
        <w:tc>
          <w:tcPr>
            <w:tcW w:w="2700" w:type="dxa"/>
          </w:tcPr>
          <w:p w14:paraId="663D0FDF" w14:textId="77777777" w:rsidR="00A75B67" w:rsidRPr="0087049C" w:rsidRDefault="00A75B67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4F96BC0C" w14:textId="77777777" w:rsidR="00A75B67" w:rsidRPr="0087049C" w:rsidRDefault="00A75B67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25F402EB" w14:textId="77777777" w:rsidR="00A75B67" w:rsidRPr="0087049C" w:rsidRDefault="00A75B67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1D20AE37" w14:textId="77777777" w:rsidR="00A75B67" w:rsidRPr="0087049C" w:rsidRDefault="00A75B67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  <w:hideMark/>
          </w:tcPr>
          <w:p w14:paraId="5EF04DE5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75B67" w:rsidRPr="0087049C" w14:paraId="143A0702" w14:textId="77777777" w:rsidTr="00A75B67">
        <w:trPr>
          <w:cantSplit/>
          <w:trHeight w:val="270"/>
        </w:trPr>
        <w:tc>
          <w:tcPr>
            <w:tcW w:w="2700" w:type="dxa"/>
            <w:hideMark/>
          </w:tcPr>
          <w:p w14:paraId="0FB82530" w14:textId="77777777" w:rsidR="00A75B67" w:rsidRPr="0087049C" w:rsidRDefault="00A75B67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บริษัทร่วมทางอ้อม</w:t>
            </w:r>
          </w:p>
        </w:tc>
        <w:tc>
          <w:tcPr>
            <w:tcW w:w="2520" w:type="dxa"/>
            <w:shd w:val="clear" w:color="auto" w:fill="auto"/>
          </w:tcPr>
          <w:p w14:paraId="26775BFC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33D244BF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24A41999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4676BDA0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5455820F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6F6B589B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4332660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3953F24A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6482CA50" w14:textId="77777777" w:rsidR="00A75B67" w:rsidRPr="0087049C" w:rsidRDefault="00A75B67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8983934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D74712" w14:textId="77777777" w:rsidR="00A75B67" w:rsidRPr="0087049C" w:rsidRDefault="00A75B67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27CE6CCF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353110ED" w14:textId="77777777" w:rsidR="00A75B67" w:rsidRPr="0087049C" w:rsidRDefault="00A75B67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366311C4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1AD527D" w14:textId="77777777" w:rsidR="00A75B67" w:rsidRPr="0087049C" w:rsidRDefault="00A75B67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4142476C" w14:textId="77777777" w:rsidR="00A75B67" w:rsidRPr="0087049C" w:rsidRDefault="00A75B67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75B67" w:rsidRPr="0087049C" w14:paraId="63A7E922" w14:textId="77777777" w:rsidTr="00A75B67">
        <w:trPr>
          <w:cantSplit/>
          <w:trHeight w:val="270"/>
        </w:trPr>
        <w:tc>
          <w:tcPr>
            <w:tcW w:w="2700" w:type="dxa"/>
          </w:tcPr>
          <w:p w14:paraId="4B18DC29" w14:textId="77777777" w:rsidR="00A75B67" w:rsidRPr="0087049C" w:rsidRDefault="00A75B67" w:rsidP="008221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 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</w:tcPr>
          <w:p w14:paraId="0C69986D" w14:textId="77777777" w:rsidR="00A75B67" w:rsidRDefault="00A75B67" w:rsidP="008221C4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3C2E498" w14:textId="7A5AE755" w:rsidR="00A75B67" w:rsidRPr="0087049C" w:rsidRDefault="00A75B67" w:rsidP="00A75B67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827" w:type="dxa"/>
            <w:shd w:val="clear" w:color="auto" w:fill="auto"/>
          </w:tcPr>
          <w:p w14:paraId="72AA2467" w14:textId="77777777" w:rsidR="00A75B67" w:rsidRPr="0087049C" w:rsidRDefault="00A75B67" w:rsidP="00822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AE100A5" w14:textId="677548CD" w:rsidR="00A75B67" w:rsidRPr="0087049C" w:rsidRDefault="003F0633" w:rsidP="00822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61107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.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64E299EC" w14:textId="77777777" w:rsidR="00A75B67" w:rsidRPr="0087049C" w:rsidRDefault="00A75B67" w:rsidP="008221C4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715E23EB" w14:textId="77777777" w:rsidR="00A75B67" w:rsidRPr="0087049C" w:rsidRDefault="00A75B67" w:rsidP="00822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F9B27F0" w14:textId="7F6E0BD6" w:rsidR="00A75B67" w:rsidRPr="0087049C" w:rsidRDefault="003F0633" w:rsidP="00822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61107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.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14:paraId="0E580F23" w14:textId="77777777" w:rsidR="00A75B67" w:rsidRPr="0087049C" w:rsidRDefault="00A75B67" w:rsidP="008221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6D22D7BB" w14:textId="77777777" w:rsidR="00A75B67" w:rsidRDefault="00A75B67" w:rsidP="008221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257137E" w14:textId="41F8425A" w:rsidR="006E37F6" w:rsidRPr="0087049C" w:rsidRDefault="003F0633" w:rsidP="008221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6E37F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1938372" w14:textId="77777777" w:rsidR="00A75B67" w:rsidRPr="0087049C" w:rsidRDefault="00A75B67" w:rsidP="008221C4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477AFB17" w14:textId="77777777" w:rsidR="00A75B67" w:rsidRPr="0087049C" w:rsidRDefault="00A75B67" w:rsidP="008221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38410A0" w14:textId="5EC5E229" w:rsidR="00A75B67" w:rsidRPr="0087049C" w:rsidRDefault="003F0633" w:rsidP="008221C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200</w:t>
            </w:r>
            <w:r w:rsidR="00A75B67" w:rsidRPr="0087049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2C7EBC52" w14:textId="77777777" w:rsidR="00A75B67" w:rsidRPr="0087049C" w:rsidRDefault="00A75B67" w:rsidP="008221C4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4610AE27" w14:textId="77777777" w:rsidR="00A75B67" w:rsidRDefault="00A75B67" w:rsidP="008221C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6F736B70" w14:textId="1087B085" w:rsidR="006E37F6" w:rsidRPr="0087049C" w:rsidRDefault="003F0633" w:rsidP="008221C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6E37F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ED9FA6" w14:textId="77777777" w:rsidR="00A75B67" w:rsidRPr="0087049C" w:rsidRDefault="00A75B67" w:rsidP="008221C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2FFE6C04" w14:textId="77777777" w:rsidR="00A75B67" w:rsidRPr="0087049C" w:rsidRDefault="00A75B67" w:rsidP="008221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B3E12CA" w14:textId="1B66E996" w:rsidR="00A75B67" w:rsidRPr="0087049C" w:rsidRDefault="00A75B67" w:rsidP="008221C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 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6396A4" w14:textId="77777777" w:rsidR="00A75B67" w:rsidRPr="0087049C" w:rsidRDefault="00A75B67" w:rsidP="008221C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4885E61B" w14:textId="77777777" w:rsidR="00A75B67" w:rsidRDefault="00A75B67" w:rsidP="008221C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153EABE" w14:textId="41089FEE" w:rsidR="006E37F6" w:rsidRPr="0087049C" w:rsidRDefault="003F0633" w:rsidP="008221C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</w:t>
            </w:r>
            <w:r w:rsidR="006E37F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712</w:t>
            </w:r>
          </w:p>
        </w:tc>
        <w:tc>
          <w:tcPr>
            <w:tcW w:w="180" w:type="dxa"/>
            <w:shd w:val="clear" w:color="auto" w:fill="auto"/>
          </w:tcPr>
          <w:p w14:paraId="3B615F6E" w14:textId="77777777" w:rsidR="00A75B67" w:rsidRPr="0087049C" w:rsidRDefault="00A75B67" w:rsidP="008221C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286B780A" w14:textId="77777777" w:rsidR="00A75B67" w:rsidRPr="0087049C" w:rsidRDefault="00A75B67" w:rsidP="00A75B6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3080225" w14:textId="5FD8D575" w:rsidR="00A75B67" w:rsidRPr="0087049C" w:rsidRDefault="003F0633" w:rsidP="00A75B6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4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="00A75B67" w:rsidRPr="0087049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189</w:t>
            </w:r>
          </w:p>
        </w:tc>
      </w:tr>
      <w:tr w:rsidR="00A75B67" w:rsidRPr="0087049C" w14:paraId="04AAD5BA" w14:textId="77777777" w:rsidTr="000B08E4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6C1FEBA3" w14:textId="522C0F19" w:rsidR="00A75B67" w:rsidRPr="00122DF4" w:rsidRDefault="00A75B67" w:rsidP="00A75B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DF4">
              <w:rPr>
                <w:rFonts w:ascii="Angsana New" w:hAnsi="Angsana New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122DF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520" w:type="dxa"/>
            <w:shd w:val="clear" w:color="auto" w:fill="auto"/>
          </w:tcPr>
          <w:p w14:paraId="640292EA" w14:textId="77777777" w:rsidR="004F5516" w:rsidRDefault="00ED2B1F" w:rsidP="004F5516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</w:pP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>จำหน่ายผลิตภัณฑ์</w:t>
            </w:r>
            <w:r w:rsidR="004E27B8" w:rsidRPr="004E27B8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ด้าน</w:t>
            </w: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F9FB3EB" w14:textId="7E70EDC2" w:rsidR="00A75B67" w:rsidRPr="00122DF4" w:rsidRDefault="004F5516" w:rsidP="004F5516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  <w:t xml:space="preserve">   </w:t>
            </w:r>
            <w:r w:rsidR="00ED2B1F" w:rsidRPr="004E27B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Digital Transformation</w:t>
            </w:r>
          </w:p>
        </w:tc>
        <w:tc>
          <w:tcPr>
            <w:tcW w:w="827" w:type="dxa"/>
            <w:shd w:val="clear" w:color="auto" w:fill="auto"/>
          </w:tcPr>
          <w:p w14:paraId="26D35EE4" w14:textId="77777777" w:rsidR="00122DF4" w:rsidRPr="00122DF4" w:rsidRDefault="00122DF4" w:rsidP="00A75B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CC600D5" w14:textId="3EC30C35" w:rsidR="00A75B67" w:rsidRPr="00122DF4" w:rsidRDefault="003F0633" w:rsidP="00A75B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122DF4" w:rsidRPr="00122D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31AC9A3" w14:textId="77777777" w:rsidR="00A75B67" w:rsidRPr="00122DF4" w:rsidRDefault="00A75B67" w:rsidP="00A75B67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D22B6D8" w14:textId="77777777" w:rsidR="00122DF4" w:rsidRPr="00122DF4" w:rsidRDefault="00122DF4" w:rsidP="00A75B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5B65F63" w14:textId="15EC165D" w:rsidR="00A75B67" w:rsidRPr="00122DF4" w:rsidRDefault="00A75B67" w:rsidP="00A75B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22D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0762565" w14:textId="77777777" w:rsidR="00A75B67" w:rsidRPr="00122DF4" w:rsidRDefault="00A75B67" w:rsidP="00A75B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7647C1FD" w14:textId="77777777" w:rsidR="00122DF4" w:rsidRPr="00122DF4" w:rsidRDefault="00122DF4" w:rsidP="00A75B6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F8551A9" w14:textId="3AC52668" w:rsidR="00A75B67" w:rsidRPr="00122DF4" w:rsidRDefault="003F0633" w:rsidP="00A75B6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122DF4" w:rsidRPr="00122D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180" w:type="dxa"/>
            <w:shd w:val="clear" w:color="auto" w:fill="auto"/>
          </w:tcPr>
          <w:p w14:paraId="589A7C30" w14:textId="77777777" w:rsidR="00A75B67" w:rsidRPr="00122DF4" w:rsidRDefault="00A75B67" w:rsidP="00A75B6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5F4E35AB" w14:textId="77777777" w:rsidR="00122DF4" w:rsidRPr="00122DF4" w:rsidRDefault="00122DF4" w:rsidP="00A75B6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99B1554" w14:textId="39E9F44E" w:rsidR="00A75B67" w:rsidRPr="00122DF4" w:rsidRDefault="00A75B67" w:rsidP="00A75B6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22D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0D8E13D5" w14:textId="77777777" w:rsidR="00A75B67" w:rsidRPr="00122DF4" w:rsidRDefault="00A75B67" w:rsidP="00A75B67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4A626446" w14:textId="77777777" w:rsidR="00122DF4" w:rsidRPr="00122DF4" w:rsidRDefault="00122DF4" w:rsidP="00A75B6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E9B7D77" w14:textId="604A2821" w:rsidR="00A75B67" w:rsidRPr="00122DF4" w:rsidRDefault="003F0633" w:rsidP="00A75B6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122DF4" w:rsidRPr="00122D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E2902B7" w14:textId="77777777" w:rsidR="00A75B67" w:rsidRPr="00122DF4" w:rsidRDefault="00A75B67" w:rsidP="00A75B6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0EB03D57" w14:textId="77777777" w:rsidR="00122DF4" w:rsidRPr="00122DF4" w:rsidRDefault="00122DF4" w:rsidP="00A75B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65A0112" w14:textId="3BAD9EC2" w:rsidR="00A75B67" w:rsidRPr="00122DF4" w:rsidRDefault="00A75B67" w:rsidP="00A75B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22D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E7DA2C" w14:textId="77777777" w:rsidR="00A75B67" w:rsidRPr="00122DF4" w:rsidRDefault="00A75B67" w:rsidP="00A75B6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6D762A15" w14:textId="77777777" w:rsidR="00122DF4" w:rsidRPr="00122DF4" w:rsidRDefault="00122DF4" w:rsidP="00A75B6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AA97A29" w14:textId="4A4C923C" w:rsidR="00A75B67" w:rsidRPr="00122DF4" w:rsidRDefault="003F0633" w:rsidP="00A75B6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122DF4" w:rsidRPr="00122D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2C06F3B" w14:textId="77777777" w:rsidR="00A75B67" w:rsidRPr="00122DF4" w:rsidRDefault="00A75B67" w:rsidP="00A75B6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shd w:val="clear" w:color="auto" w:fill="auto"/>
          </w:tcPr>
          <w:p w14:paraId="5A1A8A82" w14:textId="77777777" w:rsidR="00122DF4" w:rsidRPr="00122DF4" w:rsidRDefault="00122DF4" w:rsidP="00A75B6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B77F97C" w14:textId="69396668" w:rsidR="00A75B67" w:rsidRPr="0087049C" w:rsidRDefault="00A75B67" w:rsidP="00A75B6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22D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A75B67" w:rsidRPr="0087049C" w14:paraId="31CE95A0" w14:textId="77777777" w:rsidTr="00A75B67">
        <w:trPr>
          <w:cantSplit/>
        </w:trPr>
        <w:tc>
          <w:tcPr>
            <w:tcW w:w="2700" w:type="dxa"/>
          </w:tcPr>
          <w:p w14:paraId="3BA7A02F" w14:textId="77777777" w:rsidR="00A75B67" w:rsidRPr="0087049C" w:rsidRDefault="00A75B67" w:rsidP="00A75B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28B8F4F5" w14:textId="77777777" w:rsidR="00A75B67" w:rsidRPr="0087049C" w:rsidRDefault="00A75B67" w:rsidP="00A75B67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3BA0FE3" w14:textId="77777777" w:rsidR="00A75B67" w:rsidRPr="0087049C" w:rsidRDefault="00A75B67" w:rsidP="00A75B67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740068FA" w14:textId="77777777" w:rsidR="00A75B67" w:rsidRPr="0087049C" w:rsidRDefault="00A75B67" w:rsidP="00A75B67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4EC84624" w14:textId="77777777" w:rsidR="00A75B67" w:rsidRPr="0087049C" w:rsidRDefault="00A75B67" w:rsidP="00A75B67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7437AEB6" w14:textId="77777777" w:rsidR="00A75B67" w:rsidRPr="0087049C" w:rsidRDefault="00A75B67" w:rsidP="00A75B67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173681F1" w14:textId="77777777" w:rsidR="00A75B67" w:rsidRPr="0087049C" w:rsidRDefault="00A75B67" w:rsidP="00A75B67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2123BDEA" w14:textId="77777777" w:rsidR="00A75B67" w:rsidRPr="0087049C" w:rsidRDefault="00A75B67" w:rsidP="00A75B67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33978CC" w14:textId="77777777" w:rsidR="00A75B67" w:rsidRPr="0087049C" w:rsidRDefault="00A75B67" w:rsidP="00A75B67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7EDC0C30" w14:textId="77777777" w:rsidR="00A75B67" w:rsidRPr="0087049C" w:rsidRDefault="00A75B67" w:rsidP="00A75B67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C84CC" w14:textId="05791A42" w:rsidR="00A75B67" w:rsidRPr="0087049C" w:rsidRDefault="003F0633" w:rsidP="00A75B6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122D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30F6D95" w14:textId="77777777" w:rsidR="00A75B67" w:rsidRPr="0087049C" w:rsidRDefault="00A75B67" w:rsidP="00A75B6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EBE76A" w14:textId="6979FC7D" w:rsidR="00A75B67" w:rsidRPr="0087049C" w:rsidRDefault="003F0633" w:rsidP="00A75B6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 w:rsidR="00A75B6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1991C5" w14:textId="77777777" w:rsidR="00A75B67" w:rsidRPr="0087049C" w:rsidRDefault="00A75B67" w:rsidP="00A75B6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9F83F" w14:textId="37E2F8E9" w:rsidR="00A75B67" w:rsidRPr="0087049C" w:rsidRDefault="003F0633" w:rsidP="00A75B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88</w:t>
            </w:r>
            <w:r w:rsidR="00122D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14:paraId="35B5863E" w14:textId="77777777" w:rsidR="00A75B67" w:rsidRPr="0087049C" w:rsidRDefault="00A75B67" w:rsidP="00A75B6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BCDF2" w14:textId="0B154749" w:rsidR="00A75B67" w:rsidRPr="0087049C" w:rsidRDefault="003F0633" w:rsidP="00A75B6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</w:t>
            </w:r>
            <w:r w:rsidR="00A75B6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189</w:t>
            </w:r>
          </w:p>
        </w:tc>
      </w:tr>
    </w:tbl>
    <w:p w14:paraId="5D4EDA37" w14:textId="77777777" w:rsidR="0006404F" w:rsidRPr="00A75B67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5164793" w14:textId="5C5CB7CA" w:rsidR="0006404F" w:rsidRPr="0087049C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บริษัทร่วมทางอ้อม</w:t>
      </w:r>
      <w:r w:rsidR="00A75B67" w:rsidRPr="00A75B67">
        <w:rPr>
          <w:rFonts w:asciiTheme="majorBidi" w:hAnsiTheme="majorBidi" w:cstheme="majorBidi"/>
          <w:sz w:val="30"/>
          <w:szCs w:val="30"/>
          <w:cs/>
        </w:rPr>
        <w:t xml:space="preserve">ทั้งหมดจดทะเบียนจัดตั้งและดำเนินธุรกิจในประเทศไทย </w:t>
      </w:r>
    </w:p>
    <w:p w14:paraId="32C492D8" w14:textId="77777777" w:rsidR="00A4604F" w:rsidRPr="00A75B67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2240A" w14:textId="77777777" w:rsidR="009F20DE" w:rsidRPr="0087049C" w:rsidRDefault="00A4604F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66D569F" w14:textId="77777777" w:rsidR="00665F7E" w:rsidRPr="0087049C" w:rsidRDefault="00665F7E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0D412" w14:textId="77777777" w:rsidR="009F20DE" w:rsidRPr="0087049C" w:rsidRDefault="009F20DE" w:rsidP="00531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  <w:sectPr w:rsidR="009F20DE" w:rsidRPr="0087049C" w:rsidSect="000F79BD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78"/>
        <w:gridCol w:w="1262"/>
        <w:gridCol w:w="180"/>
        <w:gridCol w:w="1260"/>
      </w:tblGrid>
      <w:tr w:rsidR="00213DEB" w:rsidRPr="00213DEB" w14:paraId="76103766" w14:textId="77777777" w:rsidTr="004F5516">
        <w:trPr>
          <w:cantSplit/>
          <w:tblHeader/>
        </w:trPr>
        <w:tc>
          <w:tcPr>
            <w:tcW w:w="6300" w:type="dxa"/>
            <w:shd w:val="clear" w:color="auto" w:fill="auto"/>
          </w:tcPr>
          <w:p w14:paraId="1F5C458C" w14:textId="77777777" w:rsidR="00213DEB" w:rsidRPr="004F5516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F55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4F5516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31E4C8ED" w14:textId="77777777" w:rsidR="00213DEB" w:rsidRPr="004F5516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2" w:type="dxa"/>
            <w:gridSpan w:val="3"/>
            <w:shd w:val="clear" w:color="auto" w:fill="auto"/>
            <w:vAlign w:val="bottom"/>
          </w:tcPr>
          <w:p w14:paraId="30FD075D" w14:textId="59D8AC49" w:rsidR="00213DEB" w:rsidRPr="004F5516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F551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F551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13DEB" w:rsidRPr="00213DEB" w14:paraId="6DB08FA1" w14:textId="77777777" w:rsidTr="00AC1AFB">
        <w:trPr>
          <w:cantSplit/>
          <w:tblHeader/>
        </w:trPr>
        <w:tc>
          <w:tcPr>
            <w:tcW w:w="6300" w:type="dxa"/>
          </w:tcPr>
          <w:p w14:paraId="672A423B" w14:textId="28A88650" w:rsidR="00213DEB" w:rsidRPr="00213DEB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5B3BCD24" w14:textId="77777777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039B3A6" w14:textId="3F599C94" w:rsidR="00213DEB" w:rsidRPr="00213DEB" w:rsidRDefault="003F0633" w:rsidP="00AC1A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0ADAB6A" w14:textId="77777777" w:rsidR="00213DEB" w:rsidRPr="00213DEB" w:rsidRDefault="00213DEB" w:rsidP="00AC1A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95DF9F" w14:textId="70C5D1A1" w:rsidR="00213DEB" w:rsidRPr="00213DEB" w:rsidRDefault="003F0633" w:rsidP="00AC1AF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13DEB" w:rsidRPr="00213DEB" w14:paraId="06CBFB3B" w14:textId="77777777" w:rsidTr="00AC1AFB">
        <w:trPr>
          <w:cantSplit/>
        </w:trPr>
        <w:tc>
          <w:tcPr>
            <w:tcW w:w="6300" w:type="dxa"/>
          </w:tcPr>
          <w:p w14:paraId="29830E86" w14:textId="77777777" w:rsidR="00213DEB" w:rsidRPr="00213DEB" w:rsidRDefault="00213DEB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3D0F370" w14:textId="77777777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2217D17A" w14:textId="77777777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3D318B" w:rsidRPr="00213DEB" w14:paraId="348B47D4" w14:textId="77777777" w:rsidTr="00AC1AFB">
        <w:trPr>
          <w:cantSplit/>
        </w:trPr>
        <w:tc>
          <w:tcPr>
            <w:tcW w:w="6300" w:type="dxa"/>
            <w:vAlign w:val="bottom"/>
          </w:tcPr>
          <w:p w14:paraId="25C521A2" w14:textId="43FA893C" w:rsidR="003D318B" w:rsidRPr="00D773ED" w:rsidRDefault="003D318B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="00EE1CEA"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="00EE1CEA"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8" w:type="dxa"/>
          </w:tcPr>
          <w:p w14:paraId="16A80198" w14:textId="77777777" w:rsidR="003D318B" w:rsidRPr="00213DEB" w:rsidRDefault="003D318B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651F178" w14:textId="7B4BC2DE" w:rsidR="003D318B" w:rsidRPr="00EE1CEA" w:rsidRDefault="003F0633" w:rsidP="00AC1A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EE1C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0A96CD9" w14:textId="77777777" w:rsidR="003D318B" w:rsidRPr="00213DEB" w:rsidRDefault="003D318B" w:rsidP="00AC1A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C19C06" w14:textId="0E7F0DD1" w:rsidR="003D318B" w:rsidRPr="00C22BE0" w:rsidRDefault="00EE1CEA" w:rsidP="00C22B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22B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213DEB" w:rsidRPr="00213DEB" w14:paraId="4ACF2A2A" w14:textId="77777777" w:rsidTr="00AC1AFB">
        <w:trPr>
          <w:cantSplit/>
        </w:trPr>
        <w:tc>
          <w:tcPr>
            <w:tcW w:w="6300" w:type="dxa"/>
            <w:vAlign w:val="bottom"/>
          </w:tcPr>
          <w:p w14:paraId="5A71CBF7" w14:textId="3C6C38FA" w:rsidR="00213DEB" w:rsidRPr="00213DEB" w:rsidRDefault="00213DEB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004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 จำกัด</w:t>
            </w:r>
          </w:p>
        </w:tc>
        <w:tc>
          <w:tcPr>
            <w:tcW w:w="178" w:type="dxa"/>
          </w:tcPr>
          <w:p w14:paraId="5AAAB226" w14:textId="77777777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1813977" w14:textId="26A0DD9A" w:rsidR="00213DEB" w:rsidRPr="00213DEB" w:rsidRDefault="003F0633" w:rsidP="00AC1A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22B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5866605" w14:textId="77777777" w:rsidR="00213DEB" w:rsidRPr="00213DEB" w:rsidRDefault="00213DEB" w:rsidP="00AC1A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0494DA" w14:textId="2456FD55" w:rsidR="00213DEB" w:rsidRPr="00C22BE0" w:rsidRDefault="00C22BE0" w:rsidP="00C22BE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22BE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43048482" w14:textId="77777777" w:rsidR="00213DEB" w:rsidRDefault="00213DEB" w:rsidP="002876D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p w14:paraId="453C0379" w14:textId="3223B8B7" w:rsidR="002876D1" w:rsidRDefault="39C13680" w:rsidP="002876D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00406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ในเดือนกุมภาพันธ์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300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ล้านบาท โดยออกหุ้นสามัญเพิ่มทุนเป็นจำนวนเงิน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ล้านบาท (จำนวน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ล้านบาท โดยสัดส่วนการลงทุนของกลุ่มบริษัทไม่เปลี่ยนแปลง ทั้งนี้บริษัท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กุมภาพันธ์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</w:p>
    <w:p w14:paraId="1462F1E0" w14:textId="32E5CF87" w:rsidR="0027214F" w:rsidRDefault="0027214F" w:rsidP="002876D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27D8D4BE" w14:textId="6988D9D9" w:rsidR="1BD9CBBF" w:rsidRPr="0027214F" w:rsidRDefault="00300DE4" w:rsidP="00300DE4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i/>
          <w:iCs/>
          <w:szCs w:val="22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13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ธันวาคม </w:t>
      </w:r>
      <w:r w:rsidR="003F0633" w:rsidRPr="003F0633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  <w:r w:rsidR="0027214F" w:rsidRPr="00831E1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27214F" w:rsidRPr="00831E1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กลุ่ม</w:t>
      </w:r>
      <w:r w:rsidR="0027214F" w:rsidRPr="00831E1D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บริษัทได้ซื้อหุ้นสามัญบริษัท เอ็มอินเทลลิเจนซ์ จำกัด </w:t>
      </w:r>
      <w:r w:rsidRPr="00567BE0">
        <w:rPr>
          <w:rFonts w:ascii="Angsana New" w:hAnsi="Angsana New"/>
          <w:sz w:val="30"/>
          <w:szCs w:val="30"/>
          <w:cs/>
        </w:rPr>
        <w:t>ในสัดส่วนร้อยละ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3F0633" w:rsidRPr="003F0633">
        <w:rPr>
          <w:rFonts w:ascii="Angsana New" w:hAnsi="Angsana New"/>
          <w:sz w:val="30"/>
          <w:szCs w:val="30"/>
          <w:lang w:val="en-US"/>
        </w:rPr>
        <w:t>16</w:t>
      </w:r>
      <w:r>
        <w:rPr>
          <w:rFonts w:ascii="Angsana New" w:hAnsi="Angsana New"/>
          <w:sz w:val="30"/>
          <w:szCs w:val="30"/>
        </w:rPr>
        <w:t>.</w:t>
      </w:r>
      <w:r w:rsidR="003F0633" w:rsidRPr="003F0633">
        <w:rPr>
          <w:rFonts w:ascii="Angsana New" w:hAnsi="Angsana New"/>
          <w:sz w:val="30"/>
          <w:szCs w:val="30"/>
          <w:lang w:val="en-US"/>
        </w:rPr>
        <w:t>21</w:t>
      </w:r>
      <w:r w:rsidRPr="00567BE0">
        <w:rPr>
          <w:rFonts w:ascii="Angsana New" w:hAnsi="Angsana New"/>
          <w:sz w:val="30"/>
          <w:szCs w:val="30"/>
          <w:cs/>
        </w:rPr>
        <w:t xml:space="preserve"> ของหุ้นสามัญที่จำหน่ายได้ หรือเทียบเท่าจำนวน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3F0633" w:rsidRPr="003F0633">
        <w:rPr>
          <w:rFonts w:ascii="Angsana New" w:hAnsi="Angsana New"/>
          <w:sz w:val="30"/>
          <w:szCs w:val="30"/>
          <w:lang w:val="en-US"/>
        </w:rPr>
        <w:t>116</w:t>
      </w:r>
      <w:r>
        <w:rPr>
          <w:rFonts w:ascii="Angsana New" w:hAnsi="Angsana New"/>
          <w:sz w:val="30"/>
          <w:szCs w:val="30"/>
        </w:rPr>
        <w:t>,</w:t>
      </w:r>
      <w:r w:rsidR="003F0633" w:rsidRPr="003F0633">
        <w:rPr>
          <w:rFonts w:ascii="Angsana New" w:hAnsi="Angsana New"/>
          <w:sz w:val="30"/>
          <w:szCs w:val="30"/>
          <w:lang w:val="en-US"/>
        </w:rPr>
        <w:t>667</w:t>
      </w:r>
      <w:r w:rsidRPr="00567BE0">
        <w:rPr>
          <w:rFonts w:ascii="Angsana New" w:hAnsi="Angsana New"/>
          <w:sz w:val="30"/>
          <w:szCs w:val="30"/>
        </w:rPr>
        <w:t xml:space="preserve"> </w:t>
      </w:r>
      <w:r w:rsidRPr="00567BE0">
        <w:rPr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>
        <w:rPr>
          <w:rFonts w:ascii="Angsana New" w:hAnsi="Angsana New"/>
          <w:sz w:val="30"/>
          <w:szCs w:val="30"/>
        </w:rPr>
        <w:t xml:space="preserve"> </w:t>
      </w:r>
      <w:r w:rsidR="003F0633" w:rsidRPr="003F0633">
        <w:rPr>
          <w:rFonts w:ascii="Angsana New" w:hAnsi="Angsana New"/>
          <w:sz w:val="30"/>
          <w:szCs w:val="30"/>
          <w:lang w:val="en-US"/>
        </w:rPr>
        <w:t>10</w:t>
      </w:r>
      <w:r w:rsidRPr="00567BE0">
        <w:rPr>
          <w:rFonts w:ascii="Angsana New" w:hAnsi="Angsana New"/>
          <w:sz w:val="30"/>
          <w:szCs w:val="30"/>
          <w:cs/>
        </w:rPr>
        <w:t xml:space="preserve"> บาท ในราคาหุ้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567BE0">
        <w:rPr>
          <w:rFonts w:ascii="Angsana New" w:hAnsi="Angsana New"/>
          <w:sz w:val="30"/>
          <w:szCs w:val="30"/>
          <w:cs/>
        </w:rPr>
        <w:t>ละ</w:t>
      </w:r>
      <w:r>
        <w:rPr>
          <w:rFonts w:ascii="Angsana New" w:hAnsi="Angsana New"/>
          <w:sz w:val="30"/>
          <w:szCs w:val="30"/>
        </w:rPr>
        <w:t xml:space="preserve"> </w:t>
      </w:r>
      <w:r w:rsidR="003F0633" w:rsidRPr="003F0633">
        <w:rPr>
          <w:rFonts w:ascii="Angsana New" w:hAnsi="Angsana New"/>
          <w:sz w:val="30"/>
          <w:szCs w:val="30"/>
          <w:lang w:val="en-US"/>
        </w:rPr>
        <w:t>600</w:t>
      </w:r>
      <w:r w:rsidRPr="00567BE0">
        <w:rPr>
          <w:rFonts w:ascii="Angsana New" w:hAnsi="Angsana New"/>
          <w:sz w:val="30"/>
          <w:szCs w:val="30"/>
          <w:cs/>
        </w:rPr>
        <w:t xml:space="preserve"> บาท </w:t>
      </w:r>
      <w:r>
        <w:rPr>
          <w:rFonts w:ascii="Angsana New" w:hAnsi="Angsana New"/>
          <w:sz w:val="30"/>
          <w:szCs w:val="30"/>
          <w:cs/>
        </w:rPr>
        <w:br/>
      </w:r>
      <w:r w:rsidRPr="00567BE0">
        <w:rPr>
          <w:rFonts w:ascii="Angsana New" w:hAnsi="Angsana New"/>
          <w:sz w:val="30"/>
          <w:szCs w:val="30"/>
          <w:cs/>
        </w:rPr>
        <w:t>รวมเป็นเงินทั้งสิ้น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F0633" w:rsidRPr="003F0633">
        <w:rPr>
          <w:rFonts w:ascii="Angsana New" w:hAnsi="Angsana New"/>
          <w:sz w:val="30"/>
          <w:szCs w:val="30"/>
          <w:lang w:val="en-US"/>
        </w:rPr>
        <w:t>70</w:t>
      </w:r>
      <w:r>
        <w:rPr>
          <w:rFonts w:ascii="Angsana New" w:hAnsi="Angsana New"/>
          <w:sz w:val="30"/>
          <w:szCs w:val="30"/>
        </w:rPr>
        <w:t>,</w:t>
      </w:r>
      <w:r w:rsidR="003F0633" w:rsidRPr="003F0633">
        <w:rPr>
          <w:rFonts w:ascii="Angsana New" w:hAnsi="Angsana New"/>
          <w:sz w:val="30"/>
          <w:szCs w:val="30"/>
          <w:lang w:val="en-US"/>
        </w:rPr>
        <w:t>000</w:t>
      </w:r>
      <w:r>
        <w:rPr>
          <w:rFonts w:ascii="Angsana New" w:hAnsi="Angsana New"/>
          <w:sz w:val="30"/>
          <w:szCs w:val="30"/>
        </w:rPr>
        <w:t>,</w:t>
      </w:r>
      <w:r w:rsidR="003F0633" w:rsidRPr="003F0633">
        <w:rPr>
          <w:rFonts w:ascii="Angsana New" w:hAnsi="Angsana New"/>
          <w:sz w:val="30"/>
          <w:szCs w:val="30"/>
          <w:lang w:val="en-US"/>
        </w:rPr>
        <w:t>200</w:t>
      </w:r>
      <w:r w:rsidRPr="00567BE0">
        <w:rPr>
          <w:rFonts w:ascii="Angsana New" w:hAnsi="Angsana New"/>
          <w:sz w:val="30"/>
          <w:szCs w:val="30"/>
        </w:rPr>
        <w:t xml:space="preserve"> </w:t>
      </w:r>
      <w:r w:rsidRPr="00567BE0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831E1D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บริษัท เอ็มอินเทลลิเจนซ์ จำกัด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จึงมีสถานะเป็นบริษัทร่วมของกลุ่มบริษัท</w:t>
      </w:r>
      <w:r>
        <w:rPr>
          <w:rFonts w:asciiTheme="majorBidi" w:hAnsiTheme="majorBidi" w:cstheme="majorBidi"/>
          <w:i/>
          <w:iCs/>
          <w:szCs w:val="22"/>
        </w:rPr>
        <w:t xml:space="preserve"> </w:t>
      </w:r>
      <w:r w:rsidR="0027214F">
        <w:rPr>
          <w:rFonts w:asciiTheme="majorBidi" w:hAnsiTheme="majorBidi" w:cstheme="majorBidi"/>
          <w:i/>
          <w:iCs/>
          <w:szCs w:val="22"/>
        </w:rPr>
        <w:br w:type="page"/>
      </w:r>
    </w:p>
    <w:p w14:paraId="170BB55F" w14:textId="644DF3CA" w:rsidR="00A4604F" w:rsidRPr="0087049C" w:rsidRDefault="00A4604F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บริษัทร่วม</w:t>
      </w:r>
      <w:r w:rsidR="00A85BD0" w:rsidRPr="00AE19E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ที่มีสาระสำคัญ</w:t>
      </w:r>
    </w:p>
    <w:p w14:paraId="3739C5E5" w14:textId="77777777" w:rsidR="00A4604F" w:rsidRPr="0087049C" w:rsidRDefault="00A4604F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E69A780" w14:textId="013FA365" w:rsidR="00A4604F" w:rsidRPr="0087049C" w:rsidRDefault="00A4604F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A85BD0" w:rsidRPr="00A85BD0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อยู่ในงบการเงินของบริษัทร่วม </w:t>
      </w:r>
      <w:r w:rsidR="00FD3EFC" w:rsidRPr="0087049C">
        <w:rPr>
          <w:rFonts w:asciiTheme="majorBidi" w:hAnsiTheme="majorBidi" w:cstheme="majorBidi"/>
          <w:sz w:val="30"/>
          <w:szCs w:val="30"/>
          <w:cs/>
        </w:rPr>
        <w:t>ปรับปรุงด้วย</w:t>
      </w:r>
      <w:r w:rsidR="00B20BC4" w:rsidRPr="0087049C">
        <w:rPr>
          <w:rFonts w:asciiTheme="majorBidi" w:hAnsiTheme="majorBidi" w:cstheme="majorBidi"/>
          <w:spacing w:val="-2"/>
          <w:sz w:val="30"/>
          <w:szCs w:val="30"/>
          <w:cs/>
        </w:rPr>
        <w:t>การปรับมูลค่ายุติธรรม ณ วันที่ซื้อ 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บัญชีของส่วนได้เสียของกลุ่ม</w:t>
      </w:r>
      <w:r w:rsidR="000D38D5" w:rsidRPr="0087049C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ในกิจการเหล่านี้</w:t>
      </w:r>
    </w:p>
    <w:p w14:paraId="764BB403" w14:textId="77777777" w:rsidR="00A4604F" w:rsidRPr="0087049C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238"/>
        <w:gridCol w:w="1562"/>
        <w:gridCol w:w="250"/>
        <w:gridCol w:w="1460"/>
      </w:tblGrid>
      <w:tr w:rsidR="006D2B87" w:rsidRPr="0087049C" w14:paraId="04314AA7" w14:textId="77777777" w:rsidTr="00AC1AFB">
        <w:trPr>
          <w:tblHeader/>
        </w:trPr>
        <w:tc>
          <w:tcPr>
            <w:tcW w:w="5670" w:type="dxa"/>
            <w:shd w:val="clear" w:color="auto" w:fill="auto"/>
          </w:tcPr>
          <w:p w14:paraId="5145C11D" w14:textId="77777777" w:rsidR="006D2B87" w:rsidRPr="0087049C" w:rsidRDefault="006D2B87" w:rsidP="00397775">
            <w:pPr>
              <w:pStyle w:val="block"/>
              <w:spacing w:after="0" w:line="240" w:lineRule="auto"/>
              <w:ind w:left="7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510" w:type="dxa"/>
            <w:gridSpan w:val="4"/>
          </w:tcPr>
          <w:p w14:paraId="1197B617" w14:textId="2C8F8CE5" w:rsidR="006D2B87" w:rsidRPr="0087049C" w:rsidRDefault="006D2B87" w:rsidP="006D2B87">
            <w:pPr>
              <w:pStyle w:val="acctfourfigures"/>
              <w:tabs>
                <w:tab w:val="left" w:pos="720"/>
              </w:tabs>
              <w:spacing w:line="240" w:lineRule="auto"/>
              <w:ind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A85BD0" w:rsidRPr="0087049C" w14:paraId="3F82B538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7209A848" w14:textId="77777777" w:rsidR="00A85BD0" w:rsidRPr="0087049C" w:rsidRDefault="00A85BD0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58EAD5A0" w14:textId="77777777" w:rsidR="00A85BD0" w:rsidRPr="0087049C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562" w:type="dxa"/>
            <w:shd w:val="clear" w:color="auto" w:fill="auto"/>
            <w:hideMark/>
          </w:tcPr>
          <w:p w14:paraId="44124FDD" w14:textId="796C805A" w:rsidR="00A85BD0" w:rsidRPr="0087049C" w:rsidRDefault="003F0633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50" w:type="dxa"/>
          </w:tcPr>
          <w:p w14:paraId="0D8EAAFA" w14:textId="77777777" w:rsidR="00A85BD0" w:rsidRPr="0087049C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</w:tcPr>
          <w:p w14:paraId="3541FC8E" w14:textId="5165A6A1" w:rsidR="00A85BD0" w:rsidRPr="0087049C" w:rsidRDefault="003F0633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</w:tr>
      <w:tr w:rsidR="00A85BD0" w:rsidRPr="0087049C" w14:paraId="3E2439DA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75113E20" w14:textId="77777777" w:rsidR="00A85BD0" w:rsidRPr="0087049C" w:rsidRDefault="00A85BD0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31894192" w14:textId="77777777" w:rsidR="00A85BD0" w:rsidRPr="0087049C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272" w:type="dxa"/>
            <w:gridSpan w:val="3"/>
            <w:shd w:val="clear" w:color="auto" w:fill="auto"/>
          </w:tcPr>
          <w:p w14:paraId="08624CAD" w14:textId="7A59DE06" w:rsidR="00A85BD0" w:rsidRPr="00A85BD0" w:rsidRDefault="00A85BD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A85BD0" w:rsidRPr="0087049C" w14:paraId="327D9901" w14:textId="77777777" w:rsidTr="006D2B87">
        <w:tc>
          <w:tcPr>
            <w:tcW w:w="5670" w:type="dxa"/>
            <w:shd w:val="clear" w:color="auto" w:fill="auto"/>
            <w:hideMark/>
          </w:tcPr>
          <w:p w14:paraId="5B423E0F" w14:textId="77777777" w:rsidR="00A85BD0" w:rsidRPr="0087049C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38" w:type="dxa"/>
          </w:tcPr>
          <w:p w14:paraId="053028F5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39FE356" w14:textId="577F99C8" w:rsidR="00A85BD0" w:rsidRPr="00C22BE0" w:rsidRDefault="003F0633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156</w:t>
            </w:r>
            <w:r w:rsidR="00C22BE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529</w:t>
            </w:r>
          </w:p>
        </w:tc>
        <w:tc>
          <w:tcPr>
            <w:tcW w:w="250" w:type="dxa"/>
          </w:tcPr>
          <w:p w14:paraId="47E1287F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23DB634F" w14:textId="3353A274" w:rsidR="00A85BD0" w:rsidRPr="0087049C" w:rsidRDefault="003F0633" w:rsidP="0093387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230</w:t>
            </w:r>
            <w:r w:rsidR="00A85BD0"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887</w:t>
            </w:r>
          </w:p>
        </w:tc>
      </w:tr>
      <w:tr w:rsidR="00A85BD0" w:rsidRPr="0087049C" w14:paraId="47196897" w14:textId="77777777" w:rsidTr="006D2B87">
        <w:tc>
          <w:tcPr>
            <w:tcW w:w="5670" w:type="dxa"/>
            <w:shd w:val="clear" w:color="auto" w:fill="auto"/>
            <w:hideMark/>
          </w:tcPr>
          <w:p w14:paraId="176383E6" w14:textId="77777777" w:rsidR="00A85BD0" w:rsidRPr="0087049C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 (ขาดทุน) จากการดำเนินงานอย่างต่อเนื่อง</w:t>
            </w:r>
          </w:p>
        </w:tc>
        <w:tc>
          <w:tcPr>
            <w:tcW w:w="238" w:type="dxa"/>
          </w:tcPr>
          <w:p w14:paraId="6F06B3E9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F30E6C1" w14:textId="18594321" w:rsidR="00A85BD0" w:rsidRPr="0087049C" w:rsidRDefault="00C22BE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421176B8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33044D62" w14:textId="1B33D762" w:rsidR="00A85BD0" w:rsidRPr="0087049C" w:rsidRDefault="00A85BD0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58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782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85BD0" w:rsidRPr="0087049C" w14:paraId="506A8DD6" w14:textId="77777777" w:rsidTr="006D2B87">
        <w:tc>
          <w:tcPr>
            <w:tcW w:w="5670" w:type="dxa"/>
            <w:shd w:val="clear" w:color="auto" w:fill="auto"/>
            <w:hideMark/>
          </w:tcPr>
          <w:p w14:paraId="34CE4757" w14:textId="4B3C3359" w:rsidR="00A85BD0" w:rsidRPr="0087049C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33C288E6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A9FFE" w14:textId="7B6E7C2A" w:rsidR="00A85BD0" w:rsidRPr="0087049C" w:rsidRDefault="00C22BE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7A8B535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C753D" w14:textId="47C79AF1" w:rsidR="00A85BD0" w:rsidRPr="0087049C" w:rsidRDefault="00A85BD0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58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782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85BD0" w:rsidRPr="0087049C" w14:paraId="1E867DCF" w14:textId="77777777" w:rsidTr="006D2B87">
        <w:tc>
          <w:tcPr>
            <w:tcW w:w="5670" w:type="dxa"/>
            <w:shd w:val="clear" w:color="auto" w:fill="auto"/>
          </w:tcPr>
          <w:p w14:paraId="22D01B11" w14:textId="77777777" w:rsidR="00A85BD0" w:rsidRPr="0087049C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38" w:type="dxa"/>
          </w:tcPr>
          <w:p w14:paraId="564F477B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760DD4" w14:textId="45C856E0" w:rsidR="00A85BD0" w:rsidRPr="0087049C" w:rsidRDefault="00C22BE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445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FD572E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</w:tcPr>
          <w:p w14:paraId="5B065F65" w14:textId="644E95AD" w:rsidR="00A85BD0" w:rsidRPr="0087049C" w:rsidRDefault="00A85BD0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695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85BD0" w:rsidRPr="0087049C" w14:paraId="0F20F503" w14:textId="77777777" w:rsidTr="006D2B87">
        <w:tc>
          <w:tcPr>
            <w:tcW w:w="5670" w:type="dxa"/>
            <w:shd w:val="clear" w:color="auto" w:fill="auto"/>
          </w:tcPr>
          <w:p w14:paraId="6704D24C" w14:textId="77777777" w:rsidR="00933870" w:rsidRDefault="00A85BD0" w:rsidP="00933870">
            <w:pPr>
              <w:spacing w:line="240" w:lineRule="auto"/>
              <w:ind w:left="150" w:right="-110" w:hanging="15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การตัดกำไรระหว่างกันที่ยังไม่ได้รับรู้จากการซื้อขายแบบ </w:t>
            </w:r>
          </w:p>
          <w:p w14:paraId="2895390E" w14:textId="5FFE2691" w:rsidR="00A85BD0" w:rsidRPr="0087049C" w:rsidRDefault="00933870" w:rsidP="0093387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85BD0" w:rsidRPr="0087049C">
              <w:rPr>
                <w:rFonts w:asciiTheme="majorBidi" w:hAnsiTheme="majorBidi" w:cstheme="majorBidi"/>
                <w:sz w:val="30"/>
                <w:szCs w:val="30"/>
              </w:rPr>
              <w:t>upstream / downstream</w:t>
            </w:r>
          </w:p>
        </w:tc>
        <w:tc>
          <w:tcPr>
            <w:tcW w:w="238" w:type="dxa"/>
          </w:tcPr>
          <w:p w14:paraId="2D376289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1FFD5" w14:textId="77777777" w:rsidR="00A85BD0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6A07FDCB" w14:textId="0B0E7963" w:rsidR="00C22BE0" w:rsidRPr="0087049C" w:rsidRDefault="00C22BE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FA04669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  <w:right w:val="nil"/>
            </w:tcBorders>
          </w:tcPr>
          <w:p w14:paraId="40EECE52" w14:textId="77777777" w:rsidR="00A85BD0" w:rsidRPr="0087049C" w:rsidRDefault="00A85BD0" w:rsidP="006D2B87">
            <w:pPr>
              <w:pStyle w:val="acctfourfigures"/>
              <w:tabs>
                <w:tab w:val="clear" w:pos="765"/>
                <w:tab w:val="decimal" w:pos="1080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485F67E1" w14:textId="60BCBEB2" w:rsidR="00A85BD0" w:rsidRPr="0087049C" w:rsidRDefault="00A85BD0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860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85BD0" w:rsidRPr="0087049C" w14:paraId="3ED5DCED" w14:textId="77777777" w:rsidTr="006D2B87">
        <w:tc>
          <w:tcPr>
            <w:tcW w:w="5670" w:type="dxa"/>
            <w:shd w:val="clear" w:color="auto" w:fill="auto"/>
            <w:hideMark/>
          </w:tcPr>
          <w:p w14:paraId="7E64387F" w14:textId="77777777" w:rsidR="00A85BD0" w:rsidRPr="0087049C" w:rsidRDefault="00A85BD0" w:rsidP="00CD7887">
            <w:pPr>
              <w:spacing w:line="240" w:lineRule="auto"/>
              <w:ind w:left="144" w:right="-110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38" w:type="dxa"/>
          </w:tcPr>
          <w:p w14:paraId="48A21478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0CF8231A" w14:textId="59FA3D6E" w:rsidR="00A85BD0" w:rsidRPr="0087049C" w:rsidRDefault="00C22BE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477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26675851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65B3D3EB" w14:textId="3126ADFA" w:rsidR="00A85BD0" w:rsidRPr="0087049C" w:rsidRDefault="00A85BD0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555</w:t>
            </w: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  <w:tr w:rsidR="00A85BD0" w:rsidRPr="00300DE4" w14:paraId="6BA721E2" w14:textId="77777777" w:rsidTr="006D2B87">
        <w:tc>
          <w:tcPr>
            <w:tcW w:w="5670" w:type="dxa"/>
            <w:shd w:val="clear" w:color="auto" w:fill="auto"/>
          </w:tcPr>
          <w:p w14:paraId="2D8941EC" w14:textId="77777777" w:rsidR="00A85BD0" w:rsidRPr="00300DE4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7AEF3726" w14:textId="77777777" w:rsidR="00A85BD0" w:rsidRPr="00300DE4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3B134" w14:textId="77777777" w:rsidR="00A85BD0" w:rsidRPr="00300DE4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6251F03B" w14:textId="77777777" w:rsidR="00A85BD0" w:rsidRPr="00300DE4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9E730" w14:textId="77777777" w:rsidR="00A85BD0" w:rsidRPr="00300DE4" w:rsidRDefault="00A85BD0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85BD0" w:rsidRPr="0087049C" w14:paraId="634B2CC0" w14:textId="77777777" w:rsidTr="006D2B87">
        <w:tc>
          <w:tcPr>
            <w:tcW w:w="5670" w:type="dxa"/>
            <w:shd w:val="clear" w:color="auto" w:fill="auto"/>
            <w:hideMark/>
          </w:tcPr>
          <w:p w14:paraId="05CBC847" w14:textId="77777777" w:rsidR="00A85BD0" w:rsidRPr="0087049C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8" w:type="dxa"/>
          </w:tcPr>
          <w:p w14:paraId="31755BDB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E51B958" w14:textId="36507784" w:rsidR="00A85BD0" w:rsidRPr="0087049C" w:rsidRDefault="003F0633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150</w:t>
            </w:r>
            <w:r w:rsidR="00045A2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474</w:t>
            </w:r>
          </w:p>
        </w:tc>
        <w:tc>
          <w:tcPr>
            <w:tcW w:w="250" w:type="dxa"/>
          </w:tcPr>
          <w:p w14:paraId="20406E8A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62DD6A7D" w14:textId="11644F54" w:rsidR="00A85BD0" w:rsidRPr="0087049C" w:rsidRDefault="003F0633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170</w:t>
            </w:r>
            <w:r w:rsidR="00A85BD0"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617</w:t>
            </w:r>
          </w:p>
        </w:tc>
      </w:tr>
      <w:tr w:rsidR="00A85BD0" w:rsidRPr="0087049C" w14:paraId="6B272E46" w14:textId="77777777" w:rsidTr="006D2B87">
        <w:tc>
          <w:tcPr>
            <w:tcW w:w="5670" w:type="dxa"/>
            <w:shd w:val="clear" w:color="auto" w:fill="auto"/>
            <w:hideMark/>
          </w:tcPr>
          <w:p w14:paraId="5600BECE" w14:textId="77777777" w:rsidR="00A85BD0" w:rsidRPr="0087049C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8" w:type="dxa"/>
          </w:tcPr>
          <w:p w14:paraId="271B5D47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FD623B7" w14:textId="5D139983" w:rsidR="00A85BD0" w:rsidRPr="0087049C" w:rsidRDefault="003F0633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107</w:t>
            </w:r>
          </w:p>
        </w:tc>
        <w:tc>
          <w:tcPr>
            <w:tcW w:w="250" w:type="dxa"/>
          </w:tcPr>
          <w:p w14:paraId="352502CA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67E8DB05" w14:textId="7CB2EE8D" w:rsidR="00A85BD0" w:rsidRPr="0087049C" w:rsidRDefault="003F0633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150</w:t>
            </w:r>
          </w:p>
        </w:tc>
      </w:tr>
      <w:tr w:rsidR="00A85BD0" w:rsidRPr="0087049C" w14:paraId="320D834A" w14:textId="77777777" w:rsidTr="006D2B87">
        <w:tc>
          <w:tcPr>
            <w:tcW w:w="5670" w:type="dxa"/>
            <w:shd w:val="clear" w:color="auto" w:fill="auto"/>
            <w:hideMark/>
          </w:tcPr>
          <w:p w14:paraId="59271D01" w14:textId="77777777" w:rsidR="00A85BD0" w:rsidRPr="0087049C" w:rsidRDefault="00A85BD0" w:rsidP="00CD78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8" w:type="dxa"/>
          </w:tcPr>
          <w:p w14:paraId="55E9E2B8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08ABA39C" w14:textId="658C1A63" w:rsidR="00A85BD0" w:rsidRPr="0087049C" w:rsidRDefault="00045A20" w:rsidP="00CD78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118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3BB04754" w14:textId="77777777" w:rsidR="00A85BD0" w:rsidRPr="0087049C" w:rsidRDefault="00A85BD0" w:rsidP="00CD78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74AD2912" w14:textId="21AB7EE5" w:rsidR="00A85BD0" w:rsidRPr="0087049C" w:rsidRDefault="00A85BD0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108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523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D2B87" w:rsidRPr="0087049C" w14:paraId="1357FC5C" w14:textId="77777777" w:rsidTr="006D2B87">
        <w:tc>
          <w:tcPr>
            <w:tcW w:w="5670" w:type="dxa"/>
            <w:shd w:val="clear" w:color="auto" w:fill="auto"/>
            <w:hideMark/>
          </w:tcPr>
          <w:p w14:paraId="2B1A5032" w14:textId="6827B3FF" w:rsidR="006D2B87" w:rsidRPr="0087049C" w:rsidRDefault="006D2B87" w:rsidP="006D2B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4771AE71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DEF87" w14:textId="08613B8A" w:rsidR="006D2B87" w:rsidRPr="0087049C" w:rsidRDefault="003F0633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80</w:t>
            </w:r>
            <w:r w:rsidR="00045A2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463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61AFD03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93661" w14:textId="07A7C87C" w:rsidR="006D2B87" w:rsidRPr="0087049C" w:rsidRDefault="003F0633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62</w:t>
            </w:r>
            <w:r w:rsidR="006D2B87"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244</w:t>
            </w:r>
          </w:p>
        </w:tc>
      </w:tr>
      <w:tr w:rsidR="006D2B87" w:rsidRPr="0087049C" w14:paraId="5C7F697D" w14:textId="77777777" w:rsidTr="006D2B87">
        <w:tc>
          <w:tcPr>
            <w:tcW w:w="5670" w:type="dxa"/>
            <w:shd w:val="clear" w:color="auto" w:fill="auto"/>
            <w:hideMark/>
          </w:tcPr>
          <w:p w14:paraId="31791616" w14:textId="77777777" w:rsidR="006D2B87" w:rsidRPr="0087049C" w:rsidRDefault="006D2B87" w:rsidP="006D2B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38" w:type="dxa"/>
          </w:tcPr>
          <w:p w14:paraId="650D2D6A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41978" w14:textId="3497AA95" w:rsidR="006D2B87" w:rsidRPr="0087049C" w:rsidRDefault="003F0633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045A2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116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A1E1E4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63C4BE" w14:textId="4A7720AB" w:rsidR="006D2B87" w:rsidRPr="0087049C" w:rsidRDefault="003F0633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6D2B87"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561</w:t>
            </w:r>
          </w:p>
        </w:tc>
      </w:tr>
      <w:tr w:rsidR="006D2B87" w:rsidRPr="0087049C" w14:paraId="7559FE13" w14:textId="77777777" w:rsidTr="006D2B87">
        <w:tc>
          <w:tcPr>
            <w:tcW w:w="5670" w:type="dxa"/>
            <w:shd w:val="clear" w:color="auto" w:fill="auto"/>
          </w:tcPr>
          <w:p w14:paraId="1EFED0A8" w14:textId="77777777" w:rsidR="006D2B87" w:rsidRPr="0087049C" w:rsidRDefault="006D2B87" w:rsidP="00933870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downstream / upstream</w:t>
            </w:r>
          </w:p>
        </w:tc>
        <w:tc>
          <w:tcPr>
            <w:tcW w:w="238" w:type="dxa"/>
          </w:tcPr>
          <w:p w14:paraId="2E83A6AE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</w:tcPr>
          <w:p w14:paraId="16BAB619" w14:textId="77777777" w:rsidR="006D2B87" w:rsidRDefault="006D2B87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4E244C39" w14:textId="05EC579C" w:rsidR="00045A20" w:rsidRPr="0087049C" w:rsidRDefault="00045A20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404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8D1812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</w:tcPr>
          <w:p w14:paraId="3E5F20F3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080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6DC33876" w14:textId="3BD8FF72" w:rsidR="006D2B87" w:rsidRPr="0087049C" w:rsidRDefault="006D2B87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372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D2B87" w:rsidRPr="0087049C" w14:paraId="005C0CAB" w14:textId="77777777" w:rsidTr="006D2B87">
        <w:tc>
          <w:tcPr>
            <w:tcW w:w="5670" w:type="dxa"/>
            <w:shd w:val="clear" w:color="auto" w:fill="auto"/>
            <w:hideMark/>
          </w:tcPr>
          <w:p w14:paraId="03EAF89B" w14:textId="77777777" w:rsidR="006D2B87" w:rsidRPr="0087049C" w:rsidRDefault="006D2B87" w:rsidP="006D2B87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8" w:type="dxa"/>
          </w:tcPr>
          <w:p w14:paraId="1F72890B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03C4C" w14:textId="4E0F1125" w:rsidR="006D2B87" w:rsidRPr="0087049C" w:rsidRDefault="003F0633" w:rsidP="006D2B87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="00045A2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712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C15E629" w14:textId="77777777" w:rsidR="006D2B87" w:rsidRPr="0087049C" w:rsidRDefault="006D2B87" w:rsidP="006D2B8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B6F5D" w14:textId="2CBF20CE" w:rsidR="006D2B87" w:rsidRPr="0087049C" w:rsidRDefault="003F0633" w:rsidP="006D2B8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</w:t>
            </w:r>
            <w:r w:rsidR="006D2B87"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189</w:t>
            </w:r>
          </w:p>
        </w:tc>
      </w:tr>
    </w:tbl>
    <w:p w14:paraId="7C2A7F9C" w14:textId="77754341" w:rsidR="00213DEB" w:rsidRDefault="00213DEB" w:rsidP="006D2B87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30"/>
          <w:szCs w:val="30"/>
          <w:highlight w:val="yellow"/>
          <w:lang w:val="en-US" w:bidi="th-TH"/>
        </w:rPr>
      </w:pPr>
    </w:p>
    <w:p w14:paraId="68FF5C56" w14:textId="1EB95B6B" w:rsidR="00933870" w:rsidRDefault="00933870" w:rsidP="00933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>
        <w:rPr>
          <w:rFonts w:asciiTheme="majorBidi" w:hAnsiTheme="majorBidi" w:cstheme="majorBidi"/>
          <w:i/>
          <w:iCs/>
          <w:sz w:val="30"/>
          <w:szCs w:val="30"/>
          <w:highlight w:val="yellow"/>
        </w:rPr>
        <w:br w:type="page"/>
      </w:r>
    </w:p>
    <w:p w14:paraId="1BB48CDD" w14:textId="0362B0EF" w:rsidR="006D2B87" w:rsidRDefault="006D2B87" w:rsidP="006D2B87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  <w:r w:rsidRPr="006D2B8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3C6E415" w14:textId="77777777" w:rsidR="006D2B87" w:rsidRPr="006D2B87" w:rsidRDefault="006D2B87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28BEB6" w14:textId="3243467B" w:rsidR="006D2B87" w:rsidRPr="006D2B87" w:rsidRDefault="006D2B87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2B87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  <w:r w:rsidRPr="006D2B8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6293816" w14:textId="77777777" w:rsidR="006D2B87" w:rsidRPr="006D2B87" w:rsidRDefault="006D2B87" w:rsidP="006D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260"/>
      </w:tblGrid>
      <w:tr w:rsidR="006D2B87" w:rsidRPr="006D2B87" w14:paraId="22261B8D" w14:textId="77777777" w:rsidTr="00300DE4">
        <w:trPr>
          <w:cantSplit/>
          <w:trHeight w:val="20"/>
          <w:tblHeader/>
        </w:trPr>
        <w:tc>
          <w:tcPr>
            <w:tcW w:w="6210" w:type="dxa"/>
          </w:tcPr>
          <w:p w14:paraId="56599A74" w14:textId="77777777" w:rsidR="006D2B87" w:rsidRPr="006D2B87" w:rsidRDefault="006D2B87" w:rsidP="006D2B8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FB9C58" w14:textId="77777777" w:rsidR="006D2B87" w:rsidRPr="006D2B87" w:rsidRDefault="006D2B87" w:rsidP="006D2B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EA9C638" w14:textId="5E824AEA" w:rsidR="006D2B87" w:rsidRPr="006D2B87" w:rsidRDefault="00FC4212" w:rsidP="0093387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</w:tr>
      <w:tr w:rsidR="006D2B87" w:rsidRPr="006D2B87" w14:paraId="6CA77E28" w14:textId="77777777" w:rsidTr="00300DE4">
        <w:trPr>
          <w:cantSplit/>
          <w:trHeight w:val="20"/>
          <w:tblHeader/>
        </w:trPr>
        <w:tc>
          <w:tcPr>
            <w:tcW w:w="6210" w:type="dxa"/>
          </w:tcPr>
          <w:p w14:paraId="2AFBB575" w14:textId="77777777" w:rsidR="006D2B87" w:rsidRPr="006D2B87" w:rsidRDefault="006D2B87" w:rsidP="00AC1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695B4A" w14:textId="77777777" w:rsidR="006D2B87" w:rsidRPr="006D2B87" w:rsidRDefault="006D2B87" w:rsidP="00AC1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DFE68C" w14:textId="79E4D18B" w:rsidR="006D2B87" w:rsidRPr="006D2B87" w:rsidRDefault="003F0633" w:rsidP="00AC1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59C5954" w14:textId="77777777" w:rsidR="006D2B87" w:rsidRPr="006D2B87" w:rsidRDefault="006D2B87" w:rsidP="00AC1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BEEDE" w14:textId="0BB9BA67" w:rsidR="006D2B87" w:rsidRPr="006D2B87" w:rsidRDefault="003F0633" w:rsidP="00AC1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6D2B87" w:rsidRPr="006D2B87" w14:paraId="5AC7E34D" w14:textId="77777777" w:rsidTr="00300DE4">
        <w:trPr>
          <w:cantSplit/>
          <w:trHeight w:val="20"/>
          <w:tblHeader/>
        </w:trPr>
        <w:tc>
          <w:tcPr>
            <w:tcW w:w="6210" w:type="dxa"/>
          </w:tcPr>
          <w:p w14:paraId="76604ED1" w14:textId="77777777" w:rsidR="006D2B87" w:rsidRPr="006D2B87" w:rsidRDefault="006D2B87" w:rsidP="006D2B8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BC9F49" w14:textId="77777777" w:rsidR="006D2B87" w:rsidRPr="006D2B87" w:rsidRDefault="006D2B87" w:rsidP="006D2B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882BE35" w14:textId="77625262" w:rsidR="006D2B87" w:rsidRPr="006D2B87" w:rsidRDefault="006D2B87" w:rsidP="006D2B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6D2B87" w:rsidRPr="006D2B87" w14:paraId="70CC1B85" w14:textId="77777777" w:rsidTr="00300DE4">
        <w:trPr>
          <w:cantSplit/>
          <w:trHeight w:val="20"/>
        </w:trPr>
        <w:tc>
          <w:tcPr>
            <w:tcW w:w="6210" w:type="dxa"/>
          </w:tcPr>
          <w:p w14:paraId="56BEC07F" w14:textId="745403F3" w:rsidR="006D2B87" w:rsidRPr="006D2B87" w:rsidRDefault="006D2B87" w:rsidP="00FC421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6D2B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80" w:type="dxa"/>
            <w:vAlign w:val="bottom"/>
          </w:tcPr>
          <w:p w14:paraId="0D76A811" w14:textId="77777777" w:rsidR="006D2B87" w:rsidRPr="006D2B87" w:rsidRDefault="006D2B87" w:rsidP="00AC1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A5418" w14:textId="113AB730" w:rsidR="006D2B87" w:rsidRPr="00300DE4" w:rsidRDefault="003F0633" w:rsidP="006D2B8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045A20" w:rsidRPr="00300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918CDDF" w14:textId="77777777" w:rsidR="006D2B87" w:rsidRPr="00300DE4" w:rsidRDefault="006D2B87" w:rsidP="00AC1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EC3D9" w14:textId="6B8A7506" w:rsidR="006D2B87" w:rsidRPr="00300DE4" w:rsidRDefault="00045A20" w:rsidP="00045A2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300DE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  <w:tr w:rsidR="006D2B87" w:rsidRPr="006D2B87" w14:paraId="4C193525" w14:textId="77777777" w:rsidTr="00300DE4">
        <w:trPr>
          <w:cantSplit/>
          <w:trHeight w:val="20"/>
        </w:trPr>
        <w:tc>
          <w:tcPr>
            <w:tcW w:w="6210" w:type="dxa"/>
          </w:tcPr>
          <w:p w14:paraId="6148A64A" w14:textId="77777777" w:rsidR="006D2B87" w:rsidRPr="006D2B87" w:rsidRDefault="006D2B87" w:rsidP="00AC1AF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80" w:type="dxa"/>
          </w:tcPr>
          <w:p w14:paraId="389F0F18" w14:textId="77777777" w:rsidR="006D2B87" w:rsidRPr="006D2B87" w:rsidRDefault="006D2B87" w:rsidP="00AC1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2E7A8" w14:textId="77777777" w:rsidR="006D2B87" w:rsidRPr="006D2B87" w:rsidRDefault="006D2B87" w:rsidP="00AC1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4DECFF" w14:textId="77777777" w:rsidR="006D2B87" w:rsidRPr="006D2B87" w:rsidRDefault="006D2B87" w:rsidP="00AC1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9F217" w14:textId="569198C0" w:rsidR="006D2B87" w:rsidRPr="00045A20" w:rsidRDefault="006D2B87" w:rsidP="00045A2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D2B87" w:rsidRPr="006D2B87" w14:paraId="6F510C96" w14:textId="77777777" w:rsidTr="00300DE4">
        <w:trPr>
          <w:cantSplit/>
          <w:trHeight w:val="20"/>
        </w:trPr>
        <w:tc>
          <w:tcPr>
            <w:tcW w:w="6210" w:type="dxa"/>
          </w:tcPr>
          <w:p w14:paraId="7E18AFA5" w14:textId="77777777" w:rsidR="006D2B87" w:rsidRPr="006D2B87" w:rsidRDefault="006D2B87" w:rsidP="00AC1AFB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80" w:type="dxa"/>
          </w:tcPr>
          <w:p w14:paraId="552A9A7E" w14:textId="77777777" w:rsidR="006D2B87" w:rsidRPr="006D2B87" w:rsidRDefault="006D2B87" w:rsidP="00AC1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5C12B" w14:textId="5D09067F" w:rsidR="006D2B87" w:rsidRPr="006D2B87" w:rsidRDefault="003F0633" w:rsidP="006D2B8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6806FF3" w14:textId="77777777" w:rsidR="006D2B87" w:rsidRPr="006D2B87" w:rsidRDefault="006D2B87" w:rsidP="00AC1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53BB9B" w14:textId="703B052D" w:rsidR="006D2B87" w:rsidRPr="00045A20" w:rsidRDefault="00045A20" w:rsidP="00045A2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045A2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6D2B87" w:rsidRPr="006D2B87" w14:paraId="3438B37C" w14:textId="77777777" w:rsidTr="00300DE4">
        <w:trPr>
          <w:cantSplit/>
          <w:trHeight w:val="20"/>
        </w:trPr>
        <w:tc>
          <w:tcPr>
            <w:tcW w:w="6210" w:type="dxa"/>
          </w:tcPr>
          <w:p w14:paraId="3EB07632" w14:textId="77777777" w:rsidR="006D2B87" w:rsidRPr="006D2B87" w:rsidRDefault="006D2B87" w:rsidP="00AC1AFB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" w:type="dxa"/>
          </w:tcPr>
          <w:p w14:paraId="74BE1C2E" w14:textId="77777777" w:rsidR="006D2B87" w:rsidRPr="006D2B87" w:rsidRDefault="006D2B87" w:rsidP="00AC1A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4C0D5B" w14:textId="64C9EC49" w:rsidR="006D2B87" w:rsidRPr="006D2B87" w:rsidRDefault="003F0633" w:rsidP="006D2B8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CA928DC" w14:textId="77777777" w:rsidR="006D2B87" w:rsidRPr="006D2B87" w:rsidRDefault="006D2B87" w:rsidP="00AC1A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160BC" w14:textId="4A5C13A0" w:rsidR="006D2B87" w:rsidRPr="00045A20" w:rsidRDefault="00045A20" w:rsidP="00045A2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45A2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27B81DED" w14:textId="3975B7AA" w:rsidR="002F7622" w:rsidRPr="006D2B87" w:rsidRDefault="002F7622" w:rsidP="002E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F7622" w:rsidRPr="006D2B87" w:rsidSect="003A5C27">
          <w:headerReference w:type="default" r:id="rId12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D60C2E5" w14:textId="77777777" w:rsidR="006D6C67" w:rsidRPr="0087049C" w:rsidRDefault="006D6C67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421B510" w14:textId="77777777" w:rsidR="00335B84" w:rsidRPr="00300DE4" w:rsidRDefault="00335B84" w:rsidP="00C9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877" w:type="dxa"/>
        <w:tblInd w:w="-117" w:type="dxa"/>
        <w:tblLayout w:type="fixed"/>
        <w:tblLook w:val="01E0" w:firstRow="1" w:lastRow="1" w:firstColumn="1" w:lastColumn="1" w:noHBand="0" w:noVBand="0"/>
      </w:tblPr>
      <w:tblGrid>
        <w:gridCol w:w="3177"/>
        <w:gridCol w:w="720"/>
        <w:gridCol w:w="720"/>
        <w:gridCol w:w="990"/>
        <w:gridCol w:w="270"/>
        <w:gridCol w:w="990"/>
        <w:gridCol w:w="270"/>
        <w:gridCol w:w="1170"/>
        <w:gridCol w:w="237"/>
        <w:gridCol w:w="1113"/>
        <w:gridCol w:w="270"/>
        <w:gridCol w:w="990"/>
        <w:gridCol w:w="236"/>
        <w:gridCol w:w="1024"/>
        <w:gridCol w:w="238"/>
        <w:gridCol w:w="1112"/>
        <w:gridCol w:w="236"/>
        <w:gridCol w:w="1114"/>
      </w:tblGrid>
      <w:tr w:rsidR="006D2B87" w:rsidRPr="0087049C" w14:paraId="3B26C039" w14:textId="77777777" w:rsidTr="006D2B87">
        <w:tc>
          <w:tcPr>
            <w:tcW w:w="3177" w:type="dxa"/>
          </w:tcPr>
          <w:p w14:paraId="7C2C19E6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</w:tcPr>
          <w:p w14:paraId="64E96CED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B87" w:rsidRPr="0087049C" w14:paraId="16E89D3C" w14:textId="77777777" w:rsidTr="006D2B87">
        <w:tc>
          <w:tcPr>
            <w:tcW w:w="3177" w:type="dxa"/>
          </w:tcPr>
          <w:p w14:paraId="58A92B10" w14:textId="120A8990" w:rsidR="006D2B87" w:rsidRPr="0087049C" w:rsidRDefault="006D2B87" w:rsidP="000F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0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440" w:type="dxa"/>
            <w:gridSpan w:val="2"/>
          </w:tcPr>
          <w:p w14:paraId="6CE5F547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990" w:type="dxa"/>
          </w:tcPr>
          <w:p w14:paraId="4CFF9748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5B93F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8AA19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2577A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D2A75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6B2534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77EF8E2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ECA65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476BC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FF2231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CF644D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47C826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CD61C0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FE9B5A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E9A9EDE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2B87" w:rsidRPr="0087049C" w:rsidDel="00685444" w14:paraId="4A228DBC" w14:textId="77777777" w:rsidTr="006D2B87">
        <w:tc>
          <w:tcPr>
            <w:tcW w:w="3177" w:type="dxa"/>
          </w:tcPr>
          <w:p w14:paraId="74E4B2B4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4A899AB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531BF123" w14:textId="77777777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1FEB882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3F9498A" w14:textId="77777777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D8705C8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FF58A8B" w14:textId="77777777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69D0DBDF" w14:textId="77777777" w:rsidR="006D2B87" w:rsidRPr="0087049C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0C8FF100" w14:textId="2FD9094A" w:rsidR="006D2B87" w:rsidRPr="0087049C" w:rsidDel="00685444" w:rsidRDefault="006D2B8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- สุทธิ</w:t>
            </w:r>
          </w:p>
        </w:tc>
      </w:tr>
      <w:tr w:rsidR="006D2B87" w:rsidRPr="0087049C" w14:paraId="702A1973" w14:textId="77777777" w:rsidTr="006D2B87">
        <w:tc>
          <w:tcPr>
            <w:tcW w:w="3177" w:type="dxa"/>
          </w:tcPr>
          <w:p w14:paraId="2AA43C37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9A6D86D" w14:textId="3D81055E" w:rsidR="006D2B87" w:rsidRPr="0087049C" w:rsidRDefault="003F0633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</w:tcPr>
          <w:p w14:paraId="10C9D49F" w14:textId="3A6AB076" w:rsidR="006D2B87" w:rsidRPr="0087049C" w:rsidRDefault="003F0633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29EE9787" w14:textId="6DB399FA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137DF9F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ABED7" w14:textId="5983E541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0C7FD0C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37F03" w14:textId="539B9670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</w:tcPr>
          <w:p w14:paraId="5F6C8522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13C4A88" w14:textId="47845077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10433CC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4404A1" w14:textId="09BA405C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172876E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C25303" w14:textId="4864A1B3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6F781F0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040CAF4" w14:textId="1BA8EAB6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0B6A25F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7FE50A" w14:textId="6E7034CE" w:rsidR="006D2B87" w:rsidRPr="0087049C" w:rsidRDefault="003F0633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D2B87" w:rsidRPr="0087049C" w14:paraId="30BF43AC" w14:textId="77777777" w:rsidTr="006D2B87">
        <w:tc>
          <w:tcPr>
            <w:tcW w:w="3177" w:type="dxa"/>
          </w:tcPr>
          <w:p w14:paraId="1A1F49B7" w14:textId="2F14B021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3D5BAB8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</w:tcPr>
          <w:p w14:paraId="00D1114D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1589D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016E3B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12"/>
          </w:tcPr>
          <w:p w14:paraId="39DF4584" w14:textId="77777777" w:rsidR="006D2B87" w:rsidRPr="0087049C" w:rsidRDefault="006D2B87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2B87" w:rsidRPr="0087049C" w14:paraId="002A5EDC" w14:textId="77777777" w:rsidTr="006D2B87">
        <w:trPr>
          <w:trHeight w:val="335"/>
        </w:trPr>
        <w:tc>
          <w:tcPr>
            <w:tcW w:w="3177" w:type="dxa"/>
          </w:tcPr>
          <w:p w14:paraId="3493F4E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2B2800F7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720" w:type="dxa"/>
          </w:tcPr>
          <w:p w14:paraId="38B9C78B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4A28E1BB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1D68B2A7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549A83D6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6C09A69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5F076AC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55059E18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3" w:type="dxa"/>
          </w:tcPr>
          <w:p w14:paraId="538ED0F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28F464AF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42C76132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5E889E9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24" w:type="dxa"/>
          </w:tcPr>
          <w:p w14:paraId="74FFAC2C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F7D0FFE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2" w:type="dxa"/>
          </w:tcPr>
          <w:p w14:paraId="4BDB4E6D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375C8C8E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4" w:type="dxa"/>
          </w:tcPr>
          <w:p w14:paraId="7488FF12" w14:textId="77777777" w:rsidR="006D2B87" w:rsidRPr="0087049C" w:rsidRDefault="006D2B87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045A20" w:rsidRPr="0087049C" w14:paraId="6CFC85B2" w14:textId="77777777" w:rsidTr="006D2B87">
        <w:tc>
          <w:tcPr>
            <w:tcW w:w="3177" w:type="dxa"/>
          </w:tcPr>
          <w:p w14:paraId="7485DB49" w14:textId="77777777" w:rsidR="00045A20" w:rsidRPr="0087049C" w:rsidRDefault="00045A20" w:rsidP="00045A2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720" w:type="dxa"/>
          </w:tcPr>
          <w:p w14:paraId="4E3A76A8" w14:textId="5308A5A9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720" w:type="dxa"/>
          </w:tcPr>
          <w:p w14:paraId="33E6EBEA" w14:textId="5361BCC4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0" w:type="dxa"/>
            <w:gridSpan w:val="3"/>
          </w:tcPr>
          <w:p w14:paraId="3CF54487" w14:textId="136A9DA3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EUR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70" w:type="dxa"/>
          </w:tcPr>
          <w:p w14:paraId="2852C4B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05F05" w14:textId="776130A3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4859F671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E502CA9" w14:textId="515D26B9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24CE208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C34379" w14:textId="77D22AE9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003DAA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4A924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D985E2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4AF1E07B" w14:textId="7E5C0BB6" w:rsidR="00045A20" w:rsidRPr="004B1CF3" w:rsidRDefault="003F0633" w:rsidP="004B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B1CF3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3C3D9D0F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F2224" w14:textId="51A1F69F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657BCA" w:rsidRPr="0087049C" w14:paraId="08FA61B8" w14:textId="77777777" w:rsidTr="00213DEB">
        <w:tc>
          <w:tcPr>
            <w:tcW w:w="3177" w:type="dxa"/>
          </w:tcPr>
          <w:p w14:paraId="181379B5" w14:textId="5C818E35" w:rsidR="00897FAA" w:rsidRPr="0087049C" w:rsidRDefault="00897FAA" w:rsidP="00897FAA">
            <w:pPr>
              <w:ind w:right="-2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720" w:type="dxa"/>
          </w:tcPr>
          <w:p w14:paraId="730AD3BF" w14:textId="5D2AAB2D" w:rsidR="00897FAA" w:rsidRPr="0087049C" w:rsidRDefault="003F0633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62DB5AC7" w14:textId="18477E2B" w:rsidR="00897FAA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072D8C40" w14:textId="1169E3D4" w:rsidR="00897FAA" w:rsidRPr="0087049C" w:rsidRDefault="003F0633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897FAA"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7FAA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796A364F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0BB549" w14:textId="4DBF992E" w:rsidR="00897FAA" w:rsidRPr="0087049C" w:rsidRDefault="003F0633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897FAA"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7FAA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09366E11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328DC" w14:textId="08250008" w:rsidR="00897FAA" w:rsidRPr="0087049C" w:rsidRDefault="003F0633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897F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4463551E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38A58C1" w14:textId="383EADE8" w:rsidR="00897FAA" w:rsidRPr="0087049C" w:rsidRDefault="003F0633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897FAA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D7BE7D7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0CCE14" w14:textId="54C535D6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4A867F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CFC756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A1EF13B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FF03DB6" w14:textId="10531FD5" w:rsidR="00897FAA" w:rsidRPr="0087049C" w:rsidRDefault="003F0633" w:rsidP="004B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897F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E7C3E2A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762622" w14:textId="69B2A397" w:rsidR="00897FAA" w:rsidRPr="0087049C" w:rsidRDefault="003F0633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897FAA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46F91" w:rsidRPr="0087049C" w14:paraId="1A2413B6" w14:textId="77777777" w:rsidTr="006D2B87">
        <w:tc>
          <w:tcPr>
            <w:tcW w:w="3177" w:type="dxa"/>
          </w:tcPr>
          <w:p w14:paraId="088397DB" w14:textId="77777777" w:rsidR="00897FAA" w:rsidRPr="0087049C" w:rsidRDefault="00897FAA" w:rsidP="00897FAA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3B654F07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895884D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B9AB3C2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F05BF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4BC5C48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2D2594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075610" w14:textId="3C3D979B" w:rsidR="00897FAA" w:rsidRPr="004B1CF3" w:rsidRDefault="003F0633" w:rsidP="0006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885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897FAA"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1CF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687D7F99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194FDFB" w14:textId="4019152F" w:rsidR="00897FAA" w:rsidRPr="004B1CF3" w:rsidRDefault="003F0633" w:rsidP="004B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290</w:t>
            </w:r>
            <w:r w:rsidR="00897FAA"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3BE04127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304D23" w14:textId="2CAF4310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BF4A2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B4B82D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20A8192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819951B" w14:textId="67F5B95E" w:rsidR="00897FAA" w:rsidRPr="004B1CF3" w:rsidRDefault="003F0633" w:rsidP="004B1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897FAA" w:rsidRPr="004B1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1CF3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687A0931" w14:textId="77777777" w:rsidR="00897FAA" w:rsidRPr="0087049C" w:rsidRDefault="00897FAA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BF9B95" w14:textId="0814E041" w:rsidR="00897FAA" w:rsidRPr="0087049C" w:rsidRDefault="003F0633" w:rsidP="0089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sz w:val="28"/>
                <w:szCs w:val="28"/>
              </w:rPr>
              <w:t>290</w:t>
            </w:r>
            <w:r w:rsidR="00897FAA" w:rsidRPr="0087049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sz w:val="28"/>
                <w:szCs w:val="28"/>
              </w:rPr>
              <w:t>162</w:t>
            </w:r>
          </w:p>
        </w:tc>
      </w:tr>
      <w:tr w:rsidR="00045A20" w:rsidRPr="0087049C" w14:paraId="1A8043AA" w14:textId="77777777" w:rsidTr="006D2B87">
        <w:tc>
          <w:tcPr>
            <w:tcW w:w="3177" w:type="dxa"/>
          </w:tcPr>
          <w:p w14:paraId="7514EA7B" w14:textId="77777777" w:rsidR="00045A20" w:rsidRPr="0087049C" w:rsidRDefault="00045A20" w:rsidP="00045A20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</w:tcPr>
          <w:p w14:paraId="3E7467D2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12BFB5F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FB37913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38B349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42A1C8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4453A37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ED7488A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3406B9F0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011803EF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5B8FD7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A9DE70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FC71790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3DFB93B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18D1E5D3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476A9DE1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0378C7D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E1589C0" w14:textId="77777777" w:rsidR="00045A20" w:rsidRPr="0087049C" w:rsidRDefault="00045A20" w:rsidP="00045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045A20" w:rsidRPr="0087049C" w14:paraId="7D2C4BD4" w14:textId="77777777" w:rsidTr="006D2B87">
        <w:tc>
          <w:tcPr>
            <w:tcW w:w="3177" w:type="dxa"/>
          </w:tcPr>
          <w:p w14:paraId="45B08A01" w14:textId="77777777" w:rsidR="00045A20" w:rsidRPr="0087049C" w:rsidRDefault="00045A20" w:rsidP="00045A20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20AB1983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EFE859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56D062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52F18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6C9058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A7DFF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F08D68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26DACA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0485E674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6AAD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F33A9A7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05F6F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59F13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68817FD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E0CF73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73C1B5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DB0B5A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3FA8" w:rsidRPr="0087049C" w14:paraId="73A53A02" w14:textId="77777777" w:rsidTr="006D2B87">
        <w:tc>
          <w:tcPr>
            <w:tcW w:w="3177" w:type="dxa"/>
          </w:tcPr>
          <w:p w14:paraId="276605DE" w14:textId="77777777" w:rsidR="00045A20" w:rsidRPr="0087049C" w:rsidRDefault="00045A20" w:rsidP="00045A2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Trading (Hong Kong) </w:t>
            </w:r>
          </w:p>
          <w:p w14:paraId="0FFBE740" w14:textId="77777777" w:rsidR="00045A20" w:rsidRPr="0087049C" w:rsidRDefault="00045A20" w:rsidP="00045A2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72DF2D72" w14:textId="77777777" w:rsidR="00045A20" w:rsidRPr="0087049C" w:rsidRDefault="00045A20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45F0C" w14:textId="4DB1558F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3634BE47" w14:textId="77777777" w:rsidR="00045A20" w:rsidRPr="0087049C" w:rsidRDefault="00045A20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19429" w14:textId="661408CF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157DB806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096A77" w14:textId="67ABBA6B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HKD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B46181E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92F152" w14:textId="77777777" w:rsidR="00045A20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81C46" w14:textId="42422BCE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6701A07D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476CD6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1C048" w14:textId="6B1FA41F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6A2A4CEA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F7A610" w14:textId="77777777" w:rsidR="00045A20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9ECC3" w14:textId="61C6696D" w:rsidR="00045A20" w:rsidRPr="0087049C" w:rsidRDefault="00045A20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7CE933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0B4D1A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99B6C9" w14:textId="62F627BA" w:rsidR="00045A20" w:rsidRPr="0087049C" w:rsidRDefault="00045A20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1061CC8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45B98F9" w14:textId="43485701" w:rsidR="00045A20" w:rsidRPr="0087049C" w:rsidRDefault="00E91CCD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084DE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A1F275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DF5449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45A20" w:rsidRPr="0087049C" w14:paraId="01665327" w14:textId="77777777" w:rsidTr="006D2B87">
        <w:tc>
          <w:tcPr>
            <w:tcW w:w="3177" w:type="dxa"/>
          </w:tcPr>
          <w:p w14:paraId="24AF42D5" w14:textId="77777777" w:rsidR="00045A20" w:rsidRPr="0087049C" w:rsidRDefault="00045A20" w:rsidP="00045A2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Hong Kong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72A3B2A1" w14:textId="373303EC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0D08AEBF" w14:textId="5EAE0AC0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21248A5D" w14:textId="72C59B03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HKD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1DCD56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F27134" w14:textId="26DE46C2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45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72EDD3F8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28E9C981" w14:textId="0502A6FD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45A20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2BE42FCF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AD8C9" w14:textId="3DBF8304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72B86E2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E293A5" w14:textId="0A04F23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E471169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773B546" w14:textId="493E9116" w:rsidR="00045A20" w:rsidRPr="0087049C" w:rsidRDefault="00E91CCD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FE06E3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5AFEBE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45A20" w:rsidRPr="0087049C" w14:paraId="375850CD" w14:textId="77777777" w:rsidTr="006D2B87">
        <w:tc>
          <w:tcPr>
            <w:tcW w:w="3177" w:type="dxa"/>
          </w:tcPr>
          <w:p w14:paraId="4D90BFE8" w14:textId="77777777" w:rsidR="00045A20" w:rsidRPr="0087049C" w:rsidRDefault="00045A20" w:rsidP="00045A2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720" w:type="dxa"/>
          </w:tcPr>
          <w:p w14:paraId="451EFEB9" w14:textId="19972DDC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511EE389" w14:textId="097C292B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290BE0ED" w14:textId="547C02FB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CNY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7C0BBFD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8B539" w14:textId="4DB5CE58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45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2B4D1D28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8644C04" w14:textId="40DCED96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45A20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4AC5100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0540A1" w14:textId="0F9715E9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8D10A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C54217" w14:textId="7F73DF9F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D85619E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10FECE95" w14:textId="0050DD07" w:rsidR="00045A20" w:rsidRPr="0087049C" w:rsidRDefault="00E91CCD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47D7FD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35BEAE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45A20" w:rsidRPr="0087049C" w14:paraId="632D2544" w14:textId="77777777" w:rsidTr="006D2B87">
        <w:tc>
          <w:tcPr>
            <w:tcW w:w="3177" w:type="dxa"/>
          </w:tcPr>
          <w:p w14:paraId="44E39811" w14:textId="77777777" w:rsidR="00045A20" w:rsidRPr="0087049C" w:rsidRDefault="00045A20" w:rsidP="00045A2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720" w:type="dxa"/>
          </w:tcPr>
          <w:p w14:paraId="40743CF3" w14:textId="0C843546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720" w:type="dxa"/>
          </w:tcPr>
          <w:p w14:paraId="7CF1514E" w14:textId="60EF1D51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250" w:type="dxa"/>
            <w:gridSpan w:val="3"/>
            <w:vAlign w:val="bottom"/>
          </w:tcPr>
          <w:p w14:paraId="57E529A1" w14:textId="7B5FF636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045A20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D7ADD9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76657" w14:textId="2067E50A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045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4E6E0394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320942CB" w14:textId="0E9FB31E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045A20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28543DCA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B3C4A46" w14:textId="085925D9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FA24AB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6AB51F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6B31A31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5D1DC69C" w14:textId="701409BB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E91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5A594595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339050" w14:textId="0EB96C6F" w:rsidR="00045A20" w:rsidRPr="0087049C" w:rsidRDefault="003F0633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045A20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546F91" w:rsidRPr="0087049C" w14:paraId="7C3FFCAD" w14:textId="77777777" w:rsidTr="006D2B87">
        <w:tc>
          <w:tcPr>
            <w:tcW w:w="3177" w:type="dxa"/>
          </w:tcPr>
          <w:p w14:paraId="55FB8E46" w14:textId="77777777" w:rsidR="00045A20" w:rsidRPr="0087049C" w:rsidRDefault="00045A20" w:rsidP="00045A20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14:paraId="2E8DF4D6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6F694AE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B29003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4B6A6E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3EBF4D" w14:textId="5D779563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DAF70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801395" w14:textId="591947C1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  <w:r w:rsidR="00045A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7" w:type="dxa"/>
          </w:tcPr>
          <w:p w14:paraId="447C284D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A22DE66" w14:textId="4510649B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  <w:r w:rsidR="00045A20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56BAD362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4C38C2" w14:textId="01CF0AB5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2A425D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340EC77" w14:textId="1B0A2A0E" w:rsidR="00045A20" w:rsidRPr="0087049C" w:rsidRDefault="00045A20" w:rsidP="009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3CBC3C51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C62B3EA" w14:textId="3F8DE5DC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E91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119CCC3C" w14:textId="77777777" w:rsidR="00045A20" w:rsidRPr="0087049C" w:rsidRDefault="00045A20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753E46D" w14:textId="4ABF0AFA" w:rsidR="00045A20" w:rsidRPr="0087049C" w:rsidRDefault="003F0633" w:rsidP="0004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045A20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</w:tr>
    </w:tbl>
    <w:p w14:paraId="3DCD844A" w14:textId="77777777" w:rsidR="00BD5D76" w:rsidRPr="0087049C" w:rsidRDefault="00BD5D76" w:rsidP="0081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70"/>
        </w:tabs>
        <w:rPr>
          <w:rFonts w:asciiTheme="majorBidi" w:hAnsiTheme="majorBidi" w:cstheme="majorBidi"/>
        </w:rPr>
        <w:sectPr w:rsidR="00BD5D76" w:rsidRPr="0087049C" w:rsidSect="000F79BD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78"/>
        <w:gridCol w:w="1262"/>
        <w:gridCol w:w="180"/>
        <w:gridCol w:w="1260"/>
      </w:tblGrid>
      <w:tr w:rsidR="00213DEB" w:rsidRPr="00213DEB" w14:paraId="43FE6A79" w14:textId="77777777" w:rsidTr="00E60D71">
        <w:trPr>
          <w:cantSplit/>
          <w:trHeight w:val="92"/>
          <w:tblHeader/>
        </w:trPr>
        <w:tc>
          <w:tcPr>
            <w:tcW w:w="6300" w:type="dxa"/>
            <w:shd w:val="clear" w:color="auto" w:fill="auto"/>
          </w:tcPr>
          <w:p w14:paraId="47C0602D" w14:textId="193BFF00" w:rsidR="00213DEB" w:rsidRPr="00213DEB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60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213DE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59AA38B5" w14:textId="77777777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24E617A" w14:textId="498F881D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3DEB" w:rsidRPr="00213DEB" w14:paraId="34425EDC" w14:textId="77777777" w:rsidTr="00213DEB">
        <w:trPr>
          <w:cantSplit/>
          <w:tblHeader/>
        </w:trPr>
        <w:tc>
          <w:tcPr>
            <w:tcW w:w="6300" w:type="dxa"/>
          </w:tcPr>
          <w:p w14:paraId="12478631" w14:textId="741B20D9" w:rsidR="00213DEB" w:rsidRPr="00213DEB" w:rsidRDefault="00213DEB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62D4F92" w14:textId="77777777" w:rsidR="00213DEB" w:rsidRPr="00213DEB" w:rsidRDefault="00213DEB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3528063" w14:textId="02EBFD30" w:rsidR="00213DEB" w:rsidRPr="00213DEB" w:rsidRDefault="003F0633" w:rsidP="00AC1A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F14229E" w14:textId="77777777" w:rsidR="00213DEB" w:rsidRPr="00213DEB" w:rsidRDefault="00213DEB" w:rsidP="00AC1A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80DA45" w14:textId="2E6E0F02" w:rsidR="00213DEB" w:rsidRPr="00213DEB" w:rsidRDefault="003F0633" w:rsidP="00AC1AF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13DEB" w:rsidRPr="00213DEB" w14:paraId="5ECCFA0D" w14:textId="77777777" w:rsidTr="00213DEB">
        <w:trPr>
          <w:cantSplit/>
        </w:trPr>
        <w:tc>
          <w:tcPr>
            <w:tcW w:w="6300" w:type="dxa"/>
          </w:tcPr>
          <w:p w14:paraId="713DF6EF" w14:textId="77777777" w:rsidR="00213DEB" w:rsidRPr="00213DEB" w:rsidRDefault="00213DEB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9DB12AD" w14:textId="77777777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74684286" w14:textId="1CD637C8" w:rsidR="00213DEB" w:rsidRPr="00213DEB" w:rsidRDefault="00213DEB" w:rsidP="00AC1AF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13DEB" w:rsidRPr="00213DEB" w14:paraId="0C833686" w14:textId="77777777" w:rsidTr="00213DEB">
        <w:trPr>
          <w:cantSplit/>
        </w:trPr>
        <w:tc>
          <w:tcPr>
            <w:tcW w:w="6300" w:type="dxa"/>
            <w:vAlign w:val="bottom"/>
          </w:tcPr>
          <w:p w14:paraId="553CD09A" w14:textId="7996705E" w:rsidR="00213DEB" w:rsidRPr="00213DEB" w:rsidRDefault="00213DEB" w:rsidP="00213D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 เซ็ปเป้ โฮลดิ้ง (ประเทศไทย) จำกัด</w:t>
            </w:r>
          </w:p>
        </w:tc>
        <w:tc>
          <w:tcPr>
            <w:tcW w:w="178" w:type="dxa"/>
          </w:tcPr>
          <w:p w14:paraId="51E62E13" w14:textId="77777777" w:rsidR="00213DEB" w:rsidRPr="00213DEB" w:rsidRDefault="00213DEB" w:rsidP="00213D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6826E5D" w14:textId="0191A3AE" w:rsidR="00213DEB" w:rsidRPr="00213DEB" w:rsidRDefault="003F0633" w:rsidP="001A7DAC">
            <w:pPr>
              <w:pStyle w:val="acctfourfigures"/>
              <w:tabs>
                <w:tab w:val="decimal" w:pos="701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116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4D0A8FF" w14:textId="77777777" w:rsidR="00213DEB" w:rsidRPr="00213DEB" w:rsidRDefault="00213DEB" w:rsidP="00213D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F015DA" w14:textId="7E57496B" w:rsidR="00213DEB" w:rsidRPr="001163CA" w:rsidRDefault="001163CA" w:rsidP="0011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3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8CDBC5F" w14:textId="77777777" w:rsidR="00213DEB" w:rsidRPr="00213DEB" w:rsidRDefault="00213DEB" w:rsidP="0039777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D5459" w14:textId="164EA636" w:rsidR="00300DE4" w:rsidRPr="00213DEB" w:rsidRDefault="00300DE4" w:rsidP="0030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 xml:space="preserve">จากการเข้าซื้อหุ้นในบริษัท ออล โคโค กรุ๊ป จำกัดเป็นครั้งแรกในปี </w:t>
      </w:r>
      <w:r w:rsidR="003F0633" w:rsidRPr="003F0633">
        <w:rPr>
          <w:rFonts w:ascii="Angsana New" w:hAnsi="Angsana New"/>
          <w:sz w:val="30"/>
          <w:szCs w:val="30"/>
        </w:rPr>
        <w:t>2559</w:t>
      </w:r>
      <w:r w:rsidRPr="00213DEB">
        <w:rPr>
          <w:rFonts w:ascii="Angsana New" w:hAnsi="Angsana New"/>
          <w:sz w:val="30"/>
          <w:szCs w:val="30"/>
          <w:cs/>
        </w:rPr>
        <w:t xml:space="preserve"> กลุ่มบริษัทมีสิทธิเข้าซื้อหุ้นเพิ่มเติมอีกในจำนวนรวมไม่เกินร้อยละ </w:t>
      </w:r>
      <w:r w:rsidR="003F0633" w:rsidRPr="003F0633">
        <w:rPr>
          <w:rFonts w:ascii="Angsana New" w:hAnsi="Angsana New"/>
          <w:sz w:val="30"/>
          <w:szCs w:val="30"/>
        </w:rPr>
        <w:t>9</w:t>
      </w:r>
      <w:r w:rsidRPr="00213DEB">
        <w:rPr>
          <w:rFonts w:ascii="Angsana New" w:hAnsi="Angsana New"/>
          <w:sz w:val="30"/>
          <w:szCs w:val="30"/>
          <w:cs/>
        </w:rPr>
        <w:t xml:space="preserve"> ภายหลังครบกำหนด </w:t>
      </w:r>
      <w:r w:rsidR="003F0633" w:rsidRPr="003F0633">
        <w:rPr>
          <w:rFonts w:ascii="Angsana New" w:hAnsi="Angsana New"/>
          <w:sz w:val="30"/>
          <w:szCs w:val="30"/>
        </w:rPr>
        <w:t>4</w:t>
      </w:r>
      <w:r w:rsidRPr="00213DEB">
        <w:rPr>
          <w:rFonts w:ascii="Angsana New" w:hAnsi="Angsana New"/>
          <w:sz w:val="30"/>
          <w:szCs w:val="30"/>
          <w:cs/>
        </w:rPr>
        <w:t xml:space="preserve"> ปี นับจากวันที่สัญญาซื้อเงินลงทุนครั้งแรกมีผลบังคับใช้ในราคาประเมิน ณ ขณะนั้น</w:t>
      </w:r>
    </w:p>
    <w:p w14:paraId="4CB9BC56" w14:textId="77777777" w:rsidR="00300DE4" w:rsidRPr="00213DEB" w:rsidRDefault="00300DE4" w:rsidP="0030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7B1F90" w14:textId="7A52CE3E" w:rsidR="00300DE4" w:rsidRPr="00213DEB" w:rsidRDefault="00300DE4" w:rsidP="0030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3F0633" w:rsidRPr="003F0633">
        <w:rPr>
          <w:rFonts w:asciiTheme="majorBidi" w:hAnsiTheme="majorBidi" w:cstheme="majorBidi"/>
          <w:sz w:val="30"/>
          <w:szCs w:val="30"/>
        </w:rPr>
        <w:t>2559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Pr="00213DEB">
        <w:rPr>
          <w:rFonts w:asciiTheme="majorBidi" w:hAnsiTheme="majorBidi" w:cstheme="majorBidi"/>
          <w:sz w:val="30"/>
          <w:szCs w:val="30"/>
        </w:rPr>
        <w:t>,</w:t>
      </w:r>
      <w:r w:rsidR="003F0633" w:rsidRPr="003F0633">
        <w:rPr>
          <w:rFonts w:asciiTheme="majorBidi" w:hAnsiTheme="majorBidi" w:cstheme="majorBidi"/>
          <w:sz w:val="30"/>
          <w:szCs w:val="30"/>
        </w:rPr>
        <w:t>550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51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213DEB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213DEB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213DEB">
        <w:rPr>
          <w:rFonts w:asciiTheme="majorBidi" w:hAnsiTheme="majorBidi" w:cstheme="majorBidi"/>
          <w:sz w:val="30"/>
          <w:szCs w:val="30"/>
        </w:rPr>
        <w:t xml:space="preserve"> Indonesia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51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3F0633" w:rsidRPr="003F0633">
        <w:rPr>
          <w:rFonts w:asciiTheme="majorBidi" w:hAnsiTheme="majorBidi" w:cstheme="majorBidi"/>
          <w:sz w:val="30"/>
          <w:szCs w:val="30"/>
        </w:rPr>
        <w:t>82</w:t>
      </w:r>
      <w:r w:rsidRPr="00213DEB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03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</w:t>
      </w:r>
      <w:r w:rsidRPr="00213DE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213DEB">
        <w:rPr>
          <w:rFonts w:asciiTheme="majorBidi" w:hAnsiTheme="majorBidi" w:hint="cs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สิทธิในการซื้อหุ้นคืนได้สิ้นสุดลงโดยกลุ่มบริษัทไม่ได้ใช้สิทธิดังกล่าว</w:t>
      </w:r>
    </w:p>
    <w:p w14:paraId="0E37E7DC" w14:textId="77777777" w:rsidR="00300DE4" w:rsidRPr="00213DEB" w:rsidRDefault="00300DE4" w:rsidP="00300DE4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1C69B1F" w14:textId="214E8632" w:rsidR="00300DE4" w:rsidRPr="00213DEB" w:rsidRDefault="00300DE4" w:rsidP="00300DE4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>ในเดือน</w:t>
      </w:r>
      <w:r w:rsidRPr="00213DEB">
        <w:rPr>
          <w:rFonts w:ascii="Angsana New" w:hAnsi="Angsana New" w:hint="cs"/>
          <w:sz w:val="30"/>
          <w:szCs w:val="30"/>
          <w:cs/>
        </w:rPr>
        <w:t>มกราคม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3F0633" w:rsidRPr="003F0633">
        <w:rPr>
          <w:rFonts w:ascii="Angsana New" w:hAnsi="Angsana New"/>
          <w:sz w:val="30"/>
          <w:szCs w:val="30"/>
        </w:rPr>
        <w:t>2564</w:t>
      </w:r>
      <w:r w:rsidRPr="00213DEB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3F0633" w:rsidRPr="003F0633">
        <w:rPr>
          <w:rFonts w:ascii="Angsana New" w:hAnsi="Angsana New"/>
          <w:sz w:val="30"/>
          <w:szCs w:val="30"/>
        </w:rPr>
        <w:t>290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3F0633" w:rsidRPr="003F0633">
        <w:rPr>
          <w:rFonts w:ascii="Angsana New" w:hAnsi="Angsana New"/>
          <w:sz w:val="30"/>
          <w:szCs w:val="30"/>
        </w:rPr>
        <w:t>320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3F0633" w:rsidRPr="003F0633">
        <w:rPr>
          <w:rFonts w:ascii="Angsana New" w:hAnsi="Angsana New"/>
          <w:sz w:val="30"/>
          <w:szCs w:val="30"/>
        </w:rPr>
        <w:t>32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3F0633" w:rsidRPr="003F0633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3F0633" w:rsidRPr="003F0633">
        <w:rPr>
          <w:rFonts w:ascii="Angsana New" w:hAnsi="Angsana New"/>
          <w:sz w:val="30"/>
          <w:szCs w:val="30"/>
        </w:rPr>
        <w:t>30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3F0633" w:rsidRPr="003F0633">
        <w:rPr>
          <w:rFonts w:ascii="Angsana New" w:hAnsi="Angsana New"/>
          <w:sz w:val="30"/>
          <w:szCs w:val="30"/>
        </w:rPr>
        <w:t>3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3F0633" w:rsidRPr="003F0633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3F0633" w:rsidRPr="003F0633">
        <w:rPr>
          <w:rFonts w:ascii="Angsana New" w:hAnsi="Angsana New"/>
          <w:sz w:val="30"/>
          <w:szCs w:val="30"/>
        </w:rPr>
        <w:t>30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 w:rsidRPr="00213DEB">
        <w:rPr>
          <w:rFonts w:ascii="Angsana New" w:hAnsi="Angsana New" w:hint="cs"/>
          <w:sz w:val="30"/>
          <w:szCs w:val="30"/>
          <w:cs/>
        </w:rPr>
        <w:t xml:space="preserve"> </w:t>
      </w:r>
      <w:r w:rsidRPr="00213DEB">
        <w:rPr>
          <w:rFonts w:ascii="Angsana New" w:hAnsi="Angsana New"/>
          <w:sz w:val="30"/>
          <w:szCs w:val="30"/>
          <w:cs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3F0633" w:rsidRPr="003F0633">
        <w:rPr>
          <w:rFonts w:ascii="Angsana New" w:hAnsi="Angsana New"/>
          <w:sz w:val="30"/>
          <w:szCs w:val="30"/>
        </w:rPr>
        <w:t>8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Pr="00213DEB">
        <w:rPr>
          <w:rFonts w:ascii="Angsana New" w:hAnsi="Angsana New" w:hint="cs"/>
          <w:sz w:val="30"/>
          <w:szCs w:val="30"/>
          <w:cs/>
        </w:rPr>
        <w:t>มกราคม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3F0633" w:rsidRPr="003F0633">
        <w:rPr>
          <w:rFonts w:ascii="Angsana New" w:hAnsi="Angsana New"/>
          <w:sz w:val="30"/>
          <w:szCs w:val="30"/>
        </w:rPr>
        <w:t>2564</w:t>
      </w:r>
    </w:p>
    <w:p w14:paraId="16E5B71E" w14:textId="77777777" w:rsidR="001163CA" w:rsidRPr="00300DE4" w:rsidRDefault="001163CA" w:rsidP="0039777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1634A" w14:textId="6CBD2A85" w:rsidR="001163CA" w:rsidRPr="00213DEB" w:rsidRDefault="001163CA" w:rsidP="001163CA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3F0633" w:rsidRPr="003F0633">
        <w:rPr>
          <w:rFonts w:ascii="Angsana New" w:hAnsi="Angsana New"/>
          <w:sz w:val="30"/>
          <w:szCs w:val="30"/>
        </w:rPr>
        <w:t>2564</w:t>
      </w:r>
      <w:r w:rsidRPr="00213DEB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3F0633" w:rsidRPr="003F0633">
        <w:rPr>
          <w:rFonts w:ascii="Angsana New" w:hAnsi="Angsana New"/>
          <w:sz w:val="30"/>
          <w:szCs w:val="30"/>
        </w:rPr>
        <w:t>320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3F0633" w:rsidRPr="003F0633">
        <w:rPr>
          <w:rFonts w:ascii="Angsana New" w:hAnsi="Angsana New"/>
          <w:sz w:val="30"/>
          <w:szCs w:val="30"/>
        </w:rPr>
        <w:t>390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3F0633" w:rsidRPr="003F0633">
        <w:rPr>
          <w:rFonts w:ascii="Angsana New" w:hAnsi="Angsana New"/>
          <w:sz w:val="30"/>
          <w:szCs w:val="30"/>
        </w:rPr>
        <w:t>39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3F0633" w:rsidRPr="003F0633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3F0633" w:rsidRPr="003F0633">
        <w:rPr>
          <w:rFonts w:ascii="Angsana New" w:hAnsi="Angsana New"/>
          <w:sz w:val="30"/>
          <w:szCs w:val="30"/>
        </w:rPr>
        <w:t>70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3F0633" w:rsidRPr="003F0633">
        <w:rPr>
          <w:rFonts w:ascii="Angsana New" w:hAnsi="Angsana New"/>
          <w:sz w:val="30"/>
          <w:szCs w:val="30"/>
        </w:rPr>
        <w:t>7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>,</w:t>
      </w:r>
      <w:r w:rsidR="003F0633" w:rsidRPr="003F0633">
        <w:rPr>
          <w:rFonts w:ascii="Angsana New" w:hAnsi="Angsana New"/>
          <w:sz w:val="30"/>
          <w:szCs w:val="30"/>
        </w:rPr>
        <w:t>000</w:t>
      </w:r>
      <w:r w:rsidRPr="00213DEB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3F0633" w:rsidRPr="003F0633">
        <w:rPr>
          <w:rFonts w:ascii="Angsana New" w:hAnsi="Angsana New"/>
          <w:sz w:val="30"/>
          <w:szCs w:val="30"/>
        </w:rPr>
        <w:t>10</w:t>
      </w:r>
      <w:r w:rsidRPr="00213DEB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3F0633" w:rsidRPr="003F0633">
        <w:rPr>
          <w:rFonts w:ascii="Angsana New" w:hAnsi="Angsana New"/>
          <w:sz w:val="30"/>
          <w:szCs w:val="30"/>
        </w:rPr>
        <w:t>70</w:t>
      </w:r>
      <w:r w:rsidRPr="00213DEB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 w:rsidRPr="00213DEB">
        <w:rPr>
          <w:rFonts w:ascii="Angsana New" w:hAnsi="Angsana New" w:hint="cs"/>
          <w:sz w:val="30"/>
          <w:szCs w:val="30"/>
          <w:cs/>
        </w:rPr>
        <w:t xml:space="preserve"> </w:t>
      </w:r>
      <w:r w:rsidRPr="00213DEB">
        <w:rPr>
          <w:rFonts w:ascii="Angsana New" w:hAnsi="Angsana New"/>
          <w:sz w:val="30"/>
          <w:szCs w:val="30"/>
          <w:cs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3F0633" w:rsidRPr="003F063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13DEB">
        <w:rPr>
          <w:rFonts w:ascii="Angsana New" w:hAnsi="Angsana New"/>
          <w:sz w:val="30"/>
          <w:szCs w:val="30"/>
          <w:cs/>
        </w:rPr>
        <w:t xml:space="preserve"> </w:t>
      </w:r>
      <w:r w:rsidR="003F0633" w:rsidRPr="003F0633">
        <w:rPr>
          <w:rFonts w:ascii="Angsana New" w:hAnsi="Angsana New"/>
          <w:sz w:val="30"/>
          <w:szCs w:val="30"/>
        </w:rPr>
        <w:t>2564</w:t>
      </w:r>
    </w:p>
    <w:p w14:paraId="06C7F766" w14:textId="77777777" w:rsidR="00213DEB" w:rsidRPr="00213DEB" w:rsidRDefault="00213DEB" w:rsidP="00213DEB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F4A0695" w14:textId="676EC434" w:rsidR="00300DE4" w:rsidRDefault="00300DE4" w:rsidP="00300D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EB">
        <w:rPr>
          <w:rFonts w:asciiTheme="majorBidi" w:hAnsiTheme="majorBidi" w:cstheme="majorBidi"/>
          <w:sz w:val="30"/>
          <w:szCs w:val="30"/>
          <w:cs/>
        </w:rPr>
        <w:t>เมื่อพิจารณาผลการดำเนินงานของบริษัทย่อยในต่างประเทศ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กลุ่มบริษัทตั้งค่าเผื่อการด้อยค่าในเงินลงทุนสำหรับปีสิ้นสุดวันที่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3F0633" w:rsidRPr="003F0633"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61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61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13DEB">
        <w:rPr>
          <w:rFonts w:asciiTheme="majorBidi" w:hAnsiTheme="majorBidi" w:cstheme="majorBidi"/>
          <w:sz w:val="30"/>
          <w:szCs w:val="30"/>
          <w:cs/>
        </w:rPr>
        <w:tab/>
      </w:r>
    </w:p>
    <w:p w14:paraId="3B1D312A" w14:textId="1DD7B6E5" w:rsidR="00397775" w:rsidRPr="0087049C" w:rsidRDefault="0039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67B3B92" w14:textId="16F47445" w:rsidR="00D7214C" w:rsidRPr="0087049C" w:rsidRDefault="0049062A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</w:t>
      </w:r>
      <w:r w:rsidR="00BD0A5A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ได้เสีย</w:t>
      </w:r>
      <w:r w:rsidR="00CA426A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</w:t>
      </w: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ไม่มีอำนาจควบคุม</w:t>
      </w:r>
    </w:p>
    <w:p w14:paraId="40A8F7D4" w14:textId="77777777" w:rsidR="00C938F2" w:rsidRPr="0087049C" w:rsidRDefault="00C938F2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3844CD" w14:textId="396FB56E" w:rsidR="0049062A" w:rsidRPr="0087049C" w:rsidRDefault="0049062A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62B43C92" w14:textId="08340B2E" w:rsidR="00895DE9" w:rsidRPr="0087049C" w:rsidRDefault="00895DE9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61"/>
        <w:gridCol w:w="180"/>
        <w:gridCol w:w="1361"/>
      </w:tblGrid>
      <w:tr w:rsidR="00DC7F42" w:rsidRPr="0087049C" w14:paraId="48B784DA" w14:textId="77777777" w:rsidTr="00DC7F42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5EC88142" w14:textId="77777777" w:rsidR="00DC7F42" w:rsidRPr="0087049C" w:rsidRDefault="00DC7F42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dxa"/>
            <w:gridSpan w:val="3"/>
          </w:tcPr>
          <w:p w14:paraId="234FD553" w14:textId="656CB712" w:rsidR="00DC7F42" w:rsidRPr="00DC7F42" w:rsidRDefault="00DC7F42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7F4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</w:tr>
      <w:tr w:rsidR="00DC7F42" w:rsidRPr="0087049C" w14:paraId="4089686E" w14:textId="77777777" w:rsidTr="00DC7F42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60D33BA5" w14:textId="77777777" w:rsidR="00DC7F42" w:rsidRPr="00DC7F42" w:rsidRDefault="00DC7F42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22A40807" w14:textId="4046AF12" w:rsidR="00DC7F42" w:rsidRPr="00DC7F42" w:rsidRDefault="003F0633" w:rsidP="00E57938">
            <w:pPr>
              <w:pStyle w:val="acctmergecolhdg"/>
              <w:spacing w:line="240" w:lineRule="auto"/>
              <w:ind w:left="-80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4BB47" w14:textId="77777777" w:rsidR="00DC7F42" w:rsidRPr="00DC7F42" w:rsidRDefault="00DC7F42" w:rsidP="005A6F6E">
            <w:pPr>
              <w:pStyle w:val="acctmergecolhdg"/>
              <w:spacing w:line="240" w:lineRule="auto"/>
              <w:ind w:left="90" w:hanging="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1215840" w14:textId="7871E46E" w:rsidR="00DC7F42" w:rsidRPr="00DC7F42" w:rsidRDefault="003F0633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DC7F42" w:rsidRPr="0087049C" w14:paraId="43515E89" w14:textId="77777777" w:rsidTr="00DC7F42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5F121E28" w14:textId="77777777" w:rsidR="00DC7F42" w:rsidRPr="00DC7F42" w:rsidRDefault="00DC7F42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02" w:type="dxa"/>
            <w:gridSpan w:val="3"/>
          </w:tcPr>
          <w:p w14:paraId="0D9FB78D" w14:textId="106C5346" w:rsidR="00DC7F42" w:rsidRPr="00DC7F42" w:rsidRDefault="00DC7F42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7F42" w:rsidRPr="00DC7F42" w14:paraId="6731E6C6" w14:textId="77777777" w:rsidTr="00DC7F42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5180D9C" w14:textId="77777777" w:rsidR="00DC7F42" w:rsidRPr="0087049C" w:rsidRDefault="00DC7F42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61" w:type="dxa"/>
          </w:tcPr>
          <w:p w14:paraId="36CF068B" w14:textId="37101A35" w:rsidR="00DC7F42" w:rsidRPr="0087049C" w:rsidRDefault="003F0633" w:rsidP="00D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3C7EAF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AD97D" w14:textId="77777777" w:rsidR="00DC7F42" w:rsidRPr="0087049C" w:rsidRDefault="00DC7F42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B665D4" w14:textId="0991562F" w:rsidR="00DC7F42" w:rsidRPr="00DC7F42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DC7F42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DC7F42" w:rsidRPr="0087049C" w14:paraId="4B6C47D6" w14:textId="77777777" w:rsidTr="00DC7F42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06F1F76" w14:textId="77777777" w:rsidR="00DC7F42" w:rsidRPr="0087049C" w:rsidRDefault="00DC7F42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1" w:type="dxa"/>
          </w:tcPr>
          <w:p w14:paraId="4216AA10" w14:textId="77777777" w:rsidR="00DC7F42" w:rsidRPr="0087049C" w:rsidRDefault="00DC7F42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870A7E" w14:textId="77777777" w:rsidR="00DC7F42" w:rsidRPr="0087049C" w:rsidRDefault="00DC7F42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9AA718C" w14:textId="77777777" w:rsidR="00DC7F42" w:rsidRPr="0087049C" w:rsidRDefault="00DC7F42" w:rsidP="005A6F6E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C7F42" w:rsidRPr="0087049C" w14:paraId="7D0873EF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140CA893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61" w:type="dxa"/>
          </w:tcPr>
          <w:p w14:paraId="44ABBBFC" w14:textId="5875C665" w:rsidR="00DC7F42" w:rsidRPr="0087049C" w:rsidRDefault="003F0633" w:rsidP="00D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3C7E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180" w:type="dxa"/>
            <w:shd w:val="clear" w:color="auto" w:fill="auto"/>
          </w:tcPr>
          <w:p w14:paraId="0B578F50" w14:textId="77777777" w:rsidR="00DC7F42" w:rsidRPr="0087049C" w:rsidRDefault="00DC7F42" w:rsidP="00DC7F42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39219E98" w14:textId="56E34DD5" w:rsidR="00DC7F42" w:rsidRPr="0087049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AC1A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DC7F42" w:rsidRPr="0087049C" w14:paraId="738D879A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48549687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61" w:type="dxa"/>
          </w:tcPr>
          <w:p w14:paraId="701F98E0" w14:textId="3EDB25C1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3C7E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80" w:type="dxa"/>
            <w:shd w:val="clear" w:color="auto" w:fill="auto"/>
          </w:tcPr>
          <w:p w14:paraId="0738AF6E" w14:textId="77777777" w:rsidR="00DC7F42" w:rsidRPr="0087049C" w:rsidRDefault="00DC7F42" w:rsidP="00DC7F42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24AED1B9" w14:textId="0B4F26F8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AC1A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DC7F42" w:rsidRPr="0087049C" w14:paraId="69B725B0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179824B2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61" w:type="dxa"/>
          </w:tcPr>
          <w:p w14:paraId="42C47CFB" w14:textId="0F463A70" w:rsidR="00DC7F42" w:rsidRPr="0087049C" w:rsidRDefault="003C7EAF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B8B7E" w14:textId="77777777" w:rsidR="00DC7F42" w:rsidRPr="0087049C" w:rsidRDefault="00DC7F42" w:rsidP="00DC7F42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7B23203C" w14:textId="702CC9B0" w:rsidR="00DC7F42" w:rsidRPr="0087049C" w:rsidRDefault="00DC7F42" w:rsidP="00D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7F42" w:rsidRPr="0087049C" w14:paraId="174BCFC1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322DC9F3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1A9302B" w14:textId="123FD1A2" w:rsidR="00DC7F42" w:rsidRPr="0087049C" w:rsidRDefault="003C7EAF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F0633" w:rsidRPr="003F063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A9A0A2" w14:textId="77777777" w:rsidR="00DC7F42" w:rsidRPr="0087049C" w:rsidRDefault="00DC7F42" w:rsidP="00DC7F42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0845DD6" w14:textId="455E05C6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7F42" w:rsidRPr="0087049C" w14:paraId="66480195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526DDCDA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BBE8ACF" w14:textId="6A93AECE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3C7E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7E00B74" w14:textId="77777777" w:rsidR="00DC7F42" w:rsidRPr="0087049C" w:rsidRDefault="00DC7F42" w:rsidP="00DC7F42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43C54" w14:textId="38A70025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  <w:r w:rsidR="00DC7F42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</w:tr>
      <w:tr w:rsidR="00DC7F42" w:rsidRPr="0087049C" w14:paraId="212C81B5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665778FB" w14:textId="2E914942" w:rsidR="00DC7F42" w:rsidRPr="00F03F46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3F4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06929D0" w14:textId="3C258ED9" w:rsidR="00DC7F42" w:rsidRPr="00F03F46" w:rsidRDefault="003F0633" w:rsidP="00DC7F42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102</w:t>
            </w:r>
            <w:r w:rsidR="003C7EAF" w:rsidRPr="00F03F4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0D7615B7" w14:textId="77777777" w:rsidR="00DC7F42" w:rsidRPr="00F03F46" w:rsidRDefault="00DC7F42" w:rsidP="00DC7F42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E976B" w14:textId="6FE96396" w:rsidR="00DC7F42" w:rsidRPr="00F03F46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C7F42" w:rsidRPr="00F03F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DC7F42" w:rsidRPr="0087049C" w14:paraId="44FC1497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4378B5D9" w14:textId="77777777" w:rsidR="00DC7F42" w:rsidRPr="0087049C" w:rsidRDefault="00DC7F42" w:rsidP="00DC7F42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08E52F69" w14:textId="77777777" w:rsidR="00DC7F42" w:rsidRPr="0087049C" w:rsidRDefault="00DC7F42" w:rsidP="00DC7F42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B587FFF" w14:textId="77777777" w:rsidR="00DC7F42" w:rsidRPr="0087049C" w:rsidRDefault="00DC7F42" w:rsidP="00DC7F42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</w:tcPr>
          <w:p w14:paraId="6D3343F5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F42" w:rsidRPr="0087049C" w14:paraId="344AD9CF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15AEB388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61" w:type="dxa"/>
          </w:tcPr>
          <w:p w14:paraId="6A2A379A" w14:textId="1E9C9301" w:rsidR="00DC7F42" w:rsidRPr="0087049C" w:rsidRDefault="003F0633" w:rsidP="00DC7F42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321</w:t>
            </w:r>
            <w:r w:rsidR="003C7EA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180" w:type="dxa"/>
            <w:shd w:val="clear" w:color="auto" w:fill="auto"/>
          </w:tcPr>
          <w:p w14:paraId="70A40EEC" w14:textId="77777777" w:rsidR="00DC7F42" w:rsidRPr="0087049C" w:rsidRDefault="00DC7F42" w:rsidP="00DC7F42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60DD56DD" w14:textId="0456DFB6" w:rsidR="00DC7F42" w:rsidRPr="00897FAA" w:rsidRDefault="003F0633" w:rsidP="00D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DC7F42" w:rsidRPr="00897F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DC7F42" w:rsidRPr="0087049C" w14:paraId="6A962255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3692AB6C" w14:textId="7C9F5B25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361" w:type="dxa"/>
          </w:tcPr>
          <w:p w14:paraId="33C7242E" w14:textId="2A24947F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Cs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79C3B94C" w14:textId="77777777" w:rsidR="00DC7F42" w:rsidRPr="0087049C" w:rsidRDefault="00DC7F42" w:rsidP="00DC7F42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64A8887A" w14:textId="55B60B06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Cs/>
                <w:sz w:val="30"/>
                <w:szCs w:val="30"/>
              </w:rPr>
              <w:t>12</w:t>
            </w:r>
            <w:r w:rsidR="00DC7F42" w:rsidRPr="0087049C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Cs/>
                <w:sz w:val="30"/>
                <w:szCs w:val="30"/>
              </w:rPr>
              <w:t>900</w:t>
            </w:r>
          </w:p>
        </w:tc>
      </w:tr>
      <w:tr w:rsidR="00DC7F42" w:rsidRPr="0087049C" w14:paraId="2F36CE37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700E103F" w14:textId="77777777" w:rsidR="00DC7F42" w:rsidRPr="0087049C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6923B9E" w14:textId="33A24B15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13060A9F" w14:textId="77777777" w:rsidR="00DC7F42" w:rsidRPr="0087049C" w:rsidRDefault="00DC7F42" w:rsidP="00DC7F42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230A7" w14:textId="637F931F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sz w:val="30"/>
                <w:szCs w:val="30"/>
              </w:rPr>
              <w:t>12</w:t>
            </w:r>
            <w:r w:rsidR="00DC7F42" w:rsidRPr="0087049C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sz w:val="30"/>
                <w:szCs w:val="30"/>
              </w:rPr>
              <w:t>900</w:t>
            </w:r>
          </w:p>
        </w:tc>
      </w:tr>
      <w:tr w:rsidR="00DC7F42" w:rsidRPr="0087049C" w14:paraId="7DC9CA90" w14:textId="77777777" w:rsidTr="00DC7F42">
        <w:trPr>
          <w:cantSplit/>
        </w:trPr>
        <w:tc>
          <w:tcPr>
            <w:tcW w:w="6300" w:type="dxa"/>
            <w:shd w:val="clear" w:color="auto" w:fill="auto"/>
          </w:tcPr>
          <w:p w14:paraId="6491EE7E" w14:textId="40E579A2" w:rsidR="00DC7F42" w:rsidRPr="00897FAA" w:rsidRDefault="00DC7F42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ที่แบ่งให้กับส่วนได้เสียที่ไม่มีอำนาจควบคุม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32409C5" w14:textId="297655D7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sz w:val="30"/>
                <w:szCs w:val="30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4897C287" w14:textId="77777777" w:rsidR="00DC7F42" w:rsidRPr="0087049C" w:rsidRDefault="00DC7F42" w:rsidP="00DC7F42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29273" w14:textId="4408E0E5" w:rsidR="00DC7F42" w:rsidRPr="0087049C" w:rsidRDefault="003F0633" w:rsidP="00DC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="00DC7F42" w:rsidRPr="0087049C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sz w:val="30"/>
                <w:szCs w:val="30"/>
              </w:rPr>
              <w:t>321</w:t>
            </w:r>
          </w:p>
        </w:tc>
      </w:tr>
    </w:tbl>
    <w:p w14:paraId="4E1B1342" w14:textId="273C511D" w:rsidR="005A1EDE" w:rsidRPr="0087049C" w:rsidRDefault="005A1EDE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086F2" w14:textId="3A23188D" w:rsidR="00BE3CC2" w:rsidRPr="0087049C" w:rsidRDefault="00BE3CC2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A3F7D" w14:textId="77777777" w:rsidR="0049062A" w:rsidRPr="0087049C" w:rsidRDefault="0049062A" w:rsidP="00490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F29C5E" w14:textId="77777777" w:rsidR="00A831F4" w:rsidRPr="0087049C" w:rsidRDefault="00A831F4" w:rsidP="00490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A831F4" w:rsidRPr="0087049C" w:rsidSect="000F79BD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44658296" w14:textId="1D7BD356" w:rsidR="005B3B34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326750D3" w14:textId="77777777" w:rsidR="00AC1AFB" w:rsidRPr="00AC1AFB" w:rsidRDefault="00AC1AFB" w:rsidP="00AC1AFB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0861B5" w:rsidRPr="00C30D2C" w14:paraId="482E4129" w14:textId="77777777" w:rsidTr="74953350">
        <w:trPr>
          <w:tblHeader/>
        </w:trPr>
        <w:tc>
          <w:tcPr>
            <w:tcW w:w="3420" w:type="dxa"/>
            <w:shd w:val="clear" w:color="auto" w:fill="auto"/>
          </w:tcPr>
          <w:p w14:paraId="594A969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87336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1D7FBACE" w14:textId="3BE8AB1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61B5" w:rsidRPr="00C30D2C" w14:paraId="64B54DD1" w14:textId="77777777" w:rsidTr="74953350">
        <w:trPr>
          <w:tblHeader/>
        </w:trPr>
        <w:tc>
          <w:tcPr>
            <w:tcW w:w="3420" w:type="dxa"/>
            <w:shd w:val="clear" w:color="auto" w:fill="auto"/>
          </w:tcPr>
          <w:p w14:paraId="318690F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C0E36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735F98" w14:textId="4168C100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6F270F3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80091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72E8F20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9A8F86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80E78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53E72B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7C3C66D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A0054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F88D00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46290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69A06D7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5825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C30D2C" w14:paraId="70B846CD" w14:textId="77777777" w:rsidTr="74953350">
        <w:trPr>
          <w:tblHeader/>
        </w:trPr>
        <w:tc>
          <w:tcPr>
            <w:tcW w:w="3420" w:type="dxa"/>
            <w:shd w:val="clear" w:color="auto" w:fill="auto"/>
          </w:tcPr>
          <w:p w14:paraId="1A77367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9BEF500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70A65A" w14:textId="04E1E94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7EAABCF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200347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222AB9C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269C74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504CE3B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0C8813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17126C2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CCFFF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83BB96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C026B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99D6F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D82961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C30D2C" w14:paraId="51EC8F60" w14:textId="77777777" w:rsidTr="74953350">
        <w:trPr>
          <w:tblHeader/>
        </w:trPr>
        <w:tc>
          <w:tcPr>
            <w:tcW w:w="3420" w:type="dxa"/>
            <w:shd w:val="clear" w:color="auto" w:fill="auto"/>
          </w:tcPr>
          <w:p w14:paraId="68811B2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470A8" w14:textId="30407488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FAE083" w14:textId="5DC9E148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2283D06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DF4FA5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2FF3E50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0666F2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01A80A44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9E769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8387F49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77DF3D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3BBDC7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05DDB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5117B02D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CE85B8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61B5" w:rsidRPr="00C30D2C" w14:paraId="79010AC8" w14:textId="77777777" w:rsidTr="74953350">
        <w:trPr>
          <w:trHeight w:val="353"/>
          <w:tblHeader/>
        </w:trPr>
        <w:tc>
          <w:tcPr>
            <w:tcW w:w="3420" w:type="dxa"/>
            <w:shd w:val="clear" w:color="auto" w:fill="auto"/>
          </w:tcPr>
          <w:p w14:paraId="7B45442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EE6B3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2B550DD9" w14:textId="04F2AD49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1B5" w:rsidRPr="00C30D2C" w14:paraId="7345C88F" w14:textId="77777777" w:rsidTr="74953350">
        <w:tc>
          <w:tcPr>
            <w:tcW w:w="3420" w:type="dxa"/>
            <w:shd w:val="clear" w:color="auto" w:fill="auto"/>
          </w:tcPr>
          <w:p w14:paraId="38078967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56DEC14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142EF9E1" w14:textId="1194D2F6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6934EED3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2EBAF66F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558CDBB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17D6AC37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2199898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1A3EE2A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98AFBB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3E842EC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605C39AA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shd w:val="clear" w:color="auto" w:fill="auto"/>
          </w:tcPr>
          <w:p w14:paraId="4D1D181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032AC7B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30FE15E" w14:textId="77777777" w:rsidR="000861B5" w:rsidRPr="00C30D2C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91528F" w:rsidRPr="00C30D2C" w14:paraId="2A123349" w14:textId="77777777" w:rsidTr="74953350">
        <w:trPr>
          <w:trHeight w:val="380"/>
        </w:trPr>
        <w:tc>
          <w:tcPr>
            <w:tcW w:w="3420" w:type="dxa"/>
            <w:shd w:val="clear" w:color="auto" w:fill="auto"/>
          </w:tcPr>
          <w:p w14:paraId="572C07FD" w14:textId="148B7C5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611FB52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3B606F" w14:textId="0689B304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33EF4EE7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B2BFD1" w14:textId="0963B236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2A75B53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B56489" w14:textId="4046E67F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49DE8AA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7ADD72" w14:textId="4E39096C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798E587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E4EFBF" w14:textId="0230D723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3DCE71D7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F21DD2" w14:textId="1963A9FB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6A6EDD8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354E86" w14:textId="34783282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91528F" w:rsidRPr="00C30D2C" w14:paraId="07A8C661" w14:textId="77777777" w:rsidTr="74953350">
        <w:tc>
          <w:tcPr>
            <w:tcW w:w="3420" w:type="dxa"/>
            <w:shd w:val="clear" w:color="auto" w:fill="auto"/>
          </w:tcPr>
          <w:p w14:paraId="174651BC" w14:textId="568C55D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D925FE9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BA6772" w14:textId="7E0EF3DB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2D1F6B9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6E4390" w14:textId="0E746485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0622B36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48F97D" w14:textId="43E71223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16981B6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4604D4E" w14:textId="16B40835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5D82921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2B2D48" w14:textId="2F679256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14751473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9E4BD4" w14:textId="7594A36C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55CFEBD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98740C" w14:textId="5FE16156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91528F" w:rsidRPr="00C30D2C" w14:paraId="7F3C5F43" w14:textId="77777777" w:rsidTr="74953350">
        <w:tc>
          <w:tcPr>
            <w:tcW w:w="3420" w:type="dxa"/>
            <w:shd w:val="clear" w:color="auto" w:fill="auto"/>
          </w:tcPr>
          <w:p w14:paraId="518ED60E" w14:textId="0BFC91AD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6FB6B977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5F707" w14:textId="55EB0F4F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2A12977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4A8F59" w14:textId="4A487CD4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156A034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0B97C0" w14:textId="5067B972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1AC9710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D00D515" w14:textId="55765658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63FB566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F7E99" w14:textId="3193FCFB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875BF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69E2C7" w14:textId="25EDDB53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2D9D3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F55EA3" w14:textId="34244BAD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1528F" w:rsidRPr="00C30D2C" w14:paraId="4E186714" w14:textId="77777777" w:rsidTr="74953350">
        <w:tc>
          <w:tcPr>
            <w:tcW w:w="3420" w:type="dxa"/>
            <w:shd w:val="clear" w:color="auto" w:fill="auto"/>
          </w:tcPr>
          <w:p w14:paraId="6FFC3F18" w14:textId="466C9618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9561BEB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0D6824" w14:textId="6A178743" w:rsidR="0091528F" w:rsidRPr="00C30D2C" w:rsidRDefault="0091528F" w:rsidP="001A7DA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100A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61C1E9" w14:textId="4151507B" w:rsidR="0091528F" w:rsidRPr="00C30D2C" w:rsidRDefault="0091528F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8BB92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20A52A" w14:textId="762FF5E6" w:rsidR="0091528F" w:rsidRPr="00C30D2C" w:rsidRDefault="0091528F" w:rsidP="0094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6CE4F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397E398" w14:textId="166CD19D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036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A56CD1" w14:textId="3996F345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4C59D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1EF3EE" w14:textId="50D3DF51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0CA1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D61CB7" w14:textId="0286DFAA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28F" w:rsidRPr="00C30D2C" w14:paraId="4448E92E" w14:textId="77777777" w:rsidTr="74953350">
        <w:tc>
          <w:tcPr>
            <w:tcW w:w="3420" w:type="dxa"/>
            <w:shd w:val="clear" w:color="auto" w:fill="auto"/>
          </w:tcPr>
          <w:p w14:paraId="43D04F8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</w:t>
            </w:r>
          </w:p>
          <w:p w14:paraId="7B58CDA7" w14:textId="2988950A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5A5EC07E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A395BF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4A7071" w14:textId="1EB4651B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88EB2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C13D70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A7E9D1" w14:textId="3D5EAB1F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1B6D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481F1F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30C99" w14:textId="0FE2B9BA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14:paraId="7877094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ED53D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BBCE8" w14:textId="5A4FD433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2AD5D2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D510B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F629D8" w14:textId="4E64B6AA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6EB01F4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2CEAE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D6A40F" w14:textId="203C9ED9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0AB7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192013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85099" w14:textId="637A8FEE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91528F" w:rsidRPr="00C30D2C" w14:paraId="7ABC8FDD" w14:textId="77777777" w:rsidTr="74953350">
        <w:tc>
          <w:tcPr>
            <w:tcW w:w="3420" w:type="dxa"/>
            <w:shd w:val="clear" w:color="auto" w:fill="auto"/>
          </w:tcPr>
          <w:p w14:paraId="25A54933" w14:textId="0E7EA194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0F5DFA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90DC83" w14:textId="45A3490F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6849D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E54BB8" w14:textId="515504BB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6956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EF70A8" w14:textId="32E9E0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C1B2C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9F341CC" w14:textId="5C1F2C0D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3004FB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3BCACE" w14:textId="25161B39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E00E7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97A599" w14:textId="11E8A532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B8CB8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64D7EE" w14:textId="46A3B878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528F" w:rsidRPr="00C30D2C" w14:paraId="10F2B10B" w14:textId="77777777" w:rsidTr="74953350">
        <w:tc>
          <w:tcPr>
            <w:tcW w:w="3420" w:type="dxa"/>
            <w:shd w:val="clear" w:color="auto" w:fill="auto"/>
          </w:tcPr>
          <w:p w14:paraId="6CD0DB64" w14:textId="21F85C1E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37D8F0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E5CC27" w14:textId="47D38EF6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64D5B34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4AC291" w14:textId="7BDC0FF7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50171B7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5F941" w14:textId="4DDFA0A5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  <w:r w:rsidR="00AC1AFB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749</w:t>
            </w:r>
          </w:p>
        </w:tc>
        <w:tc>
          <w:tcPr>
            <w:tcW w:w="270" w:type="dxa"/>
            <w:shd w:val="clear" w:color="auto" w:fill="auto"/>
          </w:tcPr>
          <w:p w14:paraId="2BB7F59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B55D742" w14:textId="2840FDE0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372FCF4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308C06" w14:textId="54C83B96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AC1AFB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21788DD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E6F5EF" w14:textId="72C96F50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3F759077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33F961" w14:textId="4A9AEA35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</w:t>
            </w:r>
            <w:r w:rsidR="00AC1AFB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</w:tr>
      <w:tr w:rsidR="0091528F" w:rsidRPr="00C30D2C" w14:paraId="7E3E12DF" w14:textId="77777777" w:rsidTr="74953350">
        <w:tc>
          <w:tcPr>
            <w:tcW w:w="3420" w:type="dxa"/>
            <w:shd w:val="clear" w:color="auto" w:fill="auto"/>
          </w:tcPr>
          <w:p w14:paraId="4595A24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FB6024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7F9261" w14:textId="343C9AD7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711F4E2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053F59" w14:textId="1AADA9C0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395C20CF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63791F" w14:textId="0F85B544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14:paraId="692A5E8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979005E" w14:textId="4FB3EB3C" w:rsidR="0091528F" w:rsidRPr="00C30D2C" w:rsidRDefault="003F0633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03629"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520FC6C7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4995B6" w14:textId="161E635F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1C0143A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8D4404" w14:textId="1D42EB44" w:rsidR="0091528F" w:rsidRPr="00C30D2C" w:rsidRDefault="003F0633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3173D7A6"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0177524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9D2FC2" w14:textId="7ADC6387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CA3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91528F" w:rsidRPr="00C30D2C" w14:paraId="05019BE5" w14:textId="77777777" w:rsidTr="74953350">
        <w:tc>
          <w:tcPr>
            <w:tcW w:w="3420" w:type="dxa"/>
            <w:shd w:val="clear" w:color="auto" w:fill="auto"/>
          </w:tcPr>
          <w:p w14:paraId="1922A28B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2F4E4C8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C26C29" w14:textId="34303002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1DBC4D8B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78F82" w14:textId="107C53E9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4349490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83E42A" w14:textId="401E9AF1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22D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77D50FC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3CBFEB8" w14:textId="0B24F2BD" w:rsidR="0091528F" w:rsidRPr="00C30D2C" w:rsidRDefault="003F0633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03629"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03F7AB32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6F422E" w14:textId="33B63372" w:rsidR="0091528F" w:rsidRPr="00C30D2C" w:rsidRDefault="003F0633" w:rsidP="00A0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7A4AAE3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0A1CBE" w14:textId="26B1278F" w:rsidR="0091528F" w:rsidRPr="00C30D2C" w:rsidRDefault="00A03629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749533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A350A" w:rsidRPr="74953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749533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FD77A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4C260" w14:textId="26D8AC54" w:rsidR="0091528F" w:rsidRPr="00C30D2C" w:rsidRDefault="00A03629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1528F" w:rsidRPr="00C30D2C" w14:paraId="14F32AF0" w14:textId="77777777" w:rsidTr="74953350">
        <w:tc>
          <w:tcPr>
            <w:tcW w:w="3420" w:type="dxa"/>
            <w:shd w:val="clear" w:color="auto" w:fill="auto"/>
          </w:tcPr>
          <w:p w14:paraId="29C64A7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6E012D8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2308B3" w14:textId="6CB929A6" w:rsidR="0091528F" w:rsidRPr="00C30D2C" w:rsidRDefault="00A03629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119C9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B0ECFF" w14:textId="6ADAE24A" w:rsidR="0091528F" w:rsidRPr="00C30D2C" w:rsidRDefault="00A03629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0EFEB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80D8D3" w14:textId="74F21575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AD0F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FEB9E5" w14:textId="6BABD3E6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2E41E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A35892" w14:textId="57351C12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89931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DD6A3F" w14:textId="64C79CF6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1BAE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BAC06" w14:textId="31E0AF13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28F" w:rsidRPr="00C30D2C" w14:paraId="20BFDA5B" w14:textId="77777777" w:rsidTr="00943A26">
        <w:tc>
          <w:tcPr>
            <w:tcW w:w="3420" w:type="dxa"/>
            <w:shd w:val="clear" w:color="auto" w:fill="auto"/>
          </w:tcPr>
          <w:p w14:paraId="4FC2FAF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</w:t>
            </w:r>
          </w:p>
          <w:p w14:paraId="06230EBB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6DB8944A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916B87" w14:textId="77777777" w:rsidR="0091528F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F8E178" w14:textId="22D70258" w:rsidR="00A03629" w:rsidRPr="00C30D2C" w:rsidRDefault="00A03629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E81A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E824AE" w14:textId="77777777" w:rsidR="0091528F" w:rsidRDefault="0091528F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F09AF6" w14:textId="6DD3E600" w:rsidR="00A03629" w:rsidRPr="00C30D2C" w:rsidRDefault="00A03629" w:rsidP="0091528F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5D18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9DD2B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3A26D" w14:textId="50DF934C" w:rsidR="00A03629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70" w:type="dxa"/>
            <w:shd w:val="clear" w:color="auto" w:fill="auto"/>
          </w:tcPr>
          <w:p w14:paraId="1BAAF18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4515021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0E89E" w14:textId="563361C5" w:rsidR="00A03629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5E8B2B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1373FB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BFA1A" w14:textId="16CF8CED" w:rsidR="00A03629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B56B46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35EBC2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4928A" w14:textId="63A23D74" w:rsidR="00A03629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682E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157F5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90921" w14:textId="3ACB83F4" w:rsidR="00A03629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</w:tr>
      <w:tr w:rsidR="0091528F" w:rsidRPr="00C30D2C" w14:paraId="5F57E81E" w14:textId="77777777" w:rsidTr="00943A26">
        <w:tc>
          <w:tcPr>
            <w:tcW w:w="3420" w:type="dxa"/>
            <w:shd w:val="clear" w:color="auto" w:fill="auto"/>
          </w:tcPr>
          <w:p w14:paraId="7B28A4B4" w14:textId="5D7B5780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A45D0F3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90D0" w14:textId="49D4ACE3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78176C7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97A42" w14:textId="05E05E84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41C40C3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9CCF" w14:textId="1AE31578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22D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  <w:r w:rsidR="00122D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</w:t>
            </w:r>
          </w:p>
        </w:tc>
        <w:tc>
          <w:tcPr>
            <w:tcW w:w="270" w:type="dxa"/>
            <w:shd w:val="clear" w:color="auto" w:fill="auto"/>
          </w:tcPr>
          <w:p w14:paraId="6D2D6A3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C8F4" w14:textId="700FDED0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7039ED9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D89FC" w14:textId="2E42B90C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14837353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BE47D" w14:textId="5953493B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21A93EC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9B73F" w14:textId="5A1BB886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A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  <w:r w:rsidR="00CA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</w:tr>
      <w:tr w:rsidR="00AC1AFB" w:rsidRPr="00C30D2C" w14:paraId="241AB939" w14:textId="77777777" w:rsidTr="00943A26">
        <w:tc>
          <w:tcPr>
            <w:tcW w:w="3420" w:type="dxa"/>
            <w:shd w:val="clear" w:color="auto" w:fill="auto"/>
          </w:tcPr>
          <w:p w14:paraId="5AE59B83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8BDB10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5FD2EC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2B86F7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E5ACC3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21986C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E12A25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1AAF27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CBE1940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B7AEC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07A54B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5D2E3A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C323D6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42AE7F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2D0B63" w14:textId="77777777" w:rsidR="00AC1AFB" w:rsidRPr="00C30D2C" w:rsidRDefault="00AC1AFB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59F" w:rsidRPr="00C30D2C" w14:paraId="0B213DC2" w14:textId="77777777" w:rsidTr="74953350">
        <w:tc>
          <w:tcPr>
            <w:tcW w:w="3420" w:type="dxa"/>
            <w:shd w:val="clear" w:color="auto" w:fill="auto"/>
          </w:tcPr>
          <w:p w14:paraId="4A70A708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14:paraId="68DC6425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C4B978" w14:textId="436DDDA2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0C0916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C55853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DA3EFF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AF841D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6C57AD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B6C6D86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B29A41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D46ABC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F6DD7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F585C8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1A17BC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D451E" w14:textId="77777777" w:rsidR="00B4759F" w:rsidRPr="00C30D2C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28F" w:rsidRPr="00C30D2C" w14:paraId="07B98D35" w14:textId="77777777" w:rsidTr="74953350">
        <w:tc>
          <w:tcPr>
            <w:tcW w:w="3420" w:type="dxa"/>
            <w:shd w:val="clear" w:color="auto" w:fill="auto"/>
          </w:tcPr>
          <w:p w14:paraId="154AF540" w14:textId="06CA169A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49F99F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AF4D72" w14:textId="5768951A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14:paraId="1B3B0D4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8D779" w14:textId="69BC0757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0DEF1AC5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E2BAEE" w14:textId="419EC08F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1D29FB41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E98A854" w14:textId="0FA24BAA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717E95CC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45B9E8" w14:textId="04153E83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2DF9CA6E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2D7ACEF" w14:textId="0076D51E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71237E7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F73BAF" w14:textId="65B25CEE" w:rsidR="0091528F" w:rsidRPr="00C30D2C" w:rsidRDefault="003F0633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91528F" w:rsidRPr="00C30D2C" w14:paraId="0FA86513" w14:textId="77777777" w:rsidTr="74953350">
        <w:tc>
          <w:tcPr>
            <w:tcW w:w="3420" w:type="dxa"/>
            <w:shd w:val="clear" w:color="auto" w:fill="auto"/>
          </w:tcPr>
          <w:p w14:paraId="746ADB8E" w14:textId="7013C0FF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6EE8DE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75C45B" w14:textId="2412A4DB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3AFAB4F2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FC723E" w14:textId="7D17192D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75B7958D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F14B0B" w14:textId="487BD82D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29D8B28C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9467E9F" w14:textId="1AE5725F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1528F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20748AD5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FEC49A" w14:textId="19496360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270" w:type="dxa"/>
            <w:shd w:val="clear" w:color="auto" w:fill="auto"/>
          </w:tcPr>
          <w:p w14:paraId="15C91CC4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61565B" w14:textId="0AA409A2" w:rsidR="0091528F" w:rsidRPr="00C30D2C" w:rsidRDefault="0091528F" w:rsidP="001A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3AC20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31EEF1" w14:textId="7FC693BB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AC1AFB"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</w:tr>
      <w:tr w:rsidR="0091528F" w:rsidRPr="00C30D2C" w14:paraId="568844C1" w14:textId="77777777" w:rsidTr="74953350">
        <w:tc>
          <w:tcPr>
            <w:tcW w:w="3420" w:type="dxa"/>
            <w:shd w:val="clear" w:color="auto" w:fill="auto"/>
          </w:tcPr>
          <w:p w14:paraId="4A3A555B" w14:textId="459FA77B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02E9F1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E95A87" w14:textId="1F791500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42B80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9B7762" w14:textId="17761745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FA7F7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31BA5DE" w14:textId="1C707A99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B70825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6C04CC1" w14:textId="5BAA39C3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4D75BC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AA7D40" w14:textId="4CC2574C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93AC75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4BE4CA" w14:textId="1F3374AF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4DC8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DCAA91" w14:textId="7CF59499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28F" w:rsidRPr="00C30D2C" w14:paraId="2D077D70" w14:textId="77777777" w:rsidTr="74953350">
        <w:tc>
          <w:tcPr>
            <w:tcW w:w="3420" w:type="dxa"/>
            <w:shd w:val="clear" w:color="auto" w:fill="auto"/>
          </w:tcPr>
          <w:p w14:paraId="3DE9D54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780BE66D" w14:textId="4EA89EBF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7C8527B3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35066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0AAA15" w14:textId="28432729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2BEC53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0EBC9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4856C" w14:textId="72653721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F60D1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3C724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086F3" w14:textId="63757447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6F660838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B77F7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07E55" w14:textId="2039A346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5B6509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ED424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41B34" w14:textId="29BFA1E5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7C2491B3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E4D95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71CDEA" w14:textId="7F737DA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F5311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15188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81F59" w14:textId="160FCB02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91528F" w:rsidRPr="00C30D2C" w14:paraId="5BE38306" w14:textId="77777777" w:rsidTr="74953350">
        <w:tc>
          <w:tcPr>
            <w:tcW w:w="3420" w:type="dxa"/>
            <w:shd w:val="clear" w:color="auto" w:fill="auto"/>
          </w:tcPr>
          <w:p w14:paraId="57E8D7BB" w14:textId="03C1EFF2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AA9135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58252E" w14:textId="0AD36A9B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974C7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5D93FA" w14:textId="081E3B3E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02A561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8F3FA0" w14:textId="22FABC80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88983E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445686C" w14:textId="69D81DC3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C3F8A3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6535D" w14:textId="3B348B7D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5901EE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ABFDED" w14:textId="69E96E2C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39273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A34D90" w14:textId="2DB3E874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28F" w:rsidRPr="00C30D2C" w14:paraId="1395F16E" w14:textId="77777777" w:rsidTr="74953350">
        <w:tc>
          <w:tcPr>
            <w:tcW w:w="3420" w:type="dxa"/>
            <w:shd w:val="clear" w:color="auto" w:fill="auto"/>
          </w:tcPr>
          <w:p w14:paraId="3A300CF3" w14:textId="32838D49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06DA2A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062C2C" w14:textId="4BCB4E4E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2CD97AB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457315" w14:textId="6608E080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395CB3BD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681B99" w14:textId="01D45CD1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764</w:t>
            </w:r>
            <w:r w:rsidR="00AC1AFB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18F7906E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C6C8940" w14:textId="7FC1630D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270" w:type="dxa"/>
            <w:shd w:val="clear" w:color="auto" w:fill="auto"/>
          </w:tcPr>
          <w:p w14:paraId="1ADA4C6C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B27B90" w14:textId="4CC66B1B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AC1AFB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313B2339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3085D" w14:textId="49830809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924BCA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65A5C9" w14:textId="0AA5B646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1528F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 w:rsidR="00AC1AFB"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</w:t>
            </w:r>
          </w:p>
        </w:tc>
      </w:tr>
      <w:tr w:rsidR="0091528F" w:rsidRPr="00C30D2C" w14:paraId="3330AD92" w14:textId="77777777" w:rsidTr="74953350">
        <w:tc>
          <w:tcPr>
            <w:tcW w:w="3420" w:type="dxa"/>
            <w:shd w:val="clear" w:color="auto" w:fill="auto"/>
          </w:tcPr>
          <w:p w14:paraId="5CDB989F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BB7A60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7AF7F5" w14:textId="515DA2E8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5B8756E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1EDC13" w14:textId="71B8C359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24EDA929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7F3EDE" w14:textId="0A4560B1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489BB499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86C2548" w14:textId="16C78D17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036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07DEEA84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D775A4" w14:textId="6438494B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941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1DC8C416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7399D" w14:textId="424B54A0" w:rsidR="0091528F" w:rsidRPr="00C30D2C" w:rsidRDefault="004941B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A09A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217921" w14:textId="3C75FC79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4941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91528F" w:rsidRPr="00C30D2C" w14:paraId="4AC3C1DC" w14:textId="77777777" w:rsidTr="74953350">
        <w:tc>
          <w:tcPr>
            <w:tcW w:w="3420" w:type="dxa"/>
            <w:shd w:val="clear" w:color="auto" w:fill="auto"/>
          </w:tcPr>
          <w:p w14:paraId="6D7F97EC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E1854BE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F4296D" w14:textId="45816EED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61BA0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BED1F2" w14:textId="14BBA510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88FE77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96F4FE" w14:textId="40AD7EC4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41A556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0970D81F" w14:textId="5DB25CEB" w:rsidR="0091528F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1FC4C0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CBC906" w14:textId="3391D4F5" w:rsidR="0091528F" w:rsidRPr="00C30D2C" w:rsidRDefault="004941B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EBCBC3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F4D6D9" w14:textId="5EFA520B" w:rsidR="0091528F" w:rsidRPr="00C30D2C" w:rsidRDefault="004941B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328F6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A72F06" w14:textId="268B6CB7" w:rsidR="0091528F" w:rsidRPr="00C30D2C" w:rsidRDefault="004941B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28F" w:rsidRPr="00C30D2C" w14:paraId="1BA2BB0E" w14:textId="77777777" w:rsidTr="74953350">
        <w:tc>
          <w:tcPr>
            <w:tcW w:w="3420" w:type="dxa"/>
            <w:shd w:val="clear" w:color="auto" w:fill="auto"/>
          </w:tcPr>
          <w:p w14:paraId="52F0F61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011E33D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48DD6E9F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65BAF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78443" w14:textId="00982B42" w:rsidR="00A03629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9F14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9A2616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8A2E99" w14:textId="03B3E825" w:rsidR="00A03629" w:rsidRPr="00C30D2C" w:rsidRDefault="00A0362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2A7C73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3AC448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50B96" w14:textId="5335898C" w:rsidR="00A03629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55CA6217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587D71A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1FC13" w14:textId="351F45D4" w:rsidR="00A03629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2D03813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630B77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03FC34" w14:textId="36BD9732" w:rsidR="004941B8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38EF45C9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AA033D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50344" w14:textId="464B209D" w:rsidR="004941B8" w:rsidRPr="00C30D2C" w:rsidRDefault="004941B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B19F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3ACBE1" w14:textId="77777777" w:rsidR="0091528F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0503A" w14:textId="74F296E0" w:rsidR="004941B8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91528F" w:rsidRPr="00C30D2C" w14:paraId="4A4C49E2" w14:textId="77777777" w:rsidTr="74953350">
        <w:tc>
          <w:tcPr>
            <w:tcW w:w="3420" w:type="dxa"/>
            <w:shd w:val="clear" w:color="auto" w:fill="auto"/>
          </w:tcPr>
          <w:p w14:paraId="4CEED6D6" w14:textId="3AD65D8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97B708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A5EA" w14:textId="6146AB5E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0A4DB124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6F38" w14:textId="289AEAC6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2364B092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6978B" w14:textId="14FD13EA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0B80ACC8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1CBE" w14:textId="6054528B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A036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286885AF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D4A30" w14:textId="546C5A73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6073F571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E05E" w14:textId="055E6D3E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5FB5AB5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7C17" w14:textId="5FDE431F" w:rsidR="0091528F" w:rsidRPr="00C30D2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</w:t>
            </w:r>
          </w:p>
        </w:tc>
      </w:tr>
      <w:tr w:rsidR="0091528F" w:rsidRPr="00C30D2C" w14:paraId="7DEA8AE9" w14:textId="77777777" w:rsidTr="74953350">
        <w:tc>
          <w:tcPr>
            <w:tcW w:w="3420" w:type="dxa"/>
            <w:shd w:val="clear" w:color="auto" w:fill="auto"/>
          </w:tcPr>
          <w:p w14:paraId="6BBB408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2B937E62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A7B505" w14:textId="7F98FF9F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1D82E01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697DC8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330B3BF3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079F0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C6CFA3B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C87AB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51934D9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D254D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A5CC4DB" w14:textId="77777777" w:rsidR="0091528F" w:rsidRPr="00C30D2C" w:rsidRDefault="0091528F" w:rsidP="009152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8BCC7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86F197A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312879" w14:textId="77777777" w:rsidR="0091528F" w:rsidRPr="00C30D2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0D2C" w:rsidRPr="00C30D2C" w14:paraId="1E2FE066" w14:textId="77777777" w:rsidTr="74953350">
        <w:tc>
          <w:tcPr>
            <w:tcW w:w="3420" w:type="dxa"/>
            <w:shd w:val="clear" w:color="auto" w:fill="auto"/>
          </w:tcPr>
          <w:p w14:paraId="6B20B761" w14:textId="200C3E4F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127EE69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F21AD2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FBBA9E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32E816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FE5FAB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A90E7E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9DDCC6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2B9270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9DABED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D989BF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65EBF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ED90B1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D49ED6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DE24A1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0D2C" w:rsidRPr="00C30D2C" w14:paraId="637202A3" w14:textId="77777777" w:rsidTr="74953350">
        <w:tc>
          <w:tcPr>
            <w:tcW w:w="3420" w:type="dxa"/>
            <w:shd w:val="clear" w:color="auto" w:fill="auto"/>
          </w:tcPr>
          <w:p w14:paraId="04B43C44" w14:textId="6419EB49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178AEFC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DDA873" w14:textId="083B7DA8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C30D2C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1B9438BE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519942" w14:textId="58B7D573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  <w:r w:rsidR="00C30D2C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75713058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58A917" w14:textId="12FFA48F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  <w:r w:rsid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6E5B9A6A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4B3FC427" w14:textId="1E87F035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30D2C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6854D885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0343AE" w14:textId="6A4FF48C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C30D2C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0A482A21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D84E525" w14:textId="0AF9187E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C30D2C"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3E5775E9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5351B3" w14:textId="2BE15D5A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006</w:t>
            </w:r>
            <w:r w:rsid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</w:tr>
      <w:tr w:rsidR="00C30D2C" w:rsidRPr="00C30D2C" w14:paraId="0B067FD8" w14:textId="77777777" w:rsidTr="74953350">
        <w:tc>
          <w:tcPr>
            <w:tcW w:w="3420" w:type="dxa"/>
            <w:shd w:val="clear" w:color="auto" w:fill="auto"/>
          </w:tcPr>
          <w:p w14:paraId="5F275F51" w14:textId="1093D02D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4809972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8B56EC" w14:textId="3DECBD35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</w:t>
            </w:r>
          </w:p>
        </w:tc>
        <w:tc>
          <w:tcPr>
            <w:tcW w:w="270" w:type="dxa"/>
            <w:shd w:val="clear" w:color="auto" w:fill="auto"/>
          </w:tcPr>
          <w:p w14:paraId="00927188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1A2110" w14:textId="79C4DE21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3E730E33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F48006" w14:textId="24735486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</w:t>
            </w:r>
            <w:r w:rsidR="00CA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64E03EE5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D9B36F" w14:textId="28674FEA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7FC54D70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38B0A8" w14:textId="313F5310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4CDDF752" w14:textId="77777777" w:rsidR="00C30D2C" w:rsidRPr="00C30D2C" w:rsidRDefault="00C30D2C" w:rsidP="00C30D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65D9E8" w14:textId="20AD3132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494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3065804F" w14:textId="77777777" w:rsidR="00C30D2C" w:rsidRPr="00C30D2C" w:rsidRDefault="00C30D2C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F8273F" w14:textId="700A1B52" w:rsidR="00C30D2C" w:rsidRPr="00C30D2C" w:rsidRDefault="003F0633" w:rsidP="00C3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  <w:r w:rsidR="00CA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</w:p>
        </w:tc>
      </w:tr>
    </w:tbl>
    <w:p w14:paraId="5183F27D" w14:textId="5B2C8E99" w:rsidR="00D45E24" w:rsidRPr="00C30D2C" w:rsidRDefault="00D45E24">
      <w:pPr>
        <w:rPr>
          <w:rFonts w:asciiTheme="majorBidi" w:hAnsiTheme="majorBidi" w:cstheme="majorBidi"/>
          <w:sz w:val="6"/>
          <w:szCs w:val="6"/>
          <w:cs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01"/>
        <w:gridCol w:w="69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87049C" w14:paraId="0AA94804" w14:textId="77777777" w:rsidTr="74953350">
        <w:tc>
          <w:tcPr>
            <w:tcW w:w="3960" w:type="dxa"/>
            <w:shd w:val="clear" w:color="auto" w:fill="auto"/>
          </w:tcPr>
          <w:p w14:paraId="4D9DF7EE" w14:textId="7D0F5D87" w:rsidR="004A7B11" w:rsidRPr="0087049C" w:rsidRDefault="004A7B11" w:rsidP="0015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403D4C6A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E06" w:rsidRPr="0087049C" w14:paraId="5291E7A8" w14:textId="77777777" w:rsidTr="74953350">
        <w:tc>
          <w:tcPr>
            <w:tcW w:w="3960" w:type="dxa"/>
            <w:shd w:val="clear" w:color="auto" w:fill="auto"/>
          </w:tcPr>
          <w:p w14:paraId="1B3C7C33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757396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06E03124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C9D81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1772E18A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432B0C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D742E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12D6B35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5676B64E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3CB750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513DE5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C05F1F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3D0DF583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086D8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2E06" w:rsidRPr="0087049C" w14:paraId="00BC499E" w14:textId="77777777" w:rsidTr="74953350">
        <w:tc>
          <w:tcPr>
            <w:tcW w:w="3960" w:type="dxa"/>
            <w:shd w:val="clear" w:color="auto" w:fill="auto"/>
          </w:tcPr>
          <w:p w14:paraId="4270F40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F25F0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16F16C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A42D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2372FB76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D25B10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A0597EF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A29AB8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5016581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3E3CA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A8B0E5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973B2C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C5FC19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652153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2E06" w:rsidRPr="0087049C" w14:paraId="23504F60" w14:textId="77777777" w:rsidTr="74953350">
        <w:tc>
          <w:tcPr>
            <w:tcW w:w="3960" w:type="dxa"/>
            <w:shd w:val="clear" w:color="auto" w:fill="auto"/>
          </w:tcPr>
          <w:p w14:paraId="5260EB6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44A7A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501A111F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0FB432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C80A526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E4C8B7B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698FBE01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A7921C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4119AF9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730777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21F2453C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56E2F0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E4D10B8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871C2A" w14:textId="77777777" w:rsidR="00652E06" w:rsidRPr="0087049C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A7B11" w:rsidRPr="0087049C" w14:paraId="7DDA246C" w14:textId="77777777" w:rsidTr="74953350">
        <w:tc>
          <w:tcPr>
            <w:tcW w:w="3960" w:type="dxa"/>
            <w:shd w:val="clear" w:color="auto" w:fill="auto"/>
          </w:tcPr>
          <w:p w14:paraId="5B01E0BA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72172B04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B11" w:rsidRPr="0087049C" w14:paraId="6D827212" w14:textId="77777777" w:rsidTr="74953350">
        <w:tc>
          <w:tcPr>
            <w:tcW w:w="3960" w:type="dxa"/>
            <w:shd w:val="clear" w:color="auto" w:fill="auto"/>
          </w:tcPr>
          <w:p w14:paraId="34B439B2" w14:textId="77777777" w:rsidR="004A7B11" w:rsidRPr="0087049C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1164240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F849E5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37BC52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406AD4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44F4D71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dxa"/>
            <w:gridSpan w:val="2"/>
            <w:shd w:val="clear" w:color="auto" w:fill="auto"/>
          </w:tcPr>
          <w:p w14:paraId="415A966F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49E482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D0344D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736F74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8763D3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A0D4F59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9DDED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B3A9B6" w14:textId="77777777" w:rsidR="004A7B11" w:rsidRPr="0087049C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22963478" w14:textId="77777777" w:rsidTr="74953350">
        <w:tc>
          <w:tcPr>
            <w:tcW w:w="3960" w:type="dxa"/>
            <w:shd w:val="clear" w:color="auto" w:fill="auto"/>
          </w:tcPr>
          <w:p w14:paraId="405F1D44" w14:textId="02CAD8AC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BF295F1" w14:textId="099EA103" w:rsidR="004A0B73" w:rsidRPr="0087049C" w:rsidRDefault="003F0633" w:rsidP="004A0B7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446F090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BA4082" w14:textId="4589EBDE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  <w:shd w:val="clear" w:color="auto" w:fill="auto"/>
          </w:tcPr>
          <w:p w14:paraId="6E49BBC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DB69BFD" w14:textId="14145679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018AFDC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3645A2" w14:textId="72A004F3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70" w:type="dxa"/>
            <w:shd w:val="clear" w:color="auto" w:fill="auto"/>
          </w:tcPr>
          <w:p w14:paraId="591A343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2EC0A" w14:textId="45CF5F38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51361A5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9D6C3A" w14:textId="3DB62FF8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694DA0C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D8C24" w14:textId="710C9EED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4A0B73" w:rsidRPr="0087049C" w14:paraId="4D3FEFD3" w14:textId="77777777" w:rsidTr="74953350">
        <w:tc>
          <w:tcPr>
            <w:tcW w:w="3960" w:type="dxa"/>
            <w:shd w:val="clear" w:color="auto" w:fill="auto"/>
          </w:tcPr>
          <w:p w14:paraId="7767AEF1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FAF3B1A" w14:textId="71EBB571" w:rsidR="004A0B73" w:rsidRPr="0087049C" w:rsidRDefault="003F0633" w:rsidP="004A0B73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607B2F7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D9761F" w14:textId="03F192A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61956770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AE2E58" w14:textId="23805220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434CD1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8AC02FC" w14:textId="2ABC3DD7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19FB300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F2688" w14:textId="2488219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4726180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73CE15" w14:textId="3444A611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44B5CEC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CB59C7" w14:textId="48750633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4A0B73" w:rsidRPr="0087049C" w14:paraId="31C81B38" w14:textId="77777777" w:rsidTr="74953350">
        <w:tc>
          <w:tcPr>
            <w:tcW w:w="3960" w:type="dxa"/>
            <w:shd w:val="clear" w:color="auto" w:fill="auto"/>
          </w:tcPr>
          <w:p w14:paraId="28E044E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EBFFDD4" w14:textId="41D229D3" w:rsidR="004A0B73" w:rsidRPr="0087049C" w:rsidRDefault="003F0633" w:rsidP="004A0B73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6679726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279337" w14:textId="1726FAE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75479A1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6EF60E3" w14:textId="691EDE2F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864BA1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B448F41" w14:textId="0F056A78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6038643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6A57C4" w14:textId="03A9B05B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5F1B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06C887" w14:textId="03A60232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47D51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C67D77" w14:textId="0D7D26A8" w:rsidR="004A0B73" w:rsidRPr="0087049C" w:rsidRDefault="004A0B73" w:rsidP="004A0B7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A0B73" w:rsidRPr="0087049C" w14:paraId="7E116F4C" w14:textId="77777777" w:rsidTr="74953350">
        <w:tc>
          <w:tcPr>
            <w:tcW w:w="3960" w:type="dxa"/>
            <w:shd w:val="clear" w:color="auto" w:fill="auto"/>
          </w:tcPr>
          <w:p w14:paraId="64C8F6C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CB01C6B" w14:textId="6F1A0FE3" w:rsidR="004A0B73" w:rsidRPr="0087049C" w:rsidRDefault="004A0B73" w:rsidP="004A0B7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EEC7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288E5" w14:textId="1ABE41F3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A6FBE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AD887E" w14:textId="00E520B4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A5A13A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CB0CB42" w14:textId="173E627D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72516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AADA7A" w14:textId="5C9E1839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8C5B4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968E47" w14:textId="497E03C7" w:rsidR="004A0B73" w:rsidRPr="0087049C" w:rsidRDefault="004A0B73" w:rsidP="004A0B7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D31A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7ABA9" w14:textId="769518A8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0B73" w:rsidRPr="0087049C" w14:paraId="6B28BAFE" w14:textId="77777777" w:rsidTr="74953350">
        <w:tc>
          <w:tcPr>
            <w:tcW w:w="3960" w:type="dxa"/>
            <w:shd w:val="clear" w:color="auto" w:fill="auto"/>
          </w:tcPr>
          <w:p w14:paraId="7DE7AEF1" w14:textId="2532B5E5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2F48F7" w14:textId="38F6DA22" w:rsidR="004A0B73" w:rsidRPr="0087049C" w:rsidRDefault="003F0633" w:rsidP="004A0B7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7D0EF77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391C06" w14:textId="5E2D63CF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23F4F33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7234114" w14:textId="4E5EE8F8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E84434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316D329" w14:textId="190493BC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7DAFC533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2D38A7" w14:textId="7DCCD074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70E333B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3AD2D" w14:textId="3D0242AE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5A576C1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DA98E7" w14:textId="708EEAD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</w:tr>
      <w:tr w:rsidR="004A0B73" w:rsidRPr="0087049C" w14:paraId="44E127A0" w14:textId="77777777" w:rsidTr="74953350">
        <w:tc>
          <w:tcPr>
            <w:tcW w:w="3960" w:type="dxa"/>
            <w:shd w:val="clear" w:color="auto" w:fill="auto"/>
          </w:tcPr>
          <w:p w14:paraId="149AA3C1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B88D1CC" w14:textId="32A90BC5" w:rsidR="004A0B73" w:rsidRPr="0087049C" w:rsidRDefault="004941B8" w:rsidP="004941B8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E538C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C10B6E" w14:textId="3218E65A" w:rsidR="004941B8" w:rsidRPr="0087049C" w:rsidRDefault="003F0633" w:rsidP="0049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16E05793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78C695C" w14:textId="387AB17E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941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0B2C8C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CDA31C" w14:textId="5787F225" w:rsidR="004A0B73" w:rsidRPr="00BC24CA" w:rsidRDefault="003F0633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41B8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3CF725B7" w14:textId="77777777" w:rsidR="004A0B73" w:rsidRPr="00BC24CA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EAE53" w14:textId="6DB33998" w:rsidR="004A0B73" w:rsidRPr="00BC24CA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41B8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6122A5FA" w14:textId="77777777" w:rsidR="004A0B73" w:rsidRPr="00BC24CA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466388" w14:textId="6D7645FC" w:rsidR="004A0B73" w:rsidRPr="00BC24CA" w:rsidRDefault="003F0633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33941749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6C65079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E1D624" w14:textId="43A17830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CA3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4A0B73" w:rsidRPr="0087049C" w14:paraId="235D89EA" w14:textId="77777777" w:rsidTr="74953350">
        <w:tc>
          <w:tcPr>
            <w:tcW w:w="3960" w:type="dxa"/>
            <w:shd w:val="clear" w:color="auto" w:fill="auto"/>
          </w:tcPr>
          <w:p w14:paraId="0CBA0B6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85445EF" w14:textId="1CD3AE2E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941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340BC1A9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13015" w14:textId="4421184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941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14:paraId="286E7E9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1FBC625" w14:textId="2F57E8C4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CA3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2ED380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8A71E8" w14:textId="1A1D630E" w:rsidR="004A0B73" w:rsidRPr="00BC24CA" w:rsidRDefault="003F0633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41B8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37408834" w14:textId="77777777" w:rsidR="004A0B73" w:rsidRPr="00BC24CA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B61233" w14:textId="5681C39E" w:rsidR="004A0B73" w:rsidRPr="00BC24CA" w:rsidRDefault="003F0633" w:rsidP="0049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41B8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00E515A2" w14:textId="77777777" w:rsidR="004A0B73" w:rsidRPr="00BC24CA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7B98ED" w14:textId="6399492C" w:rsidR="004A0B73" w:rsidRPr="00BC24CA" w:rsidRDefault="004941B8" w:rsidP="7495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4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CA350A" w:rsidRPr="00BC2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 w:rsidRPr="00BC24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A6BB53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6D54DD" w14:textId="2216A3E1" w:rsidR="004A0B73" w:rsidRPr="0087049C" w:rsidRDefault="004941B8" w:rsidP="004A0B7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A0B73" w:rsidRPr="0087049C" w14:paraId="6FC26B0B" w14:textId="77777777" w:rsidTr="74953350">
        <w:tc>
          <w:tcPr>
            <w:tcW w:w="3960" w:type="dxa"/>
            <w:shd w:val="clear" w:color="auto" w:fill="auto"/>
          </w:tcPr>
          <w:p w14:paraId="56809180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5ABDE2" w14:textId="672C1E82" w:rsidR="004A0B73" w:rsidRPr="0087049C" w:rsidRDefault="004941B8" w:rsidP="004A0B7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34D89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3250B7" w14:textId="493D097D" w:rsidR="004A0B73" w:rsidRPr="0087049C" w:rsidRDefault="004941B8" w:rsidP="004A0B7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F756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5843F2" w14:textId="3E9A1D73" w:rsidR="004A0B73" w:rsidRPr="0087049C" w:rsidRDefault="004941B8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D3345A0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02D321" w14:textId="3272B74C" w:rsidR="004A0B73" w:rsidRPr="0087049C" w:rsidRDefault="004941B8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6A882E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73BD4" w14:textId="1B0A0724" w:rsidR="004A0B73" w:rsidRPr="0087049C" w:rsidRDefault="004941B8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BF1C2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8A86387" w14:textId="01707482" w:rsidR="004A0B73" w:rsidRPr="0087049C" w:rsidRDefault="004941B8" w:rsidP="004A0B7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FF1DF0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2C6F9C" w14:textId="36A9A159" w:rsidR="004A0B73" w:rsidRPr="0087049C" w:rsidRDefault="004941B8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0B73" w:rsidRPr="0087049C" w14:paraId="62DEB0BF" w14:textId="77777777" w:rsidTr="74953350">
        <w:tc>
          <w:tcPr>
            <w:tcW w:w="3960" w:type="dxa"/>
            <w:shd w:val="clear" w:color="auto" w:fill="auto"/>
          </w:tcPr>
          <w:p w14:paraId="109167C1" w14:textId="6C92709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1A2D" w14:textId="15CB3C39" w:rsidR="004A0B73" w:rsidRPr="0087049C" w:rsidRDefault="003F0633" w:rsidP="004F12F8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  <w:r w:rsidR="004941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5D66F9A0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61B1" w14:textId="1C61870E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  <w:r w:rsidR="00494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154792B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4B1B9" w14:textId="27AB4439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3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  <w:r w:rsidR="00CA3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7BB3035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E145" w14:textId="194A6C42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  <w:r w:rsidR="00494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4D35E49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3EFE" w14:textId="27B75691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494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63CD559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947FD" w14:textId="7FE9DB3B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494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172B8F5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2C62" w14:textId="29F9D096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A3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  <w:r w:rsidR="00CA3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</w:tr>
    </w:tbl>
    <w:p w14:paraId="142F870D" w14:textId="77777777" w:rsidR="00E14BF2" w:rsidRPr="0087049C" w:rsidRDefault="005C53B8">
      <w:pPr>
        <w:rPr>
          <w:rFonts w:asciiTheme="majorBidi" w:hAnsiTheme="majorBidi" w:cstheme="majorBidi"/>
        </w:rPr>
      </w:pPr>
      <w:r w:rsidRPr="0087049C">
        <w:rPr>
          <w:rFonts w:asciiTheme="majorBidi" w:hAnsiTheme="majorBidi" w:cstheme="majorBidi"/>
        </w:rPr>
        <w:t>.</w:t>
      </w:r>
    </w:p>
    <w:p w14:paraId="7E5CB444" w14:textId="77777777" w:rsidR="00377F04" w:rsidRPr="0087049C" w:rsidRDefault="00377F04">
      <w:pPr>
        <w:rPr>
          <w:rFonts w:asciiTheme="majorBidi" w:hAnsiTheme="majorBidi" w:cstheme="majorBidi"/>
        </w:rPr>
      </w:pPr>
    </w:p>
    <w:p w14:paraId="457C9DE6" w14:textId="77777777" w:rsidR="00377F04" w:rsidRPr="0087049C" w:rsidRDefault="00377F04">
      <w:pPr>
        <w:rPr>
          <w:rFonts w:asciiTheme="majorBidi" w:hAnsiTheme="majorBidi" w:cstheme="majorBidi"/>
        </w:rPr>
      </w:pPr>
    </w:p>
    <w:p w14:paraId="58C24A82" w14:textId="77777777" w:rsidR="00377F04" w:rsidRPr="0087049C" w:rsidRDefault="00377F04">
      <w:pPr>
        <w:rPr>
          <w:rFonts w:asciiTheme="majorBidi" w:hAnsiTheme="majorBidi" w:cstheme="majorBidi"/>
        </w:rPr>
      </w:pPr>
    </w:p>
    <w:p w14:paraId="30B141C8" w14:textId="77777777" w:rsidR="00377F04" w:rsidRPr="0087049C" w:rsidRDefault="00377F04">
      <w:pPr>
        <w:rPr>
          <w:rFonts w:asciiTheme="majorBidi" w:hAnsiTheme="majorBidi" w:cstheme="majorBidi"/>
        </w:rPr>
      </w:pPr>
    </w:p>
    <w:p w14:paraId="1B35665B" w14:textId="77777777" w:rsidR="00377F04" w:rsidRPr="0087049C" w:rsidRDefault="00377F04">
      <w:pPr>
        <w:rPr>
          <w:rFonts w:asciiTheme="majorBidi" w:hAnsiTheme="majorBidi" w:cstheme="majorBidi"/>
        </w:rPr>
      </w:pPr>
    </w:p>
    <w:p w14:paraId="6AA47C96" w14:textId="77777777" w:rsidR="00377F04" w:rsidRPr="0087049C" w:rsidRDefault="00377F04">
      <w:pPr>
        <w:rPr>
          <w:rFonts w:asciiTheme="majorBidi" w:hAnsiTheme="majorBidi" w:cstheme="majorBidi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87049C" w14:paraId="4589CB5D" w14:textId="77777777" w:rsidTr="001500E7">
        <w:tc>
          <w:tcPr>
            <w:tcW w:w="3960" w:type="dxa"/>
          </w:tcPr>
          <w:p w14:paraId="434C63EE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3"/>
          </w:tcPr>
          <w:p w14:paraId="64A26857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56E" w:rsidRPr="0087049C" w14:paraId="13F2C233" w14:textId="77777777" w:rsidTr="001500E7">
        <w:tc>
          <w:tcPr>
            <w:tcW w:w="3960" w:type="dxa"/>
          </w:tcPr>
          <w:p w14:paraId="524B8EFE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988CE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3C21B3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A87F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5EBBB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3282E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92CF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802CF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14AFDF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CCF1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12BE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1D02A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6FB5EB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D661A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6E" w:rsidRPr="0087049C" w14:paraId="48D58423" w14:textId="77777777" w:rsidTr="001500E7">
        <w:tc>
          <w:tcPr>
            <w:tcW w:w="3960" w:type="dxa"/>
          </w:tcPr>
          <w:p w14:paraId="6310CE5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86860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158E80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C9C3A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964EF6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424DA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AAA528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2C7109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6AF9535D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0029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0DCD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D4C03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DE693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7A3D9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6E" w:rsidRPr="0087049C" w14:paraId="6204A7E5" w14:textId="77777777" w:rsidTr="001500E7">
        <w:tc>
          <w:tcPr>
            <w:tcW w:w="3960" w:type="dxa"/>
          </w:tcPr>
          <w:p w14:paraId="423B176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E4281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4A3884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66D7ED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E766CD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3B95AF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8EA18EB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CAA7A6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48E369A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D1A273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B51F888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B862D5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6B44EBC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3D5578" w14:textId="77777777" w:rsidR="000D356E" w:rsidRPr="0087049C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A7B11" w:rsidRPr="0087049C" w14:paraId="0073BC70" w14:textId="77777777" w:rsidTr="001500E7">
        <w:tc>
          <w:tcPr>
            <w:tcW w:w="3960" w:type="dxa"/>
          </w:tcPr>
          <w:p w14:paraId="67A9EB15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</w:tcPr>
          <w:p w14:paraId="7CAC7E3C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B11" w:rsidRPr="0087049C" w14:paraId="3288EC07" w14:textId="77777777" w:rsidTr="001500E7">
        <w:tc>
          <w:tcPr>
            <w:tcW w:w="3960" w:type="dxa"/>
          </w:tcPr>
          <w:p w14:paraId="7310B2E1" w14:textId="77777777" w:rsidR="004A7B11" w:rsidRPr="0087049C" w:rsidRDefault="00B83F94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4E133E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62AB69A8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14A70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1A6EA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D655A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621C3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9F72D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7C622B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F1052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1E7A4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04DDA" w14:textId="77777777" w:rsidR="004A7B11" w:rsidRPr="0087049C" w:rsidRDefault="004A7B11" w:rsidP="00030C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8784C7" w14:textId="77777777" w:rsidR="004A7B11" w:rsidRPr="0087049C" w:rsidRDefault="004A7B11" w:rsidP="00030C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A54E" w14:textId="77777777" w:rsidR="004A7B11" w:rsidRPr="0087049C" w:rsidRDefault="004A7B11" w:rsidP="00030C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B6119" w14:textId="77777777" w:rsidR="004A7B11" w:rsidRPr="0087049C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127A2D2C" w14:textId="77777777" w:rsidTr="001500E7">
        <w:tc>
          <w:tcPr>
            <w:tcW w:w="3960" w:type="dxa"/>
          </w:tcPr>
          <w:p w14:paraId="49D38A41" w14:textId="22F0E528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36BC4EA" w14:textId="5C7804F6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686E350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51639" w14:textId="4AAEB3EB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636269E3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519DB" w14:textId="446138FF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14:paraId="7A3DD214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B13C35" w14:textId="44C111EC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1A5F894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35D2F" w14:textId="50F513C4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0DBACAD7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0449C2" w14:textId="07CB3B1D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098E8566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A05F70" w14:textId="6B4B0C49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4A0B73" w:rsidRPr="0087049C" w14:paraId="029316BE" w14:textId="77777777" w:rsidTr="001500E7">
        <w:tc>
          <w:tcPr>
            <w:tcW w:w="3960" w:type="dxa"/>
          </w:tcPr>
          <w:p w14:paraId="7423B08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837DFB8" w14:textId="724B4673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328E63F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EF26C" w14:textId="09CDA8EC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3BC6E95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24263" w14:textId="73ADE987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60E9A801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DF189C" w14:textId="179705BC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4FC0083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F7D6" w14:textId="74686DF7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141880E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1594DB" w14:textId="4C4C0E12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C49DC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A4E85" w14:textId="35F76007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4A0B73" w:rsidRPr="0087049C" w14:paraId="57024A56" w14:textId="77777777" w:rsidTr="001500E7">
        <w:tc>
          <w:tcPr>
            <w:tcW w:w="3960" w:type="dxa"/>
          </w:tcPr>
          <w:p w14:paraId="5FDC2301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B37CF1C" w14:textId="0C864A35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1254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1341E" w14:textId="33A213A1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95CB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75942" w14:textId="3C086BBE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28255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2CADA7" w14:textId="2127069C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0ECAF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D43C3" w14:textId="27C688F9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6D8E7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FF6A89" w14:textId="385B6F0C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6D48D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4E357" w14:textId="303E68AB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032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0B73" w:rsidRPr="0087049C" w14:paraId="52C2A3DC" w14:textId="77777777" w:rsidTr="001500E7">
        <w:tc>
          <w:tcPr>
            <w:tcW w:w="3960" w:type="dxa"/>
          </w:tcPr>
          <w:p w14:paraId="0DEAA065" w14:textId="49DFE49B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180812" w14:textId="36403633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1DFAA263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346F94" w14:textId="4D9D1CD8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7DA962C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F0FE2" w14:textId="4694934E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1C5135B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871E99" w14:textId="5D1E7A3F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44ADC15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DF7794" w14:textId="65C44BA7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0FFB5976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A3BE89" w14:textId="3E72405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7CD17039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CB2E7A" w14:textId="05AE7BE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4A0B73" w:rsidRPr="0087049C" w14:paraId="1AC2236E" w14:textId="77777777" w:rsidTr="001500E7">
        <w:tc>
          <w:tcPr>
            <w:tcW w:w="3960" w:type="dxa"/>
          </w:tcPr>
          <w:p w14:paraId="101508D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200D263" w14:textId="48FED68E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4493CED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40F9C" w14:textId="1E848C0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0087C24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348870" w14:textId="3D0ED205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4163137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0EDCADE" w14:textId="53A06FA8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14:paraId="0D8C60F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FE387" w14:textId="0B535497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2878940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D480AE" w14:textId="5660BB8C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95166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94AD1E" w14:textId="021505BE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4A0B73" w:rsidRPr="0087049C" w14:paraId="22F17582" w14:textId="77777777" w:rsidTr="001500E7">
        <w:tc>
          <w:tcPr>
            <w:tcW w:w="3960" w:type="dxa"/>
          </w:tcPr>
          <w:p w14:paraId="24D5EA09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802227" w14:textId="34CCD0F8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B058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014584" w14:textId="71B437F3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4E1D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E91647" w14:textId="4DD8E8DD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08707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CF7ACC" w14:textId="74CF7F9C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A6975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9878E" w14:textId="799AD47B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A211F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870ED" w14:textId="5807D89A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0E40C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9AA27" w14:textId="32122C28" w:rsidR="004A0B73" w:rsidRPr="0087049C" w:rsidRDefault="007D58A1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0B73" w:rsidRPr="0087049C" w14:paraId="2F7FF7AC" w14:textId="77777777" w:rsidTr="001500E7">
        <w:tc>
          <w:tcPr>
            <w:tcW w:w="3960" w:type="dxa"/>
          </w:tcPr>
          <w:p w14:paraId="2435BFD0" w14:textId="49D8884C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C6242" w14:textId="08E9BA68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1F2253B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A5B7" w14:textId="7C025965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0B6F0CF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1FF88" w14:textId="1FF25588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6AC4E90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79ED" w14:textId="1C57CA50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084E3E8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2B609" w14:textId="05465DE2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14CE590E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2323" w14:textId="685890BF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36BFC045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FE6A3" w14:textId="26D69496" w:rsidR="004A0B73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</w:tr>
      <w:tr w:rsidR="004A0B73" w:rsidRPr="00130A7D" w14:paraId="365ECB14" w14:textId="77777777" w:rsidTr="00406806">
        <w:tc>
          <w:tcPr>
            <w:tcW w:w="3960" w:type="dxa"/>
          </w:tcPr>
          <w:p w14:paraId="5DB352B0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378105D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18A53C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C87ECBF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59268A1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CC4AB19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E4CA46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730EABA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AA98874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4E4D4C2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9C2F1D0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6C3A282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3E4F49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747950" w14:textId="77777777" w:rsidR="004A0B73" w:rsidRPr="00130A7D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</w:rPr>
            </w:pPr>
          </w:p>
        </w:tc>
      </w:tr>
      <w:tr w:rsidR="004A0B73" w:rsidRPr="0087049C" w14:paraId="1E6D2261" w14:textId="77777777" w:rsidTr="00406806">
        <w:tc>
          <w:tcPr>
            <w:tcW w:w="3960" w:type="dxa"/>
          </w:tcPr>
          <w:p w14:paraId="04AC89E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6A33399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5F594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B1BC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D2E0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7A19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EB28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9410B5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1A8A1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D6CC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30D54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3295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659B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D345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5F5BC861" w14:textId="77777777" w:rsidTr="00406806">
        <w:tc>
          <w:tcPr>
            <w:tcW w:w="3960" w:type="dxa"/>
          </w:tcPr>
          <w:p w14:paraId="5BCCAEFD" w14:textId="0D3CAB42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21240" w14:textId="0ABFFE94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14:paraId="0B630223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55A6DE" w14:textId="5432F54A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20EF8EA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08E30" w14:textId="05FB020B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449B820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CD84865" w14:textId="652EFF75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305E1C37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6D356F" w14:textId="3D74A7D5" w:rsidR="004A0B73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69A7B9CA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8F6BBF" w14:textId="1369FFFE" w:rsidR="004A0B73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332577C6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70A44C" w14:textId="5004AEC0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</w:tr>
      <w:tr w:rsidR="004A0B73" w:rsidRPr="0087049C" w14:paraId="789BC6C1" w14:textId="77777777" w:rsidTr="00406806">
        <w:tc>
          <w:tcPr>
            <w:tcW w:w="3960" w:type="dxa"/>
            <w:shd w:val="clear" w:color="auto" w:fill="auto"/>
          </w:tcPr>
          <w:p w14:paraId="5F232A19" w14:textId="7B845D4D" w:rsidR="004A0B73" w:rsidRPr="0087049C" w:rsidRDefault="004A0B73" w:rsidP="004A0B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12DA65" w14:textId="2C8E886D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6551424F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969C6EF" w14:textId="7916FE31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6A01B0C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E819DC" w14:textId="5F233842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CA3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2C34FD04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7DB521B" w14:textId="5A32AD9F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03E98C83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C021A2" w14:textId="4DE8FFAF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32D7057D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DFA6ABE" w14:textId="0678CE14" w:rsidR="004A0B73" w:rsidRPr="0087049C" w:rsidRDefault="003F063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0ADDEF2A" w14:textId="77777777" w:rsidR="004A0B73" w:rsidRPr="0087049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2CE6B6" w14:textId="3A5B73A6" w:rsidR="004A0B73" w:rsidRPr="0087049C" w:rsidRDefault="003F0633" w:rsidP="004F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  <w:r w:rsidR="00CA3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</w:tr>
      <w:tr w:rsidR="004A0B73" w:rsidRPr="00C30D2C" w14:paraId="71487573" w14:textId="77777777" w:rsidTr="001500E7">
        <w:tc>
          <w:tcPr>
            <w:tcW w:w="3960" w:type="dxa"/>
            <w:shd w:val="clear" w:color="auto" w:fill="auto"/>
          </w:tcPr>
          <w:p w14:paraId="0B24D706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59ACDD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497027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2606826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886DCA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7E8E57A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CB86657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93AFC75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6F40113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9DA1750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BD10A2" w14:textId="77777777" w:rsidR="004A0B73" w:rsidRPr="00C30D2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633F603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2719ECA" w14:textId="77777777" w:rsidR="004A0B73" w:rsidRPr="00C30D2C" w:rsidRDefault="004A0B73" w:rsidP="004A0B7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BE59316" w14:textId="77777777" w:rsidR="004A0B73" w:rsidRPr="00C30D2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A0B73" w:rsidRPr="0087049C" w14:paraId="2DDE5360" w14:textId="77777777" w:rsidTr="001500E7">
        <w:tc>
          <w:tcPr>
            <w:tcW w:w="14490" w:type="dxa"/>
            <w:gridSpan w:val="14"/>
            <w:shd w:val="clear" w:color="auto" w:fill="auto"/>
          </w:tcPr>
          <w:p w14:paraId="03CEC168" w14:textId="56878264" w:rsidR="004A0B73" w:rsidRPr="0087049C" w:rsidRDefault="004A0B73" w:rsidP="004A0B73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ราคาทรัพย์สินของ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บริษัทก่อนหักค่าเสื่อมราคาสะสมของส่วนปรับปรุงที่ดิน อาคารและอุปกรณ์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ซึ่งได้คิดค่าเสื่อมราคาเต็ม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จำนวนแล้ว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แต่ยังคงใช้งานจนถึง ณ วันที่ 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มีจำนวน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  <w:r w:rsidR="00EB6E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  <w:r w:rsidR="007D58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ตามลำดับ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3F0633" w:rsidRPr="003F06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297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.</w:t>
            </w:r>
            <w:r w:rsidR="003F0633" w:rsidRPr="003F06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40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ล้านบาท และ </w:t>
            </w:r>
            <w:r w:rsidR="003F0633" w:rsidRPr="003F06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282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 w:rsidR="003F0633" w:rsidRPr="003F06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96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</w:tbl>
    <w:p w14:paraId="1CAFD7CB" w14:textId="77777777" w:rsidR="005B3B34" w:rsidRPr="0087049C" w:rsidRDefault="005B3B34" w:rsidP="00C42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right="-45"/>
        <w:jc w:val="both"/>
        <w:rPr>
          <w:rFonts w:asciiTheme="majorBidi" w:hAnsiTheme="majorBidi" w:cstheme="majorBidi"/>
          <w:sz w:val="30"/>
          <w:szCs w:val="30"/>
          <w:highlight w:val="green"/>
          <w:cs/>
        </w:rPr>
        <w:sectPr w:rsidR="005B3B34" w:rsidRPr="0087049C" w:rsidSect="000F79BD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C7C439A" w14:textId="022603DE" w:rsidR="00D45E24" w:rsidRPr="0087049C" w:rsidRDefault="00D45E2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4E366B06" w14:textId="6A3B9A0D" w:rsidR="00D45E24" w:rsidRPr="0091799B" w:rsidRDefault="00D45E24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130A7D" w:rsidRPr="00130A7D" w14:paraId="11B77076" w14:textId="77777777" w:rsidTr="00252DA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A0444BB" w14:textId="52A6D1D8" w:rsidR="00130A7D" w:rsidRPr="00130A7D" w:rsidRDefault="00130A7D" w:rsidP="00252DA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30CD88AF" w14:textId="0D9C4DB2" w:rsidR="00130A7D" w:rsidRPr="00130A7D" w:rsidRDefault="00130A7D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A7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80177BE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4B5B8984" w14:textId="1DA74FA1" w:rsidR="00130A7D" w:rsidRPr="00130A7D" w:rsidRDefault="00130A7D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A7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0A7D" w:rsidRPr="00130A7D" w14:paraId="04BB6755" w14:textId="77777777" w:rsidTr="00252DA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5621ABC" w14:textId="36917135" w:rsidR="00130A7D" w:rsidRPr="00130A7D" w:rsidRDefault="0091799B" w:rsidP="00252D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30A7D"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130A7D"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30A7D" w:rsidRPr="00130A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FA87D28" w14:textId="0686605C" w:rsidR="00130A7D" w:rsidRPr="00130A7D" w:rsidRDefault="003F0633" w:rsidP="00252D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DD63FB8" w14:textId="77777777" w:rsidR="00130A7D" w:rsidRPr="00130A7D" w:rsidRDefault="00130A7D" w:rsidP="00252D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576E06" w14:textId="58132428" w:rsidR="00130A7D" w:rsidRPr="00130A7D" w:rsidRDefault="003F0633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824E9DE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B2CD612" w14:textId="608AD699" w:rsidR="00130A7D" w:rsidRPr="00130A7D" w:rsidRDefault="003F0633" w:rsidP="00252DA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21D4403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C6E7E7" w14:textId="3F66BDBB" w:rsidR="00130A7D" w:rsidRPr="00130A7D" w:rsidRDefault="003F0633" w:rsidP="00252DA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30A7D" w:rsidRPr="00130A7D" w14:paraId="1A12D5C3" w14:textId="77777777" w:rsidTr="00252DA3">
        <w:trPr>
          <w:cantSplit/>
          <w:trHeight w:val="20"/>
          <w:tblHeader/>
        </w:trPr>
        <w:tc>
          <w:tcPr>
            <w:tcW w:w="4050" w:type="dxa"/>
          </w:tcPr>
          <w:p w14:paraId="2477D643" w14:textId="354EB370" w:rsidR="00130A7D" w:rsidRPr="00130A7D" w:rsidRDefault="00130A7D" w:rsidP="00252DA3">
            <w:pPr>
              <w:pStyle w:val="Heading1"/>
              <w:keepLines/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24638C87" w14:textId="77777777" w:rsidR="00130A7D" w:rsidRPr="00130A7D" w:rsidRDefault="00130A7D" w:rsidP="00252DA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130A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A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0A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30A7D" w:rsidRPr="00130A7D" w14:paraId="599784BE" w14:textId="77777777" w:rsidTr="00252DA3">
        <w:trPr>
          <w:cantSplit/>
          <w:trHeight w:val="20"/>
        </w:trPr>
        <w:tc>
          <w:tcPr>
            <w:tcW w:w="4050" w:type="dxa"/>
          </w:tcPr>
          <w:p w14:paraId="5F9F4E96" w14:textId="77777777" w:rsidR="00130A7D" w:rsidRPr="00130A7D" w:rsidRDefault="00130A7D" w:rsidP="00252DA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D96CBE5" w14:textId="10CE823A" w:rsidR="00130A7D" w:rsidRPr="00130A7D" w:rsidRDefault="003F0633" w:rsidP="00252D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965</w:t>
            </w:r>
          </w:p>
        </w:tc>
        <w:tc>
          <w:tcPr>
            <w:tcW w:w="178" w:type="dxa"/>
            <w:vAlign w:val="bottom"/>
          </w:tcPr>
          <w:p w14:paraId="1D19169D" w14:textId="77777777" w:rsidR="00130A7D" w:rsidRPr="00130A7D" w:rsidRDefault="00130A7D" w:rsidP="00252D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68559C7" w14:textId="6B630777" w:rsidR="00130A7D" w:rsidRPr="00130A7D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</w:t>
            </w:r>
            <w:r w:rsidR="00130A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80" w:type="dxa"/>
            <w:vAlign w:val="bottom"/>
          </w:tcPr>
          <w:p w14:paraId="24D211D8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A034A2F" w14:textId="2ED1B463" w:rsidR="00130A7D" w:rsidRPr="00130A7D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7D58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80" w:type="dxa"/>
            <w:vAlign w:val="bottom"/>
          </w:tcPr>
          <w:p w14:paraId="5B41C830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5A9AE7C" w14:textId="43168F65" w:rsidR="00130A7D" w:rsidRPr="00130A7D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</w:t>
            </w:r>
            <w:r w:rsidR="00130A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124</w:t>
            </w:r>
          </w:p>
        </w:tc>
      </w:tr>
      <w:tr w:rsidR="00130A7D" w:rsidRPr="00130A7D" w14:paraId="6932B3BD" w14:textId="77777777" w:rsidTr="00252DA3">
        <w:trPr>
          <w:cantSplit/>
          <w:trHeight w:val="20"/>
        </w:trPr>
        <w:tc>
          <w:tcPr>
            <w:tcW w:w="4050" w:type="dxa"/>
          </w:tcPr>
          <w:p w14:paraId="24CC419F" w14:textId="7092574C" w:rsidR="00130A7D" w:rsidRPr="00130A7D" w:rsidRDefault="00130A7D" w:rsidP="00252D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260" w:type="dxa"/>
            <w:vAlign w:val="bottom"/>
          </w:tcPr>
          <w:p w14:paraId="4AFE2702" w14:textId="103F2F74" w:rsidR="00130A7D" w:rsidRPr="00130A7D" w:rsidRDefault="007D58A1" w:rsidP="00943A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32B650D" w14:textId="77777777" w:rsidR="00130A7D" w:rsidRPr="00130A7D" w:rsidRDefault="00130A7D" w:rsidP="00252D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D057BA" w14:textId="7E4FA971" w:rsidR="00130A7D" w:rsidRPr="00130A7D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</w:t>
            </w:r>
            <w:r w:rsidR="00130A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0" w:type="dxa"/>
            <w:vAlign w:val="bottom"/>
          </w:tcPr>
          <w:p w14:paraId="0DC2304C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DC39027" w14:textId="5985CB36" w:rsidR="00130A7D" w:rsidRPr="00130A7D" w:rsidRDefault="007D58A1" w:rsidP="007D58A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7E1006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939605D" w14:textId="0AF2FED3" w:rsidR="00130A7D" w:rsidRPr="00130A7D" w:rsidRDefault="00130A7D" w:rsidP="00130A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30A7D" w:rsidRPr="00130A7D" w14:paraId="647D3BFF" w14:textId="77777777" w:rsidTr="00252DA3">
        <w:trPr>
          <w:cantSplit/>
          <w:trHeight w:val="20"/>
        </w:trPr>
        <w:tc>
          <w:tcPr>
            <w:tcW w:w="4050" w:type="dxa"/>
          </w:tcPr>
          <w:p w14:paraId="59265657" w14:textId="77777777" w:rsidR="00130A7D" w:rsidRPr="00130A7D" w:rsidRDefault="00130A7D" w:rsidP="00252D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ECB2B09" w14:textId="630C1D27" w:rsidR="00130A7D" w:rsidRPr="00130A7D" w:rsidRDefault="007D58A1" w:rsidP="00943A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33ED388" w14:textId="77777777" w:rsidR="00130A7D" w:rsidRPr="00130A7D" w:rsidRDefault="00130A7D" w:rsidP="00252D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C45EB63" w14:textId="6CC7E528" w:rsidR="00130A7D" w:rsidRPr="00130A7D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01640CC9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64B29FF" w14:textId="7CD1C1FC" w:rsidR="00130A7D" w:rsidRPr="00130A7D" w:rsidRDefault="007D58A1" w:rsidP="007D58A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971792" w14:textId="77777777" w:rsidR="00130A7D" w:rsidRPr="00130A7D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B700BB1" w14:textId="2726AB2A" w:rsidR="00130A7D" w:rsidRPr="00130A7D" w:rsidRDefault="00130A7D" w:rsidP="00130A7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30A7D" w:rsidRPr="00130A7D" w14:paraId="6C9C475A" w14:textId="77777777" w:rsidTr="00252DA3">
        <w:trPr>
          <w:cantSplit/>
          <w:trHeight w:val="20"/>
        </w:trPr>
        <w:tc>
          <w:tcPr>
            <w:tcW w:w="4050" w:type="dxa"/>
          </w:tcPr>
          <w:p w14:paraId="78C12CDF" w14:textId="77777777" w:rsidR="00130A7D" w:rsidRPr="00130A7D" w:rsidRDefault="00130A7D" w:rsidP="00252D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A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372AE" w14:textId="43C37F35" w:rsidR="00130A7D" w:rsidRPr="00471B7F" w:rsidRDefault="003F0633" w:rsidP="00252D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178" w:type="dxa"/>
            <w:vAlign w:val="bottom"/>
          </w:tcPr>
          <w:p w14:paraId="21B346DE" w14:textId="77777777" w:rsidR="00130A7D" w:rsidRPr="00471B7F" w:rsidRDefault="00130A7D" w:rsidP="00252D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27B53" w14:textId="4F390076" w:rsidR="00130A7D" w:rsidRPr="00471B7F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96</w:t>
            </w:r>
            <w:r w:rsidR="00130A7D" w:rsidRPr="00471B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80" w:type="dxa"/>
            <w:vAlign w:val="bottom"/>
          </w:tcPr>
          <w:p w14:paraId="5B3226B2" w14:textId="77777777" w:rsidR="00130A7D" w:rsidRPr="00471B7F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36B22" w14:textId="3AD550BE" w:rsidR="00130A7D" w:rsidRPr="00471B7F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7D5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80" w:type="dxa"/>
            <w:vAlign w:val="bottom"/>
          </w:tcPr>
          <w:p w14:paraId="5431C37A" w14:textId="77777777" w:rsidR="00130A7D" w:rsidRPr="00471B7F" w:rsidRDefault="00130A7D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50E24" w14:textId="4AC2E568" w:rsidR="00130A7D" w:rsidRPr="00471B7F" w:rsidRDefault="003F0633" w:rsidP="00252D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63</w:t>
            </w:r>
            <w:r w:rsidR="00130A7D" w:rsidRPr="00471B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124</w:t>
            </w:r>
          </w:p>
        </w:tc>
      </w:tr>
    </w:tbl>
    <w:p w14:paraId="56F6BDC3" w14:textId="77777777" w:rsidR="005D09B1" w:rsidRPr="0091799B" w:rsidRDefault="005D09B1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0DEB98" w14:textId="51295C97" w:rsidR="003B368C" w:rsidRDefault="005D09B1" w:rsidP="003B368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324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F0633" w:rsidRPr="003F0633">
        <w:rPr>
          <w:rFonts w:asciiTheme="majorBidi" w:hAnsiTheme="majorBidi" w:cstheme="majorBidi"/>
          <w:sz w:val="30"/>
          <w:szCs w:val="30"/>
        </w:rPr>
        <w:t>256</w:t>
      </w:r>
      <w:r w:rsidR="003F0633" w:rsidRPr="003F0633">
        <w:rPr>
          <w:rFonts w:asciiTheme="majorBidi" w:hAnsiTheme="majorBidi" w:cstheme="majorBidi" w:hint="cs"/>
          <w:sz w:val="30"/>
          <w:szCs w:val="30"/>
        </w:rPr>
        <w:t>4</w:t>
      </w:r>
      <w:r w:rsidRPr="007B324C">
        <w:rPr>
          <w:rFonts w:asciiTheme="majorBidi" w:hAnsiTheme="majorBidi" w:cstheme="majorBidi"/>
          <w:sz w:val="30"/>
          <w:szCs w:val="30"/>
        </w:rPr>
        <w:t xml:space="preserve"> </w:t>
      </w:r>
      <w:r w:rsidRPr="007B324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</w:t>
      </w:r>
      <w:r w:rsidR="0091799B">
        <w:rPr>
          <w:rFonts w:asciiTheme="majorBidi" w:hAnsiTheme="majorBidi" w:cstheme="majorBidi" w:hint="cs"/>
          <w:sz w:val="30"/>
          <w:szCs w:val="30"/>
          <w:cs/>
        </w:rPr>
        <w:t>ไม่มีการเพิ่มขึ้น</w:t>
      </w:r>
      <w:r w:rsidR="003B36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D692D" w:rsidRPr="0073202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732029" w:rsidRPr="00732029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110</w:t>
      </w:r>
      <w:r w:rsidR="00732029" w:rsidRPr="0073202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732029" w:rsidRPr="007320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2029" w:rsidRPr="0073202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3F0633" w:rsidRPr="003F0633">
        <w:rPr>
          <w:rFonts w:asciiTheme="majorBidi" w:hAnsiTheme="majorBidi" w:cstheme="majorBidi" w:hint="cs"/>
          <w:i/>
          <w:iCs/>
          <w:sz w:val="30"/>
          <w:szCs w:val="30"/>
        </w:rPr>
        <w:t>75</w:t>
      </w:r>
      <w:r w:rsidR="00732029" w:rsidRPr="00732029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3F0633" w:rsidRPr="003F0633">
        <w:rPr>
          <w:rFonts w:asciiTheme="majorBidi" w:hAnsiTheme="majorBidi" w:cstheme="majorBidi" w:hint="cs"/>
          <w:i/>
          <w:iCs/>
          <w:sz w:val="30"/>
          <w:szCs w:val="30"/>
        </w:rPr>
        <w:t>17</w:t>
      </w:r>
      <w:r w:rsidR="00732029" w:rsidRPr="0073202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1799B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732029" w:rsidRPr="0073202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732029" w:rsidRPr="0073202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DDCD545" w14:textId="77777777" w:rsidR="000A77F3" w:rsidRPr="0091799B" w:rsidRDefault="000A77F3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8B3220" w14:textId="35D6634A" w:rsidR="000A77F3" w:rsidRPr="00F510E1" w:rsidRDefault="000A77F3" w:rsidP="000A77F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510E1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กลุ่มบริษัทเช่า</w:t>
      </w:r>
      <w:r w:rsidR="0073202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อาคาร</w:t>
      </w:r>
      <w:r w:rsidRPr="00F510E1">
        <w:rPr>
          <w:rFonts w:asciiTheme="majorBidi" w:hAnsiTheme="majorBidi" w:cstheme="majorBidi"/>
          <w:sz w:val="30"/>
          <w:szCs w:val="30"/>
          <w:cs/>
          <w:lang w:val="en-US"/>
        </w:rPr>
        <w:t>และโรงงาน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/>
        </w:rPr>
        <w:t>หลายแห่งเป็น</w:t>
      </w:r>
      <w:r w:rsidRPr="00FF5B46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ระยะเวลา </w:t>
      </w:r>
      <w:r w:rsidR="003F0633" w:rsidRPr="003F0633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="009179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F5B46" w:rsidRPr="00FF5B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-</w:t>
      </w:r>
      <w:r w:rsidR="009179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F0633" w:rsidRPr="003F0633">
        <w:rPr>
          <w:rFonts w:asciiTheme="majorBidi" w:hAnsiTheme="majorBidi" w:cstheme="majorBidi" w:hint="cs"/>
          <w:sz w:val="30"/>
          <w:szCs w:val="30"/>
          <w:lang w:val="en-US" w:bidi="th-TH"/>
        </w:rPr>
        <w:t>20</w:t>
      </w:r>
      <w:r w:rsidR="00F510E1" w:rsidRPr="00FF5B4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F5B46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F510E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ค่าเช่า</w:t>
      </w:r>
      <w:r w:rsidRPr="00F510E1">
        <w:rPr>
          <w:rFonts w:asciiTheme="majorBidi" w:hAnsiTheme="majorBidi" w:cstheme="majorBidi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F510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</w:t>
      </w:r>
      <w:r w:rsidRPr="00F510E1">
        <w:rPr>
          <w:rFonts w:asciiTheme="majorBidi" w:hAnsiTheme="majorBidi" w:cstheme="majorBidi"/>
          <w:sz w:val="30"/>
          <w:szCs w:val="30"/>
          <w:cs/>
          <w:lang w:val="en-US" w:bidi="th-TH"/>
        </w:rPr>
        <w:t>ไว้ในสัญญา</w:t>
      </w:r>
    </w:p>
    <w:p w14:paraId="2A0EC86C" w14:textId="77777777" w:rsidR="000A77F3" w:rsidRPr="0091799B" w:rsidRDefault="000A77F3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D204F" w14:textId="06FABEFC" w:rsidR="005D09B1" w:rsidRDefault="005D09B1" w:rsidP="005D09B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09BF6A" w14:textId="77777777" w:rsidR="000A77F3" w:rsidRPr="0091799B" w:rsidRDefault="000A77F3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7D6FAF" w14:textId="3013A78F" w:rsidR="000A77F3" w:rsidRPr="00F510E1" w:rsidRDefault="000A77F3" w:rsidP="005D09B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F510E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510E1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F510E1">
        <w:rPr>
          <w:rFonts w:asciiTheme="majorBidi" w:hAnsiTheme="majorBidi" w:cstheme="majorBidi"/>
          <w:sz w:val="30"/>
          <w:szCs w:val="30"/>
          <w:cs/>
        </w:rPr>
        <w:t xml:space="preserve">เลือกขยายอายุสัญญาเช่าก่อนสิ้นสุดระยะเวลาเช่า </w:t>
      </w:r>
      <w:r w:rsidRPr="00F510E1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F510E1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F510E1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2FBD6CCA" w14:textId="77777777" w:rsidR="005D09B1" w:rsidRPr="0091799B" w:rsidRDefault="005D09B1" w:rsidP="0091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09B1" w:rsidRPr="0087049C" w14:paraId="196806E3" w14:textId="77777777" w:rsidTr="005D09B1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0EBBABD" w14:textId="11562BE3" w:rsidR="005D09B1" w:rsidRPr="0087049C" w:rsidRDefault="005D09B1" w:rsidP="00BD7D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E67BF79" w14:textId="08C6014E" w:rsidR="005D09B1" w:rsidRPr="0087049C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D29647D" w14:textId="77777777" w:rsidR="005D09B1" w:rsidRPr="0087049C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800FFF4" w14:textId="2A348980" w:rsidR="005D09B1" w:rsidRPr="0087049C" w:rsidRDefault="005D09B1" w:rsidP="00BD7D1C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0B73" w:rsidRPr="0087049C" w14:paraId="1DE8A7E7" w14:textId="77777777" w:rsidTr="005D09B1">
        <w:trPr>
          <w:cantSplit/>
          <w:tblHeader/>
        </w:trPr>
        <w:tc>
          <w:tcPr>
            <w:tcW w:w="4410" w:type="dxa"/>
          </w:tcPr>
          <w:p w14:paraId="46DD04BC" w14:textId="65FA4303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80B8B12" w14:textId="204B9ABE" w:rsidR="004A0B73" w:rsidRPr="0087049C" w:rsidRDefault="003F063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DE30528" w14:textId="77777777" w:rsidR="004A0B73" w:rsidRPr="0087049C" w:rsidRDefault="004A0B7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9C4A4" w14:textId="29DE4CD3" w:rsidR="004A0B73" w:rsidRPr="0087049C" w:rsidRDefault="003F063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4E09C41C" w14:textId="77777777" w:rsidR="004A0B73" w:rsidRPr="0087049C" w:rsidRDefault="004A0B7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53BAA" w14:textId="455B3BD8" w:rsidR="004A0B73" w:rsidRPr="0087049C" w:rsidRDefault="003F063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EBECC44" w14:textId="77777777" w:rsidR="004A0B73" w:rsidRPr="0087049C" w:rsidRDefault="004A0B7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F0892" w14:textId="02F56B2C" w:rsidR="004A0B73" w:rsidRPr="0087049C" w:rsidRDefault="003F0633" w:rsidP="004A0B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4A0B73" w:rsidRPr="0087049C" w14:paraId="53642F95" w14:textId="77777777" w:rsidTr="005D09B1">
        <w:trPr>
          <w:cantSplit/>
          <w:tblHeader/>
        </w:trPr>
        <w:tc>
          <w:tcPr>
            <w:tcW w:w="4410" w:type="dxa"/>
          </w:tcPr>
          <w:p w14:paraId="017DFAC0" w14:textId="6FD4C1A9" w:rsidR="004A0B73" w:rsidRPr="0087049C" w:rsidRDefault="004A0B73" w:rsidP="004A0B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0" w:type="dxa"/>
            <w:gridSpan w:val="7"/>
          </w:tcPr>
          <w:p w14:paraId="59094335" w14:textId="3B601364" w:rsidR="004A0B73" w:rsidRPr="0087049C" w:rsidRDefault="004A0B73" w:rsidP="004A0B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0B73" w:rsidRPr="0087049C" w14:paraId="015A570A" w14:textId="77777777" w:rsidTr="005D09B1">
        <w:trPr>
          <w:cantSplit/>
        </w:trPr>
        <w:tc>
          <w:tcPr>
            <w:tcW w:w="4410" w:type="dxa"/>
          </w:tcPr>
          <w:p w14:paraId="45823893" w14:textId="77777777" w:rsidR="004A0B73" w:rsidRPr="0087049C" w:rsidRDefault="004A0B73" w:rsidP="004A0B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FC14A40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4A53D7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7F29BC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0E7D7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AF514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18CF2A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0625D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104DE8FE" w14:textId="77777777" w:rsidTr="005D09B1">
        <w:trPr>
          <w:cantSplit/>
        </w:trPr>
        <w:tc>
          <w:tcPr>
            <w:tcW w:w="4410" w:type="dxa"/>
          </w:tcPr>
          <w:p w14:paraId="5F01C914" w14:textId="77777777" w:rsidR="004A0B73" w:rsidRPr="0087049C" w:rsidRDefault="004A0B73" w:rsidP="004A0B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28BFC26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552F9F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0BD3A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384B71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B2DAC9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80155C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010B7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0B73" w:rsidRPr="0087049C" w14:paraId="0079F201" w14:textId="77777777" w:rsidTr="0091528F">
        <w:trPr>
          <w:cantSplit/>
        </w:trPr>
        <w:tc>
          <w:tcPr>
            <w:tcW w:w="4410" w:type="dxa"/>
          </w:tcPr>
          <w:p w14:paraId="17F007B5" w14:textId="77777777" w:rsidR="004A0B73" w:rsidRPr="0087049C" w:rsidRDefault="004A0B73" w:rsidP="004A0B73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E645D67" w14:textId="78E69D30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17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180" w:type="dxa"/>
            <w:vAlign w:val="bottom"/>
          </w:tcPr>
          <w:p w14:paraId="1B603088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28B7A" w14:textId="6CB5AE29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180" w:type="dxa"/>
            <w:vAlign w:val="bottom"/>
          </w:tcPr>
          <w:p w14:paraId="321D9865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6C22B3" w14:textId="24468CE9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17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  <w:vAlign w:val="bottom"/>
          </w:tcPr>
          <w:p w14:paraId="337BF5DC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93C1AE" w14:textId="73EE2C48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</w:tr>
      <w:tr w:rsidR="00F510E1" w:rsidRPr="0087049C" w14:paraId="5994F0AE" w14:textId="77777777" w:rsidTr="0091528F">
        <w:trPr>
          <w:cantSplit/>
        </w:trPr>
        <w:tc>
          <w:tcPr>
            <w:tcW w:w="4410" w:type="dxa"/>
          </w:tcPr>
          <w:p w14:paraId="298B76E9" w14:textId="30F73C6B" w:rsidR="00F510E1" w:rsidRPr="0087049C" w:rsidRDefault="00F510E1" w:rsidP="004A0B73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vAlign w:val="bottom"/>
          </w:tcPr>
          <w:p w14:paraId="665D8C61" w14:textId="5FE9EB89" w:rsidR="00F510E1" w:rsidRPr="0087049C" w:rsidRDefault="00017206" w:rsidP="00B36F1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DF5DE0" w14:textId="77777777" w:rsidR="00F510E1" w:rsidRPr="0087049C" w:rsidRDefault="00F510E1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211EC8" w14:textId="16A7EE5A" w:rsidR="00F510E1" w:rsidRPr="0087049C" w:rsidRDefault="003F0633" w:rsidP="004A0B7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51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2AA6D8A4" w14:textId="77777777" w:rsidR="00F510E1" w:rsidRPr="0087049C" w:rsidRDefault="00F510E1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1DA54" w14:textId="5B5F76F6" w:rsidR="00F510E1" w:rsidRPr="00017206" w:rsidRDefault="00017206" w:rsidP="00B36F1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017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B19EAF" w14:textId="77777777" w:rsidR="00F510E1" w:rsidRPr="0087049C" w:rsidRDefault="00F510E1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17510" w14:textId="6CE6C124" w:rsidR="00F510E1" w:rsidRPr="00F510E1" w:rsidRDefault="00F510E1" w:rsidP="00B36F1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F510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10E1" w:rsidRPr="0087049C" w14:paraId="0720BED2" w14:textId="77777777" w:rsidTr="0091528F">
        <w:trPr>
          <w:cantSplit/>
        </w:trPr>
        <w:tc>
          <w:tcPr>
            <w:tcW w:w="4410" w:type="dxa"/>
          </w:tcPr>
          <w:p w14:paraId="7AEB8AF4" w14:textId="42DE958F" w:rsidR="00F510E1" w:rsidRPr="0087049C" w:rsidRDefault="00F510E1" w:rsidP="004A0B73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93EB158" w14:textId="2BFDDFA1" w:rsidR="00F510E1" w:rsidRPr="0087049C" w:rsidRDefault="00017206" w:rsidP="0095301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5265CCE" w14:textId="77777777" w:rsidR="00F510E1" w:rsidRPr="0087049C" w:rsidRDefault="00F510E1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C30A87" w14:textId="3EE74380" w:rsidR="00F510E1" w:rsidRPr="0087049C" w:rsidRDefault="003F0633" w:rsidP="004A0B7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180" w:type="dxa"/>
            <w:vAlign w:val="bottom"/>
          </w:tcPr>
          <w:p w14:paraId="24779FA8" w14:textId="77777777" w:rsidR="00F510E1" w:rsidRPr="0087049C" w:rsidRDefault="00F510E1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4B5DE" w14:textId="786394D4" w:rsidR="00F510E1" w:rsidRPr="0087049C" w:rsidRDefault="00017206" w:rsidP="0095301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31C437" w14:textId="77777777" w:rsidR="00F510E1" w:rsidRPr="0087049C" w:rsidRDefault="00F510E1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413F28" w14:textId="6B8C7C5C" w:rsidR="00F510E1" w:rsidRPr="00F510E1" w:rsidRDefault="00F510E1" w:rsidP="0095301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F510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0B73" w:rsidRPr="0087049C" w14:paraId="7EC65459" w14:textId="77777777" w:rsidTr="0091528F">
        <w:trPr>
          <w:cantSplit/>
        </w:trPr>
        <w:tc>
          <w:tcPr>
            <w:tcW w:w="4410" w:type="dxa"/>
          </w:tcPr>
          <w:p w14:paraId="5CC5AD22" w14:textId="77777777" w:rsidR="004A0B73" w:rsidRPr="0087049C" w:rsidRDefault="004A0B73" w:rsidP="004A0B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68FD11D" w14:textId="5EBC2C93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172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80" w:type="dxa"/>
            <w:vAlign w:val="bottom"/>
          </w:tcPr>
          <w:p w14:paraId="7655FE41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7F0B5" w14:textId="53DD7F71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813</w:t>
            </w:r>
          </w:p>
        </w:tc>
        <w:tc>
          <w:tcPr>
            <w:tcW w:w="180" w:type="dxa"/>
            <w:vAlign w:val="bottom"/>
          </w:tcPr>
          <w:p w14:paraId="37AA3B94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C5EDB" w14:textId="011A3E7B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172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180" w:type="dxa"/>
            <w:vAlign w:val="bottom"/>
          </w:tcPr>
          <w:p w14:paraId="0D8FB2FB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1FC3B" w14:textId="49CDEFC8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</w:tr>
      <w:tr w:rsidR="004A0B73" w:rsidRPr="0087049C" w14:paraId="47CC894F" w14:textId="77777777" w:rsidTr="00EB27E1">
        <w:trPr>
          <w:cantSplit/>
        </w:trPr>
        <w:tc>
          <w:tcPr>
            <w:tcW w:w="4410" w:type="dxa"/>
          </w:tcPr>
          <w:p w14:paraId="199ED046" w14:textId="1AA9B49F" w:rsidR="004A0B73" w:rsidRPr="0087049C" w:rsidRDefault="004A0B73" w:rsidP="004A0B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7CA8BD4E" w14:textId="5C686E3E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B27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80" w:type="dxa"/>
            <w:vAlign w:val="bottom"/>
          </w:tcPr>
          <w:p w14:paraId="70735C28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3706E" w14:textId="60B2542E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51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80" w:type="dxa"/>
            <w:vAlign w:val="bottom"/>
          </w:tcPr>
          <w:p w14:paraId="5D1CF637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E760B" w14:textId="298E0857" w:rsidR="004A0B73" w:rsidRPr="0087049C" w:rsidRDefault="00F86183" w:rsidP="00F86183">
            <w:pPr>
              <w:pStyle w:val="acctfourfigures"/>
              <w:tabs>
                <w:tab w:val="clear" w:pos="765"/>
                <w:tab w:val="left" w:pos="734"/>
              </w:tabs>
              <w:spacing w:line="240" w:lineRule="atLeast"/>
              <w:ind w:right="-256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7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A36A93" w14:textId="77777777" w:rsidR="004A0B73" w:rsidRPr="0087049C" w:rsidRDefault="004A0B73" w:rsidP="004A0B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C566F" w14:textId="23E81A97" w:rsidR="004A0B73" w:rsidRPr="0087049C" w:rsidRDefault="003F0633" w:rsidP="004A0B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51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</w:tr>
    </w:tbl>
    <w:p w14:paraId="3AAF84CA" w14:textId="6242582F" w:rsidR="005D09B1" w:rsidRPr="00F134F7" w:rsidRDefault="005D09B1" w:rsidP="00F5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val="en-GB" w:bidi="ar-SA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F510E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ED2B5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="003F0633" w:rsidRPr="003F0633">
        <w:rPr>
          <w:rFonts w:asciiTheme="majorBidi" w:hAnsiTheme="majorBidi" w:cstheme="majorBidi" w:hint="cs"/>
          <w:sz w:val="30"/>
          <w:szCs w:val="30"/>
        </w:rPr>
        <w:t>4</w:t>
      </w:r>
      <w:r w:rsidR="00667E19" w:rsidRPr="00ED2B51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39</w:t>
      </w:r>
      <w:r w:rsidR="00EC46F3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0633" w:rsidRPr="003F0633">
        <w:rPr>
          <w:rFonts w:asciiTheme="majorBidi" w:hAnsiTheme="majorBidi" w:cstheme="majorBidi"/>
          <w:sz w:val="30"/>
          <w:szCs w:val="30"/>
        </w:rPr>
        <w:t>12</w:t>
      </w:r>
      <w:r w:rsidR="00667E19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06</w:t>
      </w:r>
      <w:r w:rsidRPr="0087049C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F510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10E1" w:rsidRPr="00F134F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39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13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10E1" w:rsidRPr="00F134F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510E1" w:rsidRPr="00F134F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3506E88" w14:textId="77777777" w:rsidR="005D09B1" w:rsidRPr="0087049C" w:rsidRDefault="005D09B1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65799" w14:textId="3019E53E" w:rsidR="00311095" w:rsidRPr="0087049C" w:rsidRDefault="00311095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ค่าความนิยม</w:t>
      </w:r>
    </w:p>
    <w:p w14:paraId="258B3BAF" w14:textId="77777777" w:rsidR="00311095" w:rsidRPr="0087049C" w:rsidRDefault="00311095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1530"/>
        <w:gridCol w:w="270"/>
        <w:gridCol w:w="1440"/>
      </w:tblGrid>
      <w:tr w:rsidR="00311095" w:rsidRPr="0087049C" w14:paraId="1C662B1A" w14:textId="77777777" w:rsidTr="004B33FB">
        <w:trPr>
          <w:tblHeader/>
        </w:trPr>
        <w:tc>
          <w:tcPr>
            <w:tcW w:w="5040" w:type="dxa"/>
          </w:tcPr>
          <w:p w14:paraId="697D7DC4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4EB634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CB08EE0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095" w:rsidRPr="0087049C" w14:paraId="1B74F2C6" w14:textId="77777777" w:rsidTr="004B33FB">
        <w:trPr>
          <w:tblHeader/>
        </w:trPr>
        <w:tc>
          <w:tcPr>
            <w:tcW w:w="5040" w:type="dxa"/>
          </w:tcPr>
          <w:p w14:paraId="16904483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A114AE" w14:textId="1C9858C3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39A32ECE" w14:textId="6A934075" w:rsidR="00311095" w:rsidRPr="0087049C" w:rsidRDefault="003F0633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44475546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F9F405B" w14:textId="1D27E926" w:rsidR="00311095" w:rsidRPr="0087049C" w:rsidRDefault="003F0633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95566" w:rsidRPr="0087049C" w14:paraId="316827EA" w14:textId="77777777" w:rsidTr="004B33FB">
        <w:trPr>
          <w:tblHeader/>
        </w:trPr>
        <w:tc>
          <w:tcPr>
            <w:tcW w:w="5040" w:type="dxa"/>
          </w:tcPr>
          <w:p w14:paraId="3B115DD1" w14:textId="77777777" w:rsidR="00B95566" w:rsidRPr="0087049C" w:rsidRDefault="00B9556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48FE22" w14:textId="77777777" w:rsidR="00B95566" w:rsidRPr="0087049C" w:rsidRDefault="00B9556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14A24CC7" w14:textId="4344D4BE" w:rsidR="00B95566" w:rsidRPr="0087049C" w:rsidRDefault="00B95566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095" w:rsidRPr="0087049C" w14:paraId="65DF2FFA" w14:textId="77777777" w:rsidTr="004B33FB">
        <w:tc>
          <w:tcPr>
            <w:tcW w:w="5040" w:type="dxa"/>
          </w:tcPr>
          <w:p w14:paraId="70925863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3955D297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7CB1D0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E52ED" w14:textId="77777777" w:rsidR="00311095" w:rsidRPr="0087049C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802A30" w14:textId="77777777" w:rsidR="00311095" w:rsidRPr="0087049C" w:rsidRDefault="00311095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4A9CC7DC" w14:textId="77777777" w:rsidTr="004B33FB">
        <w:tc>
          <w:tcPr>
            <w:tcW w:w="5040" w:type="dxa"/>
            <w:shd w:val="clear" w:color="auto" w:fill="auto"/>
          </w:tcPr>
          <w:p w14:paraId="3E408108" w14:textId="02786DC3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BA2E95F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DFB6B5" w14:textId="57756DEB" w:rsidR="004A0B73" w:rsidRPr="0087049C" w:rsidRDefault="003F063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667E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78710562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E87352" w14:textId="34EE1081" w:rsidR="004A0B73" w:rsidRPr="0087049C" w:rsidRDefault="003F0633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</w:tr>
      <w:tr w:rsidR="004A0B73" w:rsidRPr="0087049C" w14:paraId="1B938013" w14:textId="77777777" w:rsidTr="004B33FB">
        <w:tc>
          <w:tcPr>
            <w:tcW w:w="5040" w:type="dxa"/>
            <w:shd w:val="clear" w:color="auto" w:fill="auto"/>
          </w:tcPr>
          <w:p w14:paraId="78EE86A9" w14:textId="62CCFB94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71B0EC64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9A0DB" w14:textId="0F620945" w:rsidR="004A0B73" w:rsidRPr="0087049C" w:rsidRDefault="003F063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667E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E4CB406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0214" w14:textId="7CFA4C99" w:rsidR="004A0B73" w:rsidRPr="0087049C" w:rsidRDefault="003F0633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  <w:tr w:rsidR="004A0B73" w:rsidRPr="00F134F7" w14:paraId="1732AEA7" w14:textId="77777777" w:rsidTr="004B33FB">
        <w:tc>
          <w:tcPr>
            <w:tcW w:w="5040" w:type="dxa"/>
          </w:tcPr>
          <w:p w14:paraId="04A52555" w14:textId="77777777" w:rsidR="004A0B73" w:rsidRPr="00F134F7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95EBD8" w14:textId="77777777" w:rsidR="004A0B73" w:rsidRPr="00F134F7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859F9F" w14:textId="77777777" w:rsidR="004A0B73" w:rsidRPr="00F134F7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499504" w14:textId="77777777" w:rsidR="004A0B73" w:rsidRPr="00F134F7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696C4" w14:textId="77777777" w:rsidR="004A0B73" w:rsidRPr="00F134F7" w:rsidRDefault="004A0B73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0B73" w:rsidRPr="0087049C" w14:paraId="2822C706" w14:textId="77777777" w:rsidTr="004B33FB">
        <w:tc>
          <w:tcPr>
            <w:tcW w:w="5040" w:type="dxa"/>
            <w:shd w:val="clear" w:color="auto" w:fill="auto"/>
          </w:tcPr>
          <w:p w14:paraId="0E630128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7300FC3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D9501B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E2F25B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7838AB" w14:textId="77777777" w:rsidR="004A0B73" w:rsidRPr="0087049C" w:rsidRDefault="004A0B73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B73" w:rsidRPr="0087049C" w14:paraId="77C118F5" w14:textId="77777777" w:rsidTr="004B33FB">
        <w:tc>
          <w:tcPr>
            <w:tcW w:w="5040" w:type="dxa"/>
            <w:shd w:val="clear" w:color="auto" w:fill="auto"/>
          </w:tcPr>
          <w:p w14:paraId="5939FA6C" w14:textId="58E25610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2048DD23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658460F" w14:textId="715E5DA5" w:rsidR="004A0B73" w:rsidRPr="0087049C" w:rsidRDefault="003F063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667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238465B9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93F2D7F" w14:textId="2E92DED7" w:rsidR="004A0B73" w:rsidRPr="0087049C" w:rsidRDefault="003F0633" w:rsidP="004A0B7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4A0B7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6C5DB918" w14:textId="77777777" w:rsidR="00EC46F3" w:rsidRPr="0087049C" w:rsidRDefault="00EC46F3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21947" w14:textId="77777777" w:rsidR="00E377D4" w:rsidRPr="0087049C" w:rsidRDefault="001B1418" w:rsidP="00E377D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D207EED" w14:textId="77777777" w:rsidR="001B1418" w:rsidRPr="0087049C" w:rsidRDefault="001B1418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B0A7" w14:textId="36064018" w:rsidR="001B1418" w:rsidRPr="0087049C" w:rsidRDefault="00A1132D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ออล โคโค กรุ๊ป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จำกัด</w:t>
      </w:r>
      <w:r w:rsidR="007D21A4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7D21A4" w:rsidRPr="0087049C">
        <w:rPr>
          <w:rFonts w:asciiTheme="majorBidi" w:hAnsiTheme="majorBidi" w:cstheme="majorBidi"/>
          <w:sz w:val="30"/>
          <w:szCs w:val="30"/>
          <w:cs/>
        </w:rPr>
        <w:t>ซึ่งมูลค่าตามบัญชีของหน่วยสินทรัพย์ที่ก่อให้เกิดเงินสดต่ำกว่ามูลค่าที่คาดว่าจะได้รับคืน ดังนั้นจึงไม่มีการบันทึก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>ผล</w:t>
      </w:r>
      <w:r w:rsidR="007D21A4" w:rsidRPr="0087049C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E407DF" w:rsidRPr="0087049C">
        <w:rPr>
          <w:rFonts w:asciiTheme="majorBidi" w:hAnsiTheme="majorBidi" w:cstheme="majorBidi"/>
          <w:sz w:val="30"/>
          <w:szCs w:val="30"/>
        </w:rPr>
        <w:br/>
      </w:r>
      <w:r w:rsidR="007D21A4" w:rsidRPr="0087049C">
        <w:rPr>
          <w:rFonts w:asciiTheme="majorBidi" w:hAnsiTheme="majorBidi" w:cstheme="majorBidi"/>
          <w:sz w:val="30"/>
          <w:szCs w:val="30"/>
          <w:cs/>
        </w:rPr>
        <w:t>จากการด้อยค่า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="00E407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="00E407DF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0633" w:rsidRPr="003F0633">
        <w:rPr>
          <w:rFonts w:asciiTheme="majorBidi" w:hAnsiTheme="majorBidi" w:cstheme="majorBidi"/>
          <w:sz w:val="30"/>
          <w:szCs w:val="30"/>
        </w:rPr>
        <w:t>2563</w:t>
      </w:r>
    </w:p>
    <w:p w14:paraId="45C2DBD6" w14:textId="77777777" w:rsidR="004A0B73" w:rsidRPr="0087049C" w:rsidRDefault="004A0B73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5D09B1" w:rsidRPr="0087049C" w14:paraId="25E68D35" w14:textId="3784F608" w:rsidTr="005D09B1">
        <w:tc>
          <w:tcPr>
            <w:tcW w:w="6390" w:type="dxa"/>
          </w:tcPr>
          <w:p w14:paraId="6E033AA7" w14:textId="251FB1B4" w:rsidR="005D09B1" w:rsidRPr="0087049C" w:rsidRDefault="00E407DF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32172858"/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2790" w:type="dxa"/>
            <w:gridSpan w:val="3"/>
            <w:vAlign w:val="center"/>
          </w:tcPr>
          <w:p w14:paraId="02DF6894" w14:textId="04E2B12A" w:rsidR="005D09B1" w:rsidRPr="0087049C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09B1" w:rsidRPr="0087049C" w14:paraId="7BC298EE" w14:textId="4FBB96CF" w:rsidTr="005D09B1">
        <w:tc>
          <w:tcPr>
            <w:tcW w:w="6390" w:type="dxa"/>
          </w:tcPr>
          <w:p w14:paraId="18C3DE42" w14:textId="77777777" w:rsidR="005D09B1" w:rsidRPr="0087049C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D323FB4" w14:textId="2A243EA1" w:rsidR="005D09B1" w:rsidRPr="0087049C" w:rsidRDefault="003F0633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FBC713" w14:textId="77777777" w:rsidR="005D09B1" w:rsidRPr="0087049C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956102" w14:textId="0E0D11A2" w:rsidR="005D09B1" w:rsidRPr="0087049C" w:rsidRDefault="003F0633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D09B1" w:rsidRPr="0087049C" w14:paraId="4C6E436A" w14:textId="7FB78A73" w:rsidTr="005D09B1">
        <w:tc>
          <w:tcPr>
            <w:tcW w:w="6390" w:type="dxa"/>
          </w:tcPr>
          <w:p w14:paraId="7371D9AB" w14:textId="77777777" w:rsidR="005D09B1" w:rsidRPr="0087049C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F47603A" w14:textId="2022BF87" w:rsidR="005D09B1" w:rsidRPr="0087049C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A0B73" w:rsidRPr="0087049C" w14:paraId="220FD914" w14:textId="3043740D" w:rsidTr="0091528F">
        <w:tc>
          <w:tcPr>
            <w:tcW w:w="6390" w:type="dxa"/>
            <w:shd w:val="clear" w:color="auto" w:fill="auto"/>
          </w:tcPr>
          <w:p w14:paraId="3D1D2A6D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1672C" w14:textId="20360FFA" w:rsidR="004A0B73" w:rsidRPr="00B36F1E" w:rsidRDefault="003F063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65E4B" w:rsidRPr="00B36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478AF82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C7EE8A" w14:textId="7C68AEA0" w:rsidR="004A0B73" w:rsidRPr="0087049C" w:rsidRDefault="003F0633" w:rsidP="004A0B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A0B73" w:rsidRPr="0087049C" w14:paraId="2602B996" w14:textId="5F16F979" w:rsidTr="0091528F">
        <w:tc>
          <w:tcPr>
            <w:tcW w:w="6390" w:type="dxa"/>
            <w:shd w:val="clear" w:color="auto" w:fill="auto"/>
          </w:tcPr>
          <w:p w14:paraId="5507A2CA" w14:textId="77777777" w:rsidR="004A0B73" w:rsidRPr="0087049C" w:rsidRDefault="004A0B73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FD0703" w14:textId="6EA3EC22" w:rsidR="004A0B73" w:rsidRPr="00B36F1E" w:rsidRDefault="003F0633" w:rsidP="004A0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65E4B" w:rsidRPr="00B36F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3B633ED" w14:textId="77777777" w:rsidR="004A0B73" w:rsidRPr="0087049C" w:rsidRDefault="004A0B73" w:rsidP="004A0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6D92E4" w14:textId="1BCA518C" w:rsidR="004A0B73" w:rsidRPr="0087049C" w:rsidRDefault="003F0633" w:rsidP="004A0B7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A0B73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bookmarkEnd w:id="2"/>
    </w:tbl>
    <w:p w14:paraId="577825DF" w14:textId="34EE1197" w:rsidR="0091528F" w:rsidRPr="0087049C" w:rsidRDefault="00915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7D8990" w14:textId="2C25A4C6" w:rsidR="0091528F" w:rsidRPr="0087049C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  <w:r w:rsidR="00E407DF" w:rsidRPr="0087049C">
        <w:rPr>
          <w:rFonts w:asciiTheme="majorBidi" w:hAnsiTheme="majorBidi" w:cstheme="majorBidi"/>
          <w:sz w:val="30"/>
          <w:szCs w:val="30"/>
          <w:cs/>
        </w:rPr>
        <w:t>ที่เคยเกิดขึ้นในอดีต</w:t>
      </w:r>
    </w:p>
    <w:p w14:paraId="17477FE6" w14:textId="77777777" w:rsidR="00F134F7" w:rsidRDefault="00F1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01C413" w14:textId="44218621" w:rsidR="00BE57ED" w:rsidRPr="0087049C" w:rsidRDefault="004F4F4A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ประมาณการอัตราการเติบโตของกำไร </w:t>
      </w:r>
      <w:r w:rsidRPr="0087049C">
        <w:rPr>
          <w:rFonts w:asciiTheme="majorBidi" w:hAnsiTheme="majorBidi" w:cstheme="majorBidi"/>
          <w:sz w:val="30"/>
          <w:szCs w:val="30"/>
        </w:rPr>
        <w:t xml:space="preserve">EBITDA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สมมติฐานว่าราคาขายจะเพิ่มขึ้นโดยดำรงสัดส่วนกำไรขั้นต้นให้สูงกว่าอัตราเงินเฟ้อประมาณการสำหรับ 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3FA54B33" w14:textId="66EA2EC7" w:rsidR="00BE57ED" w:rsidRPr="0087049C" w:rsidRDefault="00BE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42C5AF" w14:textId="569BC44F" w:rsidR="005B3B34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สินทรัพย์ไม่มีตัวตน</w:t>
      </w:r>
      <w:r w:rsidR="00BE57ED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  <w:r w:rsidR="004F1ABE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นอกจากค่าความนิยม</w:t>
      </w:r>
    </w:p>
    <w:p w14:paraId="30C6F360" w14:textId="77777777" w:rsidR="004F1ABE" w:rsidRPr="0087049C" w:rsidRDefault="004F1ABE" w:rsidP="004F1ABE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1080"/>
        <w:gridCol w:w="270"/>
        <w:gridCol w:w="1692"/>
        <w:gridCol w:w="270"/>
        <w:gridCol w:w="1188"/>
        <w:gridCol w:w="270"/>
        <w:gridCol w:w="1170"/>
      </w:tblGrid>
      <w:tr w:rsidR="00974F54" w:rsidRPr="0087049C" w14:paraId="1D714FA5" w14:textId="77777777" w:rsidTr="00F134F7">
        <w:trPr>
          <w:tblHeader/>
        </w:trPr>
        <w:tc>
          <w:tcPr>
            <w:tcW w:w="2880" w:type="dxa"/>
            <w:shd w:val="clear" w:color="auto" w:fill="auto"/>
          </w:tcPr>
          <w:p w14:paraId="5AB38B8A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4FD24F2" w14:textId="77777777" w:rsidR="00974F54" w:rsidRPr="0087049C" w:rsidRDefault="00974F54" w:rsidP="000D3E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6E7F1C65" w14:textId="77777777" w:rsidR="00974F54" w:rsidRPr="0087049C" w:rsidRDefault="00974F54" w:rsidP="000D3E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F54" w:rsidRPr="0087049C" w14:paraId="6D48EF14" w14:textId="77777777" w:rsidTr="00F134F7">
        <w:trPr>
          <w:tblHeader/>
        </w:trPr>
        <w:tc>
          <w:tcPr>
            <w:tcW w:w="2880" w:type="dxa"/>
            <w:shd w:val="clear" w:color="auto" w:fill="auto"/>
          </w:tcPr>
          <w:p w14:paraId="1F0937A6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10739FE" w14:textId="2D025A2C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8948C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74779F7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C2C911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ค่าเครื่องหมายการค้าและลิขสิทธิ์</w:t>
            </w:r>
          </w:p>
        </w:tc>
        <w:tc>
          <w:tcPr>
            <w:tcW w:w="270" w:type="dxa"/>
            <w:shd w:val="clear" w:color="auto" w:fill="auto"/>
          </w:tcPr>
          <w:p w14:paraId="44C5D294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42C4158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ค่าออกแบบ</w:t>
            </w:r>
          </w:p>
          <w:p w14:paraId="60D3B50B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  <w:shd w:val="clear" w:color="auto" w:fill="auto"/>
          </w:tcPr>
          <w:p w14:paraId="34D54C6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FCF7F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82610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4F54" w:rsidRPr="0087049C" w14:paraId="3A0C3A45" w14:textId="77777777" w:rsidTr="00F134F7">
        <w:trPr>
          <w:tblHeader/>
        </w:trPr>
        <w:tc>
          <w:tcPr>
            <w:tcW w:w="2880" w:type="dxa"/>
            <w:shd w:val="clear" w:color="auto" w:fill="auto"/>
          </w:tcPr>
          <w:p w14:paraId="2208C61B" w14:textId="77777777" w:rsidR="00974F54" w:rsidRPr="0087049C" w:rsidRDefault="00974F54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5A4CCC1" w14:textId="77777777" w:rsidR="00974F54" w:rsidRPr="0087049C" w:rsidRDefault="00974F54" w:rsidP="000D3E7C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5E4FE4DF" w14:textId="77777777" w:rsidR="00974F54" w:rsidRPr="0087049C" w:rsidRDefault="00974F54" w:rsidP="000D3E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F54" w:rsidRPr="0087049C" w14:paraId="123E544D" w14:textId="77777777" w:rsidTr="00F134F7">
        <w:tc>
          <w:tcPr>
            <w:tcW w:w="2880" w:type="dxa"/>
            <w:shd w:val="clear" w:color="auto" w:fill="auto"/>
          </w:tcPr>
          <w:p w14:paraId="02243B31" w14:textId="77777777" w:rsidR="00974F54" w:rsidRPr="0087049C" w:rsidRDefault="00974F54" w:rsidP="004A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42FF7D46" w14:textId="77777777" w:rsidR="00974F54" w:rsidRPr="0087049C" w:rsidRDefault="00974F54" w:rsidP="004A0B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5E75C24B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AB9C3F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shd w:val="clear" w:color="auto" w:fill="auto"/>
          </w:tcPr>
          <w:p w14:paraId="60961765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90C56DA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shd w:val="clear" w:color="auto" w:fill="auto"/>
          </w:tcPr>
          <w:p w14:paraId="696CEF3D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322F5B8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3F393F4D" w14:textId="77777777" w:rsidR="00974F54" w:rsidRPr="0087049C" w:rsidRDefault="00974F54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AC1DB0" w:rsidRPr="0087049C" w14:paraId="12B0DF8D" w14:textId="77777777" w:rsidTr="00F134F7">
        <w:tc>
          <w:tcPr>
            <w:tcW w:w="2880" w:type="dxa"/>
            <w:shd w:val="clear" w:color="auto" w:fill="auto"/>
          </w:tcPr>
          <w:p w14:paraId="7C34D3F4" w14:textId="56DB50E9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11B42A82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F823C" w14:textId="4EF0D52B" w:rsidR="00AC1DB0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7EC41CCC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4491B89E" w14:textId="1208AC8F" w:rsidR="00AC1DB0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25645EA4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68F79DF" w14:textId="4A66C671" w:rsidR="00AC1DB0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9430DA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F3E2C" w14:textId="6661F10F" w:rsidR="00AC1DB0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AC1DB0" w:rsidRPr="0087049C" w14:paraId="2827D64C" w14:textId="77777777" w:rsidTr="00F134F7">
        <w:tc>
          <w:tcPr>
            <w:tcW w:w="2880" w:type="dxa"/>
            <w:shd w:val="clear" w:color="auto" w:fill="auto"/>
          </w:tcPr>
          <w:p w14:paraId="267CD53A" w14:textId="2F5FE5CE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1E0CE3F8" w14:textId="4E4A05A0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26906" w14:textId="2EF4CCDB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5ED3F36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42DA9BD" w14:textId="4CD5286B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66D559AD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1DE2D86" w14:textId="335E7AE9" w:rsidR="00AC1DB0" w:rsidRPr="0087049C" w:rsidRDefault="00AC1DB0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8521D4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6FAC0B" w14:textId="6C49A9BC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AC1DB0" w:rsidRPr="0087049C" w14:paraId="68D49B6F" w14:textId="77777777" w:rsidTr="00F134F7">
        <w:tc>
          <w:tcPr>
            <w:tcW w:w="2880" w:type="dxa"/>
            <w:shd w:val="clear" w:color="auto" w:fill="auto"/>
          </w:tcPr>
          <w:p w14:paraId="72F599FE" w14:textId="4F0DD688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0" w:type="dxa"/>
          </w:tcPr>
          <w:p w14:paraId="5321A6D3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9C8BD" w14:textId="6452B7C8" w:rsidR="00AC1DB0" w:rsidRPr="0087049C" w:rsidRDefault="00AC1DB0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66DD9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44ED487" w14:textId="2261A0FD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3BF224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9C54AA3" w14:textId="5D65771E" w:rsidR="00AC1DB0" w:rsidRPr="0087049C" w:rsidRDefault="00AC1DB0" w:rsidP="00F1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D16D9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F24F30" w14:textId="72E68160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1DB0" w:rsidRPr="0087049C" w14:paraId="372763BA" w14:textId="77777777" w:rsidTr="00F134F7">
        <w:tc>
          <w:tcPr>
            <w:tcW w:w="2880" w:type="dxa"/>
            <w:shd w:val="clear" w:color="auto" w:fill="auto"/>
          </w:tcPr>
          <w:p w14:paraId="5680E62C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5030AAD" w14:textId="2A0B04B2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360" w:type="dxa"/>
          </w:tcPr>
          <w:p w14:paraId="00BD6133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6868A" w14:textId="096087CD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38A451FF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401C6CE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FF0171" w14:textId="53348FE5" w:rsidR="00AC1DB0" w:rsidRPr="0087049C" w:rsidRDefault="00AC1DB0" w:rsidP="00F1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71A59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1AE64F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AEDBB" w14:textId="2A636757" w:rsidR="00AC1DB0" w:rsidRPr="0087049C" w:rsidRDefault="00AC1DB0" w:rsidP="00F1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ED9D4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A7DB9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1397F" w14:textId="45ACF5AE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AC1DB0" w:rsidRPr="0087049C" w14:paraId="7D2C1423" w14:textId="77777777" w:rsidTr="00F134F7">
        <w:tc>
          <w:tcPr>
            <w:tcW w:w="2880" w:type="dxa"/>
            <w:shd w:val="clear" w:color="auto" w:fill="auto"/>
          </w:tcPr>
          <w:p w14:paraId="7D299EF3" w14:textId="122C9BB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40C3BBF3" w14:textId="47910AA1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300E33DE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9647" w14:textId="0E80CA42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4D9F85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87B3DD6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18CD38" w14:textId="798AE7DC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178585E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6DB9218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6DECD7" w14:textId="20C1D94A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2C23E7B9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70C90A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7D622B" w14:textId="1395A28F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</w:tr>
      <w:tr w:rsidR="00AC1DB0" w:rsidRPr="0087049C" w14:paraId="2BCBFCBD" w14:textId="77777777" w:rsidTr="00F134F7">
        <w:tc>
          <w:tcPr>
            <w:tcW w:w="2880" w:type="dxa"/>
            <w:shd w:val="clear" w:color="auto" w:fill="auto"/>
          </w:tcPr>
          <w:p w14:paraId="229F22F5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4E0CE872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E3647" w14:textId="3D4EA3FB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4DB52BF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3A648B55" w14:textId="448A173C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E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E42053C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5CFA1F9" w14:textId="3347AC5A" w:rsidR="00AC1DB0" w:rsidRPr="0087049C" w:rsidRDefault="00667E19" w:rsidP="0066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57266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827B95" w14:textId="47B51C52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7E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AC1DB0" w:rsidRPr="0087049C" w14:paraId="75E1BBB9" w14:textId="77777777" w:rsidTr="00F134F7">
        <w:tc>
          <w:tcPr>
            <w:tcW w:w="2880" w:type="dxa"/>
            <w:shd w:val="clear" w:color="auto" w:fill="auto"/>
          </w:tcPr>
          <w:p w14:paraId="3585E1A6" w14:textId="518B191E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0" w:type="dxa"/>
          </w:tcPr>
          <w:p w14:paraId="6C2E79D7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051375" w14:textId="0E9407C2" w:rsidR="00AC1DB0" w:rsidRPr="0087049C" w:rsidRDefault="00667E19" w:rsidP="0066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84E24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66A7E5E" w14:textId="2CA5EF0B" w:rsidR="00AC1DB0" w:rsidRPr="0087049C" w:rsidRDefault="00667E19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7E93F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8FF774C" w14:textId="4A4B27E2" w:rsidR="00AC1DB0" w:rsidRPr="0087049C" w:rsidRDefault="00667E19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906F2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05357D" w14:textId="52F236CD" w:rsidR="00AC1DB0" w:rsidRPr="0087049C" w:rsidRDefault="00667E1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1DB0" w:rsidRPr="0087049C" w14:paraId="7AF159CA" w14:textId="77777777" w:rsidTr="00F134F7">
        <w:tc>
          <w:tcPr>
            <w:tcW w:w="2880" w:type="dxa"/>
            <w:shd w:val="clear" w:color="auto" w:fill="auto"/>
          </w:tcPr>
          <w:p w14:paraId="4BABB0EE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14AF853D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360" w:type="dxa"/>
          </w:tcPr>
          <w:p w14:paraId="2C97226B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319F" w14:textId="1E7C10D6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14C76EE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720D46B4" w14:textId="77777777" w:rsidR="00AC1DB0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B5DF4" w14:textId="025E576A" w:rsidR="00667E19" w:rsidRPr="0087049C" w:rsidRDefault="00667E19" w:rsidP="0066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03D2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7730B4C" w14:textId="77777777" w:rsidR="00AC1DB0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C696AC" w14:textId="73853ACC" w:rsidR="00667E19" w:rsidRPr="0087049C" w:rsidRDefault="00667E19" w:rsidP="0066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F235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1286D9" w14:textId="77777777" w:rsidR="00AC1DB0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4BBF29" w14:textId="16DAE201" w:rsidR="00667E19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AC1DB0" w:rsidRPr="0087049C" w14:paraId="4D2B60DF" w14:textId="77777777" w:rsidTr="00F134F7">
        <w:tc>
          <w:tcPr>
            <w:tcW w:w="2880" w:type="dxa"/>
            <w:shd w:val="clear" w:color="auto" w:fill="auto"/>
          </w:tcPr>
          <w:p w14:paraId="180E88AE" w14:textId="4AEEB7F0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009E3D14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9CEC7" w14:textId="7F6BA4B8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667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149E9013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D76F" w14:textId="19095DEA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67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E9A8F71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DE540" w14:textId="2F2D0D05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67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0AD0A431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9A69" w14:textId="5CD9F8D4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667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AC1DB0" w:rsidRPr="0087049C" w14:paraId="58041F0E" w14:textId="77777777" w:rsidTr="00F134F7">
        <w:tc>
          <w:tcPr>
            <w:tcW w:w="2880" w:type="dxa"/>
            <w:shd w:val="clear" w:color="auto" w:fill="auto"/>
          </w:tcPr>
          <w:p w14:paraId="143023BB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5D77E46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405E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32DA1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7E56B2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4CF6B0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EA07BE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BE2F13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0C3C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528F" w:rsidRPr="0087049C" w14:paraId="706EDBB1" w14:textId="77777777" w:rsidTr="00F134F7">
        <w:tc>
          <w:tcPr>
            <w:tcW w:w="2880" w:type="dxa"/>
            <w:shd w:val="clear" w:color="auto" w:fill="auto"/>
          </w:tcPr>
          <w:p w14:paraId="2BEF6425" w14:textId="77777777" w:rsidR="0091528F" w:rsidRPr="0087049C" w:rsidRDefault="0091528F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19ADD" w14:textId="77777777" w:rsidR="0091528F" w:rsidRPr="0087049C" w:rsidRDefault="0091528F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EC555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E53ECD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0BA6E7C3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15DA8A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A6DAA89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3431C6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6630E7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1528F" w:rsidRPr="0087049C" w14:paraId="25AA9110" w14:textId="77777777" w:rsidTr="00F134F7">
        <w:tc>
          <w:tcPr>
            <w:tcW w:w="2880" w:type="dxa"/>
            <w:shd w:val="clear" w:color="auto" w:fill="auto"/>
          </w:tcPr>
          <w:p w14:paraId="0042004B" w14:textId="77777777" w:rsidR="0091528F" w:rsidRPr="0087049C" w:rsidRDefault="0091528F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F11EC5F" w14:textId="77777777" w:rsidR="0091528F" w:rsidRPr="0087049C" w:rsidRDefault="0091528F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A60261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B633DC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2CF032B3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D5C436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4D51486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812867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F7DB73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A22D9" w:rsidRPr="0087049C" w14:paraId="7DFB6C8B" w14:textId="77777777" w:rsidTr="00F134F7">
        <w:tc>
          <w:tcPr>
            <w:tcW w:w="2880" w:type="dxa"/>
            <w:shd w:val="clear" w:color="auto" w:fill="auto"/>
          </w:tcPr>
          <w:p w14:paraId="1329C884" w14:textId="77777777" w:rsidR="002A22D9" w:rsidRPr="0087049C" w:rsidRDefault="002A22D9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4FE28AD" w14:textId="77777777" w:rsidR="002A22D9" w:rsidRPr="0087049C" w:rsidRDefault="002A22D9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B3B94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D98896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7D59CAF0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CB6154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D61D55E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4348BF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4A99CF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A22D9" w:rsidRPr="0087049C" w14:paraId="6BBB6C49" w14:textId="77777777" w:rsidTr="00F134F7">
        <w:tc>
          <w:tcPr>
            <w:tcW w:w="2880" w:type="dxa"/>
            <w:shd w:val="clear" w:color="auto" w:fill="auto"/>
          </w:tcPr>
          <w:p w14:paraId="50070410" w14:textId="77777777" w:rsidR="002A22D9" w:rsidRPr="0087049C" w:rsidRDefault="002A22D9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833C602" w14:textId="77777777" w:rsidR="002A22D9" w:rsidRPr="0087049C" w:rsidRDefault="002A22D9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401FA8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0B3D34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6237F78A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204885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98AD28F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BC9349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6B4178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A22D9" w:rsidRPr="0087049C" w14:paraId="16E4A75B" w14:textId="77777777" w:rsidTr="00F134F7">
        <w:tc>
          <w:tcPr>
            <w:tcW w:w="2880" w:type="dxa"/>
            <w:shd w:val="clear" w:color="auto" w:fill="auto"/>
          </w:tcPr>
          <w:p w14:paraId="57811580" w14:textId="77777777" w:rsidR="002A22D9" w:rsidRPr="0087049C" w:rsidRDefault="002A22D9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E22C4FE" w14:textId="77777777" w:rsidR="002A22D9" w:rsidRPr="0087049C" w:rsidRDefault="002A22D9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BF08E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785ED7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8DB1D1F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F8FEE3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3570F05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E83ABC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222B52" w14:textId="77777777" w:rsidR="002A22D9" w:rsidRPr="0087049C" w:rsidRDefault="002A22D9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1528F" w:rsidRPr="0087049C" w14:paraId="2920B200" w14:textId="77777777" w:rsidTr="00F134F7">
        <w:tc>
          <w:tcPr>
            <w:tcW w:w="2880" w:type="dxa"/>
            <w:shd w:val="clear" w:color="auto" w:fill="auto"/>
          </w:tcPr>
          <w:p w14:paraId="27295B0B" w14:textId="77777777" w:rsidR="0091528F" w:rsidRPr="0087049C" w:rsidRDefault="0091528F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8967907" w14:textId="77777777" w:rsidR="0091528F" w:rsidRPr="0087049C" w:rsidRDefault="0091528F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ADFF0C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E52CB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535AEAA5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E89EEC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4259B8D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CD4591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F2A13E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C1DB0" w:rsidRPr="0087049C" w14:paraId="19389FB8" w14:textId="77777777" w:rsidTr="00F134F7">
        <w:tc>
          <w:tcPr>
            <w:tcW w:w="2880" w:type="dxa"/>
            <w:shd w:val="clear" w:color="auto" w:fill="auto"/>
          </w:tcPr>
          <w:p w14:paraId="312853E6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360" w:type="dxa"/>
          </w:tcPr>
          <w:p w14:paraId="73276309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F5139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ABC26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74E13A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54E1E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86A6A60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7FC576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C6F884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C1DB0" w:rsidRPr="0087049C" w14:paraId="30FE31F6" w14:textId="77777777" w:rsidTr="00F134F7">
        <w:tc>
          <w:tcPr>
            <w:tcW w:w="2880" w:type="dxa"/>
            <w:shd w:val="clear" w:color="auto" w:fill="auto"/>
          </w:tcPr>
          <w:p w14:paraId="2C541F6D" w14:textId="0A382155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32465A50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036E00" w14:textId="4B7E9069" w:rsidR="00AC1DB0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2E9FE60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4748167F" w14:textId="5AD77568" w:rsidR="00AC1DB0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3393E75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C1DFED1" w14:textId="77154A14" w:rsidR="00AC1DB0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35C58373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509F5A" w14:textId="78C91D31" w:rsidR="00AC1DB0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</w:tr>
      <w:tr w:rsidR="00AC1DB0" w:rsidRPr="0087049C" w14:paraId="4EAFF394" w14:textId="77777777" w:rsidTr="00F134F7">
        <w:tc>
          <w:tcPr>
            <w:tcW w:w="2880" w:type="dxa"/>
            <w:shd w:val="clear" w:color="auto" w:fill="auto"/>
          </w:tcPr>
          <w:p w14:paraId="22CF845C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</w:tcPr>
          <w:p w14:paraId="0E1576AC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64F44" w14:textId="778D4607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1DCBD90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23FB5" w14:textId="69841886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5E62CBE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F3481BC" w14:textId="0FB9C303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C61BA99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406D59" w14:textId="79816BD0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1DB0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AC1DB0" w:rsidRPr="0087049C" w14:paraId="7F373B5D" w14:textId="77777777" w:rsidTr="00F134F7">
        <w:tc>
          <w:tcPr>
            <w:tcW w:w="2880" w:type="dxa"/>
            <w:shd w:val="clear" w:color="auto" w:fill="auto"/>
          </w:tcPr>
          <w:p w14:paraId="4F206588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8E3FA69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360" w:type="dxa"/>
          </w:tcPr>
          <w:p w14:paraId="4D0A461E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0BAAD" w14:textId="24F5F326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E76472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E65033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D54A6" w14:textId="34390529" w:rsidR="00AC1DB0" w:rsidRPr="0087049C" w:rsidRDefault="00AC1DB0" w:rsidP="002A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5279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60E3E6C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427D6" w14:textId="3B7D6EDB" w:rsidR="00AC1DB0" w:rsidRPr="0087049C" w:rsidRDefault="00AC1DB0" w:rsidP="002A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0D4A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F20CCF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2FE6D" w14:textId="12EAF076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AC1DB0" w:rsidRPr="0087049C" w14:paraId="6AB1D4B6" w14:textId="77777777" w:rsidTr="00F134F7">
        <w:tc>
          <w:tcPr>
            <w:tcW w:w="2880" w:type="dxa"/>
            <w:shd w:val="clear" w:color="auto" w:fill="auto"/>
          </w:tcPr>
          <w:p w14:paraId="04ED5F98" w14:textId="4E3CC982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2178EC2A" w14:textId="06549DD2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3708C599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5D37" w14:textId="19947009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70" w:type="dxa"/>
            <w:shd w:val="clear" w:color="auto" w:fill="auto"/>
          </w:tcPr>
          <w:p w14:paraId="71B1F0A0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32A1DE9F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692EAC" w14:textId="548FB490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283062C3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785D5E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9AA5B" w14:textId="3BBFFA2C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1C1944E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4CFF2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74C4E2" w14:textId="0077DA02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</w:tr>
      <w:tr w:rsidR="00AC1DB0" w:rsidRPr="0087049C" w14:paraId="687D0BC7" w14:textId="77777777" w:rsidTr="00F134F7">
        <w:tc>
          <w:tcPr>
            <w:tcW w:w="2880" w:type="dxa"/>
            <w:shd w:val="clear" w:color="auto" w:fill="auto"/>
          </w:tcPr>
          <w:p w14:paraId="433A3650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</w:tcPr>
          <w:p w14:paraId="2B427FFE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50073" w14:textId="2A191224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595F1910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15A1F" w14:textId="5DEE3954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3BFB32E6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EDC8104" w14:textId="2DBDE834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4E39AA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0705FA" w14:textId="60E707ED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F0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</w:tr>
      <w:tr w:rsidR="00AC1DB0" w:rsidRPr="0087049C" w14:paraId="61BDEB22" w14:textId="77777777" w:rsidTr="00F134F7">
        <w:tc>
          <w:tcPr>
            <w:tcW w:w="2880" w:type="dxa"/>
            <w:shd w:val="clear" w:color="auto" w:fill="auto"/>
          </w:tcPr>
          <w:p w14:paraId="2039C7D5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63B3F77D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360" w:type="dxa"/>
          </w:tcPr>
          <w:p w14:paraId="0A2A70B2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20ED" w14:textId="5C69AB9B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325E9C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AF183A3" w14:textId="77777777" w:rsidR="00AC1DB0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674A6" w14:textId="6E53B7FD" w:rsidR="00CC5970" w:rsidRPr="0087049C" w:rsidRDefault="00CC5970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35D9B9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BCF14E7" w14:textId="77777777" w:rsidR="00AC1DB0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EE6ABF" w14:textId="0261E353" w:rsidR="00CC5970" w:rsidRPr="0087049C" w:rsidRDefault="00CC5970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1E160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88BBD7" w14:textId="77777777" w:rsidR="00AC1DB0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AFFE5D" w14:textId="7C1ADAD1" w:rsidR="00CC597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AC1DB0" w:rsidRPr="0087049C" w14:paraId="7756E1DF" w14:textId="77777777" w:rsidTr="00F134F7">
        <w:tc>
          <w:tcPr>
            <w:tcW w:w="2880" w:type="dxa"/>
            <w:shd w:val="clear" w:color="auto" w:fill="auto"/>
          </w:tcPr>
          <w:p w14:paraId="4DF25DC7" w14:textId="4D52425B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660480BE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BF6FA" w14:textId="1514B70D" w:rsidR="00AC1DB0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CCEBBA0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A4B1" w14:textId="7FED563A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1DBB03A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E022" w14:textId="7642500C" w:rsidR="00AC1DB0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39AE3040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CE0E" w14:textId="7DA7E716" w:rsidR="00AC1DB0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AC1DB0" w:rsidRPr="0087049C" w14:paraId="04AB973B" w14:textId="77777777" w:rsidTr="00F134F7">
        <w:tc>
          <w:tcPr>
            <w:tcW w:w="2880" w:type="dxa"/>
            <w:shd w:val="clear" w:color="auto" w:fill="auto"/>
          </w:tcPr>
          <w:p w14:paraId="5B2432B4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</w:tcPr>
          <w:p w14:paraId="16BA05A0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839E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2A442F4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2A95C8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4FE211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1A0680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1C42B8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C61F4D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1DB0" w:rsidRPr="0087049C" w14:paraId="19E760D4" w14:textId="77777777" w:rsidTr="00F134F7">
        <w:tc>
          <w:tcPr>
            <w:tcW w:w="2880" w:type="dxa"/>
            <w:shd w:val="clear" w:color="auto" w:fill="auto"/>
          </w:tcPr>
          <w:p w14:paraId="45D56622" w14:textId="77777777" w:rsidR="00AC1DB0" w:rsidRPr="0087049C" w:rsidRDefault="00AC1DB0" w:rsidP="00AC1D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60" w:type="dxa"/>
          </w:tcPr>
          <w:p w14:paraId="26BC0CEE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8D37D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E631C2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D0FC70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53326F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FC28C76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93774B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5430F7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C1DB0" w:rsidRPr="0087049C" w14:paraId="52600C5F" w14:textId="77777777" w:rsidTr="00F134F7">
        <w:tc>
          <w:tcPr>
            <w:tcW w:w="2880" w:type="dxa"/>
            <w:shd w:val="clear" w:color="auto" w:fill="auto"/>
          </w:tcPr>
          <w:p w14:paraId="5C7A6A79" w14:textId="7CEAE1BD" w:rsidR="00AC1DB0" w:rsidRPr="0087049C" w:rsidRDefault="00AC1DB0" w:rsidP="00AC1D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F538C68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E5391" w14:textId="2318966C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291896BA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shd w:val="clear" w:color="auto" w:fill="auto"/>
          </w:tcPr>
          <w:p w14:paraId="2F5B2820" w14:textId="6BB4C9BB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571F2333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096319E" w14:textId="5CF7DB2A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  <w:shd w:val="clear" w:color="auto" w:fill="auto"/>
          </w:tcPr>
          <w:p w14:paraId="7CFA6F48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8C2B26" w14:textId="2EF60C4C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AC1DB0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</w:tr>
      <w:tr w:rsidR="00AC1DB0" w:rsidRPr="0087049C" w14:paraId="567EF108" w14:textId="77777777" w:rsidTr="00F134F7">
        <w:tc>
          <w:tcPr>
            <w:tcW w:w="2880" w:type="dxa"/>
            <w:shd w:val="clear" w:color="auto" w:fill="auto"/>
          </w:tcPr>
          <w:p w14:paraId="49C781DC" w14:textId="76C7A452" w:rsidR="00AC1DB0" w:rsidRPr="0087049C" w:rsidRDefault="00AC1DB0" w:rsidP="00AC1D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05CDBD9A" w14:textId="77777777" w:rsidR="00AC1DB0" w:rsidRPr="0087049C" w:rsidRDefault="00AC1DB0" w:rsidP="00AC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66E8" w14:textId="07E3354C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B4BA15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79058E" w14:textId="0F007D3A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D703F5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BFB303" w14:textId="76DD0DAD" w:rsidR="00AC1DB0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3C4327DF" w14:textId="77777777" w:rsidR="00AC1DB0" w:rsidRPr="0087049C" w:rsidRDefault="00AC1DB0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5D6F2C" w14:textId="38737AC8" w:rsidR="00AC1DB0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</w:tr>
    </w:tbl>
    <w:p w14:paraId="5EF19818" w14:textId="77777777" w:rsidR="000749A1" w:rsidRPr="0087049C" w:rsidRDefault="000749A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70"/>
        <w:gridCol w:w="1710"/>
        <w:gridCol w:w="270"/>
        <w:gridCol w:w="1170"/>
        <w:gridCol w:w="270"/>
        <w:gridCol w:w="1170"/>
      </w:tblGrid>
      <w:tr w:rsidR="00C93DA8" w:rsidRPr="0087049C" w14:paraId="54E08FF2" w14:textId="77777777" w:rsidTr="002A22D9">
        <w:trPr>
          <w:tblHeader/>
        </w:trPr>
        <w:tc>
          <w:tcPr>
            <w:tcW w:w="3240" w:type="dxa"/>
          </w:tcPr>
          <w:p w14:paraId="7564C8E7" w14:textId="77777777" w:rsidR="00C93DA8" w:rsidRPr="0087049C" w:rsidRDefault="00C93DA8" w:rsidP="000D3E7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</w:p>
        </w:tc>
        <w:tc>
          <w:tcPr>
            <w:tcW w:w="5940" w:type="dxa"/>
            <w:gridSpan w:val="7"/>
          </w:tcPr>
          <w:p w14:paraId="367C2D3F" w14:textId="77777777" w:rsidR="00C93DA8" w:rsidRPr="0087049C" w:rsidRDefault="00C93DA8" w:rsidP="000D3E7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DA8" w:rsidRPr="0087049C" w14:paraId="14B3CF7A" w14:textId="77777777" w:rsidTr="002A22D9">
        <w:trPr>
          <w:tblHeader/>
        </w:trPr>
        <w:tc>
          <w:tcPr>
            <w:tcW w:w="3240" w:type="dxa"/>
          </w:tcPr>
          <w:p w14:paraId="45FF0A62" w14:textId="77777777" w:rsidR="00C93DA8" w:rsidRPr="0087049C" w:rsidRDefault="00C93DA8" w:rsidP="000D3E7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80" w:type="dxa"/>
            <w:vAlign w:val="bottom"/>
          </w:tcPr>
          <w:p w14:paraId="643E38C7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895DE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421508B4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BFBB623" w14:textId="77777777" w:rsidR="00C93DA8" w:rsidRPr="0087049C" w:rsidRDefault="00C93DA8" w:rsidP="002A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D006A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270" w:type="dxa"/>
          </w:tcPr>
          <w:p w14:paraId="428720E6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05FCA2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ค่าออกแบบ</w:t>
            </w:r>
          </w:p>
          <w:p w14:paraId="61B9ADF6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B53B1C7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D7D8FD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AC3682" w14:textId="77777777" w:rsidR="00C93DA8" w:rsidRPr="0087049C" w:rsidRDefault="00C93DA8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93DA8" w:rsidRPr="0087049C" w14:paraId="5800729E" w14:textId="77777777" w:rsidTr="002A22D9">
        <w:trPr>
          <w:tblHeader/>
        </w:trPr>
        <w:tc>
          <w:tcPr>
            <w:tcW w:w="3240" w:type="dxa"/>
          </w:tcPr>
          <w:p w14:paraId="512B4247" w14:textId="77777777" w:rsidR="00C93DA8" w:rsidRPr="0087049C" w:rsidRDefault="00C93DA8" w:rsidP="000D3E7C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40" w:type="dxa"/>
            <w:gridSpan w:val="7"/>
          </w:tcPr>
          <w:p w14:paraId="039A7829" w14:textId="77777777" w:rsidR="00C93DA8" w:rsidRPr="0087049C" w:rsidRDefault="00C93DA8" w:rsidP="000D3E7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DA8" w:rsidRPr="0087049C" w14:paraId="5F249153" w14:textId="77777777" w:rsidTr="002A22D9">
        <w:trPr>
          <w:trHeight w:val="92"/>
        </w:trPr>
        <w:tc>
          <w:tcPr>
            <w:tcW w:w="3240" w:type="dxa"/>
          </w:tcPr>
          <w:p w14:paraId="2439FA4E" w14:textId="77777777" w:rsidR="00C93DA8" w:rsidRPr="0087049C" w:rsidRDefault="00C93DA8" w:rsidP="002471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F44532F" w14:textId="77777777" w:rsidR="00C93DA8" w:rsidRPr="0087049C" w:rsidRDefault="00C93DA8" w:rsidP="002471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5B380B8A" w14:textId="77777777" w:rsidR="00C93DA8" w:rsidRPr="0087049C" w:rsidRDefault="00C93DA8" w:rsidP="002471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</w:tcPr>
          <w:p w14:paraId="101F8254" w14:textId="77777777" w:rsidR="00C93DA8" w:rsidRPr="0087049C" w:rsidRDefault="00C93DA8" w:rsidP="002471C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23D79826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20F4B629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FCF9E4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120B861C" w14:textId="77777777" w:rsidR="00C93DA8" w:rsidRPr="0087049C" w:rsidRDefault="00C93DA8" w:rsidP="002471C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91528F" w:rsidRPr="0087049C" w14:paraId="0DA939FF" w14:textId="77777777" w:rsidTr="002A22D9">
        <w:tc>
          <w:tcPr>
            <w:tcW w:w="3240" w:type="dxa"/>
          </w:tcPr>
          <w:p w14:paraId="18E7FCFD" w14:textId="6C102AE8" w:rsidR="0091528F" w:rsidRPr="0087049C" w:rsidRDefault="0091528F" w:rsidP="009152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6E1359A" w14:textId="4D0AFDB9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58D2178E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DE8EC9" w14:textId="53AF95C5" w:rsidR="0091528F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0B187397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170EAB" w14:textId="42B16120" w:rsidR="0091528F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39A9368" w14:textId="77777777" w:rsidR="0091528F" w:rsidRPr="0087049C" w:rsidRDefault="0091528F" w:rsidP="0091528F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5DC18" w14:textId="08304597" w:rsidR="0091528F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91528F" w:rsidRPr="0087049C" w14:paraId="545AB66E" w14:textId="77777777" w:rsidTr="002A22D9">
        <w:tc>
          <w:tcPr>
            <w:tcW w:w="3240" w:type="dxa"/>
          </w:tcPr>
          <w:p w14:paraId="495AEE6F" w14:textId="5F20926A" w:rsidR="0091528F" w:rsidRPr="0087049C" w:rsidRDefault="0091528F" w:rsidP="009152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07A057F" w14:textId="3979E111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2431BC92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31BE1F1" w14:textId="74EFFDA2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7FB7972A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2F2470" w14:textId="6E77DEEE" w:rsidR="0091528F" w:rsidRPr="0087049C" w:rsidRDefault="0091528F" w:rsidP="002A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5B208" w14:textId="77777777" w:rsidR="0091528F" w:rsidRPr="0087049C" w:rsidRDefault="0091528F" w:rsidP="0091528F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DBB27A" w14:textId="5DA87747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91528F" w:rsidRPr="0087049C" w14:paraId="4FA40A64" w14:textId="77777777" w:rsidTr="002A22D9">
        <w:tc>
          <w:tcPr>
            <w:tcW w:w="3240" w:type="dxa"/>
          </w:tcPr>
          <w:p w14:paraId="3022A4BC" w14:textId="64F13D6E" w:rsidR="0091528F" w:rsidRPr="0087049C" w:rsidRDefault="0091528F" w:rsidP="009152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68382" w14:textId="1D44BD3A" w:rsidR="0091528F" w:rsidRPr="0087049C" w:rsidRDefault="0091528F" w:rsidP="002A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BFE971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6B7E60" w14:textId="469FCE9F" w:rsidR="0091528F" w:rsidRPr="0087049C" w:rsidRDefault="0091528F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DBF90C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70" w:type="dxa"/>
          </w:tcPr>
          <w:p w14:paraId="12EE28D7" w14:textId="1B7D55A4" w:rsidR="0091528F" w:rsidRPr="0087049C" w:rsidRDefault="0091528F" w:rsidP="002A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16DBC" w14:textId="77777777" w:rsidR="0091528F" w:rsidRPr="0087049C" w:rsidRDefault="0091528F" w:rsidP="00915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BB6E4" w14:textId="0BCA2491" w:rsidR="0091528F" w:rsidRPr="0087049C" w:rsidRDefault="0091528F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528F" w:rsidRPr="0087049C" w14:paraId="19F72CED" w14:textId="77777777" w:rsidTr="002A22D9">
        <w:tc>
          <w:tcPr>
            <w:tcW w:w="3240" w:type="dxa"/>
          </w:tcPr>
          <w:p w14:paraId="632F75B1" w14:textId="76E0DE51" w:rsidR="0091528F" w:rsidRPr="0087049C" w:rsidRDefault="0091528F" w:rsidP="009152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2EC2FF90" w14:textId="2B968FAE" w:rsidR="0091528F" w:rsidRPr="0087049C" w:rsidRDefault="0091528F" w:rsidP="002A22D9">
            <w:pPr>
              <w:tabs>
                <w:tab w:val="clear" w:pos="2580"/>
                <w:tab w:val="left" w:pos="24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3FC1DE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D2FF3F" w14:textId="23BA753D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91528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7E96D5BF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1A1C3FD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92F3A0" w14:textId="43DC016B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91528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4F99290D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E1DC4D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C8AF2A" w14:textId="6562F545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1528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AF4B71F" w14:textId="77777777" w:rsidR="0091528F" w:rsidRPr="0087049C" w:rsidRDefault="0091528F" w:rsidP="0091528F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5883BE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220A70" w14:textId="316F9D82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91528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</w:tr>
      <w:tr w:rsidR="0091528F" w:rsidRPr="0087049C" w14:paraId="732358D6" w14:textId="77777777" w:rsidTr="002A22D9">
        <w:tc>
          <w:tcPr>
            <w:tcW w:w="3240" w:type="dxa"/>
          </w:tcPr>
          <w:p w14:paraId="3A834974" w14:textId="77777777" w:rsidR="0091528F" w:rsidRPr="0087049C" w:rsidRDefault="0091528F" w:rsidP="009152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9A5BA4F" w14:textId="001B2FD0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5E95A5E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3C90AE" w14:textId="329F818D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42873675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70" w:type="dxa"/>
          </w:tcPr>
          <w:p w14:paraId="5840F8C6" w14:textId="72CA1A04" w:rsidR="0091528F" w:rsidRPr="0087049C" w:rsidRDefault="00CC5970" w:rsidP="00CC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4AEB4" w14:textId="77777777" w:rsidR="0091528F" w:rsidRPr="0087049C" w:rsidRDefault="0091528F" w:rsidP="0091528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FF0303" w14:textId="32805903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</w:tr>
      <w:tr w:rsidR="0091528F" w:rsidRPr="0087049C" w14:paraId="6EC8FD69" w14:textId="77777777" w:rsidTr="002A22D9">
        <w:tc>
          <w:tcPr>
            <w:tcW w:w="3240" w:type="dxa"/>
          </w:tcPr>
          <w:p w14:paraId="2E140646" w14:textId="18AF0A5B" w:rsidR="0091528F" w:rsidRPr="0087049C" w:rsidRDefault="0091528F" w:rsidP="009152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418112" w14:textId="3DE7003E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29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590180FB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9BDF72D" w14:textId="1DE66824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77C03297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61C25E" w14:textId="51CE4163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786A5F32" w14:textId="77777777" w:rsidR="0091528F" w:rsidRPr="0087049C" w:rsidRDefault="0091528F" w:rsidP="0091528F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D2F335" w14:textId="5DE8D778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</w:tr>
      <w:tr w:rsidR="002F56C8" w:rsidRPr="0087049C" w14:paraId="4830FFD5" w14:textId="77777777" w:rsidTr="002A22D9">
        <w:tc>
          <w:tcPr>
            <w:tcW w:w="3240" w:type="dxa"/>
            <w:shd w:val="clear" w:color="auto" w:fill="auto"/>
          </w:tcPr>
          <w:p w14:paraId="3D328FE1" w14:textId="77777777" w:rsidR="002F56C8" w:rsidRPr="0087049C" w:rsidRDefault="002F56C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67A16" w14:textId="77777777" w:rsidR="002F56C8" w:rsidRPr="0087049C" w:rsidRDefault="002F56C8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446858A" w14:textId="77777777" w:rsidR="002F56C8" w:rsidRPr="0087049C" w:rsidRDefault="002F56C8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07E0062" w14:textId="77777777" w:rsidR="002F56C8" w:rsidRPr="0087049C" w:rsidRDefault="002F56C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0CE1962F" w14:textId="77777777" w:rsidR="002F56C8" w:rsidRPr="0087049C" w:rsidRDefault="002F56C8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454B2FBD" w14:textId="77777777" w:rsidR="002F56C8" w:rsidRPr="0087049C" w:rsidRDefault="002F56C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0733502" w14:textId="77777777" w:rsidR="002F56C8" w:rsidRPr="0087049C" w:rsidRDefault="002F56C8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0EC57548" w14:textId="77777777" w:rsidR="002F56C8" w:rsidRPr="0087049C" w:rsidRDefault="002F56C8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91528F" w:rsidRPr="0087049C" w14:paraId="5BB0012D" w14:textId="77777777" w:rsidTr="002A22D9">
        <w:tc>
          <w:tcPr>
            <w:tcW w:w="3240" w:type="dxa"/>
            <w:shd w:val="clear" w:color="auto" w:fill="auto"/>
          </w:tcPr>
          <w:p w14:paraId="0032A4CA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080" w:type="dxa"/>
          </w:tcPr>
          <w:p w14:paraId="31E87D93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F263FFA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713E4D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486FD9B4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05FF9E0B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A5EC2B2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05FF111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91528F" w:rsidRPr="0087049C" w14:paraId="714881BA" w14:textId="77777777" w:rsidTr="002A22D9">
        <w:tc>
          <w:tcPr>
            <w:tcW w:w="3240" w:type="dxa"/>
            <w:shd w:val="clear" w:color="auto" w:fill="auto"/>
          </w:tcPr>
          <w:p w14:paraId="0A29F9B0" w14:textId="3520F994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C7C5B" w14:textId="4E854C6D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021B5101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</w:tcPr>
          <w:p w14:paraId="6CFF51B4" w14:textId="15DC3418" w:rsidR="0091528F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19EE4508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DAF7D4" w14:textId="62462EB5" w:rsidR="0091528F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3F627B7F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289E2A" w14:textId="2F519A82" w:rsidR="0091528F" w:rsidRPr="0087049C" w:rsidRDefault="003F0633" w:rsidP="00B3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91528F" w:rsidRPr="0087049C" w14:paraId="3E51C4C0" w14:textId="77777777" w:rsidTr="002A22D9">
        <w:tc>
          <w:tcPr>
            <w:tcW w:w="3240" w:type="dxa"/>
            <w:shd w:val="clear" w:color="auto" w:fill="auto"/>
          </w:tcPr>
          <w:p w14:paraId="05A5BFEC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0843F" w14:textId="22A8B769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6E9E319C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5E22DE0" w14:textId="09FFF917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1106BC20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6BD19F" w14:textId="229CAB6D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558ADE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BD32C6" w14:textId="7CDCF7CB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1528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91528F" w:rsidRPr="0087049C" w14:paraId="135F6A19" w14:textId="77777777" w:rsidTr="002A22D9">
        <w:tc>
          <w:tcPr>
            <w:tcW w:w="3240" w:type="dxa"/>
            <w:shd w:val="clear" w:color="auto" w:fill="auto"/>
          </w:tcPr>
          <w:p w14:paraId="61F5C606" w14:textId="5D53B0D2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2CBAD0F0" w14:textId="70444368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4B3A" w14:textId="6168213C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1528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71C8A0D9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21C3BB2" w14:textId="77777777" w:rsidR="000D3E7C" w:rsidRPr="0087049C" w:rsidRDefault="000D3E7C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CF8830" w14:textId="34A63542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91528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0CA86DE3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03021E" w14:textId="77777777" w:rsidR="000D3E7C" w:rsidRPr="0087049C" w:rsidRDefault="000D3E7C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8C45C7" w14:textId="6A343D0D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045DB27F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19E344" w14:textId="77777777" w:rsidR="000D3E7C" w:rsidRPr="0087049C" w:rsidRDefault="000D3E7C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956564" w14:textId="61415EAA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91528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</w:tr>
      <w:tr w:rsidR="0091528F" w:rsidRPr="0087049C" w14:paraId="486E6C82" w14:textId="77777777" w:rsidTr="002A22D9">
        <w:tc>
          <w:tcPr>
            <w:tcW w:w="3240" w:type="dxa"/>
            <w:shd w:val="clear" w:color="auto" w:fill="auto"/>
          </w:tcPr>
          <w:p w14:paraId="4E760079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FCEF0F" w14:textId="6C0BD25E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456BE8C4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7CD8AA2" w14:textId="1C1BE15A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70" w:type="dxa"/>
            <w:shd w:val="clear" w:color="auto" w:fill="auto"/>
          </w:tcPr>
          <w:p w14:paraId="034C441E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DDEF85" w14:textId="18580737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03A72C6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51DBE9" w14:textId="4C69BFCA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91528F" w:rsidRPr="0087049C" w14:paraId="3E0744AE" w14:textId="77777777" w:rsidTr="002A22D9">
        <w:tc>
          <w:tcPr>
            <w:tcW w:w="3240" w:type="dxa"/>
            <w:shd w:val="clear" w:color="auto" w:fill="auto"/>
          </w:tcPr>
          <w:p w14:paraId="4F45A299" w14:textId="2BF831A8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AC96" w14:textId="744F2043" w:rsidR="0091528F" w:rsidRPr="0087049C" w:rsidRDefault="003F0633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4C98CAA3" w14:textId="77777777" w:rsidR="0091528F" w:rsidRPr="0087049C" w:rsidRDefault="0091528F" w:rsidP="0091528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2A862" w14:textId="60EA9249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272270EC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E5D9" w14:textId="335D694C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5A48A70C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62E2" w14:textId="59C610ED" w:rsidR="0091528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</w:tr>
      <w:tr w:rsidR="0091528F" w:rsidRPr="0087049C" w14:paraId="1A0DC94D" w14:textId="77777777" w:rsidTr="002A22D9">
        <w:tc>
          <w:tcPr>
            <w:tcW w:w="3240" w:type="dxa"/>
            <w:shd w:val="clear" w:color="auto" w:fill="auto"/>
          </w:tcPr>
          <w:p w14:paraId="37E2931D" w14:textId="77777777" w:rsidR="0091528F" w:rsidRPr="0087049C" w:rsidRDefault="0091528F" w:rsidP="009152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329974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35A96B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</w:tcPr>
          <w:p w14:paraId="6FB14323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698AAD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F9FD85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7F95BB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A00C89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28F" w:rsidRPr="0087049C" w14:paraId="000D2404" w14:textId="77777777" w:rsidTr="002A22D9">
        <w:tc>
          <w:tcPr>
            <w:tcW w:w="3240" w:type="dxa"/>
            <w:shd w:val="clear" w:color="auto" w:fill="auto"/>
          </w:tcPr>
          <w:p w14:paraId="1DF0472C" w14:textId="77777777" w:rsidR="0091528F" w:rsidRPr="0087049C" w:rsidRDefault="0091528F" w:rsidP="009152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5E71F4E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8AF48" w14:textId="77777777" w:rsidR="0091528F" w:rsidRPr="0087049C" w:rsidRDefault="0091528F" w:rsidP="0091528F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710" w:type="dxa"/>
            <w:shd w:val="clear" w:color="auto" w:fill="auto"/>
          </w:tcPr>
          <w:p w14:paraId="18591CA0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ABD3D5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EA6494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13F35" w14:textId="77777777" w:rsidR="0091528F" w:rsidRPr="0087049C" w:rsidRDefault="0091528F" w:rsidP="0091528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82AC00" w14:textId="77777777" w:rsidR="0091528F" w:rsidRPr="0087049C" w:rsidRDefault="0091528F" w:rsidP="00915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E7C" w:rsidRPr="0087049C" w14:paraId="4B4A2C1B" w14:textId="77777777" w:rsidTr="002A22D9">
        <w:tc>
          <w:tcPr>
            <w:tcW w:w="3240" w:type="dxa"/>
            <w:shd w:val="clear" w:color="auto" w:fill="auto"/>
          </w:tcPr>
          <w:p w14:paraId="132B60C8" w14:textId="2986A853" w:rsidR="000D3E7C" w:rsidRPr="0087049C" w:rsidRDefault="000D3E7C" w:rsidP="000D3E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2C9C66" w14:textId="4F4AC8B7" w:rsidR="000D3E7C" w:rsidRPr="0087049C" w:rsidRDefault="003F0633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D3E7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0478979F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215D5047" w14:textId="29D195C0" w:rsidR="000D3E7C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0D3E7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70" w:type="dxa"/>
            <w:shd w:val="clear" w:color="auto" w:fill="auto"/>
          </w:tcPr>
          <w:p w14:paraId="13DD7DD6" w14:textId="77777777" w:rsidR="000D3E7C" w:rsidRPr="0087049C" w:rsidRDefault="000D3E7C" w:rsidP="000D3E7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3128C9" w14:textId="0B996CE5" w:rsidR="000D3E7C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D3E7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7FF68563" w14:textId="77777777" w:rsidR="000D3E7C" w:rsidRPr="0087049C" w:rsidRDefault="000D3E7C" w:rsidP="000D3E7C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6831C5" w14:textId="5F3AD741" w:rsidR="000D3E7C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0D3E7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</w:tr>
      <w:tr w:rsidR="000D3E7C" w:rsidRPr="0087049C" w14:paraId="225E257E" w14:textId="77777777" w:rsidTr="002A22D9">
        <w:tc>
          <w:tcPr>
            <w:tcW w:w="3240" w:type="dxa"/>
            <w:shd w:val="clear" w:color="auto" w:fill="auto"/>
          </w:tcPr>
          <w:p w14:paraId="778AE3F8" w14:textId="6C91346F" w:rsidR="000D3E7C" w:rsidRPr="0087049C" w:rsidRDefault="000D3E7C" w:rsidP="000D3E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588AF8" w14:textId="6E84FCF6" w:rsidR="000D3E7C" w:rsidRPr="0087049C" w:rsidRDefault="003F0633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2DD818E6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3FE9FF" w14:textId="4127319A" w:rsidR="000D3E7C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6D00CF8C" w14:textId="77777777" w:rsidR="000D3E7C" w:rsidRPr="0087049C" w:rsidRDefault="000D3E7C" w:rsidP="000D3E7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272DFC" w14:textId="160F34F9" w:rsidR="000D3E7C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211C0DC4" w14:textId="77777777" w:rsidR="000D3E7C" w:rsidRPr="0087049C" w:rsidRDefault="000D3E7C" w:rsidP="000D3E7C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48DD49" w14:textId="6602A0B7" w:rsidR="000D3E7C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CC5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</w:tr>
    </w:tbl>
    <w:p w14:paraId="3F8B5EEF" w14:textId="7004BB3A" w:rsidR="00313BF3" w:rsidRPr="0087049C" w:rsidRDefault="0031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0D122CD" w14:textId="56171AE6" w:rsidR="00AB51B2" w:rsidRPr="0087049C" w:rsidRDefault="00AB51B2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0229B5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4230C5A6" w14:textId="77777777" w:rsidR="00AB51B2" w:rsidRPr="0087049C" w:rsidRDefault="00AB51B2" w:rsidP="00AB5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268"/>
        <w:gridCol w:w="992"/>
        <w:gridCol w:w="265"/>
        <w:gridCol w:w="1086"/>
      </w:tblGrid>
      <w:tr w:rsidR="00DA4FB4" w:rsidRPr="0087049C" w14:paraId="5257CC5B" w14:textId="77777777" w:rsidTr="00FE65CB">
        <w:tc>
          <w:tcPr>
            <w:tcW w:w="3510" w:type="dxa"/>
          </w:tcPr>
          <w:p w14:paraId="641B4D77" w14:textId="77777777" w:rsidR="00DA4FB4" w:rsidRPr="0087049C" w:rsidRDefault="00DA4FB4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677B81C" w14:textId="77777777" w:rsidR="00DA4FB4" w:rsidRPr="0087049C" w:rsidRDefault="00DA4FB4" w:rsidP="00FE65CB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9DEB089" w14:textId="77777777" w:rsidR="00DA4FB4" w:rsidRPr="0087049C" w:rsidRDefault="00DA4FB4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F27519C" w14:textId="77777777" w:rsidR="00DA4FB4" w:rsidRPr="0087049C" w:rsidRDefault="00DA4FB4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12729F59" w14:textId="77777777" w:rsidR="00DA4FB4" w:rsidRPr="0087049C" w:rsidRDefault="00DA4FB4" w:rsidP="002471C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68" w:rsidRPr="0087049C" w14:paraId="71CCACEC" w14:textId="77777777" w:rsidTr="00FE65CB">
        <w:tc>
          <w:tcPr>
            <w:tcW w:w="3510" w:type="dxa"/>
          </w:tcPr>
          <w:p w14:paraId="0D47B3A7" w14:textId="77777777" w:rsidR="00C70868" w:rsidRPr="0087049C" w:rsidRDefault="00C70868" w:rsidP="00C70868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2C3B30F" w14:textId="77777777" w:rsidR="00C70868" w:rsidRPr="0087049C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78B9126C" w14:textId="3EF3BB13" w:rsidR="00C70868" w:rsidRPr="0087049C" w:rsidRDefault="003F0633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6F04C07A" w14:textId="77777777" w:rsidR="00C70868" w:rsidRPr="0087049C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24590348" w14:textId="293F95FB" w:rsidR="00C70868" w:rsidRPr="0087049C" w:rsidRDefault="003F0633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8" w:type="dxa"/>
          </w:tcPr>
          <w:p w14:paraId="05DF977C" w14:textId="77777777" w:rsidR="00C70868" w:rsidRPr="0087049C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6DC3179B" w14:textId="74C9C016" w:rsidR="00C70868" w:rsidRPr="0087049C" w:rsidRDefault="003F0633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5" w:type="dxa"/>
          </w:tcPr>
          <w:p w14:paraId="706D91E9" w14:textId="77777777" w:rsidR="00C70868" w:rsidRPr="0087049C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36839A8C" w14:textId="40C30816" w:rsidR="00C70868" w:rsidRPr="0087049C" w:rsidRDefault="003F0633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980A4B" w:rsidRPr="0087049C" w14:paraId="58BFF8D4" w14:textId="77777777" w:rsidTr="00FE65CB">
        <w:tc>
          <w:tcPr>
            <w:tcW w:w="3510" w:type="dxa"/>
          </w:tcPr>
          <w:p w14:paraId="5412BF30" w14:textId="77777777" w:rsidR="00980A4B" w:rsidRPr="0087049C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E3D6C2D" w14:textId="77777777" w:rsidR="00980A4B" w:rsidRPr="0087049C" w:rsidRDefault="00980A4B" w:rsidP="00980A4B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14:paraId="456BEF16" w14:textId="77777777" w:rsidR="00980A4B" w:rsidRPr="0087049C" w:rsidRDefault="00980A4B" w:rsidP="00980A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D3E7C" w:rsidRPr="0087049C" w14:paraId="7E0A8932" w14:textId="77777777" w:rsidTr="00FE65CB">
        <w:tc>
          <w:tcPr>
            <w:tcW w:w="3510" w:type="dxa"/>
          </w:tcPr>
          <w:p w14:paraId="57B9D50D" w14:textId="05B4B9B4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0F2F2D1E" w14:textId="54A6DCAB" w:rsidR="000D3E7C" w:rsidRPr="0087049C" w:rsidRDefault="003F0633" w:rsidP="000D3E7C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FE27FC3" w14:textId="59CEEB71" w:rsidR="000D3E7C" w:rsidRPr="0087049C" w:rsidRDefault="003F0633" w:rsidP="00B36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68" w:type="dxa"/>
          </w:tcPr>
          <w:p w14:paraId="4F4C2797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97BE32" w14:textId="5D50B24F" w:rsidR="000D3E7C" w:rsidRPr="0087049C" w:rsidRDefault="003F0633" w:rsidP="00B36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68" w:type="dxa"/>
          </w:tcPr>
          <w:p w14:paraId="5368650C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6F951E0" w14:textId="39E2D451" w:rsidR="000D3E7C" w:rsidRPr="0087049C" w:rsidRDefault="003F0633" w:rsidP="00B36F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65" w:type="dxa"/>
          </w:tcPr>
          <w:p w14:paraId="05C6FA63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804CAE" w14:textId="0ACA8F0C" w:rsidR="000D3E7C" w:rsidRPr="0087049C" w:rsidRDefault="003F0633" w:rsidP="00B36F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</w:tr>
      <w:tr w:rsidR="000D3E7C" w:rsidRPr="0087049C" w14:paraId="2C87544B" w14:textId="77777777" w:rsidTr="00FE65CB">
        <w:tc>
          <w:tcPr>
            <w:tcW w:w="3510" w:type="dxa"/>
          </w:tcPr>
          <w:p w14:paraId="470AB47B" w14:textId="5775334F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00BABC69" w14:textId="0C9E3DCC" w:rsidR="000D3E7C" w:rsidRPr="0087049C" w:rsidRDefault="003F0633" w:rsidP="000D3E7C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6DAC6F0" w14:textId="4ADA1992" w:rsidR="000D3E7C" w:rsidRPr="0087049C" w:rsidRDefault="003F0633" w:rsidP="000D3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68" w:type="dxa"/>
          </w:tcPr>
          <w:p w14:paraId="620EA0E8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63FC0B4" w14:textId="7F860664" w:rsidR="000D3E7C" w:rsidRPr="0087049C" w:rsidRDefault="003F0633" w:rsidP="00FE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68" w:type="dxa"/>
          </w:tcPr>
          <w:p w14:paraId="36D0A86F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DA8B81" w14:textId="566629F2" w:rsidR="000D3E7C" w:rsidRPr="0087049C" w:rsidRDefault="003E798C" w:rsidP="00444D4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4426C441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43DD23" w14:textId="0897CA56" w:rsidR="000D3E7C" w:rsidRPr="0087049C" w:rsidRDefault="000D3E7C" w:rsidP="00FE65C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44D4F" w:rsidRPr="0087049C" w14:paraId="7AEA9B95" w14:textId="77777777" w:rsidTr="00061914">
        <w:tc>
          <w:tcPr>
            <w:tcW w:w="3510" w:type="dxa"/>
          </w:tcPr>
          <w:p w14:paraId="33C3ECAB" w14:textId="77777777" w:rsidR="00444D4F" w:rsidRPr="0087049C" w:rsidRDefault="00444D4F" w:rsidP="00061914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E5B2193" w14:textId="77777777" w:rsidR="00444D4F" w:rsidRPr="0087049C" w:rsidRDefault="00444D4F" w:rsidP="0006191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241338" w14:textId="257116C8" w:rsidR="00444D4F" w:rsidRPr="0087049C" w:rsidRDefault="003F0633" w:rsidP="0006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444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68" w:type="dxa"/>
          </w:tcPr>
          <w:p w14:paraId="480206E9" w14:textId="77777777" w:rsidR="00444D4F" w:rsidRPr="0087049C" w:rsidRDefault="00444D4F" w:rsidP="0006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0D001FF" w14:textId="2088DBEB" w:rsidR="00444D4F" w:rsidRPr="0087049C" w:rsidRDefault="003F0633" w:rsidP="0006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444D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68" w:type="dxa"/>
          </w:tcPr>
          <w:p w14:paraId="16E955F3" w14:textId="77777777" w:rsidR="00444D4F" w:rsidRPr="0087049C" w:rsidRDefault="00444D4F" w:rsidP="0006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0931B9B" w14:textId="15DE2431" w:rsidR="00444D4F" w:rsidRPr="0087049C" w:rsidRDefault="003F0633" w:rsidP="0006191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="00444D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65" w:type="dxa"/>
          </w:tcPr>
          <w:p w14:paraId="7696B1FE" w14:textId="77777777" w:rsidR="00444D4F" w:rsidRPr="0087049C" w:rsidRDefault="00444D4F" w:rsidP="0006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E374F51" w14:textId="1CB5456E" w:rsidR="00444D4F" w:rsidRPr="0087049C" w:rsidRDefault="003F0633" w:rsidP="0006191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="00444D4F"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</w:p>
        </w:tc>
      </w:tr>
      <w:tr w:rsidR="000D3E7C" w:rsidRPr="0087049C" w14:paraId="51C26F8E" w14:textId="77777777" w:rsidTr="00FE65CB">
        <w:tc>
          <w:tcPr>
            <w:tcW w:w="3510" w:type="dxa"/>
          </w:tcPr>
          <w:p w14:paraId="753E4922" w14:textId="77777777" w:rsidR="000D3E7C" w:rsidRPr="0087049C" w:rsidRDefault="000D3E7C" w:rsidP="000D3E7C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718894DC" w14:textId="77777777" w:rsidR="000D3E7C" w:rsidRPr="0087049C" w:rsidRDefault="000D3E7C" w:rsidP="000D3E7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C3B156" w14:textId="25BED534" w:rsidR="000D3E7C" w:rsidRPr="0087049C" w:rsidRDefault="003F0633" w:rsidP="000D3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CC5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8" w:type="dxa"/>
          </w:tcPr>
          <w:p w14:paraId="3176FBFF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CAE319D" w14:textId="62F912E9" w:rsidR="000D3E7C" w:rsidRPr="0087049C" w:rsidRDefault="003F0633" w:rsidP="00FE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0D3E7C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68" w:type="dxa"/>
          </w:tcPr>
          <w:p w14:paraId="01B234EC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CA4EFE4" w14:textId="3A75ABFE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3E79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65" w:type="dxa"/>
          </w:tcPr>
          <w:p w14:paraId="4E93D379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24AB0A" w14:textId="74E8627A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0D3E7C"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</w:tr>
      <w:tr w:rsidR="00444D4F" w:rsidRPr="0087049C" w14:paraId="0FEE58A9" w14:textId="77777777" w:rsidTr="00061914">
        <w:tc>
          <w:tcPr>
            <w:tcW w:w="3510" w:type="dxa"/>
          </w:tcPr>
          <w:p w14:paraId="26E0D502" w14:textId="77777777" w:rsidR="00444D4F" w:rsidRPr="0087049C" w:rsidRDefault="00444D4F" w:rsidP="00061914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1A5872E3" w14:textId="77777777" w:rsidR="00444D4F" w:rsidRPr="0087049C" w:rsidRDefault="00444D4F" w:rsidP="0006191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3C3B0B" w14:textId="2E94E5B9" w:rsidR="00444D4F" w:rsidRPr="0087049C" w:rsidRDefault="003F0633" w:rsidP="0006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444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68" w:type="dxa"/>
          </w:tcPr>
          <w:p w14:paraId="77B1E0E5" w14:textId="77777777" w:rsidR="00444D4F" w:rsidRPr="0087049C" w:rsidRDefault="00444D4F" w:rsidP="0006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E0DB177" w14:textId="56AE5387" w:rsidR="00444D4F" w:rsidRPr="0087049C" w:rsidRDefault="003F0633" w:rsidP="0006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44D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68" w:type="dxa"/>
          </w:tcPr>
          <w:p w14:paraId="6E5E213B" w14:textId="77777777" w:rsidR="00444D4F" w:rsidRPr="0087049C" w:rsidRDefault="00444D4F" w:rsidP="0006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C2DD024" w14:textId="0D3A4B52" w:rsidR="00444D4F" w:rsidRPr="0087049C" w:rsidRDefault="003F0633" w:rsidP="0006191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444D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65" w:type="dxa"/>
          </w:tcPr>
          <w:p w14:paraId="7496CAB8" w14:textId="77777777" w:rsidR="00444D4F" w:rsidRPr="0087049C" w:rsidRDefault="00444D4F" w:rsidP="0006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7EBE649" w14:textId="792A597D" w:rsidR="00444D4F" w:rsidRPr="0087049C" w:rsidRDefault="003F0633" w:rsidP="0006191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444D4F"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</w:tr>
      <w:tr w:rsidR="000D3E7C" w:rsidRPr="0087049C" w14:paraId="6C93AEC1" w14:textId="77777777" w:rsidTr="00FE65CB">
        <w:tc>
          <w:tcPr>
            <w:tcW w:w="3510" w:type="dxa"/>
          </w:tcPr>
          <w:p w14:paraId="6A6F6B49" w14:textId="30E89FEF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4F73B965" w14:textId="77777777" w:rsidR="000D3E7C" w:rsidRPr="0087049C" w:rsidRDefault="000D3E7C" w:rsidP="000D3E7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9C246B" w14:textId="1BC3562F" w:rsidR="000D3E7C" w:rsidRPr="0087049C" w:rsidRDefault="003F0633" w:rsidP="000D3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3F4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68" w:type="dxa"/>
          </w:tcPr>
          <w:p w14:paraId="722DF6B5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5E75C9" w14:textId="0C387338" w:rsidR="000D3E7C" w:rsidRPr="0087049C" w:rsidRDefault="003F0633" w:rsidP="00FE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0D3E7C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68" w:type="dxa"/>
          </w:tcPr>
          <w:p w14:paraId="0AD99FED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9D8FCE5" w14:textId="383E520D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3F4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65" w:type="dxa"/>
          </w:tcPr>
          <w:p w14:paraId="746AC710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F63A3E7" w14:textId="0C3C0073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0D3E7C"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3E798C" w:rsidRPr="0087049C" w14:paraId="596C0B08" w14:textId="77777777" w:rsidTr="00FE65CB">
        <w:tc>
          <w:tcPr>
            <w:tcW w:w="3510" w:type="dxa"/>
          </w:tcPr>
          <w:p w14:paraId="4EF0377F" w14:textId="2375C75C" w:rsidR="003E798C" w:rsidRPr="0087049C" w:rsidRDefault="0091799B" w:rsidP="000D3E7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B36F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รับล่วงหน้าอื่น</w:t>
            </w:r>
          </w:p>
        </w:tc>
        <w:tc>
          <w:tcPr>
            <w:tcW w:w="810" w:type="dxa"/>
          </w:tcPr>
          <w:p w14:paraId="708DDE06" w14:textId="77777777" w:rsidR="003E798C" w:rsidRPr="0087049C" w:rsidRDefault="003E798C" w:rsidP="000D3E7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8B72AF" w14:textId="79184F88" w:rsidR="003E798C" w:rsidRDefault="003F0633" w:rsidP="000D3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36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68" w:type="dxa"/>
          </w:tcPr>
          <w:p w14:paraId="39BB69A2" w14:textId="77777777" w:rsidR="003E798C" w:rsidRPr="0087049C" w:rsidRDefault="003E798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5D03F52" w14:textId="4954AD64" w:rsidR="003E798C" w:rsidRPr="0087049C" w:rsidRDefault="003E798C" w:rsidP="003E798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11A13F8" w14:textId="77777777" w:rsidR="003E798C" w:rsidRPr="0087049C" w:rsidRDefault="003E798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7CC923" w14:textId="61641E61" w:rsidR="003E798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36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65" w:type="dxa"/>
          </w:tcPr>
          <w:p w14:paraId="2E3D3ED3" w14:textId="77777777" w:rsidR="003E798C" w:rsidRPr="0087049C" w:rsidRDefault="003E798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9FF44C" w14:textId="262AEEEB" w:rsidR="003E798C" w:rsidRPr="0087049C" w:rsidRDefault="003E798C" w:rsidP="003E798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3E7C" w:rsidRPr="0087049C" w14:paraId="42D82BC3" w14:textId="77777777" w:rsidTr="00FE65CB">
        <w:tc>
          <w:tcPr>
            <w:tcW w:w="3510" w:type="dxa"/>
          </w:tcPr>
          <w:p w14:paraId="59679D5A" w14:textId="77777777" w:rsidR="000D3E7C" w:rsidRPr="0087049C" w:rsidRDefault="000D3E7C" w:rsidP="000D3E7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770C74F6" w14:textId="77777777" w:rsidR="000D3E7C" w:rsidRPr="0087049C" w:rsidRDefault="000D3E7C" w:rsidP="000D3E7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EFF775" w14:textId="4F248FEC" w:rsidR="000D3E7C" w:rsidRPr="0087049C" w:rsidRDefault="003F0633" w:rsidP="000D3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6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68" w:type="dxa"/>
          </w:tcPr>
          <w:p w14:paraId="17F5012C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3ABB45" w14:textId="4DA93A0F" w:rsidR="000D3E7C" w:rsidRPr="0087049C" w:rsidRDefault="003F0633" w:rsidP="00FE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3E7C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68" w:type="dxa"/>
          </w:tcPr>
          <w:p w14:paraId="412F0814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455C214" w14:textId="5E6D56DF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6F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65" w:type="dxa"/>
          </w:tcPr>
          <w:p w14:paraId="290358CD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727AA8" w14:textId="769591D8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D3E7C"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</w:tr>
      <w:tr w:rsidR="000D3E7C" w:rsidRPr="0087049C" w14:paraId="31E98BAD" w14:textId="77777777" w:rsidTr="00FE65CB">
        <w:tc>
          <w:tcPr>
            <w:tcW w:w="3510" w:type="dxa"/>
          </w:tcPr>
          <w:p w14:paraId="7A13C289" w14:textId="77777777" w:rsidR="000D3E7C" w:rsidRPr="0087049C" w:rsidRDefault="000D3E7C" w:rsidP="000D3E7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31B003F" w14:textId="77777777" w:rsidR="000D3E7C" w:rsidRPr="0087049C" w:rsidRDefault="000D3E7C" w:rsidP="000D3E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5621B" w14:textId="2D894CF9" w:rsidR="000D3E7C" w:rsidRPr="0087049C" w:rsidRDefault="003F0633" w:rsidP="000D3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  <w:r w:rsidR="003F4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68" w:type="dxa"/>
          </w:tcPr>
          <w:p w14:paraId="03F16AE5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F9E98CC" w14:textId="6DE64DA9" w:rsidR="000D3E7C" w:rsidRPr="0087049C" w:rsidRDefault="003F0633" w:rsidP="00FE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 w:rsidR="000D3E7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68" w:type="dxa"/>
          </w:tcPr>
          <w:p w14:paraId="6258C07F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DA1AE" w14:textId="7C9054FB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  <w:r w:rsidR="003F4F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65" w:type="dxa"/>
          </w:tcPr>
          <w:p w14:paraId="2E904603" w14:textId="77777777" w:rsidR="000D3E7C" w:rsidRPr="0087049C" w:rsidRDefault="000D3E7C" w:rsidP="000D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FDAA49A" w14:textId="3C6E3D36" w:rsidR="000D3E7C" w:rsidRPr="0087049C" w:rsidRDefault="003F0633" w:rsidP="000D3E7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  <w:r w:rsidR="000D3E7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</w:tr>
    </w:tbl>
    <w:p w14:paraId="29E4C17C" w14:textId="77777777" w:rsidR="00FE65CB" w:rsidRDefault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455222" w14:textId="75506FFA" w:rsidR="00147715" w:rsidRPr="0087049C" w:rsidRDefault="00BE4A65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4E133E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ไม่หมุนเวียน</w:t>
      </w:r>
      <w:r w:rsidR="00B47C06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สำหรับ</w:t>
      </w:r>
      <w:r w:rsidR="005B3B34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ผลประโยชน์พนักงาน</w:t>
      </w:r>
    </w:p>
    <w:p w14:paraId="436C912F" w14:textId="77777777" w:rsidR="0052240B" w:rsidRPr="00FE65CB" w:rsidRDefault="0052240B" w:rsidP="00BC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0"/>
        <w:gridCol w:w="250"/>
        <w:gridCol w:w="20"/>
        <w:gridCol w:w="1060"/>
        <w:gridCol w:w="270"/>
        <w:gridCol w:w="1080"/>
      </w:tblGrid>
      <w:tr w:rsidR="001E50AF" w:rsidRPr="00FE65CB" w14:paraId="283E2613" w14:textId="77777777" w:rsidTr="000229B5">
        <w:trPr>
          <w:tblHeader/>
        </w:trPr>
        <w:tc>
          <w:tcPr>
            <w:tcW w:w="4050" w:type="dxa"/>
          </w:tcPr>
          <w:p w14:paraId="370A7FB5" w14:textId="77777777" w:rsidR="001E50AF" w:rsidRPr="00FE65CB" w:rsidRDefault="001E50AF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0" w:type="dxa"/>
            <w:gridSpan w:val="4"/>
            <w:vAlign w:val="center"/>
          </w:tcPr>
          <w:p w14:paraId="28D20F1C" w14:textId="77777777" w:rsidR="001E50AF" w:rsidRPr="00FE65CB" w:rsidRDefault="001E50AF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center"/>
          </w:tcPr>
          <w:p w14:paraId="1D9A5C2C" w14:textId="77777777" w:rsidR="001E50AF" w:rsidRPr="00FE65CB" w:rsidRDefault="001E50AF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45CEC3E6" w14:textId="77777777" w:rsidR="001E50AF" w:rsidRPr="00FE65CB" w:rsidRDefault="001E50AF" w:rsidP="00DA4FB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CD3" w:rsidRPr="00FE65CB" w14:paraId="6016C390" w14:textId="77777777" w:rsidTr="000229B5">
        <w:trPr>
          <w:tblHeader/>
        </w:trPr>
        <w:tc>
          <w:tcPr>
            <w:tcW w:w="4050" w:type="dxa"/>
          </w:tcPr>
          <w:p w14:paraId="7347605F" w14:textId="6EC13A39" w:rsidR="00030CD3" w:rsidRPr="00B0058B" w:rsidRDefault="00FE65CB" w:rsidP="00FE65C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E7C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3F0633" w:rsidRPr="003F063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4490291" w14:textId="53E7D2D9" w:rsidR="00030CD3" w:rsidRPr="00FE65CB" w:rsidRDefault="003F063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FF43770" w14:textId="77777777" w:rsidR="00030CD3" w:rsidRPr="00FE65CB" w:rsidRDefault="00030CD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FF9775" w14:textId="6F0D78D7" w:rsidR="00030CD3" w:rsidRPr="00FE65CB" w:rsidRDefault="003F063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6624030" w14:textId="77777777" w:rsidR="00030CD3" w:rsidRPr="00FE65CB" w:rsidRDefault="00030CD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24565BA" w14:textId="582FE46A" w:rsidR="00030CD3" w:rsidRPr="00FE65CB" w:rsidRDefault="003F063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B5C66D0" w14:textId="77777777" w:rsidR="00030CD3" w:rsidRPr="00FE65CB" w:rsidRDefault="00030CD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E11607" w14:textId="715FC9F6" w:rsidR="00030CD3" w:rsidRPr="00FE65CB" w:rsidRDefault="003F0633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030CD3" w:rsidRPr="00FE65CB" w14:paraId="494108B4" w14:textId="77777777" w:rsidTr="000229B5">
        <w:trPr>
          <w:tblHeader/>
        </w:trPr>
        <w:tc>
          <w:tcPr>
            <w:tcW w:w="4050" w:type="dxa"/>
          </w:tcPr>
          <w:p w14:paraId="64594DEB" w14:textId="77777777" w:rsidR="00030CD3" w:rsidRPr="00FE65CB" w:rsidRDefault="00030CD3" w:rsidP="00030CD3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9"/>
          </w:tcPr>
          <w:p w14:paraId="510F0BB5" w14:textId="77777777" w:rsidR="00030CD3" w:rsidRPr="00FE65CB" w:rsidRDefault="00030CD3" w:rsidP="00030CD3">
            <w:pPr>
              <w:pStyle w:val="acctcolumnheading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65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0CD3" w:rsidRPr="00FE65CB" w14:paraId="2B32852B" w14:textId="77777777" w:rsidTr="000229B5">
        <w:tc>
          <w:tcPr>
            <w:tcW w:w="4050" w:type="dxa"/>
          </w:tcPr>
          <w:p w14:paraId="128807DD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07A276B1" w14:textId="602E2E12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  <w:r w:rsidR="009550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7EB009C3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37726" w14:textId="452E7EFC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30CD3" w:rsidRPr="00FE6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AEC9A4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7A7470" w14:textId="65B68078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70" w:type="dxa"/>
            <w:shd w:val="clear" w:color="auto" w:fill="auto"/>
          </w:tcPr>
          <w:p w14:paraId="02D1E10E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B38CEF" w14:textId="1FA4F677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030CD3" w:rsidRPr="00FE6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</w:p>
        </w:tc>
      </w:tr>
      <w:tr w:rsidR="00030CD3" w:rsidRPr="00FE65CB" w14:paraId="52C8A01C" w14:textId="77777777" w:rsidTr="000229B5">
        <w:tc>
          <w:tcPr>
            <w:tcW w:w="4050" w:type="dxa"/>
          </w:tcPr>
          <w:p w14:paraId="4C2B9305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3EB3FCD6" w14:textId="046B0403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550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19F7654D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6005B" w14:textId="249933E4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30CD3" w:rsidRPr="00FE6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78848A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81880A" w14:textId="597BD35B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484C9C4F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1550C6" w14:textId="56D1D2AD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30CD3" w:rsidRPr="00FE6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</w:tr>
      <w:tr w:rsidR="00030CD3" w:rsidRPr="00FE65CB" w14:paraId="6B2AAA9B" w14:textId="77777777" w:rsidTr="000229B5">
        <w:tc>
          <w:tcPr>
            <w:tcW w:w="4050" w:type="dxa"/>
          </w:tcPr>
          <w:p w14:paraId="75B32663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4AA75" w14:textId="733E07D0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36</w:t>
            </w:r>
            <w:r w:rsidR="00EF0A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1D9C4C82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FD066" w14:textId="2C781E10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030CD3" w:rsidRPr="00FE6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5AA33D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E4" w14:textId="3DA3D40A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5E08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7A7CA086" w14:textId="77777777" w:rsidR="00030CD3" w:rsidRPr="00FE65CB" w:rsidRDefault="00030CD3" w:rsidP="0003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727B2" w14:textId="2951F973" w:rsidR="00030CD3" w:rsidRPr="00FE65CB" w:rsidRDefault="003F0633" w:rsidP="00030CD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030CD3" w:rsidRPr="00FE6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</w:tr>
    </w:tbl>
    <w:p w14:paraId="2F4BE615" w14:textId="77777777" w:rsidR="00BF6DAA" w:rsidRPr="00FE65CB" w:rsidRDefault="00BF6DAA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p w14:paraId="0DC68E12" w14:textId="77777777" w:rsidR="00A12F39" w:rsidRPr="00FE65CB" w:rsidRDefault="00A12F39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FE65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</w:t>
      </w:r>
      <w:r w:rsidR="004E468F" w:rsidRPr="00FE65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ที่กำหนดไว้</w:t>
      </w:r>
    </w:p>
    <w:p w14:paraId="1545053C" w14:textId="77777777" w:rsidR="00A12F39" w:rsidRPr="00FE65CB" w:rsidRDefault="00A12F39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p w14:paraId="50D32459" w14:textId="0057512A" w:rsidR="007C4D87" w:rsidRPr="00FE65CB" w:rsidRDefault="004C134D" w:rsidP="0088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5C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4E468F" w:rsidRPr="00FE65CB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E65CB">
        <w:rPr>
          <w:rFonts w:asciiTheme="majorBidi" w:hAnsiTheme="majorBidi" w:cstheme="majorBidi"/>
          <w:sz w:val="30"/>
          <w:szCs w:val="30"/>
          <w:cs/>
        </w:rPr>
        <w:t>ตามข้อกำหนดของพระราชบัญญัติคุ้มครอง</w:t>
      </w:r>
      <w:r w:rsidR="00CE2AA6" w:rsidRPr="00FE65CB">
        <w:rPr>
          <w:rFonts w:asciiTheme="majorBidi" w:hAnsiTheme="majorBidi" w:cstheme="majorBidi"/>
          <w:sz w:val="30"/>
          <w:szCs w:val="30"/>
          <w:cs/>
        </w:rPr>
        <w:t>แรงงาน</w:t>
      </w:r>
      <w:r w:rsidRPr="00FE65CB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3F0633" w:rsidRPr="003F0633">
        <w:rPr>
          <w:rFonts w:asciiTheme="majorBidi" w:hAnsiTheme="majorBidi" w:cstheme="majorBidi"/>
          <w:sz w:val="30"/>
          <w:szCs w:val="30"/>
        </w:rPr>
        <w:t>2541</w:t>
      </w:r>
      <w:r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Pr="00FE65C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0229B5" w:rsidRPr="00FE65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2AA6" w:rsidRPr="00FE65CB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</w:t>
      </w:r>
      <w:r w:rsidR="00CE2AA6"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="00CE2AA6" w:rsidRPr="00FE65CB">
        <w:rPr>
          <w:rFonts w:asciiTheme="majorBidi" w:hAnsiTheme="majorBidi" w:cstheme="majorBidi"/>
          <w:sz w:val="30"/>
          <w:szCs w:val="30"/>
          <w:cs/>
        </w:rPr>
        <w:t>และ</w:t>
      </w:r>
      <w:r w:rsidRPr="00FE65CB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C666A21" w14:textId="77777777" w:rsidR="00FE65CB" w:rsidRPr="00FE65CB" w:rsidRDefault="00FE65CB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71321C" w:rsidRPr="0087049C" w14:paraId="52A41DF4" w14:textId="77777777" w:rsidTr="2CE12024">
        <w:trPr>
          <w:tblHeader/>
        </w:trPr>
        <w:tc>
          <w:tcPr>
            <w:tcW w:w="3240" w:type="dxa"/>
            <w:shd w:val="clear" w:color="auto" w:fill="auto"/>
          </w:tcPr>
          <w:p w14:paraId="0D5F37A3" w14:textId="76C60B59" w:rsidR="0071321C" w:rsidRPr="0087049C" w:rsidRDefault="007C4D87" w:rsidP="0087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810" w:type="dxa"/>
          </w:tcPr>
          <w:p w14:paraId="18E62B47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51170C12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37011A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532383B" w14:textId="77777777" w:rsidR="0071321C" w:rsidRPr="0087049C" w:rsidRDefault="0071321C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E2D" w:rsidRPr="0087049C" w14:paraId="385F2334" w14:textId="77777777" w:rsidTr="2CE12024">
        <w:trPr>
          <w:tblHeader/>
        </w:trPr>
        <w:tc>
          <w:tcPr>
            <w:tcW w:w="3240" w:type="dxa"/>
            <w:shd w:val="clear" w:color="auto" w:fill="auto"/>
          </w:tcPr>
          <w:p w14:paraId="7D1DF067" w14:textId="26AE4713" w:rsidR="00C12E2D" w:rsidRPr="0087049C" w:rsidRDefault="00C12E2D" w:rsidP="00C12E2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10" w:type="dxa"/>
          </w:tcPr>
          <w:p w14:paraId="009CACA9" w14:textId="39C17F91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</w:tcPr>
          <w:p w14:paraId="15989202" w14:textId="137A761C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9261C90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228A61" w14:textId="3168DF05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6238710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014E79" w14:textId="0B25DD75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92C53BE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958D6B" w14:textId="0D121D7C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12E2D" w:rsidRPr="0087049C" w14:paraId="62B4492E" w14:textId="77777777" w:rsidTr="2CE12024">
        <w:trPr>
          <w:tblHeader/>
        </w:trPr>
        <w:tc>
          <w:tcPr>
            <w:tcW w:w="3240" w:type="dxa"/>
            <w:shd w:val="clear" w:color="auto" w:fill="auto"/>
          </w:tcPr>
          <w:p w14:paraId="34D659DC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209D7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6804A6E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E2D" w:rsidRPr="0087049C" w14:paraId="1CC66E59" w14:textId="77777777" w:rsidTr="2CE12024">
        <w:tc>
          <w:tcPr>
            <w:tcW w:w="3240" w:type="dxa"/>
            <w:shd w:val="clear" w:color="auto" w:fill="auto"/>
          </w:tcPr>
          <w:p w14:paraId="39686724" w14:textId="021FA67A" w:rsidR="00C12E2D" w:rsidRPr="0087049C" w:rsidRDefault="00C12E2D" w:rsidP="00C12E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549AC76" w14:textId="77777777" w:rsidR="00C12E2D" w:rsidRPr="0087049C" w:rsidRDefault="00C12E2D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66A29A6" w14:textId="2916E46F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51CC85AB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0CC16" w14:textId="42E0396E" w:rsidR="00C12E2D" w:rsidRPr="0087049C" w:rsidRDefault="003F0633" w:rsidP="00C12E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C12E2D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21122F1A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A5BA62" w14:textId="193C3B6B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70" w:type="dxa"/>
            <w:shd w:val="clear" w:color="auto" w:fill="auto"/>
          </w:tcPr>
          <w:p w14:paraId="5DEC1572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FF9A12" w14:textId="19485CE7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12E2D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</w:tr>
      <w:tr w:rsidR="00C12E2D" w:rsidRPr="0087049C" w14:paraId="7565E8A6" w14:textId="77777777" w:rsidTr="2CE12024">
        <w:tc>
          <w:tcPr>
            <w:tcW w:w="3240" w:type="dxa"/>
            <w:shd w:val="clear" w:color="auto" w:fill="auto"/>
          </w:tcPr>
          <w:p w14:paraId="7114DA79" w14:textId="77777777" w:rsidR="00C12E2D" w:rsidRPr="00FE65CB" w:rsidRDefault="00C12E2D" w:rsidP="00C12E2D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480E4938" w14:textId="4F47B903" w:rsidR="00C12E2D" w:rsidRPr="0087049C" w:rsidRDefault="00C12E2D" w:rsidP="00C12E2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71BCD85" w14:textId="77777777" w:rsidR="00C12E2D" w:rsidRPr="0087049C" w:rsidRDefault="00C12E2D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A861E6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C094B0" w14:textId="77777777" w:rsidR="00C12E2D" w:rsidRPr="0087049C" w:rsidRDefault="00C12E2D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14FF7F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9AA9FD" w14:textId="77777777" w:rsidR="00C12E2D" w:rsidRPr="0087049C" w:rsidRDefault="00C12E2D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783C9B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9DD28" w14:textId="77777777" w:rsidR="00C12E2D" w:rsidRPr="0087049C" w:rsidRDefault="00C12E2D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2E2D" w:rsidRPr="0087049C" w14:paraId="040518D2" w14:textId="77777777" w:rsidTr="2CE12024">
        <w:tc>
          <w:tcPr>
            <w:tcW w:w="3240" w:type="dxa"/>
            <w:shd w:val="clear" w:color="auto" w:fill="auto"/>
          </w:tcPr>
          <w:p w14:paraId="619B0D15" w14:textId="77777777" w:rsidR="00C12E2D" w:rsidRPr="0087049C" w:rsidRDefault="00C12E2D" w:rsidP="00C12E2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1451CFD9" w14:textId="77777777" w:rsidR="00C12E2D" w:rsidRPr="0087049C" w:rsidRDefault="00C12E2D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19F7CEB" w14:textId="6E5BB757" w:rsidR="00C12E2D" w:rsidRPr="0087049C" w:rsidRDefault="003F0633" w:rsidP="2CE120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49EEF9E7" w:rsidRPr="2CE120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7E8808FA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D5535" w14:textId="056E4575" w:rsidR="00C12E2D" w:rsidRPr="0087049C" w:rsidRDefault="003F0633" w:rsidP="00C12E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12E2D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374AABCB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AD66E8" w14:textId="76DFBEDB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0551BC29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AC1742" w14:textId="0C1DE451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12E2D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</w:tr>
      <w:tr w:rsidR="00EB7483" w:rsidRPr="0087049C" w14:paraId="77ACF61D" w14:textId="77777777" w:rsidTr="0084379C">
        <w:tc>
          <w:tcPr>
            <w:tcW w:w="3240" w:type="dxa"/>
          </w:tcPr>
          <w:p w14:paraId="2AD3DC8F" w14:textId="77777777" w:rsidR="00EB7483" w:rsidRPr="0087049C" w:rsidRDefault="00EB7483" w:rsidP="00EB748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0" w:type="dxa"/>
          </w:tcPr>
          <w:p w14:paraId="1CC12B19" w14:textId="77777777" w:rsidR="00EB7483" w:rsidRPr="0087049C" w:rsidRDefault="00EB748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99F2D0F" w14:textId="52AE69A3" w:rsidR="00EB7483" w:rsidRPr="0087049C" w:rsidRDefault="003F063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2A905D29" w14:textId="77777777" w:rsidR="00EB7483" w:rsidRPr="0087049C" w:rsidRDefault="00EB7483" w:rsidP="00EB7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52B705" w14:textId="04687478" w:rsidR="00EB7483" w:rsidRPr="0087049C" w:rsidRDefault="003F0633" w:rsidP="00EB748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234445CF" w14:textId="77777777" w:rsidR="00EB7483" w:rsidRPr="0087049C" w:rsidRDefault="00EB7483" w:rsidP="00EB7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36EDF2" w14:textId="21629547" w:rsidR="00EB7483" w:rsidRPr="0087049C" w:rsidRDefault="003F063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0F5304EE" w14:textId="77777777" w:rsidR="00EB7483" w:rsidRPr="0087049C" w:rsidRDefault="00EB7483" w:rsidP="00EB7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F0D1C9" w14:textId="32AAF243" w:rsidR="00EB7483" w:rsidRPr="0087049C" w:rsidRDefault="003F063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EB7483" w:rsidRPr="0087049C" w14:paraId="4798215C" w14:textId="77777777" w:rsidTr="0084379C">
        <w:trPr>
          <w:trHeight w:val="93"/>
        </w:trPr>
        <w:tc>
          <w:tcPr>
            <w:tcW w:w="3240" w:type="dxa"/>
            <w:shd w:val="clear" w:color="auto" w:fill="auto"/>
          </w:tcPr>
          <w:p w14:paraId="17D333F9" w14:textId="77777777" w:rsidR="00EB7483" w:rsidRPr="0087049C" w:rsidRDefault="00EB7483" w:rsidP="00EB748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1C7D89F6" w14:textId="77777777" w:rsidR="00EB7483" w:rsidRPr="0087049C" w:rsidRDefault="00EB748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722662E" w14:textId="621EB7E4" w:rsidR="00EB7483" w:rsidRPr="0087049C" w:rsidRDefault="00EB748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B6B4F3" w14:textId="77777777" w:rsidR="00EB7483" w:rsidRPr="0087049C" w:rsidRDefault="00EB7483" w:rsidP="00EB748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4897A3" w14:textId="5B325153" w:rsidR="00EB7483" w:rsidRPr="0087049C" w:rsidRDefault="00EB748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EDF506" w14:textId="77777777" w:rsidR="00EB7483" w:rsidRPr="0087049C" w:rsidRDefault="00EB7483" w:rsidP="00EB7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DDB27B" w14:textId="39335074" w:rsidR="00EB7483" w:rsidRPr="0087049C" w:rsidRDefault="00EB748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150794" w14:textId="77777777" w:rsidR="00EB7483" w:rsidRPr="0087049C" w:rsidRDefault="00EB7483" w:rsidP="00EB748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D08C02" w14:textId="3B2613B4" w:rsidR="00EB7483" w:rsidRPr="0087049C" w:rsidRDefault="00EB748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B7483" w:rsidRPr="0087049C" w14:paraId="55C14B1B" w14:textId="77777777" w:rsidTr="0084379C">
        <w:trPr>
          <w:trHeight w:val="93"/>
        </w:trPr>
        <w:tc>
          <w:tcPr>
            <w:tcW w:w="3240" w:type="dxa"/>
            <w:shd w:val="clear" w:color="auto" w:fill="auto"/>
          </w:tcPr>
          <w:p w14:paraId="116E4BEA" w14:textId="5782971D" w:rsidR="00EB7483" w:rsidRPr="0087049C" w:rsidRDefault="00EB7483" w:rsidP="00EB74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4F63098D" w14:textId="77777777" w:rsidR="00EB7483" w:rsidRPr="0087049C" w:rsidRDefault="00EB748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2533F" w14:textId="0DC50952" w:rsidR="00EB7483" w:rsidRPr="0087049C" w:rsidRDefault="003F063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EB7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2DF05661" w14:textId="77777777" w:rsidR="00EB7483" w:rsidRPr="0087049C" w:rsidRDefault="00EB7483" w:rsidP="00EB7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E8D71" w14:textId="17504DC9" w:rsidR="00EB7483" w:rsidRPr="0087049C" w:rsidRDefault="003F063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EB748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2CF52FD3" w14:textId="77777777" w:rsidR="00EB7483" w:rsidRPr="0087049C" w:rsidRDefault="00EB7483" w:rsidP="00EB7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86A39" w14:textId="2303F0B8" w:rsidR="00EB7483" w:rsidRPr="0087049C" w:rsidRDefault="003F063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EB74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704FEBDD" w14:textId="77777777" w:rsidR="00EB7483" w:rsidRPr="0087049C" w:rsidRDefault="00EB7483" w:rsidP="00EB7483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87159" w14:textId="6290ECD6" w:rsidR="00EB7483" w:rsidRPr="0087049C" w:rsidRDefault="003F0633" w:rsidP="00EB74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EB7483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</w:tr>
    </w:tbl>
    <w:p w14:paraId="1709B50A" w14:textId="77777777" w:rsidR="00DE7C8E" w:rsidRDefault="00DE7C8E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0F134E34" w14:textId="1692C12E" w:rsidR="00944454" w:rsidRPr="0087049C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โครงการผลประโยชน์ระยะยาวอื่น</w:t>
      </w:r>
    </w:p>
    <w:p w14:paraId="72ABCD18" w14:textId="77777777" w:rsidR="00944454" w:rsidRPr="006748BD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E8185D" w14:textId="60F83113" w:rsidR="00944454" w:rsidRPr="0087049C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ผลประโยชน์ระยะยาวอื่นถื</w:t>
      </w:r>
      <w:r w:rsidR="006B6911" w:rsidRPr="0087049C">
        <w:rPr>
          <w:rFonts w:asciiTheme="majorBidi" w:hAnsiTheme="majorBidi" w:cstheme="majorBidi"/>
          <w:sz w:val="30"/>
          <w:szCs w:val="30"/>
          <w:cs/>
          <w:lang w:val="en-GB"/>
        </w:rPr>
        <w:t>อตามอายุของพนักงานและข้อสมมติ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ในการประมาณการตามหลักคณิตศาสตร์</w:t>
      </w:r>
      <w:r w:rsidR="00FA29FB" w:rsidRPr="0087049C">
        <w:rPr>
          <w:rFonts w:asciiTheme="majorBidi" w:hAnsiTheme="majorBidi" w:cstheme="majorBidi"/>
          <w:sz w:val="30"/>
          <w:szCs w:val="30"/>
          <w:cs/>
          <w:lang w:val="en-GB"/>
        </w:rPr>
        <w:t>ป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ระกันภัยเป็นเกณฑ์ในการคำนวณภาระผูกพัน</w:t>
      </w:r>
    </w:p>
    <w:p w14:paraId="36F95731" w14:textId="77777777" w:rsidR="00DE7C8E" w:rsidRPr="00FE65CB" w:rsidRDefault="00DE7C8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62"/>
        <w:gridCol w:w="270"/>
        <w:gridCol w:w="1080"/>
        <w:gridCol w:w="270"/>
        <w:gridCol w:w="1080"/>
        <w:gridCol w:w="270"/>
        <w:gridCol w:w="1080"/>
      </w:tblGrid>
      <w:tr w:rsidR="00E77A68" w:rsidRPr="0087049C" w14:paraId="7CD27A17" w14:textId="77777777" w:rsidTr="00FE65CB">
        <w:tc>
          <w:tcPr>
            <w:tcW w:w="4050" w:type="dxa"/>
            <w:shd w:val="clear" w:color="auto" w:fill="auto"/>
          </w:tcPr>
          <w:p w14:paraId="1BC144D1" w14:textId="0C589D0F" w:rsidR="00E77A68" w:rsidRPr="0087049C" w:rsidRDefault="00E77A68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 w:rsidR="00FE65C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3C4B593E" w14:textId="77777777" w:rsidR="00E77A68" w:rsidRPr="0087049C" w:rsidRDefault="00E77A68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AB73BE" w14:textId="77777777" w:rsidR="00E77A68" w:rsidRPr="0087049C" w:rsidRDefault="00E77A68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19842029" w14:textId="77777777" w:rsidR="00E77A68" w:rsidRPr="0087049C" w:rsidRDefault="00E77A68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E2D" w:rsidRPr="0087049C" w14:paraId="59E70BF1" w14:textId="77777777" w:rsidTr="00FE65CB">
        <w:tc>
          <w:tcPr>
            <w:tcW w:w="4050" w:type="dxa"/>
            <w:shd w:val="clear" w:color="auto" w:fill="auto"/>
          </w:tcPr>
          <w:p w14:paraId="31A2C336" w14:textId="77777777" w:rsidR="00C12E2D" w:rsidRPr="0087049C" w:rsidRDefault="00C12E2D" w:rsidP="00C12E2D">
            <w:pPr>
              <w:tabs>
                <w:tab w:val="clear" w:pos="227"/>
                <w:tab w:val="clear" w:pos="454"/>
              </w:tabs>
              <w:ind w:left="16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62" w:type="dxa"/>
          </w:tcPr>
          <w:p w14:paraId="2A7EE1FE" w14:textId="6C1ABA4A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0B090A2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A97C01" w14:textId="691B1C37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1071472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A82A69" w14:textId="06398728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96FE58D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C5F8D0" w14:textId="4BEEA956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12E2D" w:rsidRPr="0087049C" w14:paraId="02D3BBD1" w14:textId="77777777" w:rsidTr="00FE65CB">
        <w:tc>
          <w:tcPr>
            <w:tcW w:w="4050" w:type="dxa"/>
            <w:shd w:val="clear" w:color="auto" w:fill="auto"/>
          </w:tcPr>
          <w:p w14:paraId="0FC2083A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3619475E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E08EA" w:rsidRPr="0087049C" w14:paraId="2DA99B01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0FD8EC2A" w14:textId="77777777" w:rsidR="005E08EA" w:rsidRPr="0087049C" w:rsidRDefault="005E08EA" w:rsidP="005E08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62" w:type="dxa"/>
            <w:shd w:val="clear" w:color="auto" w:fill="auto"/>
          </w:tcPr>
          <w:p w14:paraId="6D3413C6" w14:textId="3B7A3690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01E77B9C" w14:textId="77777777" w:rsidR="005E08EA" w:rsidRPr="0087049C" w:rsidRDefault="005E08EA" w:rsidP="005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DB9B5" w14:textId="0CC53397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7A4A2AC5" w14:textId="77777777" w:rsidR="005E08EA" w:rsidRPr="0087049C" w:rsidRDefault="005E08EA" w:rsidP="005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57CC7E" w14:textId="62476201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54CBA3D" w14:textId="77777777" w:rsidR="005E08EA" w:rsidRPr="0087049C" w:rsidRDefault="005E08EA" w:rsidP="005E08EA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91A667" w14:textId="58D1A773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</w:tr>
      <w:tr w:rsidR="005E08EA" w:rsidRPr="0087049C" w14:paraId="36FD5D37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5EAC4A2E" w14:textId="77777777" w:rsidR="005E08EA" w:rsidRPr="0087049C" w:rsidRDefault="005E08EA" w:rsidP="005E08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20F66A08" w14:textId="08D9F82F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4E6A08" w14:textId="77777777" w:rsidR="005E08EA" w:rsidRPr="0087049C" w:rsidRDefault="005E08EA" w:rsidP="005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6866D" w14:textId="47E003D5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9FF56A" w14:textId="77777777" w:rsidR="005E08EA" w:rsidRPr="0087049C" w:rsidRDefault="005E08EA" w:rsidP="005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6B9FA" w14:textId="2E7C38D6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6976D4" w14:textId="77777777" w:rsidR="005E08EA" w:rsidRPr="0087049C" w:rsidRDefault="005E08EA" w:rsidP="005E08EA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04FAC" w14:textId="1E8D66F7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E08EA" w:rsidRPr="0087049C" w14:paraId="656425B0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30EDD7C1" w14:textId="77777777" w:rsidR="005E08EA" w:rsidRPr="0087049C" w:rsidRDefault="005E08EA" w:rsidP="005E08EA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062" w:type="dxa"/>
            <w:shd w:val="clear" w:color="auto" w:fill="auto"/>
          </w:tcPr>
          <w:p w14:paraId="16FB0EFD" w14:textId="6B00C05E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87AC72B" w14:textId="77777777" w:rsidR="005E08EA" w:rsidRPr="0087049C" w:rsidRDefault="005E08EA" w:rsidP="005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378C7E" w14:textId="46AC5922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315AFBD" w14:textId="77777777" w:rsidR="005E08EA" w:rsidRPr="0087049C" w:rsidRDefault="005E08EA" w:rsidP="005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3CA11" w14:textId="3EEA792F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66BB0F0" w14:textId="77777777" w:rsidR="005E08EA" w:rsidRPr="0087049C" w:rsidRDefault="005E08EA" w:rsidP="005E08EA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FBAF4" w14:textId="2F8A0258" w:rsidR="005E08EA" w:rsidRPr="0087049C" w:rsidRDefault="003F0633" w:rsidP="005E08E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4E06C54D" w14:textId="77777777" w:rsidR="00944454" w:rsidRPr="0087049C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p w14:paraId="74CBF82E" w14:textId="77777777" w:rsidR="00944454" w:rsidRPr="0087049C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ข้</w:t>
      </w:r>
      <w:r w:rsidR="00243640" w:rsidRPr="0087049C">
        <w:rPr>
          <w:rFonts w:asciiTheme="majorBidi" w:hAnsiTheme="majorBidi" w:cstheme="majorBidi"/>
          <w:sz w:val="30"/>
          <w:szCs w:val="30"/>
          <w:cs/>
        </w:rPr>
        <w:t>อสมมติ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4FFCFB6A" w14:textId="77777777" w:rsidR="00944454" w:rsidRPr="0087049C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745F158" w14:textId="2168B995" w:rsidR="00F85536" w:rsidRPr="0087049C" w:rsidRDefault="00944454" w:rsidP="2CE12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2CE120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="00E77A68"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="00E77A68"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4A4404" w:rsidRPr="2CE12024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714F4F3B" w:rsidRPr="2CE120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23</w:t>
      </w:r>
      <w:r w:rsidR="00DE7C8E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85</w:t>
      </w:r>
      <w:r w:rsidR="714F4F3B" w:rsidRPr="2CE120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4F">
        <w:rPr>
          <w:rFonts w:asciiTheme="majorBidi" w:hAnsiTheme="majorBidi" w:cstheme="majorBidi" w:hint="cs"/>
          <w:sz w:val="30"/>
          <w:szCs w:val="30"/>
          <w:cs/>
        </w:rPr>
        <w:t>-</w:t>
      </w:r>
      <w:r w:rsidR="714F4F3B" w:rsidRPr="2CE120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30</w:t>
      </w:r>
      <w:r w:rsidR="00DE7C8E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28</w:t>
      </w:r>
      <w:r w:rsidR="714F4F3B" w:rsidRPr="2CE120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2CE120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9969E5" w:rsidRPr="2CE1202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85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E77A68" w:rsidRPr="2CE120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28</w:t>
      </w:r>
      <w:r w:rsidRPr="2CE120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2CE120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33B21411" w14:textId="77777777" w:rsidR="00880A22" w:rsidRPr="0087049C" w:rsidRDefault="00880A22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4E32202" w14:textId="392AA2BE" w:rsidR="00944454" w:rsidRPr="00FE65CB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E65C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389C6C8F" w14:textId="77777777" w:rsidR="005A1A81" w:rsidRPr="0087049C" w:rsidRDefault="005A1A81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FD8EE0" w14:textId="77777777" w:rsidR="00944454" w:rsidRPr="0087049C" w:rsidRDefault="006B6911" w:rsidP="00E77A6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944454" w:rsidRPr="0087049C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</w:t>
      </w:r>
      <w:r w:rsidRPr="0087049C">
        <w:rPr>
          <w:rFonts w:asciiTheme="majorBidi" w:hAnsiTheme="majorBidi" w:cstheme="majorBidi"/>
          <w:sz w:val="30"/>
          <w:szCs w:val="30"/>
          <w:cs/>
        </w:rPr>
        <w:t>ิ</w:t>
      </w:r>
      <w:r w:rsidR="00944454" w:rsidRPr="0087049C">
        <w:rPr>
          <w:rFonts w:asciiTheme="majorBidi" w:hAnsiTheme="majorBidi" w:cstheme="majorBidi"/>
          <w:sz w:val="30"/>
          <w:szCs w:val="30"/>
          <w:cs/>
        </w:rPr>
        <w:t>อื่นๆ คงที่</w:t>
      </w:r>
    </w:p>
    <w:p w14:paraId="115F1AEB" w14:textId="77777777" w:rsidR="00944454" w:rsidRPr="0087049C" w:rsidRDefault="00944454" w:rsidP="00E77A6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187056" w:rsidRPr="0087049C" w14:paraId="658FAF39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0898604C" w14:textId="77777777" w:rsidR="00187056" w:rsidRPr="0087049C" w:rsidRDefault="00187056" w:rsidP="00E77A68">
            <w:pPr>
              <w:spacing w:line="240" w:lineRule="auto"/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58B2FC8E" w14:textId="77777777" w:rsidR="00187056" w:rsidRPr="0087049C" w:rsidRDefault="0018705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5536" w:rsidRPr="0087049C" w14:paraId="3D67EBAC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441FD2A" w14:textId="77777777" w:rsidR="00F85536" w:rsidRPr="0087049C" w:rsidRDefault="00187056" w:rsidP="00E77A6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029A1DD6" w14:textId="2F9FE94A" w:rsidR="00F85536" w:rsidRPr="0087049C" w:rsidRDefault="00F8553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74B98" w14:textId="77777777" w:rsidR="00F85536" w:rsidRPr="0087049C" w:rsidRDefault="00F8553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149BF08C" w14:textId="4A3055D6" w:rsidR="00F85536" w:rsidRPr="0087049C" w:rsidRDefault="00F85536" w:rsidP="00E77A6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ข้อสมมติลดลงร้อยละ</w:t>
            </w:r>
            <w:r w:rsidR="00E77A68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12E2D" w:rsidRPr="0087049C" w14:paraId="49ABA71B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6C903E5" w14:textId="4BD6A5D8" w:rsidR="00C12E2D" w:rsidRPr="0087049C" w:rsidRDefault="00C12E2D" w:rsidP="00C12E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78A73CEF" w14:textId="27922ABA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D9875F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2E2B2CBE" w14:textId="5062D385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96037B6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460DEC" w14:textId="567FA6E1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990D12E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B59F43" w14:textId="690723A8" w:rsidR="00C12E2D" w:rsidRPr="0087049C" w:rsidRDefault="003F0633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12E2D" w:rsidRPr="0087049C" w14:paraId="50C11F4C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9368183" w14:textId="77777777" w:rsidR="00C12E2D" w:rsidRPr="0087049C" w:rsidRDefault="00C12E2D" w:rsidP="00C12E2D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1B135C1A" w14:textId="77777777" w:rsidR="00C12E2D" w:rsidRPr="0087049C" w:rsidRDefault="00C12E2D" w:rsidP="00C12E2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E2D" w:rsidRPr="0087049C" w14:paraId="78A70341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1BDA75E3" w14:textId="77777777" w:rsidR="00C12E2D" w:rsidRPr="0087049C" w:rsidRDefault="00C12E2D" w:rsidP="00C12E2D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26E93FB0" w14:textId="1E0DB1C4" w:rsidR="00C12E2D" w:rsidRPr="0087049C" w:rsidRDefault="005E08EA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CFB95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78C6943" w14:textId="0A8D19C6" w:rsidR="00C12E2D" w:rsidRPr="0087049C" w:rsidRDefault="00C12E2D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AED28F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D079A9" w14:textId="5B22C2AF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01D82DB4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5DF5AE" w14:textId="312011E6" w:rsidR="00C12E2D" w:rsidRPr="0087049C" w:rsidRDefault="003F0633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12E2D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886</w:t>
            </w:r>
          </w:p>
        </w:tc>
      </w:tr>
      <w:tr w:rsidR="00C12E2D" w:rsidRPr="0087049C" w14:paraId="39A9F31D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3A34CCCD" w14:textId="77777777" w:rsidR="00C12E2D" w:rsidRPr="0087049C" w:rsidRDefault="00C12E2D" w:rsidP="00C12E2D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16A19570" w14:textId="78DF5E22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4FEEAFAB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D625FD" w14:textId="5C7726DE" w:rsidR="00C12E2D" w:rsidRPr="0087049C" w:rsidRDefault="003F0633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12E2D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  <w:shd w:val="clear" w:color="auto" w:fill="auto"/>
          </w:tcPr>
          <w:p w14:paraId="3C7C1FD8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DE7F82" w14:textId="3BA4D36A" w:rsidR="00C12E2D" w:rsidRPr="0087049C" w:rsidRDefault="005E08EA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CE5020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E4DAC7" w14:textId="425056A5" w:rsidR="00C12E2D" w:rsidRPr="0087049C" w:rsidRDefault="00C12E2D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12E2D" w:rsidRPr="0087049C" w14:paraId="39AE8631" w14:textId="77777777" w:rsidTr="00FE65CB">
        <w:trPr>
          <w:trHeight w:val="380"/>
        </w:trPr>
        <w:tc>
          <w:tcPr>
            <w:tcW w:w="4230" w:type="dxa"/>
            <w:shd w:val="clear" w:color="auto" w:fill="auto"/>
          </w:tcPr>
          <w:p w14:paraId="47E06BE3" w14:textId="6A3B1ADD" w:rsidR="00C12E2D" w:rsidRPr="0087049C" w:rsidRDefault="00C12E2D" w:rsidP="00C12E2D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797C0D4" w14:textId="29724134" w:rsidR="00C12E2D" w:rsidRPr="0087049C" w:rsidRDefault="005E08EA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CD44ED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4DA35FA" w14:textId="58D58D30" w:rsidR="00C12E2D" w:rsidRPr="0087049C" w:rsidRDefault="00C12E2D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5597A7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7C7B9" w14:textId="2744A711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  <w:shd w:val="clear" w:color="auto" w:fill="auto"/>
          </w:tcPr>
          <w:p w14:paraId="17A5C6D2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C92C1F" w14:textId="5997DFF9" w:rsidR="00C12E2D" w:rsidRPr="0087049C" w:rsidRDefault="003F0633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12E2D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</w:tr>
      <w:tr w:rsidR="00C12E2D" w:rsidRPr="0087049C" w14:paraId="6BB9AAAA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775ED2F9" w14:textId="77777777" w:rsidR="00C12E2D" w:rsidRPr="0087049C" w:rsidRDefault="00C12E2D" w:rsidP="00C12E2D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BD09E1C" w14:textId="531A79FD" w:rsidR="00C12E2D" w:rsidRPr="0087049C" w:rsidRDefault="003F0633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</w:tcPr>
          <w:p w14:paraId="5D4E5131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08DA769" w14:textId="64A160E4" w:rsidR="00C12E2D" w:rsidRPr="0087049C" w:rsidRDefault="003F0633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755C1C1E" w14:textId="77777777" w:rsidR="00C12E2D" w:rsidRPr="0087049C" w:rsidRDefault="00C12E2D" w:rsidP="00C1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AF94D8" w14:textId="1DE9606E" w:rsidR="00C12E2D" w:rsidRPr="0087049C" w:rsidRDefault="005E08EA" w:rsidP="00C12E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EE1CAE" w14:textId="77777777" w:rsidR="00C12E2D" w:rsidRPr="0087049C" w:rsidRDefault="00C12E2D" w:rsidP="00C12E2D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CEFC81" w14:textId="3D83D8FD" w:rsidR="00C12E2D" w:rsidRPr="0087049C" w:rsidRDefault="00C12E2D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75AB7F" w14:textId="7BDBC437" w:rsidR="0087172F" w:rsidRPr="0087049C" w:rsidRDefault="0087172F">
      <w:pPr>
        <w:rPr>
          <w:rFonts w:asciiTheme="majorBidi" w:hAnsiTheme="majorBidi" w:cstheme="majorBidi"/>
          <w:sz w:val="30"/>
          <w:szCs w:val="30"/>
        </w:rPr>
      </w:pPr>
    </w:p>
    <w:p w14:paraId="2DDF17AF" w14:textId="77777777" w:rsidR="00880A22" w:rsidRPr="0087049C" w:rsidRDefault="00880A22">
      <w:pPr>
        <w:rPr>
          <w:rFonts w:asciiTheme="majorBidi" w:hAnsiTheme="majorBidi" w:cstheme="majorBidi"/>
        </w:rPr>
      </w:pPr>
      <w:r w:rsidRPr="0087049C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187056" w:rsidRPr="0087049C" w14:paraId="53201EAF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2AEE839A" w14:textId="683E01FC" w:rsidR="00187056" w:rsidRPr="0087049C" w:rsidRDefault="00187056" w:rsidP="00C1252E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1B3B75BA" w14:textId="77777777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056" w:rsidRPr="0087049C" w14:paraId="35A870E8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12460FAC" w14:textId="77777777" w:rsidR="00187056" w:rsidRPr="0087049C" w:rsidRDefault="00187056" w:rsidP="00C1252E">
            <w:pPr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24D3E2C6" w14:textId="6E61A437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AF7CA0" w14:textId="77777777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3A4CF6E5" w14:textId="33B4DE4E" w:rsidR="00187056" w:rsidRPr="0087049C" w:rsidRDefault="00187056" w:rsidP="00C125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87056" w:rsidRPr="0087049C" w14:paraId="49A6CC80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1A003339" w14:textId="34B68BDD" w:rsidR="00187056" w:rsidRPr="0087049C" w:rsidRDefault="00187056" w:rsidP="00C1252E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14B9DB5D" w14:textId="05FA12A7" w:rsidR="00187056" w:rsidRPr="0087049C" w:rsidRDefault="003F0633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9214777" w14:textId="77777777" w:rsidR="00187056" w:rsidRPr="0087049C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CBF8169" w14:textId="4DCECA97" w:rsidR="00187056" w:rsidRPr="0087049C" w:rsidRDefault="003F0633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D48989" w14:textId="77777777" w:rsidR="00187056" w:rsidRPr="0087049C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AD384B" w14:textId="3482C061" w:rsidR="00187056" w:rsidRPr="0087049C" w:rsidRDefault="003F0633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55561D3" w14:textId="77777777" w:rsidR="00187056" w:rsidRPr="0087049C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96A78E" w14:textId="057CBAB2" w:rsidR="00187056" w:rsidRPr="0087049C" w:rsidRDefault="003F0633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187056" w:rsidRPr="0087049C" w14:paraId="3347B1EF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1F002324" w14:textId="77777777" w:rsidR="00187056" w:rsidRPr="0087049C" w:rsidRDefault="00187056" w:rsidP="00C1252E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350F158" w14:textId="77777777" w:rsidR="00187056" w:rsidRPr="0087049C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7D3B" w:rsidRPr="0087049C" w14:paraId="32FF6108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6081E60E" w14:textId="77777777" w:rsidR="00457D3B" w:rsidRPr="0087049C" w:rsidRDefault="00457D3B" w:rsidP="00457D3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726384D2" w14:textId="46DBF4E0" w:rsidR="00457D3B" w:rsidRPr="0087049C" w:rsidRDefault="005E08EA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EB4F0B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444426B" w14:textId="5F941D5D" w:rsidR="00457D3B" w:rsidRPr="0087049C" w:rsidRDefault="00457D3B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B4F297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B5E07" w14:textId="012D4016" w:rsidR="00457D3B" w:rsidRPr="0087049C" w:rsidRDefault="003F0633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14:paraId="4DE2FDD8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31365E" w14:textId="52914F03" w:rsidR="00457D3B" w:rsidRPr="0087049C" w:rsidRDefault="003F0633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7D3B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</w:tr>
      <w:tr w:rsidR="00457D3B" w:rsidRPr="0087049C" w14:paraId="711DA08C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0A3A422E" w14:textId="77777777" w:rsidR="00457D3B" w:rsidRPr="0087049C" w:rsidRDefault="00457D3B" w:rsidP="00457D3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7809A31E" w14:textId="16BEB120" w:rsidR="00457D3B" w:rsidRPr="0087049C" w:rsidRDefault="003F0633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24C3AFE2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23F3FDB" w14:textId="77D91B0C" w:rsidR="00457D3B" w:rsidRPr="0087049C" w:rsidRDefault="003F0633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7D3B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4F81645D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41948" w14:textId="3BB49E3D" w:rsidR="00457D3B" w:rsidRPr="0087049C" w:rsidRDefault="005E08EA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7AB34C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3D6A24" w14:textId="18EA393D" w:rsidR="00457D3B" w:rsidRPr="0087049C" w:rsidRDefault="00457D3B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57D3B" w:rsidRPr="0087049C" w14:paraId="74C05BE3" w14:textId="77777777" w:rsidTr="00FE65CB">
        <w:trPr>
          <w:trHeight w:val="380"/>
        </w:trPr>
        <w:tc>
          <w:tcPr>
            <w:tcW w:w="4230" w:type="dxa"/>
            <w:shd w:val="clear" w:color="auto" w:fill="auto"/>
          </w:tcPr>
          <w:p w14:paraId="18A500EA" w14:textId="42C2EA88" w:rsidR="00457D3B" w:rsidRPr="0087049C" w:rsidRDefault="00457D3B" w:rsidP="00457D3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D20D3C6" w14:textId="30EABD07" w:rsidR="00457D3B" w:rsidRPr="0087049C" w:rsidRDefault="005E08EA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690056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A3EBFEE" w14:textId="38D5AC42" w:rsidR="00457D3B" w:rsidRPr="0087049C" w:rsidRDefault="00457D3B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55DB64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E3B35" w14:textId="528196AB" w:rsidR="00457D3B" w:rsidRPr="0087049C" w:rsidRDefault="003F0633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E0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4EC23CB7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017DE" w14:textId="294993D2" w:rsidR="00457D3B" w:rsidRPr="0087049C" w:rsidRDefault="003F0633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57D3B"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</w:tr>
      <w:tr w:rsidR="00457D3B" w:rsidRPr="0087049C" w14:paraId="1A460BD9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1292152B" w14:textId="77777777" w:rsidR="00457D3B" w:rsidRPr="0087049C" w:rsidRDefault="00457D3B" w:rsidP="00457D3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942D649" w14:textId="77C2973C" w:rsidR="00457D3B" w:rsidRPr="0087049C" w:rsidRDefault="003F0633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642362D1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C92E3E3" w14:textId="0EA68720" w:rsidR="00457D3B" w:rsidRPr="0087049C" w:rsidRDefault="003F0633" w:rsidP="00FE65C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6A3D4DE2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E1CFD0" w14:textId="2F6135DC" w:rsidR="00457D3B" w:rsidRPr="0087049C" w:rsidRDefault="005E08EA" w:rsidP="00457D3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E29F2" w14:textId="77777777" w:rsidR="00457D3B" w:rsidRPr="0087049C" w:rsidRDefault="00457D3B" w:rsidP="00457D3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CBD20E" w14:textId="0EE5137A" w:rsidR="00457D3B" w:rsidRPr="0087049C" w:rsidRDefault="00457D3B" w:rsidP="00FE65C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06ACE5E" w14:textId="629C6712" w:rsidR="000229B5" w:rsidRPr="0087049C" w:rsidRDefault="00022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CC85C7F" w14:textId="17CC371B" w:rsidR="00147715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14:paraId="1D9138B3" w14:textId="77777777" w:rsidR="000C40DF" w:rsidRPr="0087049C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green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819"/>
        <w:gridCol w:w="272"/>
        <w:gridCol w:w="976"/>
        <w:gridCol w:w="270"/>
        <w:gridCol w:w="982"/>
        <w:gridCol w:w="270"/>
        <w:gridCol w:w="1000"/>
        <w:gridCol w:w="270"/>
        <w:gridCol w:w="1004"/>
      </w:tblGrid>
      <w:tr w:rsidR="00444D4F" w:rsidRPr="0087049C" w14:paraId="5F87E2C0" w14:textId="77777777" w:rsidTr="00444D4F">
        <w:trPr>
          <w:tblHeader/>
        </w:trPr>
        <w:tc>
          <w:tcPr>
            <w:tcW w:w="1811" w:type="pct"/>
          </w:tcPr>
          <w:p w14:paraId="6738E638" w14:textId="77777777" w:rsidR="00B4662C" w:rsidRPr="0087049C" w:rsidRDefault="00B4662C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0CE4DF38" w14:textId="77777777" w:rsidR="00B4662C" w:rsidRPr="0087049C" w:rsidRDefault="00B4662C" w:rsidP="00EA6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435417E6" w14:textId="77777777" w:rsidR="00B4662C" w:rsidRPr="0087049C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  <w:tcBorders>
              <w:bottom w:val="single" w:sz="4" w:space="0" w:color="auto"/>
            </w:tcBorders>
          </w:tcPr>
          <w:p w14:paraId="0C25A102" w14:textId="48AAA722" w:rsidR="00B4662C" w:rsidRPr="0087049C" w:rsidRDefault="003F0633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A9E8406" w14:textId="77777777" w:rsidR="00B4662C" w:rsidRPr="0087049C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pct"/>
            <w:gridSpan w:val="3"/>
            <w:tcBorders>
              <w:bottom w:val="single" w:sz="4" w:space="0" w:color="auto"/>
            </w:tcBorders>
          </w:tcPr>
          <w:p w14:paraId="4E3B99CB" w14:textId="416DD436" w:rsidR="00B4662C" w:rsidRPr="0087049C" w:rsidRDefault="003F0633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D4F" w:rsidRPr="0087049C" w14:paraId="57335884" w14:textId="77777777" w:rsidTr="00444D4F">
        <w:trPr>
          <w:tblHeader/>
        </w:trPr>
        <w:tc>
          <w:tcPr>
            <w:tcW w:w="1811" w:type="pct"/>
          </w:tcPr>
          <w:p w14:paraId="7B12D010" w14:textId="77777777" w:rsidR="00242DC6" w:rsidRPr="0087049C" w:rsidRDefault="00242DC6" w:rsidP="0024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1BC500BB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6FB9D6C7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771901F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AB2CA9A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81371E0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4D0488D9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4202CAF1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0305ECA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5AB119B0" w14:textId="77777777" w:rsidR="00242DC6" w:rsidRPr="0087049C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158D" w:rsidRPr="0087049C" w14:paraId="148787EC" w14:textId="77777777" w:rsidTr="00444D4F">
        <w:trPr>
          <w:tblHeader/>
        </w:trPr>
        <w:tc>
          <w:tcPr>
            <w:tcW w:w="1811" w:type="pct"/>
          </w:tcPr>
          <w:p w14:paraId="67D7B789" w14:textId="77777777" w:rsidR="005B3B34" w:rsidRPr="0087049C" w:rsidRDefault="005B3B34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59A8FF13" w14:textId="77777777" w:rsidR="005B3B34" w:rsidRPr="0087049C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434E62DB" w14:textId="77777777" w:rsidR="005B3B34" w:rsidRPr="0087049C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6" w:type="pct"/>
            <w:gridSpan w:val="7"/>
          </w:tcPr>
          <w:p w14:paraId="31333511" w14:textId="77777777" w:rsidR="005B3B34" w:rsidRPr="0087049C" w:rsidRDefault="005B3B34" w:rsidP="00747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="000B6C64"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0B6C64"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44D4F" w:rsidRPr="0087049C" w14:paraId="637E152B" w14:textId="77777777" w:rsidTr="00444D4F">
        <w:tc>
          <w:tcPr>
            <w:tcW w:w="1811" w:type="pct"/>
          </w:tcPr>
          <w:p w14:paraId="72F7828E" w14:textId="5932CE96" w:rsidR="00457D3B" w:rsidRPr="0087049C" w:rsidRDefault="00457D3B" w:rsidP="00457D3B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ทุนจดทะเบียน ณ วันที่ </w:t>
            </w:r>
            <w:r w:rsidR="003F0633" w:rsidRPr="003F06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5" w:type="pct"/>
          </w:tcPr>
          <w:p w14:paraId="1C587F65" w14:textId="72AC6712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A1BF846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6E1039D8" w14:textId="7EB14A77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E08E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7F87F7F2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1E3FEF16" w14:textId="38292D4C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E08E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15C3CF53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13F55CB3" w14:textId="0B54A76D" w:rsidR="00457D3B" w:rsidRPr="0087049C" w:rsidRDefault="003F0633" w:rsidP="00D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457D3B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46F205AF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DD0EF6D" w14:textId="0701B6C2" w:rsidR="00457D3B" w:rsidRPr="0087049C" w:rsidRDefault="003F0633" w:rsidP="00D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457D3B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444D4F" w:rsidRPr="0087049C" w14:paraId="78A19CED" w14:textId="77777777" w:rsidTr="00444D4F">
        <w:tc>
          <w:tcPr>
            <w:tcW w:w="1811" w:type="pct"/>
          </w:tcPr>
          <w:p w14:paraId="76FEF406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5" w:type="pct"/>
          </w:tcPr>
          <w:p w14:paraId="2DE48F7B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8" w:type="pct"/>
          </w:tcPr>
          <w:p w14:paraId="34611A8E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C448E42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D123732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7EDC3BFF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1F6A6BD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4E67794D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2A5543D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B9D9D1F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</w:tr>
      <w:tr w:rsidR="00444D4F" w:rsidRPr="0087049C" w14:paraId="4278811B" w14:textId="77777777" w:rsidTr="00444D4F">
        <w:tc>
          <w:tcPr>
            <w:tcW w:w="1811" w:type="pct"/>
          </w:tcPr>
          <w:p w14:paraId="6B0E3B2A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5" w:type="pct"/>
          </w:tcPr>
          <w:p w14:paraId="1C0098E5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F64C8D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CE3A260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3D91EF5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B856DED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8D6FD87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AC91B7A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005B1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D572021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4D4F" w:rsidRPr="0087049C" w14:paraId="6AF4B701" w14:textId="77777777" w:rsidTr="00444D4F">
        <w:tc>
          <w:tcPr>
            <w:tcW w:w="1811" w:type="pct"/>
          </w:tcPr>
          <w:p w14:paraId="23FDD109" w14:textId="6F65EBB2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5" w:type="pct"/>
          </w:tcPr>
          <w:p w14:paraId="5B491325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705A38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A41DFC5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328911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9C13ECC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92E7FC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FDA7A26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B8CE836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7B52261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4D4F" w:rsidRPr="0087049C" w14:paraId="73009EE8" w14:textId="77777777" w:rsidTr="00444D4F">
        <w:tc>
          <w:tcPr>
            <w:tcW w:w="1811" w:type="pct"/>
          </w:tcPr>
          <w:p w14:paraId="491DA46A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11394483" w14:textId="643FD104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D060C70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C17FD07" w14:textId="3B600D28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7" w:type="pct"/>
          </w:tcPr>
          <w:p w14:paraId="4F52D54D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37CDCA0F" w14:textId="7765C26C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5E08E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7" w:type="pct"/>
          </w:tcPr>
          <w:p w14:paraId="6CCD682E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F229889" w14:textId="66DC7EEA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457D3B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7" w:type="pct"/>
          </w:tcPr>
          <w:p w14:paraId="0D4281EF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7F7036" w14:textId="2AB7B57E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457D3B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444D4F" w:rsidRPr="0087049C" w14:paraId="46795D6C" w14:textId="77777777" w:rsidTr="00444D4F">
        <w:tc>
          <w:tcPr>
            <w:tcW w:w="1811" w:type="pct"/>
            <w:shd w:val="clear" w:color="auto" w:fill="auto"/>
          </w:tcPr>
          <w:p w14:paraId="79DD1B92" w14:textId="3499DA2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หุ้นทุนออกให้ตามสิทธิ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3F0633" w:rsidRPr="003F0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45" w:type="pct"/>
            <w:shd w:val="clear" w:color="auto" w:fill="auto"/>
          </w:tcPr>
          <w:p w14:paraId="3277A275" w14:textId="1800DD11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2A02411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4494778B" w14:textId="3F21BC7C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0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47" w:type="pct"/>
            <w:shd w:val="clear" w:color="auto" w:fill="auto"/>
          </w:tcPr>
          <w:p w14:paraId="0EBAE165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265A7A0" w14:textId="5F52CFD2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0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47" w:type="pct"/>
            <w:shd w:val="clear" w:color="auto" w:fill="auto"/>
          </w:tcPr>
          <w:p w14:paraId="00DC66FE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2267C4CA" w14:textId="681F8F56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1F53ACD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37DD790B" w14:textId="066CC94D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D4F" w:rsidRPr="0087049C" w14:paraId="6EB56504" w14:textId="77777777" w:rsidTr="00444D4F">
        <w:tc>
          <w:tcPr>
            <w:tcW w:w="1811" w:type="pct"/>
          </w:tcPr>
          <w:p w14:paraId="3901D6CB" w14:textId="5C65BAF0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5" w:type="pct"/>
          </w:tcPr>
          <w:p w14:paraId="169A0C6E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B93E8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38C5EABF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CB7575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765DBB3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AA45D5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2445D41F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777A3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BE581E8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D4F" w:rsidRPr="0087049C" w14:paraId="363E53CA" w14:textId="77777777" w:rsidTr="00444D4F">
        <w:tc>
          <w:tcPr>
            <w:tcW w:w="1811" w:type="pct"/>
          </w:tcPr>
          <w:p w14:paraId="3FF12C16" w14:textId="77777777" w:rsidR="00457D3B" w:rsidRPr="0087049C" w:rsidRDefault="00457D3B" w:rsidP="00457D3B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2235158C" w14:textId="61007E3B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9884F42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2D55880B" w14:textId="5D20F4AF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5E0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4550EB82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4C67A814" w14:textId="48FB1771" w:rsidR="00457D3B" w:rsidRPr="0087049C" w:rsidRDefault="003F0633" w:rsidP="0044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 w:rsidR="005E0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3FA7D68A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24DE4CB8" w14:textId="3507A810" w:rsidR="00457D3B" w:rsidRPr="0087049C" w:rsidRDefault="003F0633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457D3B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47" w:type="pct"/>
          </w:tcPr>
          <w:p w14:paraId="7F31E77C" w14:textId="77777777" w:rsidR="00457D3B" w:rsidRPr="0087049C" w:rsidRDefault="00457D3B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88A8C8A" w14:textId="55793ED0" w:rsidR="00457D3B" w:rsidRPr="0087049C" w:rsidRDefault="003F0633" w:rsidP="0045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457D3B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</w:tbl>
    <w:p w14:paraId="10213511" w14:textId="0845E1D0" w:rsidR="00EC6065" w:rsidRPr="0087049C" w:rsidRDefault="00EC6065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F48D93" w14:textId="4DF8AEFC" w:rsidR="006318C0" w:rsidRPr="0087049C" w:rsidRDefault="006318C0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7C4CF6D0" w14:textId="3032B140" w:rsidR="00880A22" w:rsidRPr="0087049C" w:rsidRDefault="0088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D22E7A3" w14:textId="252AF6DB" w:rsidR="0088328E" w:rsidRPr="0087049C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0F1D21B9" w14:textId="77777777" w:rsidR="00241356" w:rsidRPr="0087049C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BA370F3" w14:textId="0C918348" w:rsidR="00241356" w:rsidRPr="0087049C" w:rsidRDefault="0088328E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F0633" w:rsidRPr="003F0633">
        <w:rPr>
          <w:rFonts w:asciiTheme="majorBidi" w:hAnsiTheme="majorBidi" w:cstheme="majorBidi"/>
          <w:sz w:val="30"/>
          <w:szCs w:val="30"/>
        </w:rPr>
        <w:t>2535</w:t>
      </w:r>
      <w:r w:rsidR="00E77A68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3F0633" w:rsidRPr="003F0633">
        <w:rPr>
          <w:rFonts w:asciiTheme="majorBidi" w:hAnsiTheme="majorBidi" w:cstheme="majorBidi"/>
          <w:sz w:val="30"/>
          <w:szCs w:val="30"/>
        </w:rPr>
        <w:t>51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83103B3" w14:textId="77777777" w:rsidR="00D6538C" w:rsidRPr="0087049C" w:rsidRDefault="00D6538C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B67D9C0" w14:textId="77777777" w:rsidR="00147715" w:rsidRPr="0087049C" w:rsidRDefault="00932D00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ใบ</w:t>
      </w:r>
      <w:r w:rsidR="008D2818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64DD9E30" w14:textId="77777777" w:rsidR="004430C9" w:rsidRPr="0087049C" w:rsidRDefault="004430C9" w:rsidP="006318C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250A76F9" w14:textId="57947DDF" w:rsidR="004430C9" w:rsidRPr="0087049C" w:rsidRDefault="004430C9" w:rsidP="006318C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26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3F0633" w:rsidRPr="003F0633">
        <w:rPr>
          <w:rFonts w:asciiTheme="majorBidi" w:hAnsiTheme="majorBidi" w:cstheme="majorBidi"/>
          <w:sz w:val="30"/>
          <w:szCs w:val="30"/>
        </w:rPr>
        <w:t>2561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ผู้ถือหุ้นมีมติอนุมัติการออกและจัดสรรใบสำคัญแสดงสิทธิที่จะซื้อหุ้นสามัญของบริษัท (“ใบสำคัญแสดงสิทธิ” หรือ “</w:t>
      </w:r>
      <w:r w:rsidRPr="0087049C">
        <w:rPr>
          <w:rFonts w:asciiTheme="majorBidi" w:hAnsiTheme="majorBidi" w:cstheme="majorBidi"/>
          <w:sz w:val="30"/>
          <w:szCs w:val="30"/>
        </w:rPr>
        <w:t>SAPPE-WA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”) ให้ผู้บริหารและพนักงานที่เข้าเงื่อนไข จำนวน </w:t>
      </w:r>
      <w:r w:rsidR="003F0633" w:rsidRPr="003F0633">
        <w:rPr>
          <w:rFonts w:asciiTheme="majorBidi" w:hAnsiTheme="majorBidi" w:cstheme="majorBidi"/>
          <w:sz w:val="30"/>
          <w:szCs w:val="30"/>
        </w:rPr>
        <w:t>4</w:t>
      </w:r>
      <w:r w:rsidRPr="0087049C">
        <w:rPr>
          <w:rFonts w:asciiTheme="majorBidi" w:hAnsiTheme="majorBidi" w:cstheme="majorBidi"/>
          <w:sz w:val="30"/>
          <w:szCs w:val="30"/>
        </w:rPr>
        <w:t>,</w:t>
      </w:r>
      <w:r w:rsidR="003F0633" w:rsidRPr="003F0633">
        <w:rPr>
          <w:rFonts w:asciiTheme="majorBidi" w:hAnsiTheme="majorBidi" w:cstheme="majorBidi"/>
          <w:sz w:val="30"/>
          <w:szCs w:val="30"/>
        </w:rPr>
        <w:t>070</w:t>
      </w:r>
      <w:r w:rsidRPr="0087049C">
        <w:rPr>
          <w:rFonts w:asciiTheme="majorBidi" w:hAnsiTheme="majorBidi" w:cstheme="majorBidi"/>
          <w:sz w:val="30"/>
          <w:szCs w:val="30"/>
        </w:rPr>
        <w:t>,</w:t>
      </w:r>
      <w:r w:rsidR="003F0633" w:rsidRPr="003F0633">
        <w:rPr>
          <w:rFonts w:asciiTheme="majorBidi" w:hAnsiTheme="majorBidi" w:cstheme="majorBidi"/>
          <w:sz w:val="30"/>
          <w:szCs w:val="30"/>
        </w:rPr>
        <w:t>000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หน่วย อายุ </w:t>
      </w:r>
      <w:r w:rsidR="003F0633" w:rsidRPr="003F0633">
        <w:rPr>
          <w:rFonts w:asciiTheme="majorBidi" w:hAnsiTheme="majorBidi" w:cstheme="majorBidi"/>
          <w:sz w:val="30"/>
          <w:szCs w:val="30"/>
        </w:rPr>
        <w:t>4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นับแต่วันที่ที่ออกใบสำคัญแสดงสิทธิ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โดยสิทธิในการซื้อหุ้นดังกล่าวสามารถใช้สิทธิได้ในวันทำการสุดท้ายของเดือนมิถุนายน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และเดือนธันวาคมของแต่ละปีปฏิทิน ตลอดอายุของใบสำคัญแสดงสิทธิ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เริ่มตั้งแต่วันที่ใบสำคัญแสดงสิทธิอายุครบ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12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เดือน นับจากวันที่ออกใบสำคัญแสดงสิทธิ โดยบริษัทและผู้ถือใบสำคัญแสดงสิทธิจะต้องผูกพันตามข้อกำหนดสิทธิทุกประการ</w:t>
      </w:r>
    </w:p>
    <w:p w14:paraId="4489584F" w14:textId="1C8260A4" w:rsidR="00EC6065" w:rsidRPr="0087049C" w:rsidRDefault="00EC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40DB965" w14:textId="2C83F2AD" w:rsidR="004430C9" w:rsidRPr="0087049C" w:rsidRDefault="004430C9" w:rsidP="004430C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สิทธิการซื้อหุ้นสามัญได้จัดสรรให้แก่ผู้บริหาร (รวมถึงผู้บริหารที่ดำรงตำแหน่งกรรมการ) และพนักงานของบริษัท   โดยไม่ผ่านผู้รับช่วงซื้อหลักทรัพย์ ทั้งนี้ผู้ถือใบสำคัญแสดงสิทธิจำนวน 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หน่วยมีสิทธิซื้อหุ้นสามัญ 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หุ้น และ ราคาการใช้สิทธิซื้อหุ้นสามัญเพิ่มทุนของบริษัทเท่ากับ </w:t>
      </w:r>
      <w:r w:rsidR="003F0633" w:rsidRPr="003F0633">
        <w:rPr>
          <w:rFonts w:asciiTheme="majorBidi" w:hAnsiTheme="majorBidi" w:cstheme="majorBidi"/>
          <w:sz w:val="30"/>
          <w:szCs w:val="30"/>
        </w:rPr>
        <w:t>20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56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บาทต่อหุ้น (เว้นแต่กรณีมีการปรับอัตราการใช้สิทธิตามเงื่อนไขการปรับสิทธิ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ข้อกำหนดการใช้สิทธิและมูลค่ายุติธรรมของสิทธิซื้อหุ้นมีรายละเอียดดังนี้</w:t>
      </w:r>
    </w:p>
    <w:p w14:paraId="7D8E4AB4" w14:textId="77777777" w:rsidR="00950F19" w:rsidRPr="0087049C" w:rsidRDefault="00950F19" w:rsidP="00932D0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268"/>
        <w:gridCol w:w="2539"/>
        <w:gridCol w:w="2863"/>
      </w:tblGrid>
      <w:tr w:rsidR="00932D00" w:rsidRPr="0087049C" w14:paraId="1BFFF67F" w14:textId="77777777" w:rsidTr="00EC6065">
        <w:trPr>
          <w:tblHeader/>
        </w:trPr>
        <w:tc>
          <w:tcPr>
            <w:tcW w:w="3600" w:type="dxa"/>
            <w:tcBorders>
              <w:bottom w:val="single" w:sz="4" w:space="0" w:color="auto"/>
            </w:tcBorders>
          </w:tcPr>
          <w:p w14:paraId="56D4D4A0" w14:textId="77777777" w:rsidR="00932D00" w:rsidRPr="0087049C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รายการ</w:t>
            </w:r>
          </w:p>
        </w:tc>
        <w:tc>
          <w:tcPr>
            <w:tcW w:w="268" w:type="dxa"/>
          </w:tcPr>
          <w:p w14:paraId="3DEDD411" w14:textId="77777777" w:rsidR="00932D00" w:rsidRPr="0087049C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bottom w:val="single" w:sz="4" w:space="0" w:color="auto"/>
            </w:tcBorders>
          </w:tcPr>
          <w:p w14:paraId="67ED7720" w14:textId="77777777" w:rsidR="00932D00" w:rsidRPr="0087049C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4430C9" w:rsidRPr="0087049C" w14:paraId="7EA1C755" w14:textId="77777777" w:rsidTr="00EC6065">
        <w:trPr>
          <w:trHeight w:val="289"/>
        </w:trPr>
        <w:tc>
          <w:tcPr>
            <w:tcW w:w="3600" w:type="dxa"/>
            <w:tcBorders>
              <w:top w:val="single" w:sz="4" w:space="0" w:color="auto"/>
            </w:tcBorders>
          </w:tcPr>
          <w:p w14:paraId="45A020E1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ประเภทและชนิดของใบสำคัญแสดงสิทธิที่เสนอขาย</w:t>
            </w:r>
          </w:p>
        </w:tc>
        <w:tc>
          <w:tcPr>
            <w:tcW w:w="268" w:type="dxa"/>
          </w:tcPr>
          <w:p w14:paraId="2B1A412A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top w:val="single" w:sz="4" w:space="0" w:color="auto"/>
            </w:tcBorders>
          </w:tcPr>
          <w:p w14:paraId="2942B18A" w14:textId="77A88770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ใบสำคัญแสดงสิทธิที่จะซื้อหุ้นสามัญของบริษัท เซ็ปเป้ จำกัด (มหาชน)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ที่ออกให้แก่ผู้บริหาร (รวมถึงผู้บริหารที่ดำรงตำแหน่งกรรมการ) และพนักงานของบริษัท ครั้งที่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(SAPPE-WA</w:t>
            </w:r>
            <w:r w:rsidR="003F0633" w:rsidRPr="003F063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ชนิดระบุชื่อผู้ถือ และไม่สามารถเปลี่ยนมือได้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เว้นแต่เป็นการโอนทางมรดก หรือการโอนให้แก่ทายาทหรือผู้แทนโดยชอบด้วยกฎหมาย</w:t>
            </w:r>
          </w:p>
        </w:tc>
      </w:tr>
      <w:tr w:rsidR="004430C9" w:rsidRPr="0087049C" w14:paraId="5C6A3FD3" w14:textId="77777777" w:rsidTr="00EC6065">
        <w:tc>
          <w:tcPr>
            <w:tcW w:w="3600" w:type="dxa"/>
          </w:tcPr>
          <w:p w14:paraId="1F68FDAB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268" w:type="dxa"/>
          </w:tcPr>
          <w:p w14:paraId="19D8514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AB2E790" w14:textId="045A232D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070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</w:p>
        </w:tc>
      </w:tr>
      <w:tr w:rsidR="004430C9" w:rsidRPr="0087049C" w14:paraId="7D0C4DAF" w14:textId="77777777" w:rsidTr="00EC6065">
        <w:tc>
          <w:tcPr>
            <w:tcW w:w="3600" w:type="dxa"/>
          </w:tcPr>
          <w:p w14:paraId="731F6A8D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17478874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2E4A8CE7" w14:textId="4DD958DC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นับแต่วันที่ที่ออกใบสำคัญแสดงสิทธิ</w:t>
            </w:r>
          </w:p>
        </w:tc>
      </w:tr>
      <w:tr w:rsidR="004430C9" w:rsidRPr="0087049C" w14:paraId="0BBA0317" w14:textId="77777777" w:rsidTr="00EC6065">
        <w:trPr>
          <w:trHeight w:val="884"/>
        </w:trPr>
        <w:tc>
          <w:tcPr>
            <w:tcW w:w="3600" w:type="dxa"/>
          </w:tcPr>
          <w:p w14:paraId="5C0D359F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01CF0921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7E9DEDD5" w14:textId="2BFB086B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หน่วยต่อหุ้นสามัญ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 เว้นแต่กรณีมีการปรับอัตราการใช้สิทธิตามเงื่อนไขการปรับสิทธิ</w:t>
            </w:r>
          </w:p>
        </w:tc>
      </w:tr>
      <w:tr w:rsidR="004430C9" w:rsidRPr="0087049C" w14:paraId="501D5A36" w14:textId="77777777" w:rsidTr="00EC6065">
        <w:tc>
          <w:tcPr>
            <w:tcW w:w="3600" w:type="dxa"/>
          </w:tcPr>
          <w:p w14:paraId="7A153363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ราคาใช้สิทธิซื้อหุ้นสามัญ</w:t>
            </w:r>
          </w:p>
        </w:tc>
        <w:tc>
          <w:tcPr>
            <w:tcW w:w="268" w:type="dxa"/>
          </w:tcPr>
          <w:p w14:paraId="1A615959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34B78F3" w14:textId="218B8827" w:rsidR="004430C9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บาทต่อหุ้น</w:t>
            </w:r>
          </w:p>
          <w:p w14:paraId="2EC360C8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23F69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796F9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15B7A" w14:textId="77777777" w:rsidR="00FB277E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D72E4" w14:textId="6717BBED" w:rsidR="00FB277E" w:rsidRPr="0087049C" w:rsidRDefault="00FB277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30C9" w:rsidRPr="0087049C" w14:paraId="013CC992" w14:textId="77777777" w:rsidTr="00EC6065">
        <w:tc>
          <w:tcPr>
            <w:tcW w:w="3600" w:type="dxa"/>
          </w:tcPr>
          <w:p w14:paraId="111AAB1A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4722C3FC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BC57596" w14:textId="0346DACB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ผู้ถือใบสำคัญแสดงสิทธิ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SAPPE-WA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สามารถใช้สิทธิในการซื้อหุ้นสามัญที่ออกใหม่ของบริษัท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เมื่อครบกำหนดระยะเวลาตามที่กำหนด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โดยเริ่มใช้สิทธิครั้งแรกได้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ภายหลังจากใบสำคัญแสดงสิทธิมีอายุครบ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โดยมีรายละเอียดดังนี้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430C9" w:rsidRPr="0087049C" w14:paraId="7CA0C689" w14:textId="77777777" w:rsidTr="00EC6065">
        <w:tc>
          <w:tcPr>
            <w:tcW w:w="3600" w:type="dxa"/>
          </w:tcPr>
          <w:p w14:paraId="140DA3DC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6A53DCC7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9E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เมื่อครบกำหนดระยะเวลา (เดือนที่) นับจากวันที่ออกใบสำคัญแสดงสิทธิ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35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ใช้สิทธิได้ไม่เกิน (ร้อยละของจำนวนใบสำคัญแสดงสิทธิที่ได้รับการจัดสรร)</w:t>
            </w:r>
          </w:p>
        </w:tc>
      </w:tr>
      <w:tr w:rsidR="004430C9" w:rsidRPr="0087049C" w14:paraId="7F817395" w14:textId="77777777" w:rsidTr="00EC6065">
        <w:tc>
          <w:tcPr>
            <w:tcW w:w="3600" w:type="dxa"/>
          </w:tcPr>
          <w:p w14:paraId="3EED615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33BD26B2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24271" w14:textId="66183E76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BE9B3" w14:textId="4ECDC0F5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430C9" w:rsidRPr="0087049C" w14:paraId="30C68B13" w14:textId="77777777" w:rsidTr="00EC6065">
        <w:tc>
          <w:tcPr>
            <w:tcW w:w="3600" w:type="dxa"/>
          </w:tcPr>
          <w:p w14:paraId="243C0933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E39BCED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781189F0" w14:textId="652027F6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53E5C515" w14:textId="3C50577A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4430C9" w:rsidRPr="0087049C" w14:paraId="241502D6" w14:textId="77777777" w:rsidTr="00EC6065">
        <w:tc>
          <w:tcPr>
            <w:tcW w:w="3600" w:type="dxa"/>
          </w:tcPr>
          <w:p w14:paraId="4BD22694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581ECAF7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305D3F59" w14:textId="0561D04B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0453F61A" w14:textId="1EBAA332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4430C9" w:rsidRPr="0087049C" w14:paraId="62084B7B" w14:textId="77777777" w:rsidTr="00EC6065">
        <w:tc>
          <w:tcPr>
            <w:tcW w:w="3600" w:type="dxa"/>
          </w:tcPr>
          <w:p w14:paraId="551A98D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78666CC8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0C683E74" w14:textId="2983F6A5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16309D1E" w14:textId="6D197114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430C9" w:rsidRPr="0087049C" w14:paraId="33B79DC4" w14:textId="77777777" w:rsidTr="00EC6065">
        <w:tc>
          <w:tcPr>
            <w:tcW w:w="3600" w:type="dxa"/>
          </w:tcPr>
          <w:p w14:paraId="7344A7BD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BE3F9B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63F0C011" w14:textId="0379D29E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26054869" w14:textId="66F28015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4430C9" w:rsidRPr="0087049C" w14:paraId="2F7F8589" w14:textId="77777777" w:rsidTr="00EC6065">
        <w:trPr>
          <w:trHeight w:val="435"/>
        </w:trPr>
        <w:tc>
          <w:tcPr>
            <w:tcW w:w="3600" w:type="dxa"/>
          </w:tcPr>
          <w:p w14:paraId="262C35D5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0919E6C0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A55" w14:textId="79B06117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CC5" w14:textId="24254DB5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430C9" w:rsidRPr="0087049C" w14:paraId="4DB740BB" w14:textId="77777777" w:rsidTr="00EC6065">
        <w:trPr>
          <w:trHeight w:val="435"/>
        </w:trPr>
        <w:tc>
          <w:tcPr>
            <w:tcW w:w="3600" w:type="dxa"/>
            <w:tcBorders>
              <w:bottom w:val="nil"/>
            </w:tcBorders>
          </w:tcPr>
          <w:p w14:paraId="4A329371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268" w:type="dxa"/>
            <w:tcBorders>
              <w:bottom w:val="nil"/>
            </w:tcBorders>
          </w:tcPr>
          <w:p w14:paraId="114F2926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left w:val="nil"/>
              <w:bottom w:val="nil"/>
            </w:tcBorders>
          </w:tcPr>
          <w:p w14:paraId="24EA5B24" w14:textId="7EBE2026" w:rsidR="004430C9" w:rsidRPr="0087049C" w:rsidRDefault="003F0633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</w:tbl>
    <w:p w14:paraId="7B24A739" w14:textId="77777777" w:rsidR="00880A22" w:rsidRPr="0087049C" w:rsidRDefault="00880A22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B18CF" w14:textId="2FA57FCD" w:rsidR="003F6649" w:rsidRPr="0087049C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โดยที่พนักงานตามโครงการต้องมีสถานะเป็นพนักงานของบริษัท ณ วันที่มีการใช้สิทธิในแต่ละครั้ง</w:t>
      </w:r>
    </w:p>
    <w:p w14:paraId="18336CA2" w14:textId="77777777" w:rsidR="003F6649" w:rsidRPr="0087049C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B3582" w14:textId="77777777" w:rsidR="00932D00" w:rsidRPr="0087049C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87049C">
        <w:rPr>
          <w:rFonts w:asciiTheme="majorBidi" w:hAnsiTheme="majorBidi" w:cstheme="majorBidi"/>
          <w:sz w:val="30"/>
          <w:szCs w:val="30"/>
        </w:rPr>
        <w:t xml:space="preserve">Black-Scholes Model </w:t>
      </w:r>
      <w:r w:rsidR="00950F19" w:rsidRPr="0087049C">
        <w:rPr>
          <w:rFonts w:asciiTheme="majorBidi" w:hAnsiTheme="majorBidi" w:cstheme="majorBidi"/>
          <w:sz w:val="30"/>
          <w:szCs w:val="30"/>
          <w:cs/>
        </w:rPr>
        <w:t>ภายใต้ข้อสมมติ</w:t>
      </w:r>
      <w:r w:rsidRPr="0087049C">
        <w:rPr>
          <w:rFonts w:asciiTheme="majorBidi" w:hAnsiTheme="majorBidi" w:cstheme="majorBidi"/>
          <w:sz w:val="30"/>
          <w:szCs w:val="30"/>
          <w:cs/>
        </w:rPr>
        <w:t>ทางการเงิน ดังนี้</w:t>
      </w:r>
    </w:p>
    <w:p w14:paraId="7FA0679B" w14:textId="77777777" w:rsidR="003F6649" w:rsidRPr="0087049C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755"/>
        <w:gridCol w:w="2292"/>
      </w:tblGrid>
      <w:tr w:rsidR="004430C9" w:rsidRPr="0087049C" w14:paraId="48C3F3F5" w14:textId="77777777" w:rsidTr="00EC6065">
        <w:tc>
          <w:tcPr>
            <w:tcW w:w="6755" w:type="dxa"/>
          </w:tcPr>
          <w:p w14:paraId="47B3AC08" w14:textId="77777777" w:rsidR="004430C9" w:rsidRPr="0087049C" w:rsidRDefault="004430C9" w:rsidP="004430C9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2292" w:type="dxa"/>
          </w:tcPr>
          <w:p w14:paraId="52DB7929" w14:textId="40AFAE51" w:rsidR="004430C9" w:rsidRPr="0087049C" w:rsidRDefault="003F0633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430C9" w:rsidRPr="0087049C" w14:paraId="1644CEE2" w14:textId="77777777" w:rsidTr="00EC6065">
        <w:tc>
          <w:tcPr>
            <w:tcW w:w="6755" w:type="dxa"/>
          </w:tcPr>
          <w:p w14:paraId="2072E495" w14:textId="77777777" w:rsidR="004430C9" w:rsidRPr="0087049C" w:rsidRDefault="004430C9" w:rsidP="004430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2292" w:type="dxa"/>
          </w:tcPr>
          <w:p w14:paraId="72B7F527" w14:textId="789D03AE" w:rsidR="004430C9" w:rsidRPr="0087049C" w:rsidRDefault="003F0633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4430C9" w:rsidRPr="0087049C" w14:paraId="4D2F3FF5" w14:textId="77777777" w:rsidTr="00EC6065">
        <w:tc>
          <w:tcPr>
            <w:tcW w:w="6755" w:type="dxa"/>
          </w:tcPr>
          <w:p w14:paraId="68C1755D" w14:textId="3CF9932A" w:rsidR="004430C9" w:rsidRPr="0087049C" w:rsidRDefault="004430C9" w:rsidP="004430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ความผันผวนของหุ้นย้อนหลัง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66DC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66DC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ณ วันจัดสรร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ร้อยละต่อครึ่งปี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60C052A4" w14:textId="291E40EC" w:rsidR="004430C9" w:rsidRPr="0087049C" w:rsidRDefault="003F0633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430C9" w:rsidRPr="0087049C" w14:paraId="64919FCE" w14:textId="77777777" w:rsidTr="00EC6065">
        <w:tc>
          <w:tcPr>
            <w:tcW w:w="6755" w:type="dxa"/>
          </w:tcPr>
          <w:p w14:paraId="28B586CD" w14:textId="77777777" w:rsidR="004430C9" w:rsidRPr="0087049C" w:rsidRDefault="004430C9" w:rsidP="004430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อัตราเงินปันผลตอบแทนเฉลี่ยย้อนหลัง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5701366C" w14:textId="222024ED" w:rsidR="004430C9" w:rsidRPr="0087049C" w:rsidRDefault="003F0633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430C9" w:rsidRPr="0087049C" w14:paraId="704AF34D" w14:textId="77777777" w:rsidTr="00EC6065">
        <w:tc>
          <w:tcPr>
            <w:tcW w:w="6755" w:type="dxa"/>
          </w:tcPr>
          <w:p w14:paraId="41AC821E" w14:textId="77777777" w:rsidR="004430C9" w:rsidRPr="0087049C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ณ วันจัดสรร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292" w:type="dxa"/>
          </w:tcPr>
          <w:p w14:paraId="1208A267" w14:textId="6053DD46" w:rsidR="004430C9" w:rsidRPr="0087049C" w:rsidRDefault="003F0633" w:rsidP="004430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87172F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30C9" w:rsidRPr="0087049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</w:tbl>
    <w:p w14:paraId="0664BF6C" w14:textId="77777777" w:rsidR="00307040" w:rsidRPr="0087049C" w:rsidRDefault="00307040" w:rsidP="006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03BD1" w14:textId="5CEF9586" w:rsidR="00932D00" w:rsidRPr="0087049C" w:rsidRDefault="00932D00" w:rsidP="00A4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3F664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6633ED"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="00A466D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6633ED"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="00A466D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05210A" w:rsidRPr="0087049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880A22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="005E08EA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55</w:t>
      </w:r>
      <w:r w:rsidR="006633ED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F664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6649" w:rsidRPr="008704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3F664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57D3B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87</w:t>
      </w:r>
      <w:r w:rsidR="00A466DC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F6649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5CFC2A2" w14:textId="77777777" w:rsidR="00457D3B" w:rsidRPr="0087049C" w:rsidRDefault="0045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C8E0D35" w14:textId="5BD576CB" w:rsidR="005852E2" w:rsidRPr="0087049C" w:rsidRDefault="005852E2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รายการเคลื่อนไหวในระหว่าง</w:t>
      </w:r>
      <w:r w:rsidR="003F6649" w:rsidRPr="0087049C">
        <w:rPr>
          <w:rFonts w:asciiTheme="majorBidi" w:hAnsiTheme="majorBidi" w:cstheme="majorBidi"/>
          <w:sz w:val="30"/>
          <w:szCs w:val="30"/>
          <w:cs/>
        </w:rPr>
        <w:t>ปี</w:t>
      </w:r>
      <w:r w:rsidRPr="0087049C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3F6649" w:rsidRPr="0087049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31</w:t>
      </w:r>
      <w:r w:rsidR="00A466D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3F6649"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321C02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ของใบสำคัญแสดงสิทธิ  มีดังนี้</w:t>
      </w:r>
    </w:p>
    <w:p w14:paraId="409D6D64" w14:textId="77777777" w:rsidR="005852E2" w:rsidRPr="00FB277E" w:rsidRDefault="005852E2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7"/>
        <w:gridCol w:w="270"/>
        <w:gridCol w:w="1170"/>
        <w:gridCol w:w="270"/>
        <w:gridCol w:w="1260"/>
        <w:gridCol w:w="270"/>
        <w:gridCol w:w="1243"/>
      </w:tblGrid>
      <w:tr w:rsidR="005852E2" w:rsidRPr="0087049C" w14:paraId="40E8A2C8" w14:textId="77777777" w:rsidTr="00EC6065">
        <w:tc>
          <w:tcPr>
            <w:tcW w:w="3690" w:type="dxa"/>
          </w:tcPr>
          <w:p w14:paraId="727A6593" w14:textId="77777777" w:rsidR="005852E2" w:rsidRPr="0087049C" w:rsidRDefault="005852E2" w:rsidP="0099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70" w:type="dxa"/>
            <w:gridSpan w:val="7"/>
          </w:tcPr>
          <w:p w14:paraId="5C97A6D8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903A5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/</w:t>
            </w:r>
            <w:r w:rsidR="00903A5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852E2" w:rsidRPr="0087049C" w14:paraId="07BFA098" w14:textId="77777777" w:rsidTr="00EC6065">
        <w:tc>
          <w:tcPr>
            <w:tcW w:w="3690" w:type="dxa"/>
          </w:tcPr>
          <w:p w14:paraId="37B9A53A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27" w:type="dxa"/>
            <w:gridSpan w:val="3"/>
          </w:tcPr>
          <w:p w14:paraId="6804825A" w14:textId="4A70E816" w:rsidR="005852E2" w:rsidRPr="0087049C" w:rsidRDefault="003F0633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09A03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73" w:type="dxa"/>
            <w:gridSpan w:val="3"/>
          </w:tcPr>
          <w:p w14:paraId="5C536E69" w14:textId="3BFD6FF9" w:rsidR="005852E2" w:rsidRPr="0087049C" w:rsidRDefault="003F0633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852E2" w:rsidRPr="0087049C" w14:paraId="170C59CC" w14:textId="77777777" w:rsidTr="00EC6065">
        <w:tc>
          <w:tcPr>
            <w:tcW w:w="3690" w:type="dxa"/>
          </w:tcPr>
          <w:p w14:paraId="5D8090A7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87" w:type="dxa"/>
          </w:tcPr>
          <w:p w14:paraId="283A41AB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</w:t>
            </w:r>
          </w:p>
          <w:p w14:paraId="5DF5FF48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414F55E8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B9F7C9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07ADE54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จำนวนสิทธิ</w:t>
            </w:r>
          </w:p>
        </w:tc>
        <w:tc>
          <w:tcPr>
            <w:tcW w:w="270" w:type="dxa"/>
          </w:tcPr>
          <w:p w14:paraId="14B02EEF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54850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</w:t>
            </w:r>
          </w:p>
          <w:p w14:paraId="53B3F576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39DC85E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5C091D05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4AB3490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จำนวนสิทธิ</w:t>
            </w:r>
          </w:p>
        </w:tc>
      </w:tr>
      <w:tr w:rsidR="005852E2" w:rsidRPr="0087049C" w14:paraId="5D6A1236" w14:textId="77777777" w:rsidTr="00EC6065">
        <w:tc>
          <w:tcPr>
            <w:tcW w:w="3690" w:type="dxa"/>
          </w:tcPr>
          <w:p w14:paraId="4FDDA6A6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54F0959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426430B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E6E12E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  <w:tc>
          <w:tcPr>
            <w:tcW w:w="270" w:type="dxa"/>
          </w:tcPr>
          <w:p w14:paraId="56594F91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B4E4DCF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0BD9C3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4FADE654" w14:textId="77777777" w:rsidR="005852E2" w:rsidRPr="0087049C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</w:tr>
      <w:tr w:rsidR="00457D3B" w:rsidRPr="0087049C" w14:paraId="4D9818F7" w14:textId="77777777" w:rsidTr="00EC6065">
        <w:tc>
          <w:tcPr>
            <w:tcW w:w="3690" w:type="dxa"/>
          </w:tcPr>
          <w:p w14:paraId="49497875" w14:textId="59B075B4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7" w:type="dxa"/>
          </w:tcPr>
          <w:p w14:paraId="229F0E5A" w14:textId="59894713" w:rsidR="00457D3B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  <w:r w:rsidR="005B23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72</w:t>
            </w:r>
          </w:p>
        </w:tc>
        <w:tc>
          <w:tcPr>
            <w:tcW w:w="270" w:type="dxa"/>
          </w:tcPr>
          <w:p w14:paraId="4AF6511C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669284C6" w14:textId="7423824A" w:rsidR="00457D3B" w:rsidRPr="0087049C" w:rsidRDefault="003F0633" w:rsidP="00D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="005B23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060</w:t>
            </w:r>
          </w:p>
        </w:tc>
        <w:tc>
          <w:tcPr>
            <w:tcW w:w="270" w:type="dxa"/>
          </w:tcPr>
          <w:p w14:paraId="1DFC8576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60" w:type="dxa"/>
          </w:tcPr>
          <w:p w14:paraId="7B98B80F" w14:textId="12B3DE49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  <w:r w:rsidR="00457D3B" w:rsidRPr="008704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72</w:t>
            </w:r>
          </w:p>
        </w:tc>
        <w:tc>
          <w:tcPr>
            <w:tcW w:w="270" w:type="dxa"/>
          </w:tcPr>
          <w:p w14:paraId="2CDA207F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43" w:type="dxa"/>
          </w:tcPr>
          <w:p w14:paraId="471D6427" w14:textId="672A57F2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4</w:t>
            </w:r>
            <w:r w:rsidR="00457D3B" w:rsidRPr="008704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060</w:t>
            </w:r>
          </w:p>
        </w:tc>
      </w:tr>
      <w:tr w:rsidR="00457D3B" w:rsidRPr="0087049C" w14:paraId="1F3946D5" w14:textId="77777777" w:rsidTr="00EC6065">
        <w:tc>
          <w:tcPr>
            <w:tcW w:w="3690" w:type="dxa"/>
          </w:tcPr>
          <w:p w14:paraId="7E1BA158" w14:textId="77777777" w:rsidR="00457D3B" w:rsidRPr="0087049C" w:rsidRDefault="00457D3B" w:rsidP="00457D3B">
            <w:pPr>
              <w:tabs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สิทธิเลือกที่ใช้สิทธิ</w:t>
            </w:r>
          </w:p>
        </w:tc>
        <w:tc>
          <w:tcPr>
            <w:tcW w:w="1187" w:type="dxa"/>
          </w:tcPr>
          <w:p w14:paraId="0509A1DC" w14:textId="12A45B98" w:rsidR="00457D3B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  <w:r w:rsidR="005B23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270" w:type="dxa"/>
          </w:tcPr>
          <w:p w14:paraId="5D93362F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8AEE" w14:textId="7A52CFA4" w:rsidR="00457D3B" w:rsidRPr="0087049C" w:rsidRDefault="005B23FB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57E8AED7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60" w:type="dxa"/>
          </w:tcPr>
          <w:p w14:paraId="14885AFB" w14:textId="157B1202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4E16FFBD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35DC41C" w14:textId="0639ED3D" w:rsidR="00457D3B" w:rsidRPr="0087049C" w:rsidRDefault="00457D3B" w:rsidP="00457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457D3B" w:rsidRPr="0087049C" w14:paraId="17970D68" w14:textId="77777777" w:rsidTr="00EC6065">
        <w:tc>
          <w:tcPr>
            <w:tcW w:w="3690" w:type="dxa"/>
          </w:tcPr>
          <w:p w14:paraId="735F18FD" w14:textId="64B618B3" w:rsidR="00457D3B" w:rsidRPr="0087049C" w:rsidRDefault="00457D3B" w:rsidP="00457D3B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24EAA48" w14:textId="27DCF69D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5B23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09</w:t>
            </w:r>
          </w:p>
        </w:tc>
        <w:tc>
          <w:tcPr>
            <w:tcW w:w="270" w:type="dxa"/>
          </w:tcPr>
          <w:p w14:paraId="3EE7561C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DF54BA" w14:textId="2CC5ED3A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2</w:t>
            </w:r>
            <w:r w:rsidR="005B23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351</w:t>
            </w:r>
          </w:p>
        </w:tc>
        <w:tc>
          <w:tcPr>
            <w:tcW w:w="270" w:type="dxa"/>
          </w:tcPr>
          <w:p w14:paraId="51C23444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87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5C0699" w14:textId="14CE864B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  <w:r w:rsidR="00457D3B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72</w:t>
            </w:r>
          </w:p>
        </w:tc>
        <w:tc>
          <w:tcPr>
            <w:tcW w:w="270" w:type="dxa"/>
          </w:tcPr>
          <w:p w14:paraId="3F75D2A8" w14:textId="77777777" w:rsidR="00457D3B" w:rsidRPr="0087049C" w:rsidRDefault="00457D3B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61F3DEA" w14:textId="769F7E0B" w:rsidR="00457D3B" w:rsidRPr="0087049C" w:rsidRDefault="003F0633" w:rsidP="004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457D3B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060</w:t>
            </w:r>
          </w:p>
        </w:tc>
      </w:tr>
    </w:tbl>
    <w:p w14:paraId="468DD6FD" w14:textId="6B7A8766" w:rsidR="006318C0" w:rsidRPr="00FB277E" w:rsidRDefault="006318C0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FDA3567" w14:textId="73991A11" w:rsidR="00147715" w:rsidRPr="0087049C" w:rsidRDefault="00BC26E9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สำรอง</w:t>
      </w:r>
      <w:r w:rsidR="00FB277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ตามกฎหมาย</w:t>
      </w:r>
    </w:p>
    <w:p w14:paraId="313F7820" w14:textId="77777777" w:rsidR="00774D72" w:rsidRPr="00FB277E" w:rsidRDefault="00774D72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155D384" w14:textId="7F81A6C2" w:rsidR="00BF46A4" w:rsidRDefault="00774D72" w:rsidP="003F664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F0633" w:rsidRPr="003F0633">
        <w:rPr>
          <w:rFonts w:asciiTheme="majorBidi" w:hAnsiTheme="majorBidi" w:cstheme="majorBidi"/>
          <w:sz w:val="30"/>
          <w:szCs w:val="30"/>
        </w:rPr>
        <w:t>2535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F0633" w:rsidRPr="003F0633">
        <w:rPr>
          <w:rFonts w:asciiTheme="majorBidi" w:hAnsiTheme="majorBidi" w:cstheme="majorBidi"/>
          <w:sz w:val="30"/>
          <w:szCs w:val="30"/>
        </w:rPr>
        <w:t>116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สำรองตามกฎหมาย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อย่างน้อยร้อยละ </w:t>
      </w:r>
      <w:r w:rsidR="003F0633" w:rsidRPr="003F0633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ของกำไรสุทธิประจำปีหลังจากหัก</w:t>
      </w:r>
      <w:r w:rsidR="00F707A6" w:rsidRPr="00FB277E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ขาดทุนสะสมยกมา (ถ้ามี) จนกว่า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10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FB27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311D8A52" w14:textId="77777777" w:rsidR="00EB21BA" w:rsidRPr="00FB277E" w:rsidRDefault="00EB21BA" w:rsidP="0024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504BB2" w14:textId="77777777" w:rsidR="00147715" w:rsidRPr="0087049C" w:rsidRDefault="00AF2C32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EC6065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474D8B0" w14:textId="773209A9" w:rsidR="00307040" w:rsidRPr="00FB277E" w:rsidRDefault="00307040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A99E97" w14:textId="450AB23C" w:rsidR="00FB277E" w:rsidRDefault="00FB277E" w:rsidP="00FB277E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FB277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466493FE" w14:textId="77777777" w:rsidR="00FB277E" w:rsidRPr="00FB277E" w:rsidRDefault="00FB277E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A9966E" w14:textId="34548EE4" w:rsidR="009A5447" w:rsidRPr="0087049C" w:rsidRDefault="00C1252E" w:rsidP="009A544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9A5447"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9A5447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9A5447" w:rsidRPr="0087049C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</w:t>
      </w:r>
      <w:r w:rsidR="00B43F87" w:rsidRPr="0087049C">
        <w:rPr>
          <w:rFonts w:asciiTheme="majorBidi" w:hAnsiTheme="majorBidi" w:cstheme="majorBidi"/>
          <w:sz w:val="30"/>
          <w:szCs w:val="30"/>
          <w:cs/>
        </w:rPr>
        <w:t>ที่มี</w:t>
      </w:r>
      <w:r w:rsidR="00FA160B" w:rsidRPr="0087049C">
        <w:rPr>
          <w:rFonts w:asciiTheme="majorBidi" w:hAnsiTheme="majorBidi" w:cstheme="majorBidi"/>
          <w:sz w:val="30"/>
          <w:szCs w:val="30"/>
          <w:cs/>
        </w:rPr>
        <w:t>สินค้าที่แตกต่างกัน</w:t>
      </w:r>
      <w:r w:rsidR="009A5447" w:rsidRPr="0087049C">
        <w:rPr>
          <w:rFonts w:asciiTheme="majorBidi" w:hAnsiTheme="majorBidi" w:cstheme="majorBidi"/>
          <w:sz w:val="30"/>
          <w:szCs w:val="30"/>
          <w:cs/>
        </w:rPr>
        <w:t xml:space="preserve"> และมีการบริหารจัดการแยกต่างหาก เนื่องจากใช้เทคโนโลยีที่แตกต่างกัน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1FCC02C" w14:textId="77777777" w:rsidR="00116D79" w:rsidRPr="00FB277E" w:rsidRDefault="00116D79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651307" w14:textId="37ACD596" w:rsidR="00116D79" w:rsidRPr="0087049C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="00FA160B" w:rsidRPr="0087049C">
        <w:rPr>
          <w:rFonts w:asciiTheme="majorBidi" w:hAnsiTheme="majorBidi" w:cstheme="majorBidi"/>
          <w:sz w:val="30"/>
          <w:szCs w:val="30"/>
          <w:cs/>
        </w:rPr>
        <w:t>เครื่องดื่มเพื่อสุขภาพ</w:t>
      </w:r>
    </w:p>
    <w:p w14:paraId="6897D27A" w14:textId="686EA1EC" w:rsidR="00F629B9" w:rsidRPr="0087049C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="00FA160B" w:rsidRPr="0087049C">
        <w:rPr>
          <w:rFonts w:asciiTheme="majorBidi" w:hAnsiTheme="majorBidi" w:cstheme="majorBidi"/>
          <w:sz w:val="30"/>
          <w:szCs w:val="30"/>
          <w:cs/>
        </w:rPr>
        <w:t>ผลิตภัณฑ์จากมะพร้าว</w:t>
      </w:r>
    </w:p>
    <w:p w14:paraId="2372717B" w14:textId="77777777" w:rsidR="00B9508F" w:rsidRPr="00FB277E" w:rsidRDefault="00B9508F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A41C4E" w14:textId="340DBBAC" w:rsidR="00417FB6" w:rsidRPr="0087049C" w:rsidRDefault="00FA160B" w:rsidP="00B43F8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17FB6" w:rsidRPr="0087049C" w:rsidSect="000F79BD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87049C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B43F87" w:rsidRPr="0087049C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87049C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B43F87" w:rsidRPr="0087049C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20"/>
        <w:gridCol w:w="893"/>
        <w:gridCol w:w="282"/>
        <w:gridCol w:w="907"/>
        <w:gridCol w:w="284"/>
        <w:gridCol w:w="794"/>
        <w:gridCol w:w="283"/>
        <w:gridCol w:w="851"/>
        <w:gridCol w:w="283"/>
        <w:gridCol w:w="790"/>
        <w:gridCol w:w="56"/>
        <w:gridCol w:w="227"/>
        <w:gridCol w:w="56"/>
        <w:gridCol w:w="736"/>
        <w:gridCol w:w="51"/>
        <w:gridCol w:w="232"/>
        <w:gridCol w:w="51"/>
        <w:gridCol w:w="831"/>
        <w:gridCol w:w="237"/>
        <w:gridCol w:w="841"/>
        <w:gridCol w:w="236"/>
        <w:gridCol w:w="749"/>
        <w:gridCol w:w="236"/>
        <w:gridCol w:w="805"/>
        <w:gridCol w:w="236"/>
        <w:gridCol w:w="928"/>
        <w:gridCol w:w="237"/>
        <w:gridCol w:w="1048"/>
      </w:tblGrid>
      <w:tr w:rsidR="003B61C9" w:rsidRPr="0087049C" w14:paraId="36F2C152" w14:textId="77777777" w:rsidTr="00A623B5">
        <w:trPr>
          <w:tblHeader/>
        </w:trPr>
        <w:tc>
          <w:tcPr>
            <w:tcW w:w="2320" w:type="dxa"/>
            <w:shd w:val="clear" w:color="auto" w:fill="auto"/>
            <w:vAlign w:val="bottom"/>
          </w:tcPr>
          <w:p w14:paraId="67DE9ECC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60" w:type="dxa"/>
            <w:gridSpan w:val="27"/>
          </w:tcPr>
          <w:p w14:paraId="627ED65E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1C6C57" w:rsidRPr="0087049C" w14:paraId="13D23165" w14:textId="77777777" w:rsidTr="00A623B5">
        <w:trPr>
          <w:tblHeader/>
        </w:trPr>
        <w:tc>
          <w:tcPr>
            <w:tcW w:w="2320" w:type="dxa"/>
            <w:shd w:val="clear" w:color="auto" w:fill="auto"/>
            <w:vAlign w:val="bottom"/>
          </w:tcPr>
          <w:p w14:paraId="19EF3338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82" w:type="dxa"/>
            <w:gridSpan w:val="3"/>
          </w:tcPr>
          <w:p w14:paraId="17481DDC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44AE3273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gridSpan w:val="3"/>
          </w:tcPr>
          <w:p w14:paraId="69D24216" w14:textId="3A8FA4A2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</w:tcPr>
          <w:p w14:paraId="423E3DCD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gridSpan w:val="6"/>
            <w:shd w:val="clear" w:color="auto" w:fill="auto"/>
          </w:tcPr>
          <w:p w14:paraId="6D0C4060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A0E93DF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27CE63C6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3D671FB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90" w:type="dxa"/>
            <w:gridSpan w:val="3"/>
          </w:tcPr>
          <w:p w14:paraId="4BB9644B" w14:textId="4AB16761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</w:tcPr>
          <w:p w14:paraId="22497640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13" w:type="dxa"/>
            <w:gridSpan w:val="3"/>
            <w:shd w:val="clear" w:color="auto" w:fill="auto"/>
          </w:tcPr>
          <w:p w14:paraId="77EE80DA" w14:textId="77777777" w:rsidR="00417FB6" w:rsidRPr="0087049C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1435E0" w:rsidRPr="0087049C" w14:paraId="6D21F54F" w14:textId="77777777" w:rsidTr="00A623B5">
        <w:trPr>
          <w:tblHeader/>
        </w:trPr>
        <w:tc>
          <w:tcPr>
            <w:tcW w:w="2320" w:type="dxa"/>
            <w:shd w:val="clear" w:color="auto" w:fill="auto"/>
            <w:vAlign w:val="bottom"/>
          </w:tcPr>
          <w:p w14:paraId="01BDAF76" w14:textId="4EC05EF9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br/>
              <w:t xml:space="preserve">   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3" w:type="dxa"/>
          </w:tcPr>
          <w:p w14:paraId="6500E51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E613EB4" w14:textId="66D96081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2" w:type="dxa"/>
          </w:tcPr>
          <w:p w14:paraId="23AF7BB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E2942B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FF050C6" w14:textId="1C9FD9E1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315798E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702FF47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BB3F4F5" w14:textId="4511128E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71C938F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90C9D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F210246" w14:textId="490EF24C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0060F2A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57A25E5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8C6DFC5" w14:textId="7F4099DE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083656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23E2423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B3C2428" w14:textId="1BBB66C5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43EFB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46C0815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DECE38B" w14:textId="7857C226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13E22A9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6C7A90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85F4FBF" w14:textId="39E13771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B83147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DCD2C3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B8DF912" w14:textId="2275E41D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70991874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B71DED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D11A582" w14:textId="2D18772F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90748B0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7092BAF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A949765" w14:textId="24A5D8F4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37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2180D90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3DD4A41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7157478" w14:textId="2AB4FCF6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8E3F2A" w:rsidRPr="0087049C" w14:paraId="17D0777D" w14:textId="77777777" w:rsidTr="00A623B5">
        <w:trPr>
          <w:tblHeader/>
        </w:trPr>
        <w:tc>
          <w:tcPr>
            <w:tcW w:w="2320" w:type="dxa"/>
            <w:shd w:val="clear" w:color="auto" w:fill="auto"/>
          </w:tcPr>
          <w:p w14:paraId="4ACCD01C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60" w:type="dxa"/>
            <w:gridSpan w:val="27"/>
          </w:tcPr>
          <w:p w14:paraId="2E58981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FE01E3" w:rsidRPr="0087049C" w14:paraId="497D810C" w14:textId="77777777" w:rsidTr="00A623B5">
        <w:tc>
          <w:tcPr>
            <w:tcW w:w="2320" w:type="dxa"/>
            <w:shd w:val="clear" w:color="auto" w:fill="auto"/>
            <w:vAlign w:val="bottom"/>
          </w:tcPr>
          <w:p w14:paraId="2D3C40D9" w14:textId="2522A9D5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93" w:type="dxa"/>
          </w:tcPr>
          <w:p w14:paraId="7B90954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4BCAE5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57869A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777A6B8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E7D2DC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1351390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2E059B4F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2823F06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5CA7CEF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4278450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B0BC05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CDE83D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F7414A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3497D8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561474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F7973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87072C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EFB0F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265569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B89F2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59BF488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A4E5250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49B896C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E01E3" w:rsidRPr="0087049C" w14:paraId="55AFE1A5" w14:textId="77777777" w:rsidTr="00A623B5">
        <w:tc>
          <w:tcPr>
            <w:tcW w:w="2320" w:type="dxa"/>
            <w:shd w:val="clear" w:color="auto" w:fill="auto"/>
            <w:vAlign w:val="bottom"/>
          </w:tcPr>
          <w:p w14:paraId="0EA522F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3" w:type="dxa"/>
          </w:tcPr>
          <w:p w14:paraId="703B00A5" w14:textId="46E47FD5" w:rsidR="008E3F2A" w:rsidRPr="0087049C" w:rsidRDefault="003F0633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C21FCD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181</w:t>
            </w:r>
            <w:r w:rsidR="00C21FCD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282" w:type="dxa"/>
          </w:tcPr>
          <w:p w14:paraId="2294AC8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3CAAC6BA" w14:textId="3F11A5B3" w:rsidR="008E3F2A" w:rsidRPr="0087049C" w:rsidRDefault="003F0633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991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547</w:t>
            </w:r>
          </w:p>
        </w:tc>
        <w:tc>
          <w:tcPr>
            <w:tcW w:w="284" w:type="dxa"/>
          </w:tcPr>
          <w:p w14:paraId="7E969CB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73062B4F" w14:textId="72B78CA9" w:rsidR="008E3F2A" w:rsidRPr="0087049C" w:rsidRDefault="003F0633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227</w:t>
            </w:r>
            <w:r w:rsidR="00A2408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547</w:t>
            </w:r>
          </w:p>
        </w:tc>
        <w:tc>
          <w:tcPr>
            <w:tcW w:w="283" w:type="dxa"/>
          </w:tcPr>
          <w:p w14:paraId="4EB85D0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D59B9B" w14:textId="037D6795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255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283" w:type="dxa"/>
          </w:tcPr>
          <w:p w14:paraId="4ABF366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49767B0" w14:textId="54E43BEE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</w:t>
            </w:r>
            <w:r w:rsidR="00C0716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7182F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0BAD24B" w14:textId="2FBE3F0F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224B6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0B4A00A" w14:textId="5AAA274D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24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444</w:t>
            </w:r>
            <w:r w:rsidR="00A24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237" w:type="dxa"/>
            <w:shd w:val="clear" w:color="auto" w:fill="auto"/>
          </w:tcPr>
          <w:p w14:paraId="3C6C7ABF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8ADC66F" w14:textId="2238DAA2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268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236" w:type="dxa"/>
          </w:tcPr>
          <w:p w14:paraId="2DA24A0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5FE7669" w14:textId="6B8CDC7B" w:rsidR="008E3F2A" w:rsidRPr="0087049C" w:rsidRDefault="003C091E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176C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F05B770" w14:textId="2910A699" w:rsidR="008E3F2A" w:rsidRPr="0087049C" w:rsidRDefault="008E3F2A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5AF7AF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1DCF706" w14:textId="569D56BB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444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237" w:type="dxa"/>
            <w:shd w:val="clear" w:color="auto" w:fill="auto"/>
          </w:tcPr>
          <w:p w14:paraId="74FD841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3CC110D7" w14:textId="7F9E2F9E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268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084</w:t>
            </w:r>
          </w:p>
        </w:tc>
      </w:tr>
      <w:tr w:rsidR="00F03F46" w:rsidRPr="0087049C" w14:paraId="2E6CC144" w14:textId="77777777" w:rsidTr="00A623B5">
        <w:tc>
          <w:tcPr>
            <w:tcW w:w="2320" w:type="dxa"/>
            <w:shd w:val="clear" w:color="auto" w:fill="auto"/>
            <w:vAlign w:val="bottom"/>
          </w:tcPr>
          <w:p w14:paraId="5770531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B30F653" w14:textId="55E1856A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282" w:type="dxa"/>
          </w:tcPr>
          <w:p w14:paraId="7066748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590C5CB" w14:textId="7F3E8B19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331</w:t>
            </w:r>
          </w:p>
        </w:tc>
        <w:tc>
          <w:tcPr>
            <w:tcW w:w="284" w:type="dxa"/>
          </w:tcPr>
          <w:p w14:paraId="3E00CE7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FFE9822" w14:textId="0141510B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</w:t>
            </w:r>
            <w:r w:rsidR="00A2408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976</w:t>
            </w:r>
          </w:p>
        </w:tc>
        <w:tc>
          <w:tcPr>
            <w:tcW w:w="283" w:type="dxa"/>
          </w:tcPr>
          <w:p w14:paraId="251F1A7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46C6A2" w14:textId="07130741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59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283" w:type="dxa"/>
          </w:tcPr>
          <w:p w14:paraId="773EFD4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6888BFA" w14:textId="74005C0B" w:rsidR="008E3F2A" w:rsidRPr="0087049C" w:rsidRDefault="00C0716C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6ECC5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2DDC1" w14:textId="731E0803" w:rsidR="008E3F2A" w:rsidRPr="0087049C" w:rsidRDefault="008E3F2A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B222A8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48B8" w14:textId="19CE1364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</w:t>
            </w:r>
            <w:r w:rsidR="00A24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</w:t>
            </w:r>
            <w:r w:rsidRPr="003F0633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237" w:type="dxa"/>
            <w:shd w:val="clear" w:color="auto" w:fill="auto"/>
          </w:tcPr>
          <w:p w14:paraId="19E0A65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B30B9" w14:textId="2886086F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59</w:t>
            </w:r>
            <w:r w:rsidR="008E3F2A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730</w:t>
            </w:r>
          </w:p>
        </w:tc>
        <w:tc>
          <w:tcPr>
            <w:tcW w:w="236" w:type="dxa"/>
          </w:tcPr>
          <w:p w14:paraId="77691B7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64FCAE0" w14:textId="119B514A" w:rsidR="008E3F2A" w:rsidRPr="0087049C" w:rsidRDefault="003C091E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26A5A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BADCCEF" w14:textId="66E51CD1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59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730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59BE1C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1CAB0" w14:textId="72A2A5F0" w:rsidR="008E3F2A" w:rsidRPr="0087049C" w:rsidRDefault="007D3FC8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39A6A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C037" w14:textId="086D07D4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F03F46" w:rsidRPr="0087049C" w14:paraId="62078904" w14:textId="77777777" w:rsidTr="00A623B5">
        <w:trPr>
          <w:trHeight w:val="355"/>
        </w:trPr>
        <w:tc>
          <w:tcPr>
            <w:tcW w:w="2320" w:type="dxa"/>
            <w:shd w:val="clear" w:color="auto" w:fill="auto"/>
            <w:vAlign w:val="bottom"/>
          </w:tcPr>
          <w:p w14:paraId="1D3F2BE4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1B8389AB" w14:textId="26DA97E8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C21FC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181</w:t>
            </w:r>
            <w:r w:rsidR="00C21FC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282" w:type="dxa"/>
          </w:tcPr>
          <w:p w14:paraId="204535A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1A28C514" w14:textId="1BBB2E0B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991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84" w:type="dxa"/>
          </w:tcPr>
          <w:p w14:paraId="291D4F9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482CD43" w14:textId="0F94C91E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316</w:t>
            </w:r>
            <w:r w:rsidR="00A2408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</w:tcPr>
          <w:p w14:paraId="09095DC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75F7E59" w14:textId="69E51612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314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283" w:type="dxa"/>
          </w:tcPr>
          <w:p w14:paraId="357EFB1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47F1E" w14:textId="4D381CA4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35</w:t>
            </w:r>
            <w:r w:rsidR="00C0716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3D9E3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17D7" w14:textId="6D4F4D0D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2FE82F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6B90" w14:textId="30583502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890DB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533</w:t>
            </w:r>
            <w:r w:rsidR="00890DB5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237" w:type="dxa"/>
            <w:shd w:val="clear" w:color="auto" w:fill="auto"/>
          </w:tcPr>
          <w:p w14:paraId="3D725CB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C87F0" w14:textId="73964401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327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236" w:type="dxa"/>
          </w:tcPr>
          <w:p w14:paraId="63D7F4C0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55F89" w14:textId="5D32BBB1" w:rsidR="008E3F2A" w:rsidRPr="0087049C" w:rsidRDefault="003C091E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89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042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ABEF94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B6E62B9" w14:textId="7866D405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59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730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4CE410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7480" w14:textId="78556743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444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237" w:type="dxa"/>
            <w:shd w:val="clear" w:color="auto" w:fill="auto"/>
          </w:tcPr>
          <w:p w14:paraId="5E5C381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122FA" w14:textId="2B4063C5" w:rsidR="008E3F2A" w:rsidRPr="0087049C" w:rsidRDefault="003F0633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268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084</w:t>
            </w:r>
          </w:p>
        </w:tc>
      </w:tr>
      <w:tr w:rsidR="00F03F46" w:rsidRPr="0087049C" w14:paraId="57B8A7AA" w14:textId="77777777" w:rsidTr="00A623B5">
        <w:tc>
          <w:tcPr>
            <w:tcW w:w="2320" w:type="dxa"/>
            <w:shd w:val="clear" w:color="auto" w:fill="auto"/>
            <w:vAlign w:val="bottom"/>
          </w:tcPr>
          <w:p w14:paraId="56204122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E6F97A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</w:tcPr>
          <w:p w14:paraId="0A19EDD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FC6E4F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C4BB67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3FD6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13D09C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DA590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9B53F9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9560EC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8225A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C283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ACF975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EE3B94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5670551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2E7E03C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64367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268999F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E5724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85EC35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678085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</w:tcPr>
          <w:p w14:paraId="35E4CC7F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2585E44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1C933DD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1356B" w:rsidRPr="0087049C" w14:paraId="59CBC0BA" w14:textId="77777777" w:rsidTr="00A623B5">
        <w:tc>
          <w:tcPr>
            <w:tcW w:w="2320" w:type="dxa"/>
            <w:shd w:val="clear" w:color="auto" w:fill="auto"/>
            <w:vAlign w:val="bottom"/>
          </w:tcPr>
          <w:p w14:paraId="62050BEF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893" w:type="dxa"/>
            <w:shd w:val="clear" w:color="auto" w:fill="auto"/>
          </w:tcPr>
          <w:p w14:paraId="76A7AE3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9D4088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65880C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C50582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152F40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668E0A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7E2E9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3CD65B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9C3ECA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C5BA8D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36889C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C7AA37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7DEA01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2B1711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C4C898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44B16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9574A9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1C5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0ADF8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2DD2F3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520281C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5389BE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27C20879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03F46" w:rsidRPr="0087049C" w14:paraId="7575E1D8" w14:textId="77777777" w:rsidTr="00A623B5">
        <w:tc>
          <w:tcPr>
            <w:tcW w:w="2320" w:type="dxa"/>
            <w:shd w:val="clear" w:color="auto" w:fill="auto"/>
          </w:tcPr>
          <w:p w14:paraId="78AD974D" w14:textId="77777777" w:rsidR="008E3F2A" w:rsidRPr="0087049C" w:rsidRDefault="008E3F2A" w:rsidP="008E3F2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893" w:type="dxa"/>
          </w:tcPr>
          <w:p w14:paraId="36926F3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2AC16FC4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59E9836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6E63C28A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042B0F1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2EE88A7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3FD10FD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E8174B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7680AF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D79884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A6D46C8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D415BC4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F6A6AB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08D83F1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00B7FA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C1D7B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B73B0EE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576B9C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4C80EA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E6BB04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3A15196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EC3A5C2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22BADB25" w14:textId="77777777" w:rsidR="008E3F2A" w:rsidRPr="0087049C" w:rsidRDefault="008E3F2A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03F46" w:rsidRPr="0087049C" w14:paraId="3323734F" w14:textId="77777777" w:rsidTr="00A623B5">
        <w:tc>
          <w:tcPr>
            <w:tcW w:w="2320" w:type="dxa"/>
            <w:shd w:val="clear" w:color="auto" w:fill="auto"/>
          </w:tcPr>
          <w:p w14:paraId="46661FA4" w14:textId="77777777" w:rsidR="00C0716C" w:rsidRPr="0087049C" w:rsidRDefault="00C0716C" w:rsidP="00C0716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893" w:type="dxa"/>
          </w:tcPr>
          <w:p w14:paraId="56D8C04D" w14:textId="0D883459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0716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023</w:t>
            </w:r>
            <w:r w:rsidR="00C0716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282" w:type="dxa"/>
          </w:tcPr>
          <w:p w14:paraId="54562F20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95AC0B6" w14:textId="1CFAFF94" w:rsidR="00C0716C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283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233</w:t>
            </w:r>
          </w:p>
        </w:tc>
        <w:tc>
          <w:tcPr>
            <w:tcW w:w="284" w:type="dxa"/>
          </w:tcPr>
          <w:p w14:paraId="799FB0AC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7E49BD47" w14:textId="187C4930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275</w:t>
            </w:r>
            <w:r w:rsidR="00C0716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879</w:t>
            </w:r>
          </w:p>
        </w:tc>
        <w:tc>
          <w:tcPr>
            <w:tcW w:w="283" w:type="dxa"/>
            <w:shd w:val="clear" w:color="auto" w:fill="auto"/>
          </w:tcPr>
          <w:p w14:paraId="6DEF444D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F1C3363" w14:textId="58C19BE9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290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283" w:type="dxa"/>
            <w:shd w:val="clear" w:color="auto" w:fill="auto"/>
          </w:tcPr>
          <w:p w14:paraId="47EC28B8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9E2E6D2" w14:textId="715324EA" w:rsidR="00C0716C" w:rsidRPr="0087049C" w:rsidRDefault="00C0716C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0BDE72C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05A5781" w14:textId="61798B2A" w:rsidR="00C0716C" w:rsidRPr="0087049C" w:rsidRDefault="00C0716C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DBC582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E34D74E" w14:textId="1807F354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C42A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298</w:t>
            </w:r>
            <w:r w:rsidR="003C42A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237" w:type="dxa"/>
            <w:shd w:val="clear" w:color="auto" w:fill="auto"/>
          </w:tcPr>
          <w:p w14:paraId="5C34A553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AB740C2" w14:textId="40F0CE83" w:rsidR="00C0716C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573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359</w:t>
            </w:r>
          </w:p>
        </w:tc>
        <w:tc>
          <w:tcPr>
            <w:tcW w:w="236" w:type="dxa"/>
          </w:tcPr>
          <w:p w14:paraId="133C49FE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AEF3DE3" w14:textId="3CC4581F" w:rsidR="00C0716C" w:rsidRPr="0087049C" w:rsidRDefault="007D3FC8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725F22D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C8717B" w14:textId="59701442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59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461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B639F4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0AD9F6F2" w14:textId="48C950C6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209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859</w:t>
            </w:r>
          </w:p>
        </w:tc>
        <w:tc>
          <w:tcPr>
            <w:tcW w:w="237" w:type="dxa"/>
            <w:shd w:val="clear" w:color="auto" w:fill="auto"/>
          </w:tcPr>
          <w:p w14:paraId="66E36952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3D4C4C9A" w14:textId="4129A4D7" w:rsidR="00C0716C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513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898</w:t>
            </w:r>
          </w:p>
        </w:tc>
      </w:tr>
      <w:tr w:rsidR="00A623B5" w:rsidRPr="0087049C" w14:paraId="00425B61" w14:textId="77777777" w:rsidTr="005545A5">
        <w:tc>
          <w:tcPr>
            <w:tcW w:w="2320" w:type="dxa"/>
            <w:shd w:val="clear" w:color="auto" w:fill="auto"/>
          </w:tcPr>
          <w:p w14:paraId="720B5C7D" w14:textId="54B7CA35" w:rsidR="00A623B5" w:rsidRPr="005545A5" w:rsidRDefault="00035BC9" w:rsidP="00A623B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5545A5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93" w:type="dxa"/>
            <w:shd w:val="clear" w:color="auto" w:fill="auto"/>
          </w:tcPr>
          <w:p w14:paraId="38E8097E" w14:textId="6E240EDC" w:rsidR="00A623B5" w:rsidRPr="005545A5" w:rsidRDefault="003F0633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704</w:t>
            </w:r>
            <w:r w:rsidR="005545A5"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282" w:type="dxa"/>
            <w:shd w:val="clear" w:color="auto" w:fill="auto"/>
          </w:tcPr>
          <w:p w14:paraId="38C0F7C6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DEE27F7" w14:textId="15D56C93" w:rsidR="00A623B5" w:rsidRPr="005545A5" w:rsidRDefault="003F0633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667</w:t>
            </w:r>
            <w:r w:rsidR="00A623B5"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284" w:type="dxa"/>
            <w:shd w:val="clear" w:color="auto" w:fill="auto"/>
          </w:tcPr>
          <w:p w14:paraId="1480220C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12A6EEBE" w14:textId="7FC0BDFD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21B455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D0FFB65" w14:textId="1C804D09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2C155A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B3BF85B" w14:textId="1DBC15DA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6B3B304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6E7994F" w14:textId="4153C778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F16B73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11B40F5E" w14:textId="57763C2A" w:rsidR="00A623B5" w:rsidRPr="005545A5" w:rsidRDefault="003F0633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704</w:t>
            </w:r>
            <w:r w:rsidR="005545A5"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237" w:type="dxa"/>
            <w:shd w:val="clear" w:color="auto" w:fill="auto"/>
          </w:tcPr>
          <w:p w14:paraId="43BE54E7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7CBEDE4" w14:textId="1566CAAE" w:rsidR="00A623B5" w:rsidRPr="005545A5" w:rsidRDefault="003F0633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667</w:t>
            </w:r>
            <w:r w:rsidR="00A623B5"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236" w:type="dxa"/>
            <w:shd w:val="clear" w:color="auto" w:fill="auto"/>
          </w:tcPr>
          <w:p w14:paraId="65724B12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6CB6EC7E" w14:textId="3B479C6F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BA0C0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2D72ACB5" w14:textId="7AFD17D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58761F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3B838FD" w14:textId="05617E34" w:rsidR="00A623B5" w:rsidRPr="005545A5" w:rsidRDefault="003F0633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704</w:t>
            </w:r>
            <w:r w:rsidR="005545A5"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237" w:type="dxa"/>
            <w:shd w:val="clear" w:color="auto" w:fill="auto"/>
          </w:tcPr>
          <w:p w14:paraId="1D6EFE74" w14:textId="77777777" w:rsidR="00A623B5" w:rsidRPr="005545A5" w:rsidRDefault="00A623B5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62478FD" w14:textId="078CC306" w:rsidR="00A623B5" w:rsidRPr="005545A5" w:rsidRDefault="003F0633" w:rsidP="00A62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667</w:t>
            </w:r>
            <w:r w:rsidR="00A623B5" w:rsidRPr="005545A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788</w:t>
            </w:r>
          </w:p>
        </w:tc>
      </w:tr>
      <w:tr w:rsidR="00F03F46" w:rsidRPr="0087049C" w14:paraId="393C3A7B" w14:textId="77777777" w:rsidTr="00A623B5">
        <w:tc>
          <w:tcPr>
            <w:tcW w:w="2320" w:type="dxa"/>
            <w:shd w:val="clear" w:color="auto" w:fill="auto"/>
          </w:tcPr>
          <w:p w14:paraId="0CB84712" w14:textId="77777777" w:rsidR="00C0716C" w:rsidRPr="0087049C" w:rsidRDefault="00C0716C" w:rsidP="00C0716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เกาหลี</w:t>
            </w:r>
          </w:p>
        </w:tc>
        <w:tc>
          <w:tcPr>
            <w:tcW w:w="893" w:type="dxa"/>
          </w:tcPr>
          <w:p w14:paraId="148B452D" w14:textId="3090AA4E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333</w:t>
            </w:r>
            <w:r w:rsidR="00C0716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282" w:type="dxa"/>
          </w:tcPr>
          <w:p w14:paraId="3DE983B7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426ECCCC" w14:textId="3DDFC355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247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284" w:type="dxa"/>
          </w:tcPr>
          <w:p w14:paraId="2FB39104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16CF174E" w14:textId="2045A0FA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BDBE70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73FA3E2" w14:textId="13956B8F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F7EDCBC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0E6E4A6" w14:textId="539F14F3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4DE91AB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9870D0A" w14:textId="280863D5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D0BE9CA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6D14A3DA" w14:textId="5CADEABA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333</w:t>
            </w:r>
            <w:r w:rsidR="003C42A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237" w:type="dxa"/>
            <w:shd w:val="clear" w:color="auto" w:fill="auto"/>
          </w:tcPr>
          <w:p w14:paraId="4BDEC83F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CB50203" w14:textId="4A77FAEC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247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236" w:type="dxa"/>
          </w:tcPr>
          <w:p w14:paraId="071B00DD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1FCD49C" w14:textId="4549252B" w:rsidR="00C0716C" w:rsidRPr="0087049C" w:rsidRDefault="003C091E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753299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A22EDD2" w14:textId="424EE90D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0A941D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5E0FBEC" w14:textId="442E0282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333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237" w:type="dxa"/>
            <w:shd w:val="clear" w:color="auto" w:fill="auto"/>
          </w:tcPr>
          <w:p w14:paraId="232D48FB" w14:textId="77777777" w:rsidR="00C0716C" w:rsidRPr="0087049C" w:rsidRDefault="00C0716C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B557A29" w14:textId="2E366580" w:rsidR="00C0716C" w:rsidRPr="0087049C" w:rsidRDefault="003F0633" w:rsidP="00C0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247</w:t>
            </w:r>
            <w:r w:rsidR="00C0716C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274</w:t>
            </w:r>
          </w:p>
        </w:tc>
      </w:tr>
      <w:tr w:rsidR="00F03F46" w:rsidRPr="0087049C" w14:paraId="77FBD33A" w14:textId="77777777" w:rsidTr="00A623B5">
        <w:tc>
          <w:tcPr>
            <w:tcW w:w="2320" w:type="dxa"/>
            <w:shd w:val="clear" w:color="auto" w:fill="auto"/>
          </w:tcPr>
          <w:p w14:paraId="569C5461" w14:textId="77777777" w:rsidR="007D3FC8" w:rsidRPr="0087049C" w:rsidRDefault="007D3FC8" w:rsidP="007D3FC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ประเทศอื่นๆ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65DE2F5" w14:textId="141F1155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119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282" w:type="dxa"/>
          </w:tcPr>
          <w:p w14:paraId="1AD8A30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3F3FF98" w14:textId="251D3B68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793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583</w:t>
            </w:r>
          </w:p>
        </w:tc>
        <w:tc>
          <w:tcPr>
            <w:tcW w:w="284" w:type="dxa"/>
          </w:tcPr>
          <w:p w14:paraId="42A123D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AE8BCBB" w14:textId="31FFB612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644</w:t>
            </w:r>
          </w:p>
        </w:tc>
        <w:tc>
          <w:tcPr>
            <w:tcW w:w="283" w:type="dxa"/>
            <w:shd w:val="clear" w:color="auto" w:fill="auto"/>
          </w:tcPr>
          <w:p w14:paraId="0D9D32A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AD90B4" w14:textId="363A6D77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738</w:t>
            </w:r>
          </w:p>
        </w:tc>
        <w:tc>
          <w:tcPr>
            <w:tcW w:w="283" w:type="dxa"/>
            <w:shd w:val="clear" w:color="auto" w:fill="auto"/>
          </w:tcPr>
          <w:p w14:paraId="3795274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010991F" w14:textId="12514C9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CF1B4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6EEC6" w14:textId="280DF24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131CA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6D9C" w14:textId="3C54EA4F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195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237" w:type="dxa"/>
            <w:shd w:val="clear" w:color="auto" w:fill="auto"/>
          </w:tcPr>
          <w:p w14:paraId="115D015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4B31" w14:textId="4B8B187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839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393</w:t>
            </w:r>
          </w:p>
        </w:tc>
        <w:tc>
          <w:tcPr>
            <w:tcW w:w="236" w:type="dxa"/>
          </w:tcPr>
          <w:p w14:paraId="7DF35AA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BEADB24" w14:textId="593155ED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E5DFB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3CC5A357" w14:textId="01EB3410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269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5180B5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B337" w14:textId="28D89D46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195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237" w:type="dxa"/>
            <w:shd w:val="clear" w:color="auto" w:fill="auto"/>
          </w:tcPr>
          <w:p w14:paraId="12C5EC7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D86DE" w14:textId="0AA326CD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839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124</w:t>
            </w:r>
          </w:p>
        </w:tc>
      </w:tr>
      <w:tr w:rsidR="00F03F46" w:rsidRPr="0087049C" w14:paraId="788A0D88" w14:textId="77777777" w:rsidTr="00A623B5">
        <w:tc>
          <w:tcPr>
            <w:tcW w:w="2320" w:type="dxa"/>
            <w:shd w:val="clear" w:color="auto" w:fill="auto"/>
          </w:tcPr>
          <w:p w14:paraId="12E35D72" w14:textId="77777777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7849E2E" w14:textId="33601614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181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282" w:type="dxa"/>
          </w:tcPr>
          <w:p w14:paraId="75B5144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ED842F5" w14:textId="37A9AC7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991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84" w:type="dxa"/>
          </w:tcPr>
          <w:p w14:paraId="098D966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FE3A" w14:textId="17043A8A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316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  <w:shd w:val="clear" w:color="auto" w:fill="auto"/>
          </w:tcPr>
          <w:p w14:paraId="7AFBBBA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9F10C" w14:textId="33BCF4E4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314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283" w:type="dxa"/>
            <w:shd w:val="clear" w:color="auto" w:fill="auto"/>
          </w:tcPr>
          <w:p w14:paraId="6381200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1E4E" w14:textId="09FA2653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35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4B582E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BDFC4" w14:textId="160B1E57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7421B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F5111" w14:textId="153880D8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237" w:type="dxa"/>
            <w:shd w:val="clear" w:color="auto" w:fill="auto"/>
          </w:tcPr>
          <w:p w14:paraId="0915B7E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C80F1" w14:textId="1E69FB4A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327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236" w:type="dxa"/>
          </w:tcPr>
          <w:p w14:paraId="292B729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1148" w14:textId="65E67FE9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89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042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61BA56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DA4A394" w14:textId="04CC6081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59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730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02442B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0AADE" w14:textId="0C981789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444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237" w:type="dxa"/>
            <w:shd w:val="clear" w:color="auto" w:fill="auto"/>
          </w:tcPr>
          <w:p w14:paraId="3247E39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C7C8" w14:textId="72FC1841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268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084</w:t>
            </w:r>
          </w:p>
        </w:tc>
      </w:tr>
      <w:tr w:rsidR="00FE01E3" w:rsidRPr="0087049C" w14:paraId="27BF0731" w14:textId="77777777" w:rsidTr="00A623B5">
        <w:tc>
          <w:tcPr>
            <w:tcW w:w="2320" w:type="dxa"/>
            <w:shd w:val="clear" w:color="auto" w:fill="auto"/>
            <w:vAlign w:val="bottom"/>
          </w:tcPr>
          <w:p w14:paraId="628AC70C" w14:textId="77777777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</w:tcPr>
          <w:p w14:paraId="0103071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6C335D6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</w:tcPr>
          <w:p w14:paraId="09945CF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C0506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shd w:val="clear" w:color="auto" w:fill="auto"/>
          </w:tcPr>
          <w:p w14:paraId="3BD9F20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32722F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</w:tcPr>
          <w:p w14:paraId="7F74C2C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60575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shd w:val="clear" w:color="auto" w:fill="auto"/>
          </w:tcPr>
          <w:p w14:paraId="34031D0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7DD53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469448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767C4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D8B9BF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3FEA641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shd w:val="clear" w:color="auto" w:fill="auto"/>
          </w:tcPr>
          <w:p w14:paraId="1E0D88C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0845721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shd w:val="clear" w:color="auto" w:fill="auto"/>
          </w:tcPr>
          <w:p w14:paraId="6B36CBD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372876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</w:tcPr>
          <w:p w14:paraId="4F180E9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68F5450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shd w:val="clear" w:color="auto" w:fill="auto"/>
          </w:tcPr>
          <w:p w14:paraId="2466B70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13893176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048" w:type="dxa"/>
            <w:shd w:val="clear" w:color="auto" w:fill="auto"/>
          </w:tcPr>
          <w:p w14:paraId="113B372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F03F46" w:rsidRPr="0087049C" w14:paraId="6618396F" w14:textId="77777777" w:rsidTr="00A623B5">
        <w:tc>
          <w:tcPr>
            <w:tcW w:w="2320" w:type="dxa"/>
            <w:shd w:val="clear" w:color="auto" w:fill="auto"/>
          </w:tcPr>
          <w:p w14:paraId="6683B598" w14:textId="77777777" w:rsidR="007D3FC8" w:rsidRPr="0087049C" w:rsidRDefault="007D3FC8" w:rsidP="007D3FC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ประเภทของสินค้า</w:t>
            </w:r>
          </w:p>
        </w:tc>
        <w:tc>
          <w:tcPr>
            <w:tcW w:w="893" w:type="dxa"/>
          </w:tcPr>
          <w:p w14:paraId="65DA7D6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0A09DBE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374697B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2A3837E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49C577A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78B25B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033C416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CF6669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3C9BC2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D43876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2AE111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AD3AD86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5B4D0A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4B5BB3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ADBDBF6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9241E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8F8584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6039C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89606F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9568D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4E34A9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EB201F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4E030D0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03F46" w:rsidRPr="0087049C" w14:paraId="53D3C701" w14:textId="77777777" w:rsidTr="00A623B5">
        <w:tc>
          <w:tcPr>
            <w:tcW w:w="2320" w:type="dxa"/>
            <w:shd w:val="clear" w:color="auto" w:fill="auto"/>
          </w:tcPr>
          <w:p w14:paraId="4A603A61" w14:textId="77777777" w:rsidR="007D3FC8" w:rsidRPr="0087049C" w:rsidRDefault="007D3FC8" w:rsidP="007D3FC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893" w:type="dxa"/>
          </w:tcPr>
          <w:p w14:paraId="68AC7A05" w14:textId="1D3E060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734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282" w:type="dxa"/>
          </w:tcPr>
          <w:p w14:paraId="3BD2096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3BF8A5D" w14:textId="4A026642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482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284" w:type="dxa"/>
          </w:tcPr>
          <w:p w14:paraId="662BD25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A327661" w14:textId="003E0C85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249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338</w:t>
            </w:r>
          </w:p>
        </w:tc>
        <w:tc>
          <w:tcPr>
            <w:tcW w:w="283" w:type="dxa"/>
            <w:shd w:val="clear" w:color="auto" w:fill="auto"/>
          </w:tcPr>
          <w:p w14:paraId="3CF4485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2884166" w14:textId="2E4120C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246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438</w:t>
            </w:r>
          </w:p>
        </w:tc>
        <w:tc>
          <w:tcPr>
            <w:tcW w:w="283" w:type="dxa"/>
            <w:shd w:val="clear" w:color="auto" w:fill="auto"/>
          </w:tcPr>
          <w:p w14:paraId="404188F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D3084AA" w14:textId="4D8DE835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5E2DD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D10B6BD" w14:textId="0E986DCE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53F6E9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D8363E9" w14:textId="681509C6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018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237" w:type="dxa"/>
            <w:shd w:val="clear" w:color="auto" w:fill="auto"/>
          </w:tcPr>
          <w:p w14:paraId="149CCA8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E131BB9" w14:textId="41F7E0FD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749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236" w:type="dxa"/>
          </w:tcPr>
          <w:p w14:paraId="1E1B714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DD4BDC8" w14:textId="30B42199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5815C1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EB71EFF" w14:textId="6FDC7881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257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22CF666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1F5981E" w14:textId="7A2F1F03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4F12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971</w:t>
            </w:r>
            <w:r w:rsidR="004F12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237" w:type="dxa"/>
            <w:shd w:val="clear" w:color="auto" w:fill="auto"/>
          </w:tcPr>
          <w:p w14:paraId="75D9BAC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3CDF0BC8" w14:textId="06DAB795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733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615</w:t>
            </w:r>
          </w:p>
        </w:tc>
      </w:tr>
      <w:tr w:rsidR="00F03F46" w:rsidRPr="0087049C" w14:paraId="1667C43E" w14:textId="77777777" w:rsidTr="00A623B5">
        <w:tc>
          <w:tcPr>
            <w:tcW w:w="2320" w:type="dxa"/>
            <w:shd w:val="clear" w:color="auto" w:fill="auto"/>
          </w:tcPr>
          <w:p w14:paraId="7E8658E9" w14:textId="77777777" w:rsidR="007D3FC8" w:rsidRPr="0087049C" w:rsidRDefault="007D3FC8" w:rsidP="007D3FC8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30DE3E6" w14:textId="3CBEE0A1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447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282" w:type="dxa"/>
          </w:tcPr>
          <w:p w14:paraId="46ECAEC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0F98899" w14:textId="46BB9AC1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509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</w:p>
        </w:tc>
        <w:tc>
          <w:tcPr>
            <w:tcW w:w="284" w:type="dxa"/>
          </w:tcPr>
          <w:p w14:paraId="7FFA159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81A6087" w14:textId="1C5218DC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67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185</w:t>
            </w:r>
          </w:p>
        </w:tc>
        <w:tc>
          <w:tcPr>
            <w:tcW w:w="283" w:type="dxa"/>
            <w:shd w:val="clear" w:color="auto" w:fill="auto"/>
          </w:tcPr>
          <w:p w14:paraId="66F5DC0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105FEB7" w14:textId="07275958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68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426</w:t>
            </w:r>
          </w:p>
        </w:tc>
        <w:tc>
          <w:tcPr>
            <w:tcW w:w="283" w:type="dxa"/>
            <w:shd w:val="clear" w:color="auto" w:fill="auto"/>
          </w:tcPr>
          <w:p w14:paraId="5E09589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79990B3" w14:textId="6A366403" w:rsidR="007D3FC8" w:rsidRPr="0087049C" w:rsidRDefault="007D3FC8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950E62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AA982" w14:textId="2FCC3A81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B65A84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6AE7F" w14:textId="0B522A3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514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460</w:t>
            </w:r>
          </w:p>
        </w:tc>
        <w:tc>
          <w:tcPr>
            <w:tcW w:w="237" w:type="dxa"/>
            <w:shd w:val="clear" w:color="auto" w:fill="auto"/>
          </w:tcPr>
          <w:p w14:paraId="1391292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42E3E5E0" w14:textId="1F62BD3E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577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942</w:t>
            </w:r>
          </w:p>
        </w:tc>
        <w:tc>
          <w:tcPr>
            <w:tcW w:w="236" w:type="dxa"/>
          </w:tcPr>
          <w:p w14:paraId="3BF6AB2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010FC1EC" w14:textId="4A1C95C8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48F1F4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1B09907" w14:textId="6C2F9ED0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473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EEB6E7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68FAC684" w14:textId="030E447A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472</w:t>
            </w:r>
            <w:r w:rsidR="004F12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234</w:t>
            </w:r>
          </w:p>
        </w:tc>
        <w:tc>
          <w:tcPr>
            <w:tcW w:w="237" w:type="dxa"/>
            <w:shd w:val="clear" w:color="auto" w:fill="auto"/>
          </w:tcPr>
          <w:p w14:paraId="779EA19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BAB51A4" w14:textId="44CD25A7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534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469</w:t>
            </w:r>
          </w:p>
        </w:tc>
      </w:tr>
      <w:tr w:rsidR="00F03F46" w:rsidRPr="0087049C" w14:paraId="1927B818" w14:textId="77777777" w:rsidTr="00A623B5">
        <w:tc>
          <w:tcPr>
            <w:tcW w:w="2320" w:type="dxa"/>
            <w:shd w:val="clear" w:color="auto" w:fill="auto"/>
          </w:tcPr>
          <w:p w14:paraId="25E032D3" w14:textId="77777777" w:rsidR="007D3FC8" w:rsidRPr="0087049C" w:rsidRDefault="007D3FC8" w:rsidP="007D3F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250A9A40" w14:textId="5DB174FF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181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282" w:type="dxa"/>
          </w:tcPr>
          <w:p w14:paraId="22CC5BA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14E5A7D5" w14:textId="0D8F155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991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84" w:type="dxa"/>
          </w:tcPr>
          <w:p w14:paraId="496461C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71EFA" w14:textId="2E14D459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316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283" w:type="dxa"/>
            <w:shd w:val="clear" w:color="auto" w:fill="auto"/>
          </w:tcPr>
          <w:p w14:paraId="4B3C2BF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EB58F" w14:textId="14764D3E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314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283" w:type="dxa"/>
            <w:shd w:val="clear" w:color="auto" w:fill="auto"/>
          </w:tcPr>
          <w:p w14:paraId="5838163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887E7" w14:textId="2268C8FA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35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429FE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D4BD7" w14:textId="6A024BBA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5358A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D3845" w14:textId="48704AC9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533</w:t>
            </w:r>
            <w:r w:rsidR="007D3FC8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237" w:type="dxa"/>
            <w:shd w:val="clear" w:color="auto" w:fill="auto"/>
          </w:tcPr>
          <w:p w14:paraId="68E45F9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52537" w14:textId="12E0B10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327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236" w:type="dxa"/>
          </w:tcPr>
          <w:p w14:paraId="3DE16946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08869" w14:textId="4E971CB8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89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042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2CDDFC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F1256" w14:textId="20660C4D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59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730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03F51CC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1CFF6" w14:textId="0AF28BD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4F12DF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Pr="003F0633">
              <w:rPr>
                <w:rFonts w:asciiTheme="majorBidi" w:eastAsia="Calibr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4F12DF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237" w:type="dxa"/>
            <w:shd w:val="clear" w:color="auto" w:fill="auto"/>
          </w:tcPr>
          <w:p w14:paraId="7A03C37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EA7C9" w14:textId="0F98FDF4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268</w:t>
            </w:r>
            <w:r w:rsidR="007D3FC8"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>084</w:t>
            </w:r>
          </w:p>
        </w:tc>
      </w:tr>
      <w:tr w:rsidR="00F03F46" w:rsidRPr="0087049C" w14:paraId="3F0A256F" w14:textId="77777777" w:rsidTr="00A623B5">
        <w:tc>
          <w:tcPr>
            <w:tcW w:w="2320" w:type="dxa"/>
            <w:shd w:val="clear" w:color="auto" w:fill="auto"/>
            <w:vAlign w:val="bottom"/>
          </w:tcPr>
          <w:p w14:paraId="23CE1DC1" w14:textId="77777777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35582EF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130E4F8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70E0F2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679FC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F69B55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55EA3D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07C1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566856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5918BFF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588869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A073B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38364E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C1F72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4634BD8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8548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B0F4B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2AA84F8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15FF68A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25E7F2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E409C4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</w:tcPr>
          <w:p w14:paraId="0FB8814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34453D3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shd w:val="clear" w:color="auto" w:fill="auto"/>
          </w:tcPr>
          <w:p w14:paraId="5F4A437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1356B" w:rsidRPr="0087049C" w14:paraId="5E0DB336" w14:textId="77777777" w:rsidTr="00A623B5">
        <w:tc>
          <w:tcPr>
            <w:tcW w:w="2320" w:type="dxa"/>
            <w:shd w:val="clear" w:color="auto" w:fill="auto"/>
            <w:vAlign w:val="bottom"/>
          </w:tcPr>
          <w:p w14:paraId="6A977209" w14:textId="4D1E9234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ส่วนแบ่ง</w:t>
            </w:r>
            <w:r w:rsidR="00290C5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  <w:r w:rsidR="00290C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290C5D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เงินลงทุนในบริษัทร่วม</w:t>
            </w:r>
          </w:p>
        </w:tc>
        <w:tc>
          <w:tcPr>
            <w:tcW w:w="893" w:type="dxa"/>
            <w:shd w:val="clear" w:color="auto" w:fill="auto"/>
          </w:tcPr>
          <w:p w14:paraId="6849E7E1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B9B6D4A" w14:textId="3D1CA23A" w:rsidR="007D3FC8" w:rsidRPr="0087049C" w:rsidRDefault="007D3FC8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4BC812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9CB569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2361C98" w14:textId="40F4B20C" w:rsidR="007D3FC8" w:rsidRPr="0087049C" w:rsidRDefault="007D3FC8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0F3BD1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AA45AC" w14:textId="70D0B32C" w:rsidR="007D3FC8" w:rsidRPr="0087049C" w:rsidRDefault="004F12DF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3F85F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6C9AF6" w14:textId="08A2BA85" w:rsidR="007D3FC8" w:rsidRPr="0087049C" w:rsidRDefault="007D3FC8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D81B0C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61A70F0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3E14F73" w14:textId="5A00036D" w:rsidR="004F12DF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B1961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5F05DE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8D8BE3D" w14:textId="51504D99" w:rsidR="007D3FC8" w:rsidRPr="0087049C" w:rsidRDefault="007D3FC8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E06EC9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E1865D4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D79A322" w14:textId="37323716" w:rsidR="004F12DF" w:rsidRPr="0087049C" w:rsidRDefault="004F12DF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E74501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AD90DA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2C77E57" w14:textId="3FB1318B" w:rsidR="007D3FC8" w:rsidRPr="0087049C" w:rsidRDefault="007D3FC8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A46BE9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1243B6A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207668D" w14:textId="56081E29" w:rsidR="007014BA" w:rsidRPr="0087049C" w:rsidRDefault="007014BA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F5F40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AD99A0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3583F28" w14:textId="08F740D6" w:rsidR="007D3FC8" w:rsidRPr="0087049C" w:rsidRDefault="007D3FC8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7BDFF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3277EBD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06D87FB" w14:textId="47E9790B" w:rsidR="007014BA" w:rsidRPr="0087049C" w:rsidRDefault="007014BA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506697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099E03C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C316573" w14:textId="2CA30446" w:rsidR="007D3FC8" w:rsidRPr="0087049C" w:rsidRDefault="007D3FC8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356B" w:rsidRPr="0087049C" w14:paraId="0F43B044" w14:textId="77777777" w:rsidTr="00A623B5">
        <w:tc>
          <w:tcPr>
            <w:tcW w:w="2320" w:type="dxa"/>
            <w:shd w:val="clear" w:color="auto" w:fill="auto"/>
            <w:vAlign w:val="bottom"/>
          </w:tcPr>
          <w:p w14:paraId="4EA1058F" w14:textId="77777777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(ขาดทุน) ตามส่วนงาน </w:t>
            </w: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25AF10E5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649836A" w14:textId="49E100D3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510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966</w:t>
            </w:r>
          </w:p>
        </w:tc>
        <w:tc>
          <w:tcPr>
            <w:tcW w:w="282" w:type="dxa"/>
            <w:shd w:val="clear" w:color="auto" w:fill="auto"/>
          </w:tcPr>
          <w:p w14:paraId="2D435FA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0D323A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5BC88D3" w14:textId="4788090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465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553</w:t>
            </w:r>
          </w:p>
        </w:tc>
        <w:tc>
          <w:tcPr>
            <w:tcW w:w="284" w:type="dxa"/>
            <w:shd w:val="clear" w:color="auto" w:fill="auto"/>
          </w:tcPr>
          <w:p w14:paraId="4CD9C59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7E21DF" w14:textId="4204DD6A" w:rsidR="007D3FC8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728</w:t>
            </w:r>
          </w:p>
        </w:tc>
        <w:tc>
          <w:tcPr>
            <w:tcW w:w="283" w:type="dxa"/>
            <w:shd w:val="clear" w:color="auto" w:fill="auto"/>
          </w:tcPr>
          <w:p w14:paraId="56E6570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94218" w14:textId="38B23401" w:rsidR="007D3FC8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283" w:type="dxa"/>
            <w:shd w:val="clear" w:color="auto" w:fill="auto"/>
          </w:tcPr>
          <w:p w14:paraId="10297E3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C3133C2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E1AFA5A" w14:textId="5044A6DE" w:rsidR="004F12DF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4F12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03023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D7FBEE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5E62750" w14:textId="3C087CFA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7EF6A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3864C75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00B8AA6" w14:textId="33168791" w:rsidR="004F12DF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319</w:t>
            </w:r>
          </w:p>
        </w:tc>
        <w:tc>
          <w:tcPr>
            <w:tcW w:w="237" w:type="dxa"/>
            <w:shd w:val="clear" w:color="auto" w:fill="auto"/>
          </w:tcPr>
          <w:p w14:paraId="25D2BEB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94226C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6D27E4" w14:textId="07CC004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481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236" w:type="dxa"/>
          </w:tcPr>
          <w:p w14:paraId="6DA050A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E3D7DFF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C66392E" w14:textId="19188EAF" w:rsidR="007014BA" w:rsidRPr="0087049C" w:rsidRDefault="007014BA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8AC5AE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3F2474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53F498D" w14:textId="7D211C8B" w:rsidR="007D3FC8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613</w:t>
            </w:r>
          </w:p>
        </w:tc>
        <w:tc>
          <w:tcPr>
            <w:tcW w:w="236" w:type="dxa"/>
          </w:tcPr>
          <w:p w14:paraId="27F592A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5E36B819" w14:textId="77777777" w:rsidR="007D3FC8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5487E53" w14:textId="124F50DC" w:rsidR="007014BA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215</w:t>
            </w:r>
          </w:p>
        </w:tc>
        <w:tc>
          <w:tcPr>
            <w:tcW w:w="237" w:type="dxa"/>
            <w:shd w:val="clear" w:color="auto" w:fill="auto"/>
          </w:tcPr>
          <w:p w14:paraId="6922EE3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03EFF002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A0149D" w14:textId="0EAA6C26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481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917</w:t>
            </w:r>
          </w:p>
        </w:tc>
      </w:tr>
      <w:tr w:rsidR="0081356B" w:rsidRPr="0087049C" w14:paraId="16C8BF2A" w14:textId="77777777" w:rsidTr="00A623B5">
        <w:tc>
          <w:tcPr>
            <w:tcW w:w="2320" w:type="dxa"/>
            <w:shd w:val="clear" w:color="auto" w:fill="auto"/>
            <w:vAlign w:val="bottom"/>
          </w:tcPr>
          <w:p w14:paraId="32CDE364" w14:textId="77777777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893" w:type="dxa"/>
            <w:shd w:val="clear" w:color="auto" w:fill="auto"/>
          </w:tcPr>
          <w:p w14:paraId="1F994022" w14:textId="7D31522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753</w:t>
            </w:r>
          </w:p>
        </w:tc>
        <w:tc>
          <w:tcPr>
            <w:tcW w:w="282" w:type="dxa"/>
            <w:shd w:val="clear" w:color="auto" w:fill="auto"/>
          </w:tcPr>
          <w:p w14:paraId="553E12C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963E9A9" w14:textId="6408A015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284" w:type="dxa"/>
            <w:shd w:val="clear" w:color="auto" w:fill="auto"/>
          </w:tcPr>
          <w:p w14:paraId="1907D22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C163999" w14:textId="373AE69E" w:rsidR="007D3FC8" w:rsidRPr="0087049C" w:rsidRDefault="004F12DF" w:rsidP="004F1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AC801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BAE693" w14:textId="7E93A822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283" w:type="dxa"/>
            <w:shd w:val="clear" w:color="auto" w:fill="auto"/>
          </w:tcPr>
          <w:p w14:paraId="342C3E5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05F63A6" w14:textId="3D57B556" w:rsidR="007D3FC8" w:rsidRPr="0087049C" w:rsidRDefault="004F12DF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67E8FF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0654368" w14:textId="56671CEA" w:rsidR="007D3FC8" w:rsidRPr="0087049C" w:rsidRDefault="007D3FC8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D7B65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97BCF7E" w14:textId="7523192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753</w:t>
            </w:r>
          </w:p>
        </w:tc>
        <w:tc>
          <w:tcPr>
            <w:tcW w:w="237" w:type="dxa"/>
            <w:shd w:val="clear" w:color="auto" w:fill="auto"/>
          </w:tcPr>
          <w:p w14:paraId="1DD4207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DED58B4" w14:textId="529FC3C7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277</w:t>
            </w:r>
          </w:p>
        </w:tc>
        <w:tc>
          <w:tcPr>
            <w:tcW w:w="236" w:type="dxa"/>
          </w:tcPr>
          <w:p w14:paraId="4570E06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65EE3A9" w14:textId="1AF875E3" w:rsidR="007D3FC8" w:rsidRPr="0087049C" w:rsidRDefault="007014BA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536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1507BFF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7B1C8EB" w14:textId="149CF7DA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549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A75ACB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F6F13E3" w14:textId="1EC95DC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217</w:t>
            </w:r>
          </w:p>
        </w:tc>
        <w:tc>
          <w:tcPr>
            <w:tcW w:w="237" w:type="dxa"/>
            <w:shd w:val="clear" w:color="auto" w:fill="auto"/>
          </w:tcPr>
          <w:p w14:paraId="535AC28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5BE5B7CB" w14:textId="0F70A1B7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728</w:t>
            </w:r>
          </w:p>
        </w:tc>
      </w:tr>
      <w:tr w:rsidR="005E6104" w:rsidRPr="0087049C" w14:paraId="3647BC18" w14:textId="77777777" w:rsidTr="00A623B5">
        <w:tc>
          <w:tcPr>
            <w:tcW w:w="2320" w:type="dxa"/>
            <w:shd w:val="clear" w:color="auto" w:fill="auto"/>
          </w:tcPr>
          <w:p w14:paraId="2E5A6E9F" w14:textId="6E5619A6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93" w:type="dxa"/>
            <w:shd w:val="clear" w:color="auto" w:fill="auto"/>
          </w:tcPr>
          <w:p w14:paraId="5E52A4B9" w14:textId="3C68DC25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176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282" w:type="dxa"/>
            <w:shd w:val="clear" w:color="auto" w:fill="auto"/>
          </w:tcPr>
          <w:p w14:paraId="23863AA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F85E725" w14:textId="564AAAE7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365</w:t>
            </w:r>
          </w:p>
        </w:tc>
        <w:tc>
          <w:tcPr>
            <w:tcW w:w="284" w:type="dxa"/>
            <w:shd w:val="clear" w:color="auto" w:fill="auto"/>
          </w:tcPr>
          <w:p w14:paraId="7F0170A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54B7408" w14:textId="7B3736BD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4F12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283" w:type="dxa"/>
            <w:shd w:val="clear" w:color="auto" w:fill="auto"/>
          </w:tcPr>
          <w:p w14:paraId="6AAF4E1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54AE70" w14:textId="3EE2C5C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862</w:t>
            </w:r>
          </w:p>
        </w:tc>
        <w:tc>
          <w:tcPr>
            <w:tcW w:w="283" w:type="dxa"/>
            <w:shd w:val="clear" w:color="auto" w:fill="auto"/>
          </w:tcPr>
          <w:p w14:paraId="65B4DAD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63CA0B4" w14:textId="5335F788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EEE0C7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D61A486" w14:textId="68182EA5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5F17A5A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BEFA817" w14:textId="7777B711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37" w:type="dxa"/>
            <w:shd w:val="clear" w:color="auto" w:fill="auto"/>
          </w:tcPr>
          <w:p w14:paraId="04102239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79FD8A18" w14:textId="67D7947D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202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236" w:type="dxa"/>
          </w:tcPr>
          <w:p w14:paraId="0EA7AD10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1A6F97B" w14:textId="1DCE18CF" w:rsidR="007D3FC8" w:rsidRPr="0087049C" w:rsidRDefault="007014BA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BDC62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467207B" w14:textId="5FB2DA9B" w:rsidR="007D3FC8" w:rsidRPr="0087049C" w:rsidRDefault="007D3FC8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55DA8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FACA689" w14:textId="78214BC9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37" w:type="dxa"/>
            <w:shd w:val="clear" w:color="auto" w:fill="auto"/>
          </w:tcPr>
          <w:p w14:paraId="2D7DB288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4A36E04D" w14:textId="47D4DD21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202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165</w:t>
            </w:r>
          </w:p>
        </w:tc>
      </w:tr>
      <w:tr w:rsidR="005E6104" w:rsidRPr="0087049C" w14:paraId="218D315F" w14:textId="77777777" w:rsidTr="00A623B5">
        <w:tc>
          <w:tcPr>
            <w:tcW w:w="2320" w:type="dxa"/>
            <w:shd w:val="clear" w:color="auto" w:fill="auto"/>
          </w:tcPr>
          <w:p w14:paraId="7907C18D" w14:textId="204711CD" w:rsidR="007D3FC8" w:rsidRPr="0087049C" w:rsidRDefault="007D3FC8" w:rsidP="007D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39994073" w14:textId="614F07C7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105</w:t>
            </w:r>
            <w:r w:rsidR="007D3FC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2" w:type="dxa"/>
            <w:shd w:val="clear" w:color="auto" w:fill="auto"/>
          </w:tcPr>
          <w:p w14:paraId="474A49ED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802F440" w14:textId="39D439F0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94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473</w:t>
            </w:r>
          </w:p>
        </w:tc>
        <w:tc>
          <w:tcPr>
            <w:tcW w:w="284" w:type="dxa"/>
            <w:shd w:val="clear" w:color="auto" w:fill="auto"/>
          </w:tcPr>
          <w:p w14:paraId="7460E4FB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43D780E" w14:textId="271E49F2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283" w:type="dxa"/>
            <w:shd w:val="clear" w:color="auto" w:fill="auto"/>
          </w:tcPr>
          <w:p w14:paraId="05338921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207AE0" w14:textId="7B51924D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283" w:type="dxa"/>
            <w:shd w:val="clear" w:color="auto" w:fill="auto"/>
          </w:tcPr>
          <w:p w14:paraId="6A16AC94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2E7955E" w14:textId="5D913C8C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959E45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89958A9" w14:textId="12C7E33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EB3CA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4839BFB" w14:textId="5657B9CB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105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980</w:t>
            </w:r>
          </w:p>
        </w:tc>
        <w:tc>
          <w:tcPr>
            <w:tcW w:w="237" w:type="dxa"/>
            <w:shd w:val="clear" w:color="auto" w:fill="auto"/>
          </w:tcPr>
          <w:p w14:paraId="1803AB9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FD9F380" w14:textId="3BEB9C41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95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966</w:t>
            </w:r>
          </w:p>
        </w:tc>
        <w:tc>
          <w:tcPr>
            <w:tcW w:w="236" w:type="dxa"/>
          </w:tcPr>
          <w:p w14:paraId="475F722E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3AC3224" w14:textId="069A917F" w:rsidR="007D3FC8" w:rsidRPr="0087049C" w:rsidRDefault="007014BA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0C6A57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7586E96" w14:textId="2A78C3F5" w:rsidR="007D3FC8" w:rsidRPr="0087049C" w:rsidRDefault="007D3FC8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974863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4C0B3E9" w14:textId="2FA72226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105</w:t>
            </w:r>
            <w:r w:rsidR="007014BA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980</w:t>
            </w:r>
          </w:p>
        </w:tc>
        <w:tc>
          <w:tcPr>
            <w:tcW w:w="237" w:type="dxa"/>
            <w:shd w:val="clear" w:color="auto" w:fill="auto"/>
          </w:tcPr>
          <w:p w14:paraId="1FC2E975" w14:textId="77777777" w:rsidR="007D3FC8" w:rsidRPr="0087049C" w:rsidRDefault="007D3FC8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1382F211" w14:textId="34DD1A21" w:rsidR="007D3FC8" w:rsidRPr="0087049C" w:rsidRDefault="003F0633" w:rsidP="007D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95</w:t>
            </w:r>
            <w:r w:rsidR="007D3FC8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966</w:t>
            </w:r>
          </w:p>
        </w:tc>
      </w:tr>
      <w:tr w:rsidR="0081356B" w:rsidRPr="0087049C" w14:paraId="00C38989" w14:textId="77777777" w:rsidTr="00A623B5">
        <w:tc>
          <w:tcPr>
            <w:tcW w:w="2320" w:type="dxa"/>
            <w:shd w:val="clear" w:color="auto" w:fill="auto"/>
            <w:vAlign w:val="bottom"/>
          </w:tcPr>
          <w:p w14:paraId="7FDF27D2" w14:textId="11DB3F76" w:rsidR="009A6980" w:rsidRPr="0087049C" w:rsidRDefault="009A6980" w:rsidP="009A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93" w:type="dxa"/>
            <w:shd w:val="clear" w:color="auto" w:fill="auto"/>
          </w:tcPr>
          <w:p w14:paraId="2F079F26" w14:textId="36B1EA20" w:rsidR="009A6980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</w:t>
            </w:r>
            <w:r w:rsidR="00290C5D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712</w:t>
            </w:r>
          </w:p>
        </w:tc>
        <w:tc>
          <w:tcPr>
            <w:tcW w:w="282" w:type="dxa"/>
            <w:shd w:val="clear" w:color="auto" w:fill="auto"/>
          </w:tcPr>
          <w:p w14:paraId="52713205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B98D304" w14:textId="356EC3C5" w:rsidR="009A6980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290C5D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189</w:t>
            </w:r>
          </w:p>
        </w:tc>
        <w:tc>
          <w:tcPr>
            <w:tcW w:w="284" w:type="dxa"/>
            <w:shd w:val="clear" w:color="auto" w:fill="auto"/>
          </w:tcPr>
          <w:p w14:paraId="10E41B32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F3FF5E" w14:textId="742124ED" w:rsidR="009A6980" w:rsidRPr="0087049C" w:rsidRDefault="009A6980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988773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911980" w14:textId="3692A0D8" w:rsidR="009A6980" w:rsidRPr="0087049C" w:rsidRDefault="009A6980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78C0B5A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529C8351" w14:textId="15501A26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9668B92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E055560" w14:textId="5396DC73" w:rsidR="009A6980" w:rsidRPr="0087049C" w:rsidRDefault="00290C5D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DA92EF3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E7AE969" w14:textId="7A4CA82A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237" w:type="dxa"/>
            <w:shd w:val="clear" w:color="auto" w:fill="auto"/>
          </w:tcPr>
          <w:p w14:paraId="6C591F68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216D6D0" w14:textId="45E4D752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313BB11F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A06B7A5" w14:textId="5DE34FA1" w:rsidR="009A6980" w:rsidRPr="0087049C" w:rsidRDefault="009A6980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C0166C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3A291323" w14:textId="7472BEA2" w:rsidR="009A6980" w:rsidRPr="0087049C" w:rsidRDefault="009A6980" w:rsidP="00C41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D000C0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AB9BA30" w14:textId="68C6F058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237" w:type="dxa"/>
            <w:shd w:val="clear" w:color="auto" w:fill="auto"/>
          </w:tcPr>
          <w:p w14:paraId="5228A79E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7CB32C9D" w14:textId="04CC86B4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189</w:t>
            </w:r>
          </w:p>
        </w:tc>
      </w:tr>
      <w:tr w:rsidR="0081356B" w:rsidRPr="0087049C" w14:paraId="5F9ECBD4" w14:textId="77777777" w:rsidTr="00A623B5">
        <w:tc>
          <w:tcPr>
            <w:tcW w:w="2320" w:type="dxa"/>
            <w:shd w:val="clear" w:color="auto" w:fill="auto"/>
            <w:vAlign w:val="bottom"/>
          </w:tcPr>
          <w:p w14:paraId="40ABD005" w14:textId="77777777" w:rsidR="009A6980" w:rsidRPr="0087049C" w:rsidRDefault="009A6980" w:rsidP="009A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893" w:type="dxa"/>
            <w:shd w:val="clear" w:color="auto" w:fill="auto"/>
          </w:tcPr>
          <w:p w14:paraId="1A5826BC" w14:textId="7E84F7AF" w:rsidR="009A6980" w:rsidRPr="0087049C" w:rsidRDefault="003F0633" w:rsidP="00290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783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682</w:t>
            </w:r>
          </w:p>
        </w:tc>
        <w:tc>
          <w:tcPr>
            <w:tcW w:w="282" w:type="dxa"/>
            <w:shd w:val="clear" w:color="auto" w:fill="auto"/>
          </w:tcPr>
          <w:p w14:paraId="42D2C8BF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6C280C" w14:textId="12488326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546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284" w:type="dxa"/>
            <w:shd w:val="clear" w:color="auto" w:fill="auto"/>
          </w:tcPr>
          <w:p w14:paraId="6F4913F9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901976" w14:textId="17DC9CC2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259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678</w:t>
            </w:r>
          </w:p>
        </w:tc>
        <w:tc>
          <w:tcPr>
            <w:tcW w:w="283" w:type="dxa"/>
            <w:shd w:val="clear" w:color="auto" w:fill="auto"/>
          </w:tcPr>
          <w:p w14:paraId="702DB42F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6653A1" w14:textId="472D9E98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272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071</w:t>
            </w:r>
          </w:p>
        </w:tc>
        <w:tc>
          <w:tcPr>
            <w:tcW w:w="283" w:type="dxa"/>
            <w:shd w:val="clear" w:color="auto" w:fill="auto"/>
          </w:tcPr>
          <w:p w14:paraId="04A31857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FE974B4" w14:textId="6C7251C6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226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2F18F3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BDCE9FC" w14:textId="7F51FA8A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143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881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093BDE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6E4A8CE3" w14:textId="2BC4F1E7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269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237" w:type="dxa"/>
            <w:shd w:val="clear" w:color="auto" w:fill="auto"/>
          </w:tcPr>
          <w:p w14:paraId="3D0BC71E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07E29E0C" w14:textId="14A9D150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962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236" w:type="dxa"/>
          </w:tcPr>
          <w:p w14:paraId="1BD5E52A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77C53593" w14:textId="28DC714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421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A546E1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69D16F4" w14:textId="7A4E78E6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575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867A16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90689F7" w14:textId="247773B7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848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401</w:t>
            </w:r>
          </w:p>
        </w:tc>
        <w:tc>
          <w:tcPr>
            <w:tcW w:w="237" w:type="dxa"/>
            <w:shd w:val="clear" w:color="auto" w:fill="auto"/>
          </w:tcPr>
          <w:p w14:paraId="4AE798C1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31DBFDA7" w14:textId="0518594C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647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160</w:t>
            </w:r>
          </w:p>
        </w:tc>
      </w:tr>
      <w:tr w:rsidR="0081356B" w:rsidRPr="0087049C" w14:paraId="39398294" w14:textId="77777777" w:rsidTr="00A623B5">
        <w:tc>
          <w:tcPr>
            <w:tcW w:w="2320" w:type="dxa"/>
            <w:shd w:val="clear" w:color="auto" w:fill="auto"/>
            <w:vAlign w:val="bottom"/>
          </w:tcPr>
          <w:p w14:paraId="69FE6DE3" w14:textId="77777777" w:rsidR="009A6980" w:rsidRPr="0087049C" w:rsidRDefault="009A6980" w:rsidP="009A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93" w:type="dxa"/>
            <w:shd w:val="clear" w:color="auto" w:fill="auto"/>
          </w:tcPr>
          <w:p w14:paraId="60CA908E" w14:textId="0A984FF7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797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282" w:type="dxa"/>
            <w:shd w:val="clear" w:color="auto" w:fill="auto"/>
          </w:tcPr>
          <w:p w14:paraId="5618716D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C43446" w14:textId="50802793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715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284" w:type="dxa"/>
            <w:shd w:val="clear" w:color="auto" w:fill="auto"/>
          </w:tcPr>
          <w:p w14:paraId="3C161475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1B9ABB" w14:textId="0FECDF50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50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194</w:t>
            </w:r>
          </w:p>
        </w:tc>
        <w:tc>
          <w:tcPr>
            <w:tcW w:w="283" w:type="dxa"/>
            <w:shd w:val="clear" w:color="auto" w:fill="auto"/>
          </w:tcPr>
          <w:p w14:paraId="5C0BDAB0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D17B36" w14:textId="5F47CD45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283" w:type="dxa"/>
            <w:shd w:val="clear" w:color="auto" w:fill="auto"/>
          </w:tcPr>
          <w:p w14:paraId="7870A852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14F64C99" w14:textId="1040A4CD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E55855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47A8B0C" w14:textId="2A85E329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098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C3520DB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D3A2EB4" w14:textId="57017270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894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237" w:type="dxa"/>
            <w:shd w:val="clear" w:color="auto" w:fill="auto"/>
          </w:tcPr>
          <w:p w14:paraId="0C1E6B43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0605A1D7" w14:textId="6C0EB11E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821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211E66EF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65FB0A6" w14:textId="48E90E4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0089145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3B9CA0D" w14:textId="300ED9B4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3F0633"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081</w:t>
            </w: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989213A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0CCC7302" w14:textId="4E81B792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841</w:t>
            </w:r>
            <w:r w:rsidR="009A698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930</w:t>
            </w:r>
          </w:p>
        </w:tc>
        <w:tc>
          <w:tcPr>
            <w:tcW w:w="237" w:type="dxa"/>
            <w:shd w:val="clear" w:color="auto" w:fill="auto"/>
          </w:tcPr>
          <w:p w14:paraId="1A64CB67" w14:textId="77777777" w:rsidR="009A6980" w:rsidRPr="0087049C" w:rsidRDefault="009A6980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27DBE052" w14:textId="2FFEA2F5" w:rsidR="009A6980" w:rsidRPr="0087049C" w:rsidRDefault="003F0633" w:rsidP="009A6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774</w:t>
            </w:r>
            <w:r w:rsidR="009A6980"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052</w:t>
            </w:r>
          </w:p>
        </w:tc>
      </w:tr>
    </w:tbl>
    <w:p w14:paraId="6E534AF8" w14:textId="77777777" w:rsidR="00417FB6" w:rsidRPr="0087049C" w:rsidRDefault="00417FB6" w:rsidP="00A91144">
      <w:pPr>
        <w:jc w:val="thaiDistribute"/>
        <w:rPr>
          <w:rFonts w:asciiTheme="majorBidi" w:hAnsiTheme="majorBidi" w:cstheme="majorBidi"/>
          <w:sz w:val="30"/>
          <w:szCs w:val="30"/>
        </w:rPr>
        <w:sectPr w:rsidR="00417FB6" w:rsidRPr="0087049C" w:rsidSect="000F79BD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23" w:type="dxa"/>
        <w:tblInd w:w="450" w:type="dxa"/>
        <w:tblLook w:val="04A0" w:firstRow="1" w:lastRow="0" w:firstColumn="1" w:lastColumn="0" w:noHBand="0" w:noVBand="1"/>
      </w:tblPr>
      <w:tblGrid>
        <w:gridCol w:w="6300"/>
        <w:gridCol w:w="1358"/>
        <w:gridCol w:w="269"/>
        <w:gridCol w:w="1296"/>
      </w:tblGrid>
      <w:tr w:rsidR="007B0B04" w:rsidRPr="0087049C" w14:paraId="7C15A4D7" w14:textId="77777777" w:rsidTr="00444D4F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C6FF8D1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3" w:name="_Hlk7568374"/>
          </w:p>
        </w:tc>
        <w:tc>
          <w:tcPr>
            <w:tcW w:w="2923" w:type="dxa"/>
            <w:gridSpan w:val="3"/>
          </w:tcPr>
          <w:p w14:paraId="3EA932FB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B04" w:rsidRPr="0087049C" w14:paraId="508EEAEE" w14:textId="77777777" w:rsidTr="00444D4F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6561CE41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23" w:type="dxa"/>
            <w:gridSpan w:val="3"/>
          </w:tcPr>
          <w:p w14:paraId="74328115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B0B04" w:rsidRPr="0087049C" w14:paraId="422EA10B" w14:textId="77777777" w:rsidTr="00444D4F">
        <w:tc>
          <w:tcPr>
            <w:tcW w:w="6300" w:type="dxa"/>
            <w:shd w:val="clear" w:color="auto" w:fill="auto"/>
            <w:vAlign w:val="bottom"/>
          </w:tcPr>
          <w:p w14:paraId="15D7804F" w14:textId="4FA04639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F0633" w:rsidRPr="003F063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8" w:type="dxa"/>
          </w:tcPr>
          <w:p w14:paraId="076213FF" w14:textId="2F697E7E" w:rsidR="007B0B04" w:rsidRPr="0087049C" w:rsidRDefault="003F0633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58A5C114" w14:textId="77777777" w:rsidR="007B0B04" w:rsidRPr="0087049C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9ECF2E1" w14:textId="477B4A66" w:rsidR="007B0B04" w:rsidRPr="0087049C" w:rsidRDefault="003F0633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B0B04" w:rsidRPr="0087049C" w14:paraId="2DA9EAE0" w14:textId="77777777" w:rsidTr="00444D4F">
        <w:tc>
          <w:tcPr>
            <w:tcW w:w="6300" w:type="dxa"/>
            <w:shd w:val="clear" w:color="auto" w:fill="auto"/>
            <w:vAlign w:val="bottom"/>
          </w:tcPr>
          <w:p w14:paraId="11E4EDC7" w14:textId="77777777" w:rsidR="007B0B04" w:rsidRPr="0087049C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23" w:type="dxa"/>
            <w:gridSpan w:val="3"/>
          </w:tcPr>
          <w:p w14:paraId="1682A969" w14:textId="77777777" w:rsidR="007B0B04" w:rsidRPr="0087049C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0B04" w:rsidRPr="0087049C" w14:paraId="3D702F6B" w14:textId="77777777" w:rsidTr="00444D4F">
        <w:tc>
          <w:tcPr>
            <w:tcW w:w="6300" w:type="dxa"/>
            <w:shd w:val="clear" w:color="auto" w:fill="auto"/>
          </w:tcPr>
          <w:p w14:paraId="6AA46306" w14:textId="77777777" w:rsidR="007B0B04" w:rsidRPr="0087049C" w:rsidRDefault="007B0B04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8" w:type="dxa"/>
          </w:tcPr>
          <w:p w14:paraId="3F77BA3E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F30A6ED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80BA19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B0B04" w:rsidRPr="0087049C" w14:paraId="2E18AFE0" w14:textId="77777777" w:rsidTr="00444D4F">
        <w:tc>
          <w:tcPr>
            <w:tcW w:w="6300" w:type="dxa"/>
            <w:shd w:val="clear" w:color="auto" w:fill="auto"/>
          </w:tcPr>
          <w:p w14:paraId="13D7E9A6" w14:textId="77777777" w:rsidR="007B0B04" w:rsidRPr="0087049C" w:rsidRDefault="007B0B04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358" w:type="dxa"/>
          </w:tcPr>
          <w:p w14:paraId="5D2B4D9C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4D3E60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B5EC782" w14:textId="77777777" w:rsidR="007B0B04" w:rsidRPr="0087049C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E3F2A" w:rsidRPr="0087049C" w14:paraId="75CD74BD" w14:textId="77777777" w:rsidTr="00444D4F">
        <w:tc>
          <w:tcPr>
            <w:tcW w:w="6300" w:type="dxa"/>
            <w:shd w:val="clear" w:color="auto" w:fill="auto"/>
          </w:tcPr>
          <w:p w14:paraId="042002B7" w14:textId="77777777" w:rsidR="008E3F2A" w:rsidRPr="0087049C" w:rsidRDefault="008E3F2A" w:rsidP="008E3F2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358" w:type="dxa"/>
          </w:tcPr>
          <w:p w14:paraId="5B14CDE4" w14:textId="5877B117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</w:rPr>
              <w:t>1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023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022</w:t>
            </w:r>
          </w:p>
        </w:tc>
        <w:tc>
          <w:tcPr>
            <w:tcW w:w="269" w:type="dxa"/>
          </w:tcPr>
          <w:p w14:paraId="482B927F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A9FF6D7" w14:textId="32965CC6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8E3F2A" w:rsidRPr="0087049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283</w:t>
            </w:r>
            <w:r w:rsidR="008E3F2A" w:rsidRPr="0087049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233</w:t>
            </w:r>
          </w:p>
        </w:tc>
      </w:tr>
      <w:tr w:rsidR="008E3F2A" w:rsidRPr="0087049C" w14:paraId="7367AA75" w14:textId="77777777" w:rsidTr="00444D4F">
        <w:tc>
          <w:tcPr>
            <w:tcW w:w="6300" w:type="dxa"/>
            <w:shd w:val="clear" w:color="auto" w:fill="auto"/>
          </w:tcPr>
          <w:p w14:paraId="6604604F" w14:textId="732AD634" w:rsidR="008E3F2A" w:rsidRPr="005545A5" w:rsidRDefault="005545A5" w:rsidP="008E3F2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545A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358" w:type="dxa"/>
          </w:tcPr>
          <w:p w14:paraId="50EF9509" w14:textId="1058BF08" w:rsidR="008E3F2A" w:rsidRPr="005545A5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704</w:t>
            </w:r>
            <w:r w:rsidR="005545A5" w:rsidRPr="005545A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926</w:t>
            </w:r>
          </w:p>
        </w:tc>
        <w:tc>
          <w:tcPr>
            <w:tcW w:w="269" w:type="dxa"/>
          </w:tcPr>
          <w:p w14:paraId="1235480C" w14:textId="77777777" w:rsidR="008E3F2A" w:rsidRPr="005545A5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119BCAB" w14:textId="4A288C2C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667</w:t>
            </w:r>
            <w:r w:rsidR="008E3F2A" w:rsidRPr="005545A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788</w:t>
            </w:r>
          </w:p>
        </w:tc>
      </w:tr>
      <w:tr w:rsidR="008E3F2A" w:rsidRPr="0087049C" w14:paraId="13FE910D" w14:textId="77777777" w:rsidTr="00444D4F">
        <w:tc>
          <w:tcPr>
            <w:tcW w:w="6300" w:type="dxa"/>
            <w:shd w:val="clear" w:color="auto" w:fill="auto"/>
          </w:tcPr>
          <w:p w14:paraId="6B034F80" w14:textId="77777777" w:rsidR="008E3F2A" w:rsidRPr="0087049C" w:rsidRDefault="008E3F2A" w:rsidP="008E3F2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358" w:type="dxa"/>
          </w:tcPr>
          <w:p w14:paraId="790DCB38" w14:textId="5E10A2D6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333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985</w:t>
            </w:r>
          </w:p>
        </w:tc>
        <w:tc>
          <w:tcPr>
            <w:tcW w:w="269" w:type="dxa"/>
          </w:tcPr>
          <w:p w14:paraId="213A2EF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276FF3" w14:textId="0BD9204D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247</w:t>
            </w:r>
            <w:r w:rsidR="008E3F2A" w:rsidRPr="0087049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274</w:t>
            </w:r>
          </w:p>
        </w:tc>
      </w:tr>
      <w:tr w:rsidR="008E3F2A" w:rsidRPr="0087049C" w14:paraId="4313983A" w14:textId="77777777" w:rsidTr="00444D4F">
        <w:tc>
          <w:tcPr>
            <w:tcW w:w="6300" w:type="dxa"/>
            <w:shd w:val="clear" w:color="auto" w:fill="auto"/>
          </w:tcPr>
          <w:p w14:paraId="280F560C" w14:textId="77777777" w:rsidR="008E3F2A" w:rsidRPr="0087049C" w:rsidRDefault="008E3F2A" w:rsidP="008E3F2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F64D848" w14:textId="0354791A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119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690</w:t>
            </w:r>
          </w:p>
        </w:tc>
        <w:tc>
          <w:tcPr>
            <w:tcW w:w="269" w:type="dxa"/>
          </w:tcPr>
          <w:p w14:paraId="0ACA3EC4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D69B61" w14:textId="25EB8561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793</w:t>
            </w:r>
            <w:r w:rsidR="008E3F2A" w:rsidRPr="0087049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583</w:t>
            </w:r>
          </w:p>
        </w:tc>
      </w:tr>
      <w:tr w:rsidR="008E3F2A" w:rsidRPr="0087049C" w14:paraId="792656CC" w14:textId="77777777" w:rsidTr="00444D4F">
        <w:tc>
          <w:tcPr>
            <w:tcW w:w="6300" w:type="dxa"/>
            <w:shd w:val="clear" w:color="auto" w:fill="auto"/>
          </w:tcPr>
          <w:p w14:paraId="61C3C78E" w14:textId="77777777" w:rsidR="008E3F2A" w:rsidRPr="0087049C" w:rsidRDefault="008E3F2A" w:rsidP="008E3F2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2ECB6E4D" w14:textId="0A08B3D5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7C741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181</w:t>
            </w:r>
            <w:r w:rsidR="007C741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623</w:t>
            </w:r>
          </w:p>
        </w:tc>
        <w:tc>
          <w:tcPr>
            <w:tcW w:w="269" w:type="dxa"/>
          </w:tcPr>
          <w:p w14:paraId="4D534009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DCC7EBA" w14:textId="66084BB2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991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878</w:t>
            </w:r>
          </w:p>
        </w:tc>
      </w:tr>
      <w:tr w:rsidR="008E3F2A" w:rsidRPr="00000E8B" w14:paraId="456D5DEC" w14:textId="77777777" w:rsidTr="00444D4F">
        <w:tc>
          <w:tcPr>
            <w:tcW w:w="6300" w:type="dxa"/>
            <w:shd w:val="clear" w:color="auto" w:fill="auto"/>
            <w:vAlign w:val="bottom"/>
          </w:tcPr>
          <w:p w14:paraId="4EDCB6E9" w14:textId="77777777" w:rsidR="008E3F2A" w:rsidRPr="00000E8B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461EA94" w14:textId="77777777" w:rsidR="008E3F2A" w:rsidRPr="00000E8B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70F2C1" w14:textId="77777777" w:rsidR="008E3F2A" w:rsidRPr="00000E8B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1D986C" w14:textId="77777777" w:rsidR="008E3F2A" w:rsidRPr="00000E8B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E3F2A" w:rsidRPr="0087049C" w14:paraId="4EFFC693" w14:textId="77777777" w:rsidTr="00444D4F">
        <w:tc>
          <w:tcPr>
            <w:tcW w:w="6300" w:type="dxa"/>
            <w:shd w:val="clear" w:color="auto" w:fill="auto"/>
          </w:tcPr>
          <w:p w14:paraId="0FB8F5C9" w14:textId="77777777" w:rsidR="008E3F2A" w:rsidRPr="0087049C" w:rsidRDefault="008E3F2A" w:rsidP="008E3F2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358" w:type="dxa"/>
          </w:tcPr>
          <w:p w14:paraId="45B9EBB2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93F70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F78F94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E3F2A" w:rsidRPr="0087049C" w14:paraId="37B8DFFF" w14:textId="77777777" w:rsidTr="00444D4F">
        <w:tc>
          <w:tcPr>
            <w:tcW w:w="6300" w:type="dxa"/>
            <w:shd w:val="clear" w:color="auto" w:fill="auto"/>
          </w:tcPr>
          <w:p w14:paraId="4571CE91" w14:textId="77777777" w:rsidR="008E3F2A" w:rsidRPr="0087049C" w:rsidRDefault="008E3F2A" w:rsidP="008E3F2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358" w:type="dxa"/>
          </w:tcPr>
          <w:p w14:paraId="3A0E705C" w14:textId="52D1554F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734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348</w:t>
            </w:r>
          </w:p>
        </w:tc>
        <w:tc>
          <w:tcPr>
            <w:tcW w:w="269" w:type="dxa"/>
          </w:tcPr>
          <w:p w14:paraId="56F95189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5B9E5FD" w14:textId="1C363736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8E3F2A" w:rsidRPr="0087049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482</w:t>
            </w:r>
            <w:r w:rsidR="008E3F2A" w:rsidRPr="0087049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362</w:t>
            </w:r>
          </w:p>
        </w:tc>
      </w:tr>
      <w:tr w:rsidR="008E3F2A" w:rsidRPr="0087049C" w14:paraId="0B2D25AD" w14:textId="77777777" w:rsidTr="00444D4F">
        <w:tc>
          <w:tcPr>
            <w:tcW w:w="6300" w:type="dxa"/>
            <w:shd w:val="clear" w:color="auto" w:fill="auto"/>
          </w:tcPr>
          <w:p w14:paraId="4A75FF3F" w14:textId="77777777" w:rsidR="008E3F2A" w:rsidRPr="0087049C" w:rsidRDefault="008E3F2A" w:rsidP="008E3F2A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BCDE3E9" w14:textId="4F11BC83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447</w:t>
            </w:r>
            <w:r w:rsidR="007C741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275</w:t>
            </w:r>
          </w:p>
        </w:tc>
        <w:tc>
          <w:tcPr>
            <w:tcW w:w="269" w:type="dxa"/>
          </w:tcPr>
          <w:p w14:paraId="14AD3B3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4563C" w14:textId="07A09345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509</w:t>
            </w:r>
            <w:r w:rsidR="008E3F2A" w:rsidRPr="0087049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516</w:t>
            </w:r>
          </w:p>
        </w:tc>
      </w:tr>
      <w:tr w:rsidR="008E3F2A" w:rsidRPr="0087049C" w14:paraId="6F429EE3" w14:textId="77777777" w:rsidTr="00444D4F">
        <w:tc>
          <w:tcPr>
            <w:tcW w:w="6300" w:type="dxa"/>
            <w:shd w:val="clear" w:color="auto" w:fill="auto"/>
          </w:tcPr>
          <w:p w14:paraId="5E0B0436" w14:textId="77777777" w:rsidR="008E3F2A" w:rsidRPr="0087049C" w:rsidRDefault="008E3F2A" w:rsidP="008E3F2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7AD6574" w14:textId="3E343528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7C741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181</w:t>
            </w:r>
            <w:r w:rsidR="007C741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623</w:t>
            </w:r>
          </w:p>
        </w:tc>
        <w:tc>
          <w:tcPr>
            <w:tcW w:w="269" w:type="dxa"/>
          </w:tcPr>
          <w:p w14:paraId="021A0B2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C2B96BD" w14:textId="34562958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991</w:t>
            </w:r>
            <w:r w:rsidR="008E3F2A" w:rsidRPr="0087049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878</w:t>
            </w:r>
          </w:p>
        </w:tc>
      </w:tr>
      <w:bookmarkEnd w:id="3"/>
    </w:tbl>
    <w:p w14:paraId="33E5306E" w14:textId="026E92EF" w:rsidR="000B4DF6" w:rsidRPr="0087049C" w:rsidRDefault="000B4DF6" w:rsidP="00CB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D84AD38" w14:textId="5E93A212" w:rsidR="009A5447" w:rsidRPr="00000E8B" w:rsidRDefault="009723AA" w:rsidP="00000E8B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000E8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ส่วนงาน</w:t>
      </w:r>
      <w:r w:rsidR="009A5447" w:rsidRPr="00000E8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ภูมิศาสตร์</w:t>
      </w:r>
    </w:p>
    <w:p w14:paraId="05F61204" w14:textId="77777777" w:rsidR="009A5447" w:rsidRPr="00000E8B" w:rsidRDefault="009A5447" w:rsidP="00600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C1DE0AB" w14:textId="452CD54D" w:rsidR="009A5447" w:rsidRPr="00000E8B" w:rsidRDefault="009A5447" w:rsidP="0000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ในการนำเสนอการจำแนก</w:t>
      </w:r>
      <w:r w:rsidR="009723AA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ภูมิศาสตร์ รายได้</w:t>
      </w:r>
      <w:r w:rsidR="009723AA"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</w:t>
      </w:r>
      <w:r w:rsidR="00154305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ามที่ตั้งทางภูมิศาสตร์ของลูกค้า </w:t>
      </w:r>
      <w:r w:rsidR="001D7C0C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</w:t>
      </w:r>
      <w:r w:rsidR="009723AA"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="001D7C0C"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แยกตามสถานที่ตั้งทางภูมิศาสตร์ของสินทรัพย์</w:t>
      </w:r>
    </w:p>
    <w:p w14:paraId="4C7D67AC" w14:textId="6AB4A191" w:rsidR="00F26610" w:rsidRPr="00000E8B" w:rsidRDefault="00F26610" w:rsidP="00CB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33"/>
        <w:gridCol w:w="270"/>
        <w:gridCol w:w="1170"/>
        <w:gridCol w:w="270"/>
        <w:gridCol w:w="1170"/>
        <w:gridCol w:w="270"/>
        <w:gridCol w:w="1170"/>
      </w:tblGrid>
      <w:tr w:rsidR="00F26610" w:rsidRPr="0087049C" w14:paraId="46E1AA33" w14:textId="77777777" w:rsidTr="004A1EB5">
        <w:trPr>
          <w:cantSplit/>
        </w:trPr>
        <w:tc>
          <w:tcPr>
            <w:tcW w:w="3690" w:type="dxa"/>
          </w:tcPr>
          <w:p w14:paraId="51935F83" w14:textId="77777777" w:rsidR="00F26610" w:rsidRPr="0087049C" w:rsidRDefault="00F26610" w:rsidP="000B4DF6">
            <w:pPr>
              <w:pStyle w:val="acctfourfigures"/>
              <w:tabs>
                <w:tab w:val="left" w:pos="720"/>
              </w:tabs>
              <w:spacing w:line="380" w:lineRule="exact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1AF86905" w14:textId="01332322" w:rsidR="00F26610" w:rsidRPr="0087049C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6610" w:rsidRPr="0087049C" w14:paraId="2EF5CDB6" w14:textId="77777777" w:rsidTr="004A1EB5">
        <w:trPr>
          <w:cantSplit/>
        </w:trPr>
        <w:tc>
          <w:tcPr>
            <w:tcW w:w="3690" w:type="dxa"/>
          </w:tcPr>
          <w:p w14:paraId="7FFD6239" w14:textId="4C5A2282" w:rsidR="00F26610" w:rsidRPr="0087049C" w:rsidRDefault="00F26610" w:rsidP="000B4DF6">
            <w:pPr>
              <w:pStyle w:val="acctfourfigures"/>
              <w:tabs>
                <w:tab w:val="left" w:pos="720"/>
              </w:tabs>
              <w:spacing w:line="380" w:lineRule="exact"/>
              <w:ind w:lef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73" w:type="dxa"/>
            <w:gridSpan w:val="3"/>
          </w:tcPr>
          <w:p w14:paraId="36AE1BEB" w14:textId="48E7D93D" w:rsidR="00F26610" w:rsidRPr="0087049C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5071DFE9" w14:textId="77777777" w:rsidR="00F26610" w:rsidRPr="0087049C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BA7C9CF" w14:textId="0185CFEE" w:rsidR="00F26610" w:rsidRPr="0087049C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F26610" w:rsidRPr="0087049C" w14:paraId="72476F41" w14:textId="77777777" w:rsidTr="004A1EB5">
        <w:trPr>
          <w:cantSplit/>
        </w:trPr>
        <w:tc>
          <w:tcPr>
            <w:tcW w:w="3690" w:type="dxa"/>
          </w:tcPr>
          <w:p w14:paraId="26E18BD8" w14:textId="77777777" w:rsidR="00F26610" w:rsidRPr="0087049C" w:rsidRDefault="00F26610" w:rsidP="000B4DF6">
            <w:pPr>
              <w:pStyle w:val="acctfourfigures"/>
              <w:tabs>
                <w:tab w:val="left" w:pos="720"/>
              </w:tabs>
              <w:spacing w:line="380" w:lineRule="exact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35BEB74F" w14:textId="7A46B45A" w:rsidR="00F26610" w:rsidRPr="0087049C" w:rsidRDefault="003F0633" w:rsidP="000B4DF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708B235E" w14:textId="77777777" w:rsidR="00F26610" w:rsidRPr="0087049C" w:rsidRDefault="00F26610" w:rsidP="000B4DF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4D8CCE7" w14:textId="60E5DD29" w:rsidR="00F26610" w:rsidRPr="0087049C" w:rsidRDefault="003F0633" w:rsidP="000B4DF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2C398838" w14:textId="77777777" w:rsidR="00F26610" w:rsidRPr="0087049C" w:rsidRDefault="00F26610" w:rsidP="000B4DF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62B9F11" w14:textId="72ED34D9" w:rsidR="00F26610" w:rsidRPr="0087049C" w:rsidRDefault="003F0633" w:rsidP="000B4DF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42821708" w14:textId="77777777" w:rsidR="00F26610" w:rsidRPr="0087049C" w:rsidRDefault="00F26610" w:rsidP="000B4DF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3BA6F2B" w14:textId="623CA3EE" w:rsidR="00F26610" w:rsidRPr="0087049C" w:rsidRDefault="003F0633" w:rsidP="000B4DF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F26610" w:rsidRPr="0087049C" w14:paraId="0AD4242A" w14:textId="77777777" w:rsidTr="004A1EB5">
        <w:trPr>
          <w:cantSplit/>
        </w:trPr>
        <w:tc>
          <w:tcPr>
            <w:tcW w:w="3690" w:type="dxa"/>
          </w:tcPr>
          <w:p w14:paraId="3983F804" w14:textId="77777777" w:rsidR="00F26610" w:rsidRPr="0087049C" w:rsidRDefault="00F26610" w:rsidP="000B4DF6">
            <w:pPr>
              <w:spacing w:line="380" w:lineRule="exact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16CE7E68" w14:textId="77777777" w:rsidR="00F26610" w:rsidRPr="0087049C" w:rsidRDefault="00F26610" w:rsidP="000B4DF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3F2A" w:rsidRPr="0087049C" w14:paraId="4DDC7F48" w14:textId="77777777" w:rsidTr="004A1EB5">
        <w:trPr>
          <w:cantSplit/>
        </w:trPr>
        <w:tc>
          <w:tcPr>
            <w:tcW w:w="3690" w:type="dxa"/>
          </w:tcPr>
          <w:p w14:paraId="077C2492" w14:textId="4AB166FD" w:rsidR="008E3F2A" w:rsidRPr="0087049C" w:rsidRDefault="008E3F2A" w:rsidP="008E3F2A">
            <w:pPr>
              <w:spacing w:line="380" w:lineRule="exact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33" w:type="dxa"/>
            <w:shd w:val="clear" w:color="auto" w:fill="auto"/>
          </w:tcPr>
          <w:p w14:paraId="4093A930" w14:textId="3EF3B876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7BCE8075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30988" w14:textId="20EAD9B4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27317828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B5087" w14:textId="6B8DD7BE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0BAD152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11EEF" w14:textId="13FC680C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CB7AD5" w:rsidRPr="0087049C" w14:paraId="3A529964" w14:textId="77777777" w:rsidTr="004A1EB5">
        <w:trPr>
          <w:cantSplit/>
        </w:trPr>
        <w:tc>
          <w:tcPr>
            <w:tcW w:w="3690" w:type="dxa"/>
          </w:tcPr>
          <w:p w14:paraId="1F0BB970" w14:textId="6D8982C6" w:rsidR="00CB7AD5" w:rsidRPr="005545A5" w:rsidRDefault="005545A5" w:rsidP="00CB7AD5">
            <w:pPr>
              <w:spacing w:line="380" w:lineRule="exact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5A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233" w:type="dxa"/>
            <w:shd w:val="clear" w:color="auto" w:fill="auto"/>
          </w:tcPr>
          <w:p w14:paraId="1FD5ADB8" w14:textId="02AF7A2A" w:rsidR="00CB7AD5" w:rsidRPr="005545A5" w:rsidRDefault="003F0633" w:rsidP="00CB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704</w:t>
            </w:r>
            <w:r w:rsidR="005545A5" w:rsidRPr="005545A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3F0633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63762FE0" w14:textId="77777777" w:rsidR="00CB7AD5" w:rsidRPr="005545A5" w:rsidRDefault="00CB7AD5" w:rsidP="00CB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7A1E1" w14:textId="2BA545D7" w:rsidR="00CB7AD5" w:rsidRPr="005545A5" w:rsidRDefault="003F0633" w:rsidP="00CB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 w:rsidR="00CB7AD5" w:rsidRPr="005545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70" w:type="dxa"/>
            <w:shd w:val="clear" w:color="auto" w:fill="auto"/>
          </w:tcPr>
          <w:p w14:paraId="4DAA1818" w14:textId="77777777" w:rsidR="00CB7AD5" w:rsidRPr="005545A5" w:rsidRDefault="00CB7AD5" w:rsidP="00CB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B2504" w14:textId="6A2510D5" w:rsidR="00CB7AD5" w:rsidRPr="005545A5" w:rsidRDefault="00CB7AD5" w:rsidP="00CB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7CB31" w14:textId="77777777" w:rsidR="00CB7AD5" w:rsidRPr="005545A5" w:rsidRDefault="00CB7AD5" w:rsidP="00CB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BAEE3E" w14:textId="1C35BE9A" w:rsidR="00CB7AD5" w:rsidRPr="0087049C" w:rsidRDefault="00CB7AD5" w:rsidP="00CB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5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3F2A" w:rsidRPr="0087049C" w14:paraId="4DBA840D" w14:textId="77777777" w:rsidTr="00444D4F">
        <w:trPr>
          <w:cantSplit/>
        </w:trPr>
        <w:tc>
          <w:tcPr>
            <w:tcW w:w="3690" w:type="dxa"/>
          </w:tcPr>
          <w:p w14:paraId="0DD35524" w14:textId="6CA64B72" w:rsidR="008E3F2A" w:rsidRPr="0087049C" w:rsidRDefault="008E3F2A" w:rsidP="008E3F2A">
            <w:pPr>
              <w:spacing w:line="380" w:lineRule="exact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233" w:type="dxa"/>
            <w:shd w:val="clear" w:color="auto" w:fill="auto"/>
          </w:tcPr>
          <w:p w14:paraId="7F760850" w14:textId="6EC7AE8F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14:paraId="6E29D4C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4CFE7" w14:textId="62AEC488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6038A343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C3314" w14:textId="2B03A5DB" w:rsidR="008E3F2A" w:rsidRPr="0087049C" w:rsidRDefault="007C7410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07C2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6CD31" w14:textId="5C3858BE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3F2A" w:rsidRPr="0087049C" w14:paraId="2874ADEB" w14:textId="77777777" w:rsidTr="00444D4F">
        <w:trPr>
          <w:cantSplit/>
        </w:trPr>
        <w:tc>
          <w:tcPr>
            <w:tcW w:w="3690" w:type="dxa"/>
            <w:shd w:val="clear" w:color="auto" w:fill="auto"/>
          </w:tcPr>
          <w:p w14:paraId="0768C9DB" w14:textId="11248DC1" w:rsidR="008E3F2A" w:rsidRPr="0087049C" w:rsidRDefault="008E3F2A" w:rsidP="008E3F2A">
            <w:pPr>
              <w:spacing w:line="380" w:lineRule="exact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A1495F2" w14:textId="28EBF4C0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62C9586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0578E" w14:textId="04E724B1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623BC604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2862B8" w14:textId="2354BAF8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270" w:type="dxa"/>
            <w:shd w:val="clear" w:color="auto" w:fill="auto"/>
          </w:tcPr>
          <w:p w14:paraId="6A5FE975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C2BAE" w14:textId="20322073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8E3F2A" w:rsidRPr="0087049C" w14:paraId="1560FF3F" w14:textId="77777777" w:rsidTr="00444D4F">
        <w:trPr>
          <w:cantSplit/>
        </w:trPr>
        <w:tc>
          <w:tcPr>
            <w:tcW w:w="3690" w:type="dxa"/>
            <w:shd w:val="clear" w:color="auto" w:fill="auto"/>
          </w:tcPr>
          <w:p w14:paraId="3605B729" w14:textId="77777777" w:rsidR="008E3F2A" w:rsidRPr="0087049C" w:rsidRDefault="008E3F2A" w:rsidP="008E3F2A">
            <w:pPr>
              <w:tabs>
                <w:tab w:val="left" w:pos="9000"/>
                <w:tab w:val="left" w:pos="9090"/>
              </w:tabs>
              <w:spacing w:line="380" w:lineRule="exact"/>
              <w:ind w:left="11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740B" w14:textId="16B25B01" w:rsidR="008E3F2A" w:rsidRPr="0087049C" w:rsidRDefault="003F0633" w:rsidP="0005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6D807CCC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07DCA" w14:textId="13A1BE42" w:rsidR="008E3F2A" w:rsidRPr="0087049C" w:rsidRDefault="003F0633" w:rsidP="0005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4626ACF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4515" w14:textId="62041CAE" w:rsidR="008E3F2A" w:rsidRPr="0087049C" w:rsidRDefault="003F0633" w:rsidP="0005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2EF824E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D59F7" w14:textId="40E92C4D" w:rsidR="008E3F2A" w:rsidRPr="0087049C" w:rsidRDefault="003F0633" w:rsidP="0005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</w:tr>
    </w:tbl>
    <w:p w14:paraId="237F2BC8" w14:textId="77777777" w:rsidR="004A1EB5" w:rsidRDefault="004A1EB5" w:rsidP="006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C2612F" w14:textId="56FF2647" w:rsidR="00774D72" w:rsidRPr="004A1EB5" w:rsidRDefault="00774D72" w:rsidP="004A1EB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4A1EB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ลูกค้ารายใหญ่</w:t>
      </w:r>
    </w:p>
    <w:p w14:paraId="3A1709B6" w14:textId="77777777" w:rsidR="00DD3981" w:rsidRPr="000F5BDF" w:rsidRDefault="00DD3981" w:rsidP="00774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0DC6974" w14:textId="03A270B8" w:rsidR="00592E40" w:rsidRPr="0087049C" w:rsidRDefault="00152E04" w:rsidP="004A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รายได้จากลูกค้ารายใหญ่จำนวน</w:t>
      </w:r>
      <w:r w:rsidR="00BA2867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552966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8D2818" w:rsidRPr="0087049C">
        <w:rPr>
          <w:rFonts w:asciiTheme="majorBidi" w:hAnsiTheme="majorBidi" w:cstheme="majorBidi"/>
          <w:sz w:val="30"/>
          <w:szCs w:val="30"/>
          <w:cs/>
        </w:rPr>
        <w:t>รายของกลุ่มบริษัทเป็นเงินประมาณ</w:t>
      </w:r>
      <w:r w:rsidR="00047181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705</w:t>
      </w:r>
      <w:r w:rsidR="00047181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A859C9"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จำนวน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859C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เป็นเงินประมาณ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668</w:t>
      </w:r>
      <w:r w:rsidR="000B4DF6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87049C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42C654EB" w14:textId="77777777" w:rsidR="00152E04" w:rsidRPr="000F5BDF" w:rsidRDefault="00152E04" w:rsidP="00592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69A00BD" w14:textId="47E2B427" w:rsidR="00A8554B" w:rsidRDefault="00A8554B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รายได้อื่น</w:t>
      </w:r>
    </w:p>
    <w:p w14:paraId="5C2DF72C" w14:textId="5C2C2917" w:rsidR="00A8554B" w:rsidRPr="000F5BDF" w:rsidRDefault="00A8554B" w:rsidP="00A8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080"/>
        <w:gridCol w:w="270"/>
        <w:gridCol w:w="1188"/>
        <w:gridCol w:w="270"/>
        <w:gridCol w:w="1152"/>
        <w:gridCol w:w="270"/>
        <w:gridCol w:w="1176"/>
      </w:tblGrid>
      <w:tr w:rsidR="00A8554B" w:rsidRPr="0087049C" w14:paraId="37934C52" w14:textId="77777777" w:rsidTr="00B73011">
        <w:trPr>
          <w:cantSplit/>
        </w:trPr>
        <w:tc>
          <w:tcPr>
            <w:tcW w:w="2970" w:type="dxa"/>
            <w:shd w:val="clear" w:color="auto" w:fill="FFFFFF"/>
          </w:tcPr>
          <w:p w14:paraId="235433D1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14:paraId="705490D2" w14:textId="77777777" w:rsidR="00A8554B" w:rsidRPr="0087049C" w:rsidRDefault="00A8554B" w:rsidP="00B730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/>
          </w:tcPr>
          <w:p w14:paraId="7744B575" w14:textId="77777777" w:rsidR="00A8554B" w:rsidRPr="0087049C" w:rsidRDefault="00A8554B" w:rsidP="00B730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21F23C5F" w14:textId="77777777" w:rsidR="00A8554B" w:rsidRPr="0087049C" w:rsidRDefault="00A8554B" w:rsidP="00B7301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/>
          </w:tcPr>
          <w:p w14:paraId="6502CD85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54B" w:rsidRPr="0087049C" w14:paraId="0784CA29" w14:textId="77777777" w:rsidTr="00B73011">
        <w:trPr>
          <w:cantSplit/>
        </w:trPr>
        <w:tc>
          <w:tcPr>
            <w:tcW w:w="2970" w:type="dxa"/>
            <w:shd w:val="clear" w:color="auto" w:fill="FFFFFF"/>
          </w:tcPr>
          <w:p w14:paraId="28E3B9EF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360DEFD" w14:textId="3C429C9D" w:rsidR="00A8554B" w:rsidRPr="0087049C" w:rsidRDefault="00A8554B" w:rsidP="00B73011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6576F97" w14:textId="77777777" w:rsidR="00A8554B" w:rsidRPr="0087049C" w:rsidRDefault="00A8554B" w:rsidP="00B7301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1360F256" w14:textId="77777777" w:rsidR="00A8554B" w:rsidRPr="0087049C" w:rsidRDefault="00A8554B" w:rsidP="00B7301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093D9819" w14:textId="77777777" w:rsidR="00A8554B" w:rsidRPr="0087049C" w:rsidRDefault="00A8554B" w:rsidP="00B7301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1B00BC2B" w14:textId="77777777" w:rsidR="00A8554B" w:rsidRPr="0087049C" w:rsidRDefault="00A8554B" w:rsidP="00B7301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63F833C" w14:textId="77777777" w:rsidR="00A8554B" w:rsidRPr="0087049C" w:rsidRDefault="00A8554B" w:rsidP="00B7301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4D9A3E75" w14:textId="77777777" w:rsidR="00A8554B" w:rsidRPr="0087049C" w:rsidRDefault="00A8554B" w:rsidP="00B7301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315AE80B" w14:textId="77777777" w:rsidR="00A8554B" w:rsidRPr="0087049C" w:rsidRDefault="00A8554B" w:rsidP="00B73011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A8554B" w:rsidRPr="0087049C" w14:paraId="735CA2D8" w14:textId="77777777" w:rsidTr="00B73011">
        <w:tc>
          <w:tcPr>
            <w:tcW w:w="2970" w:type="dxa"/>
            <w:shd w:val="clear" w:color="auto" w:fill="auto"/>
          </w:tcPr>
          <w:p w14:paraId="0C4C4A69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CF4481" w14:textId="77777777" w:rsidR="00A8554B" w:rsidRPr="0087049C" w:rsidRDefault="00A8554B" w:rsidP="00B7301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B840910" w14:textId="77777777" w:rsidR="00A8554B" w:rsidRPr="0087049C" w:rsidRDefault="00A8554B" w:rsidP="00B7301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8554B" w:rsidRPr="0087049C" w14:paraId="7F1BEA57" w14:textId="77777777" w:rsidTr="00B73011">
        <w:tc>
          <w:tcPr>
            <w:tcW w:w="2970" w:type="dxa"/>
            <w:shd w:val="clear" w:color="auto" w:fill="auto"/>
          </w:tcPr>
          <w:p w14:paraId="43E03839" w14:textId="2EB313DB" w:rsidR="00A8554B" w:rsidRPr="0087049C" w:rsidRDefault="00A8554B" w:rsidP="00B73011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900" w:type="dxa"/>
          </w:tcPr>
          <w:p w14:paraId="0BD9B103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686C73" w14:textId="20F5BE08" w:rsidR="00A8554B" w:rsidRPr="0087049C" w:rsidRDefault="000F5BDF" w:rsidP="00B730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232,619</w:t>
            </w:r>
          </w:p>
        </w:tc>
        <w:tc>
          <w:tcPr>
            <w:tcW w:w="270" w:type="dxa"/>
            <w:shd w:val="clear" w:color="auto" w:fill="auto"/>
          </w:tcPr>
          <w:p w14:paraId="76153FA1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8370B1C" w14:textId="09AEB5B9" w:rsidR="00A8554B" w:rsidRPr="0087049C" w:rsidRDefault="000F5BDF" w:rsidP="00B7301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17,710</w:t>
            </w:r>
          </w:p>
        </w:tc>
        <w:tc>
          <w:tcPr>
            <w:tcW w:w="270" w:type="dxa"/>
            <w:shd w:val="clear" w:color="auto" w:fill="auto"/>
          </w:tcPr>
          <w:p w14:paraId="62B20251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20FD2C3" w14:textId="22E52093" w:rsidR="00A8554B" w:rsidRPr="0087049C" w:rsidRDefault="000F5BDF" w:rsidP="00B7301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232,430</w:t>
            </w:r>
          </w:p>
        </w:tc>
        <w:tc>
          <w:tcPr>
            <w:tcW w:w="270" w:type="dxa"/>
            <w:shd w:val="clear" w:color="auto" w:fill="auto"/>
          </w:tcPr>
          <w:p w14:paraId="14156DEA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5267324" w14:textId="16F34CAD" w:rsidR="00A8554B" w:rsidRPr="0087049C" w:rsidRDefault="000F5BDF" w:rsidP="00B7301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17,660</w:t>
            </w:r>
          </w:p>
        </w:tc>
      </w:tr>
      <w:tr w:rsidR="00A8554B" w:rsidRPr="0087049C" w14:paraId="3B414F7C" w14:textId="77777777" w:rsidTr="00B73011">
        <w:tc>
          <w:tcPr>
            <w:tcW w:w="2970" w:type="dxa"/>
            <w:shd w:val="clear" w:color="auto" w:fill="auto"/>
          </w:tcPr>
          <w:p w14:paraId="6CFA09A2" w14:textId="227141E7" w:rsidR="00A8554B" w:rsidRPr="0087049C" w:rsidRDefault="00A8554B" w:rsidP="00B730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5079C5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C6663" w14:textId="0E87ED0F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  <w:tc>
          <w:tcPr>
            <w:tcW w:w="270" w:type="dxa"/>
            <w:shd w:val="clear" w:color="auto" w:fill="auto"/>
          </w:tcPr>
          <w:p w14:paraId="3CD0CC6A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13EE04A" w14:textId="0E7E24D8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4,728</w:t>
            </w:r>
          </w:p>
        </w:tc>
        <w:tc>
          <w:tcPr>
            <w:tcW w:w="270" w:type="dxa"/>
            <w:shd w:val="clear" w:color="auto" w:fill="auto"/>
          </w:tcPr>
          <w:p w14:paraId="542F524B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674F82A" w14:textId="4B1F75ED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270" w:type="dxa"/>
            <w:shd w:val="clear" w:color="auto" w:fill="auto"/>
          </w:tcPr>
          <w:p w14:paraId="406132D5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BE7EB78" w14:textId="0ED14445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5,226</w:t>
            </w:r>
          </w:p>
        </w:tc>
      </w:tr>
      <w:tr w:rsidR="00A8554B" w:rsidRPr="0087049C" w14:paraId="4798640A" w14:textId="77777777" w:rsidTr="00B73011">
        <w:tc>
          <w:tcPr>
            <w:tcW w:w="2970" w:type="dxa"/>
            <w:shd w:val="clear" w:color="auto" w:fill="auto"/>
          </w:tcPr>
          <w:p w14:paraId="5393094F" w14:textId="5F378DFD" w:rsidR="00A8554B" w:rsidRPr="0087049C" w:rsidRDefault="00A8554B" w:rsidP="00B730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รายได้จากการขายเศษวัสดุ</w:t>
            </w:r>
          </w:p>
        </w:tc>
        <w:tc>
          <w:tcPr>
            <w:tcW w:w="900" w:type="dxa"/>
          </w:tcPr>
          <w:p w14:paraId="4AD8FD8E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8412F9" w14:textId="0A4F3984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42D87A87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E15CFF" w14:textId="18583382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1,364</w:t>
            </w:r>
          </w:p>
        </w:tc>
        <w:tc>
          <w:tcPr>
            <w:tcW w:w="270" w:type="dxa"/>
            <w:shd w:val="clear" w:color="auto" w:fill="auto"/>
          </w:tcPr>
          <w:p w14:paraId="31B95A4F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ECA60F7" w14:textId="271DB2B0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24F6BC86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8AB1D86" w14:textId="0D34C01E" w:rsidR="00A8554B" w:rsidRPr="0087049C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</w:tr>
      <w:tr w:rsidR="00A8554B" w:rsidRPr="0087049C" w14:paraId="4BF4677E" w14:textId="77777777" w:rsidTr="000F5BDF">
        <w:tc>
          <w:tcPr>
            <w:tcW w:w="2970" w:type="dxa"/>
            <w:shd w:val="clear" w:color="auto" w:fill="auto"/>
          </w:tcPr>
          <w:p w14:paraId="7022AC72" w14:textId="07B3F71F" w:rsidR="00A8554B" w:rsidRDefault="00A8554B" w:rsidP="00B730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D3E8A92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570F3A" w14:textId="0F9E1C1D" w:rsidR="00A8554B" w:rsidRPr="003F0633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34,426</w:t>
            </w:r>
          </w:p>
        </w:tc>
        <w:tc>
          <w:tcPr>
            <w:tcW w:w="270" w:type="dxa"/>
            <w:shd w:val="clear" w:color="auto" w:fill="auto"/>
          </w:tcPr>
          <w:p w14:paraId="1DF01E95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FD1ECEF" w14:textId="0ABCCF2E" w:rsidR="00A8554B" w:rsidRPr="003F0633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29,047</w:t>
            </w:r>
          </w:p>
        </w:tc>
        <w:tc>
          <w:tcPr>
            <w:tcW w:w="270" w:type="dxa"/>
            <w:shd w:val="clear" w:color="auto" w:fill="auto"/>
          </w:tcPr>
          <w:p w14:paraId="537B4625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3ED18F" w14:textId="10FBECBA" w:rsidR="00A8554B" w:rsidRPr="003F0633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29,891</w:t>
            </w:r>
          </w:p>
        </w:tc>
        <w:tc>
          <w:tcPr>
            <w:tcW w:w="270" w:type="dxa"/>
            <w:shd w:val="clear" w:color="auto" w:fill="auto"/>
          </w:tcPr>
          <w:p w14:paraId="73FA25CD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E8914EB" w14:textId="3BBB0974" w:rsidR="00A8554B" w:rsidRPr="003F0633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25,973</w:t>
            </w:r>
          </w:p>
        </w:tc>
      </w:tr>
      <w:tr w:rsidR="00A8554B" w:rsidRPr="000F5BDF" w14:paraId="231D4B84" w14:textId="77777777" w:rsidTr="000F5BDF">
        <w:tc>
          <w:tcPr>
            <w:tcW w:w="2970" w:type="dxa"/>
            <w:shd w:val="clear" w:color="auto" w:fill="auto"/>
          </w:tcPr>
          <w:p w14:paraId="4ACD0268" w14:textId="140C3CE3" w:rsidR="00A8554B" w:rsidRPr="00927B7F" w:rsidRDefault="00A8554B" w:rsidP="00B73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B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5E22D5E" w14:textId="77777777" w:rsidR="00A8554B" w:rsidRPr="0087049C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343F8" w14:textId="3FA938D6" w:rsidR="00A8554B" w:rsidRPr="000F5BDF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268,606</w:t>
            </w:r>
          </w:p>
        </w:tc>
        <w:tc>
          <w:tcPr>
            <w:tcW w:w="270" w:type="dxa"/>
            <w:shd w:val="clear" w:color="auto" w:fill="auto"/>
          </w:tcPr>
          <w:p w14:paraId="4F834C3F" w14:textId="77777777" w:rsidR="00A8554B" w:rsidRPr="000F5BDF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0EDD7" w14:textId="0864E018" w:rsidR="00A8554B" w:rsidRPr="000F5BDF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52,849</w:t>
            </w:r>
          </w:p>
        </w:tc>
        <w:tc>
          <w:tcPr>
            <w:tcW w:w="270" w:type="dxa"/>
            <w:shd w:val="clear" w:color="auto" w:fill="auto"/>
          </w:tcPr>
          <w:p w14:paraId="538152F5" w14:textId="77777777" w:rsidR="00A8554B" w:rsidRPr="000F5BDF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529A" w14:textId="2BB55711" w:rsidR="00A8554B" w:rsidRPr="000F5BDF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264,358</w:t>
            </w:r>
          </w:p>
        </w:tc>
        <w:tc>
          <w:tcPr>
            <w:tcW w:w="270" w:type="dxa"/>
            <w:shd w:val="clear" w:color="auto" w:fill="auto"/>
          </w:tcPr>
          <w:p w14:paraId="0E65B05F" w14:textId="77777777" w:rsidR="00A8554B" w:rsidRPr="000F5BDF" w:rsidRDefault="00A8554B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BD87E" w14:textId="116676B8" w:rsidR="00A8554B" w:rsidRPr="000F5BDF" w:rsidRDefault="000F5BDF" w:rsidP="00B7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50,198</w:t>
            </w:r>
          </w:p>
        </w:tc>
      </w:tr>
    </w:tbl>
    <w:p w14:paraId="253134B8" w14:textId="77777777" w:rsidR="00A8554B" w:rsidRPr="000F5BDF" w:rsidRDefault="00A8554B" w:rsidP="00A8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DC457AF" w14:textId="568234BC" w:rsidR="00147715" w:rsidRPr="0087049C" w:rsidRDefault="0057424A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</w:t>
      </w:r>
      <w:r w:rsidR="00C61DDF"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้</w:t>
      </w: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จ่ายตามลักษณะ</w:t>
      </w:r>
    </w:p>
    <w:p w14:paraId="10648624" w14:textId="77777777" w:rsidR="00096D64" w:rsidRPr="000F5BDF" w:rsidRDefault="00096D64" w:rsidP="00444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080"/>
        <w:gridCol w:w="270"/>
        <w:gridCol w:w="1188"/>
        <w:gridCol w:w="270"/>
        <w:gridCol w:w="1152"/>
        <w:gridCol w:w="270"/>
        <w:gridCol w:w="1176"/>
      </w:tblGrid>
      <w:tr w:rsidR="00B43478" w:rsidRPr="0087049C" w14:paraId="2520FFDF" w14:textId="77777777" w:rsidTr="00B43478">
        <w:trPr>
          <w:cantSplit/>
        </w:trPr>
        <w:tc>
          <w:tcPr>
            <w:tcW w:w="2970" w:type="dxa"/>
            <w:shd w:val="clear" w:color="auto" w:fill="FFFFFF"/>
          </w:tcPr>
          <w:p w14:paraId="7B7ADFB0" w14:textId="77777777" w:rsidR="00B43478" w:rsidRPr="0087049C" w:rsidRDefault="00B43478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14:paraId="7F36530B" w14:textId="77777777" w:rsidR="00B43478" w:rsidRPr="0087049C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/>
          </w:tcPr>
          <w:p w14:paraId="33E46BDF" w14:textId="549BFC99" w:rsidR="00B43478" w:rsidRPr="0087049C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D0B0EB8" w14:textId="77777777" w:rsidR="00B43478" w:rsidRPr="0087049C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/>
          </w:tcPr>
          <w:p w14:paraId="0C409857" w14:textId="77777777" w:rsidR="00B43478" w:rsidRPr="0087049C" w:rsidRDefault="00B43478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F2A" w:rsidRPr="0087049C" w14:paraId="0F8BB4D8" w14:textId="77777777" w:rsidTr="008E3F2A">
        <w:trPr>
          <w:cantSplit/>
        </w:trPr>
        <w:tc>
          <w:tcPr>
            <w:tcW w:w="2970" w:type="dxa"/>
            <w:shd w:val="clear" w:color="auto" w:fill="FFFFFF"/>
          </w:tcPr>
          <w:p w14:paraId="7E04E5A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46B74C" w14:textId="36DB973B" w:rsidR="008E3F2A" w:rsidRPr="0087049C" w:rsidRDefault="008E3F2A" w:rsidP="008E3F2A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1CEC0B9F" w14:textId="582725AE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26868A49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1273DCDA" w14:textId="797BF2BA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01EC51DE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620D6DBD" w14:textId="78416EE7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3837DF6D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52833B6D" w14:textId="57E02103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8E3F2A" w:rsidRPr="0087049C" w14:paraId="6820806A" w14:textId="77777777" w:rsidTr="00B43478">
        <w:tc>
          <w:tcPr>
            <w:tcW w:w="2970" w:type="dxa"/>
            <w:shd w:val="clear" w:color="auto" w:fill="auto"/>
          </w:tcPr>
          <w:p w14:paraId="7DA579B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E112EA" w14:textId="77777777" w:rsidR="008E3F2A" w:rsidRPr="0087049C" w:rsidRDefault="008E3F2A" w:rsidP="008E3F2A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03A501E" w14:textId="04F28B92" w:rsidR="008E3F2A" w:rsidRPr="0087049C" w:rsidRDefault="008E3F2A" w:rsidP="008E3F2A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3F2A" w:rsidRPr="0087049C" w14:paraId="30F1EE90" w14:textId="77777777" w:rsidTr="008E3F2A">
        <w:tc>
          <w:tcPr>
            <w:tcW w:w="2970" w:type="dxa"/>
            <w:shd w:val="clear" w:color="auto" w:fill="auto"/>
          </w:tcPr>
          <w:p w14:paraId="41EB4377" w14:textId="77777777" w:rsidR="008E3F2A" w:rsidRPr="0087049C" w:rsidRDefault="008E3F2A" w:rsidP="008E3F2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900" w:type="dxa"/>
          </w:tcPr>
          <w:p w14:paraId="423E0464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8807B7" w14:textId="409F81A9" w:rsidR="008E3F2A" w:rsidRPr="0087049C" w:rsidRDefault="008E3F2A" w:rsidP="008E3F2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9CEF5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997B49B" w14:textId="77777777" w:rsidR="008E3F2A" w:rsidRPr="0087049C" w:rsidRDefault="008E3F2A" w:rsidP="008E3F2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84E7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E7E362" w14:textId="77777777" w:rsidR="008E3F2A" w:rsidRPr="0087049C" w:rsidRDefault="008E3F2A" w:rsidP="008E3F2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0AF581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579139B" w14:textId="77777777" w:rsidR="008E3F2A" w:rsidRPr="0087049C" w:rsidRDefault="008E3F2A" w:rsidP="008E3F2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F2A" w:rsidRPr="0087049C" w14:paraId="5CE92DBB" w14:textId="77777777" w:rsidTr="008E3F2A">
        <w:tc>
          <w:tcPr>
            <w:tcW w:w="2970" w:type="dxa"/>
            <w:shd w:val="clear" w:color="auto" w:fill="auto"/>
          </w:tcPr>
          <w:p w14:paraId="4C59C834" w14:textId="77777777" w:rsidR="008E3F2A" w:rsidRPr="0087049C" w:rsidRDefault="008E3F2A" w:rsidP="008E3F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5B689E83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624E14" w14:textId="12EC63AB" w:rsidR="008E3F2A" w:rsidRPr="0087049C" w:rsidRDefault="007C15F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A314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0214CBB" w14:textId="68A7C382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8976F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CA634E2" w14:textId="7EDAAA23" w:rsidR="008E3F2A" w:rsidRPr="0087049C" w:rsidRDefault="007C15F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477055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2AD497D" w14:textId="79218971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3F2A" w:rsidRPr="0087049C" w14:paraId="6A9691AF" w14:textId="77777777" w:rsidTr="008E3F2A">
        <w:tc>
          <w:tcPr>
            <w:tcW w:w="2970" w:type="dxa"/>
            <w:shd w:val="clear" w:color="auto" w:fill="auto"/>
          </w:tcPr>
          <w:p w14:paraId="788C394B" w14:textId="77777777" w:rsidR="008E3F2A" w:rsidRPr="0087049C" w:rsidRDefault="008E3F2A" w:rsidP="008E3F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2B972EE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EF4B2" w14:textId="4AE832FF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3F7E33A5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79018C1" w14:textId="43CEEC77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1E129FD3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B8A10DB" w14:textId="5CDB483D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0AB58C09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1C9ED03" w14:textId="3DA9764A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8E3F2A" w:rsidRPr="0087049C" w14:paraId="3D97A532" w14:textId="77777777" w:rsidTr="008E3F2A">
        <w:trPr>
          <w:trHeight w:val="335"/>
        </w:trPr>
        <w:tc>
          <w:tcPr>
            <w:tcW w:w="2970" w:type="dxa"/>
            <w:shd w:val="clear" w:color="auto" w:fill="auto"/>
          </w:tcPr>
          <w:p w14:paraId="2D5FE1AF" w14:textId="2A741E18" w:rsidR="008E3F2A" w:rsidRPr="0087049C" w:rsidRDefault="008E3F2A" w:rsidP="008E3F2A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2D0C3C0F" w14:textId="4D91A55E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61BAC2" w14:textId="7A827803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0A46898F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F17E7B3" w14:textId="794BAB9C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63209312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3B6F998" w14:textId="5EFDC510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4D92372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D5B9608" w14:textId="6AA8DF45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CB7AD5" w:rsidRPr="0087049C" w14:paraId="2DE45C57" w14:textId="77777777" w:rsidTr="00F757CB">
        <w:tc>
          <w:tcPr>
            <w:tcW w:w="2970" w:type="dxa"/>
            <w:shd w:val="clear" w:color="auto" w:fill="auto"/>
          </w:tcPr>
          <w:p w14:paraId="46936FD9" w14:textId="77777777" w:rsidR="00CB7AD5" w:rsidRPr="0087049C" w:rsidRDefault="00CB7AD5" w:rsidP="00F757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2136C4B4" w14:textId="77777777" w:rsidR="00CB7AD5" w:rsidRPr="0087049C" w:rsidRDefault="00CB7AD5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25044F" w14:textId="31324EBA" w:rsidR="00CB7AD5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="00CB7A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20231927" w14:textId="77777777" w:rsidR="00CB7AD5" w:rsidRPr="0087049C" w:rsidRDefault="00CB7AD5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D88A775" w14:textId="0859B3A6" w:rsidR="00CB7AD5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CB7AD5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7E8D3FD7" w14:textId="77777777" w:rsidR="00CB7AD5" w:rsidRPr="0087049C" w:rsidRDefault="00CB7AD5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BD7238E" w14:textId="601DDD7E" w:rsidR="00CB7AD5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CB7A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577BA938" w14:textId="77777777" w:rsidR="00CB7AD5" w:rsidRPr="0087049C" w:rsidRDefault="00CB7AD5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E17B0BF" w14:textId="226072CD" w:rsidR="00CB7AD5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CB7AD5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8E3F2A" w:rsidRPr="0087049C" w14:paraId="3031F011" w14:textId="77777777" w:rsidTr="008E3F2A">
        <w:tc>
          <w:tcPr>
            <w:tcW w:w="2970" w:type="dxa"/>
            <w:shd w:val="clear" w:color="auto" w:fill="auto"/>
          </w:tcPr>
          <w:p w14:paraId="7DA94567" w14:textId="77777777" w:rsidR="008E3F2A" w:rsidRPr="0087049C" w:rsidRDefault="008E3F2A" w:rsidP="008E3F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563FCFE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D8833E" w14:textId="2EB37ACF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4A2FC10F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50E26A1" w14:textId="2CF2F6E1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2AECC19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7CB5BD3" w14:textId="11C98F8E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2F8EA0AB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DB692FF" w14:textId="74BC7F1D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8E3F2A" w:rsidRPr="0087049C" w14:paraId="6E7AC361" w14:textId="77777777" w:rsidTr="008E3F2A">
        <w:tc>
          <w:tcPr>
            <w:tcW w:w="2970" w:type="dxa"/>
            <w:shd w:val="clear" w:color="auto" w:fill="auto"/>
          </w:tcPr>
          <w:p w14:paraId="06D39532" w14:textId="77777777" w:rsidR="008E3F2A" w:rsidRPr="0087049C" w:rsidRDefault="008E3F2A" w:rsidP="008E3F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1C752F7" w14:textId="7E9DFF72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  <w:r w:rsidR="004A1E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3F0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  <w:r w:rsidR="004A1E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3F0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7E0F4A8B" w14:textId="7A831634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2BABBD38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686D798" w14:textId="15713D09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2E09E2A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48BAAB" w14:textId="1042A670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1D2E0D1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AB8CC1A" w14:textId="4623923E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AA0773" w:rsidRPr="0087049C" w14:paraId="4AB97A86" w14:textId="77777777" w:rsidTr="00F757CB">
        <w:tc>
          <w:tcPr>
            <w:tcW w:w="2970" w:type="dxa"/>
            <w:shd w:val="clear" w:color="auto" w:fill="auto"/>
          </w:tcPr>
          <w:p w14:paraId="585D8AC4" w14:textId="77777777" w:rsidR="00AA0773" w:rsidRPr="0087049C" w:rsidRDefault="00AA0773" w:rsidP="00F757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900" w:type="dxa"/>
          </w:tcPr>
          <w:p w14:paraId="17A17545" w14:textId="77777777" w:rsidR="00AA0773" w:rsidRPr="0087049C" w:rsidRDefault="00AA077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1C9968" w14:textId="67F0863A" w:rsidR="00AA0773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AA0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6C35ED3E" w14:textId="77777777" w:rsidR="00AA0773" w:rsidRPr="0087049C" w:rsidRDefault="00AA077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BDB41C8" w14:textId="0F7D8770" w:rsidR="00AA0773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AA07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557782FA" w14:textId="77777777" w:rsidR="00AA0773" w:rsidRPr="0087049C" w:rsidRDefault="00AA077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4E88B42" w14:textId="4DB62F46" w:rsidR="00AA0773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AA0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48334608" w14:textId="77777777" w:rsidR="00AA0773" w:rsidRPr="0087049C" w:rsidRDefault="00AA077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2127FB0" w14:textId="0E8D2D02" w:rsidR="00AA0773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AA0773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8E3F2A" w:rsidRPr="0087049C" w14:paraId="2548001A" w14:textId="77777777" w:rsidTr="008E3F2A">
        <w:tc>
          <w:tcPr>
            <w:tcW w:w="2970" w:type="dxa"/>
            <w:shd w:val="clear" w:color="auto" w:fill="auto"/>
          </w:tcPr>
          <w:p w14:paraId="731249E6" w14:textId="749CC27F" w:rsidR="008E3F2A" w:rsidRPr="0087049C" w:rsidRDefault="008E3F2A" w:rsidP="008E3F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900" w:type="dxa"/>
          </w:tcPr>
          <w:p w14:paraId="110B5BD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A9E6BB" w14:textId="7A6ED994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5405563F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BCA7F35" w14:textId="051A5A78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  <w:shd w:val="clear" w:color="auto" w:fill="auto"/>
          </w:tcPr>
          <w:p w14:paraId="527F09A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EA2B0DF" w14:textId="055F7743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72684D59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66C56BB" w14:textId="6CBDF836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  <w:tr w:rsidR="008E3F2A" w:rsidRPr="0087049C" w14:paraId="78309D14" w14:textId="77777777" w:rsidTr="008E3F2A">
        <w:tc>
          <w:tcPr>
            <w:tcW w:w="2970" w:type="dxa"/>
            <w:shd w:val="clear" w:color="auto" w:fill="auto"/>
          </w:tcPr>
          <w:p w14:paraId="78F694C4" w14:textId="77777777" w:rsidR="008E3F2A" w:rsidRPr="0087049C" w:rsidRDefault="008E3F2A" w:rsidP="008E3F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78271B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B60A15" w14:textId="0E9FF237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30AD8A3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C9D325C" w14:textId="68285CDD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05A1B1F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360417" w14:textId="7E5CD699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7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5E479D4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C698C19" w14:textId="51E5A6C9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8E3F2A" w:rsidRPr="0087049C" w14:paraId="2936EFFB" w14:textId="77777777" w:rsidTr="008E3F2A">
        <w:trPr>
          <w:trHeight w:val="847"/>
        </w:trPr>
        <w:tc>
          <w:tcPr>
            <w:tcW w:w="3870" w:type="dxa"/>
            <w:gridSpan w:val="2"/>
            <w:shd w:val="clear" w:color="auto" w:fill="auto"/>
          </w:tcPr>
          <w:p w14:paraId="1198608B" w14:textId="7499D735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ต้นทุนในการจัด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จำหน่ายและค่าใช้จ่ายในการบริหาร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5A286" w14:textId="77777777" w:rsidR="008E3F2A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0D1ABA" w14:textId="7473AFB4" w:rsidR="007C15F3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C1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44C73F1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43664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EFF090" w14:textId="39367986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  <w:shd w:val="clear" w:color="auto" w:fill="auto"/>
          </w:tcPr>
          <w:p w14:paraId="5EEC81FA" w14:textId="77777777" w:rsidR="008E3F2A" w:rsidRPr="0087049C" w:rsidRDefault="008E3F2A" w:rsidP="008E3F2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57DCF" w14:textId="77777777" w:rsidR="008E3F2A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0CFD9B" w14:textId="2F56EB4E" w:rsidR="007C15F3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1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="007C1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0" w:type="dxa"/>
            <w:shd w:val="clear" w:color="auto" w:fill="auto"/>
          </w:tcPr>
          <w:p w14:paraId="6269FE1F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37B7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1DEBE4B" w14:textId="3E774BBA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</w:tr>
    </w:tbl>
    <w:p w14:paraId="5D14C300" w14:textId="04975DBF" w:rsidR="00B43478" w:rsidRPr="00444D4F" w:rsidRDefault="00121835" w:rsidP="009863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4D4F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ในระหว่างปี</w:t>
      </w:r>
      <w:r w:rsidR="00444D4F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กลุ่มบริษัทและบริษัทจ่ายเงินสมทบกองทุนสำรองเลี้ยงชีพสำหรับพนักงานของกลุ่มบริษัทเป็นจำนวน </w:t>
      </w:r>
      <w:r w:rsidR="003F0633" w:rsidRPr="003F0633">
        <w:rPr>
          <w:rFonts w:asciiTheme="majorBidi" w:hAnsiTheme="majorBidi" w:cstheme="majorBidi"/>
          <w:sz w:val="30"/>
          <w:szCs w:val="30"/>
        </w:rPr>
        <w:t>6</w:t>
      </w:r>
      <w:r w:rsidR="00B37C90" w:rsidRPr="00444D4F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23</w:t>
      </w:r>
      <w:r w:rsidRPr="00444D4F">
        <w:rPr>
          <w:rFonts w:asciiTheme="majorBidi" w:hAnsiTheme="majorBidi" w:cstheme="majorBidi"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="00B37C90" w:rsidRPr="00444D4F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99</w:t>
      </w:r>
      <w:r w:rsidRPr="00444D4F">
        <w:rPr>
          <w:rFonts w:asciiTheme="majorBidi" w:hAnsiTheme="majorBidi" w:cstheme="majorBidi"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>: จำนวน</w:t>
      </w:r>
      <w:r w:rsidR="00444D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444D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444D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37C90" w:rsidRPr="00444D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57</w:t>
      </w:r>
      <w:r w:rsidRPr="00444D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1ED1DFCE" w14:textId="47D18AD3" w:rsidR="00444D4F" w:rsidRDefault="00444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2689EF8" w14:textId="75B43E95" w:rsidR="00760FB7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72A762F6" w14:textId="3F4C6A9C" w:rsidR="005B3B34" w:rsidRPr="00444D4F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97"/>
        <w:gridCol w:w="270"/>
        <w:gridCol w:w="1176"/>
      </w:tblGrid>
      <w:tr w:rsidR="00C402E0" w:rsidRPr="0087049C" w14:paraId="59BC8D2B" w14:textId="77777777" w:rsidTr="008E3F2A">
        <w:trPr>
          <w:tblHeader/>
        </w:trPr>
        <w:tc>
          <w:tcPr>
            <w:tcW w:w="3780" w:type="dxa"/>
          </w:tcPr>
          <w:p w14:paraId="1A8C7387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1938B4C6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7BC248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3" w:type="dxa"/>
            <w:gridSpan w:val="3"/>
          </w:tcPr>
          <w:p w14:paraId="39D92065" w14:textId="77777777" w:rsidR="00C402E0" w:rsidRPr="0087049C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F2A" w:rsidRPr="0087049C" w14:paraId="2CFCC5A0" w14:textId="77777777" w:rsidTr="008E3F2A">
        <w:trPr>
          <w:tblHeader/>
        </w:trPr>
        <w:tc>
          <w:tcPr>
            <w:tcW w:w="3780" w:type="dxa"/>
          </w:tcPr>
          <w:p w14:paraId="3180999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11012" w14:textId="7C411B81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312250B1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C7E5B17" w14:textId="071A9645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66792B17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5176F1DD" w14:textId="7C01B505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5B298353" w14:textId="77777777" w:rsidR="008E3F2A" w:rsidRPr="0087049C" w:rsidRDefault="008E3F2A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629FF166" w14:textId="22AFE392" w:rsidR="008E3F2A" w:rsidRPr="0087049C" w:rsidRDefault="003F0633" w:rsidP="008E3F2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F06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8E3F2A" w:rsidRPr="0087049C" w14:paraId="12B96DF4" w14:textId="77777777" w:rsidTr="008E3F2A">
        <w:trPr>
          <w:tblHeader/>
        </w:trPr>
        <w:tc>
          <w:tcPr>
            <w:tcW w:w="3780" w:type="dxa"/>
          </w:tcPr>
          <w:p w14:paraId="7836505B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3" w:type="dxa"/>
            <w:gridSpan w:val="7"/>
          </w:tcPr>
          <w:p w14:paraId="56B5ACF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F2A" w:rsidRPr="0087049C" w14:paraId="7D31C26D" w14:textId="77777777" w:rsidTr="008E3F2A">
        <w:tc>
          <w:tcPr>
            <w:tcW w:w="3780" w:type="dxa"/>
          </w:tcPr>
          <w:p w14:paraId="6EBBE488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393B2CC5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142A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7E122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999D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E5E1B8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126D7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150BB52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E3F2A" w:rsidRPr="0087049C" w14:paraId="453FF142" w14:textId="77777777" w:rsidTr="0098635C">
        <w:tc>
          <w:tcPr>
            <w:tcW w:w="3780" w:type="dxa"/>
          </w:tcPr>
          <w:p w14:paraId="78FCDC4F" w14:textId="77777777" w:rsidR="008E3F2A" w:rsidRPr="0098635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5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70" w:type="dxa"/>
            <w:shd w:val="clear" w:color="auto" w:fill="auto"/>
          </w:tcPr>
          <w:p w14:paraId="179CC7B3" w14:textId="585AF4D7" w:rsidR="008E3F2A" w:rsidRPr="0098635C" w:rsidRDefault="003F0633" w:rsidP="00986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20106A" w:rsidRPr="009863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74A5E163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C4781F" w14:textId="6D7F5075" w:rsidR="008E3F2A" w:rsidRPr="0087049C" w:rsidRDefault="003F0633" w:rsidP="00986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7E40F92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A245DA" w14:textId="23F98EFD" w:rsidR="008E3F2A" w:rsidRPr="0087049C" w:rsidRDefault="003F0633" w:rsidP="00986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7C7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755E6E2B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2B56DBE" w14:textId="4E4D0398" w:rsidR="008E3F2A" w:rsidRPr="0087049C" w:rsidRDefault="003F0633" w:rsidP="00986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8E3F2A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8E3F2A" w:rsidRPr="0087049C" w14:paraId="0DBCADD3" w14:textId="77777777" w:rsidTr="0098635C">
        <w:tc>
          <w:tcPr>
            <w:tcW w:w="3780" w:type="dxa"/>
          </w:tcPr>
          <w:p w14:paraId="7D66D7EB" w14:textId="77777777" w:rsidR="008E3F2A" w:rsidRPr="0098635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766022" w14:textId="5410838F" w:rsidR="008E3F2A" w:rsidRPr="0098635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20106A" w:rsidRPr="00986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7152EBA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27C794" w14:textId="623FEC25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3220451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B086D43" w14:textId="1755A021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2D546341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9708C22" w14:textId="36FE8FF1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  <w:tr w:rsidR="008E3F2A" w:rsidRPr="0087049C" w14:paraId="64AE0D39" w14:textId="77777777" w:rsidTr="0098635C">
        <w:tc>
          <w:tcPr>
            <w:tcW w:w="3780" w:type="dxa"/>
          </w:tcPr>
          <w:p w14:paraId="1A653758" w14:textId="77777777" w:rsidR="008E3F2A" w:rsidRPr="0098635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808ED95" w14:textId="77777777" w:rsidR="008E3F2A" w:rsidRPr="0098635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F32F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2EC4C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ECC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33BB84E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A67A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1070094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F2A" w:rsidRPr="0087049C" w14:paraId="37ECDAF6" w14:textId="77777777" w:rsidTr="0098635C">
        <w:tc>
          <w:tcPr>
            <w:tcW w:w="3780" w:type="dxa"/>
          </w:tcPr>
          <w:p w14:paraId="043E2D49" w14:textId="77777777" w:rsidR="008E3F2A" w:rsidRPr="0098635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5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BFA5F" w14:textId="1CE872C1" w:rsidR="008E3F2A" w:rsidRPr="0098635C" w:rsidRDefault="00A0073D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635C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3F0633" w:rsidRPr="003F0633">
              <w:rPr>
                <w:rFonts w:asciiTheme="majorBidi" w:hAnsiTheme="majorBidi"/>
                <w:sz w:val="30"/>
                <w:szCs w:val="30"/>
              </w:rPr>
              <w:t>1</w:t>
            </w:r>
            <w:r w:rsidRPr="009863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/>
                <w:sz w:val="30"/>
                <w:szCs w:val="30"/>
              </w:rPr>
              <w:t>414</w:t>
            </w:r>
            <w:r w:rsidRPr="0098635C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3A0F8D6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6F9EB" w14:textId="0E48D848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5E6D7C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D9B01F7" w14:textId="6EE33368" w:rsidR="008E3F2A" w:rsidRPr="0087049C" w:rsidRDefault="007C7410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A74B5A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302A7D2" w14:textId="0D83184C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3F2A" w:rsidRPr="0087049C" w14:paraId="152BDDD6" w14:textId="77777777" w:rsidTr="008E3F2A">
        <w:tc>
          <w:tcPr>
            <w:tcW w:w="3780" w:type="dxa"/>
          </w:tcPr>
          <w:p w14:paraId="503EE592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9F373" w14:textId="151BE294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14:paraId="6AFD3B59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DAA47F" w14:textId="3921089B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51E543A0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3602066" w14:textId="4434B07C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7C74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79C7C9A2" w14:textId="77777777" w:rsidR="008E3F2A" w:rsidRPr="0087049C" w:rsidRDefault="008E3F2A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08F513A" w14:textId="07AF72F9" w:rsidR="008E3F2A" w:rsidRPr="0087049C" w:rsidRDefault="003F0633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8E3F2A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</w:tbl>
    <w:p w14:paraId="242D87F9" w14:textId="7C6DD758" w:rsidR="00B43478" w:rsidRPr="00444D4F" w:rsidRDefault="00B4347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43"/>
        <w:gridCol w:w="238"/>
        <w:gridCol w:w="1139"/>
        <w:gridCol w:w="269"/>
        <w:gridCol w:w="1081"/>
        <w:gridCol w:w="269"/>
        <w:gridCol w:w="1187"/>
      </w:tblGrid>
      <w:tr w:rsidR="00ED22AE" w:rsidRPr="0087049C" w14:paraId="4D22EC70" w14:textId="77777777" w:rsidTr="00653877">
        <w:trPr>
          <w:trHeight w:hRule="exact" w:val="392"/>
        </w:trPr>
        <w:tc>
          <w:tcPr>
            <w:tcW w:w="3960" w:type="dxa"/>
            <w:shd w:val="clear" w:color="auto" w:fill="auto"/>
          </w:tcPr>
          <w:p w14:paraId="265C7E20" w14:textId="6438591F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  <w:p w14:paraId="455F598E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6" w:type="dxa"/>
            <w:gridSpan w:val="7"/>
            <w:shd w:val="clear" w:color="auto" w:fill="auto"/>
          </w:tcPr>
          <w:p w14:paraId="75FB84CF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7049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D22AE" w:rsidRPr="0087049C" w14:paraId="410CF549" w14:textId="77777777" w:rsidTr="00653877">
        <w:trPr>
          <w:trHeight w:hRule="exact" w:val="360"/>
        </w:trPr>
        <w:tc>
          <w:tcPr>
            <w:tcW w:w="3960" w:type="dxa"/>
            <w:shd w:val="clear" w:color="auto" w:fill="auto"/>
          </w:tcPr>
          <w:p w14:paraId="4FD56C9D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B49A67" w14:textId="29023DFA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30943351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shd w:val="clear" w:color="auto" w:fill="auto"/>
          </w:tcPr>
          <w:p w14:paraId="4081725B" w14:textId="4E327B6F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D22AE" w:rsidRPr="0087049C" w14:paraId="4DBEFE42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292ABE66" w14:textId="77777777" w:rsidR="00ED22AE" w:rsidRPr="0087049C" w:rsidRDefault="00ED22AE" w:rsidP="00ED22AE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7D71077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  <w:shd w:val="clear" w:color="auto" w:fill="auto"/>
          </w:tcPr>
          <w:p w14:paraId="409F9506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524E152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2E4CDF9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EBE925E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4001C982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F9C6442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22AE" w:rsidRPr="0087049C" w14:paraId="34EDF7D9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332D125A" w14:textId="77777777" w:rsidR="00ED22AE" w:rsidRPr="0087049C" w:rsidRDefault="00ED22AE" w:rsidP="00ED22AE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325E182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3F4917C3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2215E04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0520B8EA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362AD6B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BA3B57F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2767186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22AE" w:rsidRPr="0087049C" w14:paraId="0B8230B3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284A1554" w14:textId="77777777" w:rsidR="00ED22AE" w:rsidRPr="0087049C" w:rsidRDefault="00ED22AE" w:rsidP="00ED22AE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43" w:type="dxa"/>
            <w:shd w:val="clear" w:color="auto" w:fill="auto"/>
          </w:tcPr>
          <w:p w14:paraId="3D20F4A8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56B343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D27F032" w14:textId="42EDCF96" w:rsidR="00ED22AE" w:rsidRPr="0087049C" w:rsidRDefault="003F0633" w:rsidP="005A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516</w:t>
            </w:r>
            <w:r w:rsidR="00ED2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69" w:type="dxa"/>
            <w:shd w:val="clear" w:color="auto" w:fill="auto"/>
          </w:tcPr>
          <w:p w14:paraId="0036ACB9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8CE0BD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96A0F5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14:paraId="54A9A740" w14:textId="061462DF" w:rsidR="00ED22AE" w:rsidRPr="0087049C" w:rsidRDefault="003F0633" w:rsidP="005A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="00ED22AE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ED22AE" w:rsidRPr="0087049C" w14:paraId="04EF0963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1C92EC77" w14:textId="77777777" w:rsidR="00ED22AE" w:rsidRPr="0087049C" w:rsidRDefault="00ED22AE" w:rsidP="00ED22AE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254855846"/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43" w:type="dxa"/>
            <w:shd w:val="clear" w:color="auto" w:fill="auto"/>
          </w:tcPr>
          <w:p w14:paraId="4B8655DD" w14:textId="23F77289" w:rsidR="00ED22AE" w:rsidRPr="0087049C" w:rsidRDefault="003F0633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7B98E7CF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3401D8F3" w14:textId="74329EE2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ED2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69" w:type="dxa"/>
            <w:shd w:val="clear" w:color="auto" w:fill="auto"/>
          </w:tcPr>
          <w:p w14:paraId="45ECB9B8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59DA0B6" w14:textId="63EE675C" w:rsidR="00ED22AE" w:rsidRPr="0087049C" w:rsidRDefault="003F0633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B2B29EE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</w:tcPr>
          <w:p w14:paraId="31F451B3" w14:textId="44561D95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ED22AE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</w:tr>
      <w:bookmarkEnd w:id="4"/>
      <w:tr w:rsidR="00ED22AE" w:rsidRPr="0087049C" w14:paraId="254A48A4" w14:textId="77777777" w:rsidTr="00653877">
        <w:trPr>
          <w:trHeight w:hRule="exact" w:val="857"/>
        </w:trPr>
        <w:tc>
          <w:tcPr>
            <w:tcW w:w="3960" w:type="dxa"/>
            <w:shd w:val="clear" w:color="auto" w:fill="auto"/>
          </w:tcPr>
          <w:p w14:paraId="6147C7C5" w14:textId="77777777" w:rsidR="00ED22AE" w:rsidRPr="0087049C" w:rsidRDefault="00ED22AE" w:rsidP="00ED22A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43" w:type="dxa"/>
            <w:shd w:val="clear" w:color="auto" w:fill="auto"/>
          </w:tcPr>
          <w:p w14:paraId="19C7C23C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F734054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34CBF3A" w14:textId="77777777" w:rsidR="00ED22AE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77A9C3" w14:textId="50EDAE3A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0B8701D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10338A" w14:textId="6491FFFD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95DD85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AEB4CA6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F2238A" w14:textId="4C50339C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22AE" w:rsidRPr="0087049C" w14:paraId="5C8AAFAE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2DD17773" w14:textId="77777777" w:rsidR="00ED22AE" w:rsidRPr="0087049C" w:rsidRDefault="00ED22AE" w:rsidP="00ED22A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43" w:type="dxa"/>
            <w:shd w:val="clear" w:color="auto" w:fill="auto"/>
          </w:tcPr>
          <w:p w14:paraId="57E02F46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82689F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BF46D95" w14:textId="497DF843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2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69" w:type="dxa"/>
            <w:shd w:val="clear" w:color="auto" w:fill="auto"/>
          </w:tcPr>
          <w:p w14:paraId="6B1CD474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0F5290" w14:textId="50168A7D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DF31DD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7888CB4" w14:textId="5A9FE8F9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22AE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ED22AE" w:rsidRPr="0087049C" w14:paraId="157A6266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4F829255" w14:textId="77777777" w:rsidR="00ED22AE" w:rsidRPr="0087049C" w:rsidRDefault="00ED22AE" w:rsidP="00ED22A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43" w:type="dxa"/>
            <w:shd w:val="clear" w:color="auto" w:fill="auto"/>
          </w:tcPr>
          <w:p w14:paraId="5F34A4D6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1A49D68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3375555" w14:textId="2CB01034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CD15A5A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683DDB7" w14:textId="0BCBC7BD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BDD7B5A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AD200ED" w14:textId="345DDA21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22AE" w:rsidRPr="0087049C" w14:paraId="427C54C1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131D9A48" w14:textId="77777777" w:rsidR="00ED22AE" w:rsidRPr="0087049C" w:rsidRDefault="00ED22AE" w:rsidP="00ED22A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43" w:type="dxa"/>
            <w:shd w:val="clear" w:color="auto" w:fill="auto"/>
          </w:tcPr>
          <w:p w14:paraId="71B46A9C" w14:textId="77777777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16AD431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A5B1678" w14:textId="7F10B506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2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69" w:type="dxa"/>
            <w:shd w:val="clear" w:color="auto" w:fill="auto"/>
          </w:tcPr>
          <w:p w14:paraId="4379DC0D" w14:textId="77777777" w:rsidR="00ED22AE" w:rsidRPr="0087049C" w:rsidRDefault="00ED22AE" w:rsidP="00ED22A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4FBAC20" w14:textId="23BA4779" w:rsidR="00ED22AE" w:rsidRPr="0087049C" w:rsidRDefault="00ED22AE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071374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8821C16" w14:textId="7C42026C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22AE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ED22AE" w:rsidRPr="0087049C" w14:paraId="300A306E" w14:textId="77777777" w:rsidTr="00653877">
        <w:trPr>
          <w:trHeight w:hRule="exact" w:val="432"/>
        </w:trPr>
        <w:tc>
          <w:tcPr>
            <w:tcW w:w="3960" w:type="dxa"/>
            <w:shd w:val="clear" w:color="auto" w:fill="auto"/>
          </w:tcPr>
          <w:p w14:paraId="41EF8761" w14:textId="77777777" w:rsidR="00ED22AE" w:rsidRPr="0087049C" w:rsidRDefault="00ED22AE" w:rsidP="00ED22A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963F7" w14:textId="61B144E1" w:rsidR="00ED22AE" w:rsidRPr="0087049C" w:rsidRDefault="003F0633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38" w:type="dxa"/>
            <w:shd w:val="clear" w:color="auto" w:fill="auto"/>
          </w:tcPr>
          <w:p w14:paraId="57ECB865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AE757" w14:textId="223F410B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105</w:t>
            </w:r>
            <w:r w:rsidR="00ED2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69" w:type="dxa"/>
            <w:shd w:val="clear" w:color="auto" w:fill="auto"/>
          </w:tcPr>
          <w:p w14:paraId="3339B69E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FA636" w14:textId="395132C0" w:rsidR="00ED22AE" w:rsidRPr="0087049C" w:rsidRDefault="003F0633" w:rsidP="00ED2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01384528" w14:textId="77777777" w:rsidR="00ED22AE" w:rsidRPr="0087049C" w:rsidRDefault="00ED22AE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1B358" w14:textId="6271C8F0" w:rsidR="00ED22AE" w:rsidRPr="0087049C" w:rsidRDefault="003F0633" w:rsidP="00ED2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ED22AE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</w:p>
        </w:tc>
      </w:tr>
    </w:tbl>
    <w:p w14:paraId="700B3B41" w14:textId="1F5999C1" w:rsidR="00BD7D1C" w:rsidRDefault="00BD7D1C">
      <w:pPr>
        <w:rPr>
          <w:rFonts w:asciiTheme="majorBidi" w:hAnsiTheme="majorBidi" w:cstheme="majorBidi"/>
          <w:sz w:val="30"/>
          <w:szCs w:val="30"/>
        </w:rPr>
      </w:pPr>
    </w:p>
    <w:p w14:paraId="243337AB" w14:textId="5BEB6BF8" w:rsidR="005A4B4A" w:rsidRPr="0087049C" w:rsidRDefault="005A4B4A" w:rsidP="005A4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36"/>
        <w:gridCol w:w="1098"/>
        <w:gridCol w:w="243"/>
        <w:gridCol w:w="1213"/>
      </w:tblGrid>
      <w:tr w:rsidR="00DF3865" w:rsidRPr="0087049C" w14:paraId="346E456F" w14:textId="77777777" w:rsidTr="00653877">
        <w:tc>
          <w:tcPr>
            <w:tcW w:w="3780" w:type="dxa"/>
            <w:shd w:val="clear" w:color="auto" w:fill="auto"/>
          </w:tcPr>
          <w:p w14:paraId="5B5FEC79" w14:textId="36F9E271" w:rsidR="00DF3865" w:rsidRPr="0087049C" w:rsidRDefault="005D0DD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490" w:type="dxa"/>
            <w:gridSpan w:val="7"/>
            <w:shd w:val="clear" w:color="auto" w:fill="auto"/>
          </w:tcPr>
          <w:p w14:paraId="09FFC67C" w14:textId="77777777" w:rsidR="00DF3865" w:rsidRPr="0087049C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E4F" w:rsidRPr="0087049C" w14:paraId="3400D971" w14:textId="77777777" w:rsidTr="00653877">
        <w:tc>
          <w:tcPr>
            <w:tcW w:w="3780" w:type="dxa"/>
            <w:shd w:val="clear" w:color="auto" w:fill="auto"/>
          </w:tcPr>
          <w:p w14:paraId="056A8A9F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3549A53" w14:textId="05D4E3CE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FB15491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11062688" w14:textId="0B7ED475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B3E4F" w:rsidRPr="0087049C" w14:paraId="2E4AA921" w14:textId="77777777" w:rsidTr="00653877">
        <w:tc>
          <w:tcPr>
            <w:tcW w:w="3780" w:type="dxa"/>
            <w:shd w:val="clear" w:color="auto" w:fill="auto"/>
          </w:tcPr>
          <w:p w14:paraId="1FA29A12" w14:textId="77777777" w:rsidR="00DB3E4F" w:rsidRPr="0087049C" w:rsidRDefault="00DB3E4F" w:rsidP="00DB3E4F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FD6C19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14:paraId="0428C078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6C76B7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130A06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B743CDA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154F6BA3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2E10A08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3E4F" w:rsidRPr="0087049C" w14:paraId="20BC963B" w14:textId="77777777" w:rsidTr="00653877">
        <w:tc>
          <w:tcPr>
            <w:tcW w:w="3780" w:type="dxa"/>
            <w:shd w:val="clear" w:color="auto" w:fill="auto"/>
          </w:tcPr>
          <w:p w14:paraId="014710C3" w14:textId="77777777" w:rsidR="00DB3E4F" w:rsidRPr="0087049C" w:rsidRDefault="00DB3E4F" w:rsidP="00DB3E4F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5ABE0B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A395E20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DCC476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169A1FF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C787B87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527E1F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614A2F6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3E4F" w:rsidRPr="0087049C" w14:paraId="3D5C7A64" w14:textId="77777777" w:rsidTr="00653877">
        <w:tc>
          <w:tcPr>
            <w:tcW w:w="3780" w:type="dxa"/>
            <w:shd w:val="clear" w:color="auto" w:fill="auto"/>
          </w:tcPr>
          <w:p w14:paraId="7DDC0742" w14:textId="77777777" w:rsidR="00DB3E4F" w:rsidRPr="0087049C" w:rsidRDefault="00DB3E4F" w:rsidP="00DB3E4F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260" w:type="dxa"/>
            <w:shd w:val="clear" w:color="auto" w:fill="auto"/>
          </w:tcPr>
          <w:p w14:paraId="7D0F6728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F57738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DEB8BC4" w14:textId="2D57D24C" w:rsidR="00DB3E4F" w:rsidRPr="0087049C" w:rsidRDefault="003F0633" w:rsidP="0042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 w:rsidR="00952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405DB1AC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575FAA9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A1E03CD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6C84CA94" w14:textId="6AE9A211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DB3E4F" w:rsidRPr="0087049C" w14:paraId="3C8ABDA6" w14:textId="77777777" w:rsidTr="00653877">
        <w:tc>
          <w:tcPr>
            <w:tcW w:w="3780" w:type="dxa"/>
            <w:shd w:val="clear" w:color="auto" w:fill="auto"/>
          </w:tcPr>
          <w:p w14:paraId="1FD01417" w14:textId="77777777" w:rsidR="00DB3E4F" w:rsidRPr="0087049C" w:rsidRDefault="00DB3E4F" w:rsidP="00DB3E4F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0C9F6DF5" w14:textId="770C1311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B49FAF0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2CA619" w14:textId="42FB231B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952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0BECEFEA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BBCADE4" w14:textId="404778E4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067BB0D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167FB68B" w14:textId="0F749C2B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DB3E4F" w:rsidRPr="0087049C" w14:paraId="61209D7C" w14:textId="77777777" w:rsidTr="00653877">
        <w:tc>
          <w:tcPr>
            <w:tcW w:w="3780" w:type="dxa"/>
            <w:shd w:val="clear" w:color="auto" w:fill="auto"/>
          </w:tcPr>
          <w:p w14:paraId="319A6A43" w14:textId="77777777" w:rsidR="00DB3E4F" w:rsidRPr="0087049C" w:rsidRDefault="00DB3E4F" w:rsidP="00DB3E4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260" w:type="dxa"/>
            <w:shd w:val="clear" w:color="auto" w:fill="auto"/>
          </w:tcPr>
          <w:p w14:paraId="0BEB67D5" w14:textId="7298BF20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FB0189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76D697" w14:textId="0596BB6D" w:rsidR="00DB3E4F" w:rsidRPr="0087049C" w:rsidRDefault="0095289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130EF6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031BE5F" w14:textId="7D6952F9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F611589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6A83E622" w14:textId="6E796E61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3E4F" w:rsidRPr="0087049C" w14:paraId="3BAA52A3" w14:textId="77777777" w:rsidTr="00653877">
        <w:tc>
          <w:tcPr>
            <w:tcW w:w="3780" w:type="dxa"/>
            <w:shd w:val="clear" w:color="auto" w:fill="auto"/>
          </w:tcPr>
          <w:p w14:paraId="3B4696E8" w14:textId="77777777" w:rsidR="00DB3E4F" w:rsidRPr="0087049C" w:rsidRDefault="00DB3E4F" w:rsidP="00DB3E4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60" w:type="dxa"/>
            <w:shd w:val="clear" w:color="auto" w:fill="auto"/>
          </w:tcPr>
          <w:p w14:paraId="1E181B99" w14:textId="68E91AAB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E783D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99EFA" w14:textId="6A741B28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2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4D14CEC9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24DD96D" w14:textId="4CA127EC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F9AED5B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590B632" w14:textId="15BA912F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DB3E4F" w:rsidRPr="0087049C" w14:paraId="7F4E736E" w14:textId="77777777" w:rsidTr="00653877">
        <w:tc>
          <w:tcPr>
            <w:tcW w:w="3780" w:type="dxa"/>
            <w:shd w:val="clear" w:color="auto" w:fill="auto"/>
          </w:tcPr>
          <w:p w14:paraId="41A182C9" w14:textId="77777777" w:rsidR="00DB3E4F" w:rsidRPr="0087049C" w:rsidRDefault="00DB3E4F" w:rsidP="00DB3E4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32718" w14:textId="0AE3760F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B9FA7E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8F6D9" w14:textId="5F12CEF7" w:rsidR="00DB3E4F" w:rsidRPr="0087049C" w:rsidRDefault="003F0633" w:rsidP="0042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952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2822C9EF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9AD44" w14:textId="36266A7F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5D68E291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8BEDA" w14:textId="69065DAE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</w:tbl>
    <w:p w14:paraId="04E9FB48" w14:textId="77777777" w:rsidR="005A4B4A" w:rsidRPr="00653877" w:rsidRDefault="005A4B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64"/>
        <w:gridCol w:w="1176"/>
      </w:tblGrid>
      <w:tr w:rsidR="005D0DDC" w:rsidRPr="0087049C" w14:paraId="73D2FFD8" w14:textId="77777777" w:rsidTr="00653877">
        <w:tc>
          <w:tcPr>
            <w:tcW w:w="3780" w:type="dxa"/>
            <w:shd w:val="clear" w:color="auto" w:fill="auto"/>
          </w:tcPr>
          <w:p w14:paraId="24DC2ADA" w14:textId="740BD1FF" w:rsidR="005D0DDC" w:rsidRPr="0087049C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2D64B8A6" w14:textId="77777777" w:rsidR="005D0DDC" w:rsidRPr="0087049C" w:rsidRDefault="005D0DDC" w:rsidP="005D0DD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C0C8EC7" w14:textId="77777777" w:rsidR="005D0DDC" w:rsidRPr="0087049C" w:rsidRDefault="005D0DDC" w:rsidP="005D0DD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CE0CEF" w14:textId="77777777" w:rsidR="005D0DDC" w:rsidRPr="0087049C" w:rsidRDefault="005D0DDC" w:rsidP="005D0DD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E4F" w:rsidRPr="0087049C" w14:paraId="237B0D2B" w14:textId="77777777" w:rsidTr="00653877">
        <w:tc>
          <w:tcPr>
            <w:tcW w:w="3780" w:type="dxa"/>
            <w:shd w:val="clear" w:color="auto" w:fill="auto"/>
          </w:tcPr>
          <w:p w14:paraId="00ADE534" w14:textId="12EABA0D" w:rsidR="00DB3E4F" w:rsidRPr="0087049C" w:rsidRDefault="00DB3E4F" w:rsidP="00DB3E4F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2A3EA660" w14:textId="7B7FA9EB" w:rsidR="00DB3E4F" w:rsidRPr="0087049C" w:rsidRDefault="003F0633" w:rsidP="00DB3E4F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0818A57" w14:textId="77777777" w:rsidR="00DB3E4F" w:rsidRPr="0087049C" w:rsidRDefault="00DB3E4F" w:rsidP="00DB3E4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A50C4D" w14:textId="6F2E0377" w:rsidR="00DB3E4F" w:rsidRPr="0087049C" w:rsidRDefault="003F0633" w:rsidP="00DB3E4F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AD5BC4B" w14:textId="77777777" w:rsidR="00DB3E4F" w:rsidRPr="0087049C" w:rsidRDefault="00DB3E4F" w:rsidP="00DB3E4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54650" w14:textId="04DF62C5" w:rsidR="00DB3E4F" w:rsidRPr="0087049C" w:rsidRDefault="003F0633" w:rsidP="00DB3E4F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13874654" w14:textId="77777777" w:rsidR="00DB3E4F" w:rsidRPr="0087049C" w:rsidRDefault="00DB3E4F" w:rsidP="00DB3E4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7A1C122" w14:textId="1C342C2D" w:rsidR="00DB3E4F" w:rsidRPr="0087049C" w:rsidRDefault="003F0633" w:rsidP="00DB3E4F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B3E4F" w:rsidRPr="0087049C" w14:paraId="23C95A16" w14:textId="77777777" w:rsidTr="00653877">
        <w:tc>
          <w:tcPr>
            <w:tcW w:w="3780" w:type="dxa"/>
            <w:shd w:val="clear" w:color="auto" w:fill="auto"/>
          </w:tcPr>
          <w:p w14:paraId="42B4FFF7" w14:textId="77777777" w:rsidR="00DB3E4F" w:rsidRPr="0087049C" w:rsidRDefault="00DB3E4F" w:rsidP="00DB3E4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34CC7C4D" w14:textId="50B0A8A3" w:rsidR="00DB3E4F" w:rsidRPr="0087049C" w:rsidRDefault="006A71E1" w:rsidP="00DB3E4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3E4F" w:rsidRPr="0087049C" w14:paraId="17E48B87" w14:textId="77777777" w:rsidTr="00653877">
        <w:tc>
          <w:tcPr>
            <w:tcW w:w="3780" w:type="dxa"/>
            <w:shd w:val="clear" w:color="auto" w:fill="auto"/>
          </w:tcPr>
          <w:p w14:paraId="7E91B5BC" w14:textId="77777777" w:rsidR="00DB3E4F" w:rsidRPr="0087049C" w:rsidRDefault="00DB3E4F" w:rsidP="00DB3E4F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6F5F2E5" w14:textId="1326D427" w:rsidR="00DB3E4F" w:rsidRPr="0087049C" w:rsidRDefault="003F0633" w:rsidP="0042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3759C4E1" w:rsidRPr="6622A3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40FF0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942E5F" w14:textId="4D088B60" w:rsidR="00DB3E4F" w:rsidRPr="0087049C" w:rsidRDefault="003F0633" w:rsidP="0042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26C3D798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296F8" w14:textId="7D85B5F1" w:rsidR="00DB3E4F" w:rsidRPr="0087049C" w:rsidRDefault="003F0633" w:rsidP="0042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072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D67D24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8B87C6" w14:textId="72941AF9" w:rsidR="00DB3E4F" w:rsidRPr="0087049C" w:rsidRDefault="003F0633" w:rsidP="005A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DB3E4F" w:rsidRPr="0087049C" w14:paraId="58117D7A" w14:textId="77777777" w:rsidTr="00653877">
        <w:tc>
          <w:tcPr>
            <w:tcW w:w="3780" w:type="dxa"/>
            <w:shd w:val="clear" w:color="auto" w:fill="auto"/>
          </w:tcPr>
          <w:p w14:paraId="35C9704B" w14:textId="77777777" w:rsidR="00DB3E4F" w:rsidRPr="0087049C" w:rsidRDefault="00DB3E4F" w:rsidP="00DB3E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E5B435" w14:textId="5F42B915" w:rsidR="00DB3E4F" w:rsidRPr="0087049C" w:rsidRDefault="1FAD2591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6622A3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6622A3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="21F5C49A" w:rsidRPr="3F10C5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F0942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2DEB3" w14:textId="465A675C" w:rsidR="00DB3E4F" w:rsidRPr="0087049C" w:rsidRDefault="00DB3E4F" w:rsidP="0042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65BEE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1B0AC" w14:textId="2A5266D5" w:rsidR="00DB3E4F" w:rsidRPr="0087049C" w:rsidRDefault="003072BA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1939006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091257" w14:textId="47E07852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3E4F" w:rsidRPr="0087049C" w14:paraId="33603A73" w14:textId="77777777" w:rsidTr="00653877">
        <w:tc>
          <w:tcPr>
            <w:tcW w:w="3780" w:type="dxa"/>
            <w:shd w:val="clear" w:color="auto" w:fill="auto"/>
          </w:tcPr>
          <w:p w14:paraId="3207A469" w14:textId="77777777" w:rsidR="00DB3E4F" w:rsidRPr="0087049C" w:rsidRDefault="00DB3E4F" w:rsidP="00DB3E4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B29FB" w14:textId="27436518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0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67A3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B8FBC" w14:textId="126DC5AE" w:rsidR="00DB3E4F" w:rsidRPr="0087049C" w:rsidRDefault="003F0633" w:rsidP="0042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0CD5ED9A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8D94F" w14:textId="3686F504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30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854D32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320F" w14:textId="4C671177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</w:tr>
    </w:tbl>
    <w:p w14:paraId="7471641E" w14:textId="77777777" w:rsidR="005D0DDC" w:rsidRPr="00653877" w:rsidRDefault="005D0DDC" w:rsidP="00653877">
      <w:pPr>
        <w:rPr>
          <w:rFonts w:asciiTheme="majorBidi" w:hAnsiTheme="majorBidi" w:cstheme="majorBidi"/>
          <w:sz w:val="30"/>
          <w:szCs w:val="30"/>
        </w:rPr>
      </w:pPr>
    </w:p>
    <w:p w14:paraId="0CE39D1F" w14:textId="77777777" w:rsidR="00653877" w:rsidRDefault="00653877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30"/>
        <w:gridCol w:w="270"/>
        <w:gridCol w:w="1800"/>
        <w:gridCol w:w="270"/>
        <w:gridCol w:w="1620"/>
      </w:tblGrid>
      <w:tr w:rsidR="006A71E1" w:rsidRPr="0087049C" w14:paraId="60D81EB9" w14:textId="77777777" w:rsidTr="00653877">
        <w:trPr>
          <w:trHeight w:val="389"/>
          <w:tblHeader/>
        </w:trPr>
        <w:tc>
          <w:tcPr>
            <w:tcW w:w="3690" w:type="dxa"/>
            <w:shd w:val="clear" w:color="auto" w:fill="auto"/>
            <w:vAlign w:val="bottom"/>
          </w:tcPr>
          <w:p w14:paraId="3E910279" w14:textId="11693A05" w:rsidR="006A71E1" w:rsidRPr="0087049C" w:rsidRDefault="006A71E1" w:rsidP="004A1EB5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14:paraId="545F2340" w14:textId="3E993913" w:rsidR="006A71E1" w:rsidRPr="0087049C" w:rsidRDefault="006A71E1" w:rsidP="004A1EB5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7049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C2560D" w:rsidRPr="0087049C" w14:paraId="657C4DF0" w14:textId="77777777" w:rsidTr="00653877">
        <w:trPr>
          <w:trHeight w:val="335"/>
          <w:tblHeader/>
        </w:trPr>
        <w:tc>
          <w:tcPr>
            <w:tcW w:w="3690" w:type="dxa"/>
            <w:shd w:val="clear" w:color="auto" w:fill="auto"/>
            <w:vAlign w:val="bottom"/>
          </w:tcPr>
          <w:p w14:paraId="01AC5B6A" w14:textId="4B71BE86" w:rsidR="00C2560D" w:rsidRPr="0087049C" w:rsidRDefault="00C2560D" w:rsidP="006A71E1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3BAB80" w14:textId="56FF70C4" w:rsidR="00C2560D" w:rsidRPr="0087049C" w:rsidRDefault="00C2560D" w:rsidP="006A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82F3DF9" w14:textId="6F6F7A4F" w:rsidR="00C2560D" w:rsidRPr="0087049C" w:rsidRDefault="003F0633" w:rsidP="006A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2560D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2560D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C2560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6970331" w14:textId="77777777" w:rsidR="00C2560D" w:rsidRPr="0087049C" w:rsidRDefault="00C2560D" w:rsidP="006A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832B2A4" w14:textId="02F4A4FC" w:rsidR="00C2560D" w:rsidRPr="00653877" w:rsidRDefault="00C2560D" w:rsidP="0065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0D">
              <w:rPr>
                <w:rFonts w:asciiTheme="majorBidi" w:hAnsiTheme="majorBidi"/>
                <w:sz w:val="30"/>
                <w:szCs w:val="30"/>
                <w:cs/>
              </w:rPr>
              <w:t>บันทึกเป็น (รายจ่าย) / รายได้ใน</w:t>
            </w:r>
            <w:r w:rsidR="00653877">
              <w:rPr>
                <w:rFonts w:asciiTheme="majorBidi" w:hAnsiTheme="majorBidi"/>
                <w:sz w:val="30"/>
                <w:szCs w:val="30"/>
              </w:rPr>
              <w:br/>
            </w:r>
            <w:r w:rsidRPr="00C2560D">
              <w:rPr>
                <w:rFonts w:asciiTheme="majorBidi" w:hAnsi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9363A" w14:textId="0363013A" w:rsidR="00C2560D" w:rsidRPr="006A71E1" w:rsidRDefault="00C2560D" w:rsidP="006A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D58E9B" w14:textId="4A5523BD" w:rsidR="00C2560D" w:rsidRPr="0087049C" w:rsidRDefault="00C2560D" w:rsidP="006A71E1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62CCCA5D" w14:textId="73C0212D" w:rsidR="00C2560D" w:rsidRPr="00C2560D" w:rsidRDefault="003F0633" w:rsidP="006A71E1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C2560D"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00C2560D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C2560D" w:rsidRPr="0087049C" w14:paraId="0FE4F3D8" w14:textId="77777777" w:rsidTr="00653877">
        <w:trPr>
          <w:trHeight w:val="335"/>
          <w:tblHeader/>
        </w:trPr>
        <w:tc>
          <w:tcPr>
            <w:tcW w:w="3690" w:type="dxa"/>
            <w:shd w:val="clear" w:color="auto" w:fill="auto"/>
          </w:tcPr>
          <w:p w14:paraId="27AA0337" w14:textId="749EBFE1" w:rsidR="00C2560D" w:rsidRPr="0087049C" w:rsidRDefault="00C2560D" w:rsidP="004A1EB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  <w:shd w:val="clear" w:color="auto" w:fill="auto"/>
          </w:tcPr>
          <w:p w14:paraId="5CB4671F" w14:textId="547CE5B4" w:rsidR="00C2560D" w:rsidRPr="0087049C" w:rsidRDefault="00C2560D" w:rsidP="00C2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560D" w:rsidRPr="0087049C" w14:paraId="1F31B5AF" w14:textId="77777777" w:rsidTr="00653877">
        <w:tc>
          <w:tcPr>
            <w:tcW w:w="3690" w:type="dxa"/>
            <w:shd w:val="clear" w:color="auto" w:fill="auto"/>
          </w:tcPr>
          <w:p w14:paraId="10057B32" w14:textId="77777777" w:rsidR="00C2560D" w:rsidRPr="0087049C" w:rsidRDefault="00C2560D" w:rsidP="004A1EB5">
            <w:pPr>
              <w:tabs>
                <w:tab w:val="clear" w:pos="2807"/>
              </w:tabs>
              <w:spacing w:line="240" w:lineRule="auto"/>
              <w:ind w:right="-111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3D53F52C" w14:textId="77777777" w:rsidR="00C2560D" w:rsidRPr="006A71E1" w:rsidRDefault="00C2560D" w:rsidP="004A1EB5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2189F" w14:textId="77777777" w:rsidR="00C2560D" w:rsidRPr="0087049C" w:rsidRDefault="00C2560D" w:rsidP="004A1EB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A4502F" w14:textId="2401504B" w:rsidR="00C2560D" w:rsidRPr="0087049C" w:rsidRDefault="00C2560D" w:rsidP="004A1EB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F161D0" w14:textId="0C25F13C" w:rsidR="00C2560D" w:rsidRPr="0087049C" w:rsidRDefault="00C2560D" w:rsidP="004A1EB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0F5C273" w14:textId="37D6DB50" w:rsidR="00C2560D" w:rsidRPr="0087049C" w:rsidRDefault="00C2560D" w:rsidP="004A1EB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560D" w14:paraId="0CCE3CE1" w14:textId="77777777" w:rsidTr="00653877">
        <w:tc>
          <w:tcPr>
            <w:tcW w:w="3690" w:type="dxa"/>
            <w:shd w:val="clear" w:color="auto" w:fill="auto"/>
          </w:tcPr>
          <w:p w14:paraId="0BC8D2E7" w14:textId="1B498980" w:rsidR="00C2560D" w:rsidRDefault="00C2560D" w:rsidP="26FAD5F8">
            <w:pPr>
              <w:spacing w:line="240" w:lineRule="auto"/>
              <w:rPr>
                <w:sz w:val="30"/>
                <w:szCs w:val="30"/>
              </w:rPr>
            </w:pPr>
            <w:proofErr w:type="spellStart"/>
            <w:r w:rsidRPr="005A4B4A">
              <w:rPr>
                <w:rFonts w:asciiTheme="majorBidi" w:hAnsiTheme="majorBidi" w:cstheme="majorBidi"/>
                <w:sz w:val="30"/>
                <w:szCs w:val="30"/>
              </w:rPr>
              <w:t>เงินลงทุนใน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  <w:shd w:val="clear" w:color="auto" w:fill="auto"/>
          </w:tcPr>
          <w:p w14:paraId="1D013FAC" w14:textId="42C3C953" w:rsidR="00C2560D" w:rsidRPr="00426FD5" w:rsidRDefault="00C2560D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26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21C6E" w14:textId="66956601" w:rsidR="00C2560D" w:rsidRDefault="00C2560D" w:rsidP="26FAD5F8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ED32BD3" w14:textId="2BB914DC" w:rsidR="00C2560D" w:rsidRPr="00426FD5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50B90550" w14:textId="407759A4" w:rsidR="00C2560D" w:rsidRDefault="00C2560D" w:rsidP="26FAD5F8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9F97E36" w14:textId="299F45E5" w:rsidR="00C2560D" w:rsidRDefault="003F0633" w:rsidP="00C2560D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49</w:t>
            </w:r>
          </w:p>
        </w:tc>
      </w:tr>
      <w:tr w:rsidR="00C2560D" w:rsidRPr="0087049C" w14:paraId="7671E646" w14:textId="77777777" w:rsidTr="00653877">
        <w:tc>
          <w:tcPr>
            <w:tcW w:w="3690" w:type="dxa"/>
            <w:shd w:val="clear" w:color="auto" w:fill="auto"/>
          </w:tcPr>
          <w:p w14:paraId="5113B072" w14:textId="77777777" w:rsidR="00C2560D" w:rsidRPr="0087049C" w:rsidRDefault="00C2560D" w:rsidP="00370DF0">
            <w:pPr>
              <w:spacing w:line="240" w:lineRule="auto"/>
              <w:rPr>
                <w:rFonts w:eastAsia="MS Mincho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14:paraId="7B64F641" w14:textId="45E21922" w:rsidR="00C2560D" w:rsidRPr="0087049C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13A4A641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6B9FBB4" w14:textId="5AD7861A" w:rsidR="00C2560D" w:rsidRPr="00426FD5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6B480A94" w14:textId="08A4D632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1AA63CA9" w14:textId="1C8075CC" w:rsidR="00C2560D" w:rsidRPr="00C2560D" w:rsidRDefault="003F0633" w:rsidP="00C2560D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370</w:t>
            </w:r>
          </w:p>
        </w:tc>
      </w:tr>
      <w:tr w:rsidR="00C2560D" w:rsidRPr="0087049C" w14:paraId="0FC3E007" w14:textId="77777777" w:rsidTr="00653877">
        <w:tc>
          <w:tcPr>
            <w:tcW w:w="3690" w:type="dxa"/>
            <w:shd w:val="clear" w:color="auto" w:fill="auto"/>
          </w:tcPr>
          <w:p w14:paraId="0A9C0531" w14:textId="1D45C738" w:rsidR="00C2560D" w:rsidRPr="0087049C" w:rsidRDefault="00C2560D" w:rsidP="00370D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E7FE2B9" w14:textId="3A06D6C9" w:rsidR="00C2560D" w:rsidRPr="0087049C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560D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1ABDB372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626109" w14:textId="0CC9C86E" w:rsidR="00C2560D" w:rsidRPr="00426FD5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2B299658" w14:textId="17FA036E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3B19C3E" w14:textId="39D5753E" w:rsidR="00C2560D" w:rsidRPr="00C2560D" w:rsidRDefault="003F0633" w:rsidP="00C2560D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C2560D" w:rsidRPr="00C2560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eastAsia="Angsana New" w:hAnsi="Angsana New"/>
                <w:sz w:val="30"/>
                <w:szCs w:val="30"/>
              </w:rPr>
              <w:t>106</w:t>
            </w:r>
          </w:p>
        </w:tc>
      </w:tr>
      <w:tr w:rsidR="00C2560D" w:rsidRPr="0087049C" w14:paraId="65DFB243" w14:textId="77777777" w:rsidTr="00653877">
        <w:tc>
          <w:tcPr>
            <w:tcW w:w="3690" w:type="dxa"/>
            <w:shd w:val="clear" w:color="auto" w:fill="auto"/>
          </w:tcPr>
          <w:p w14:paraId="6876166D" w14:textId="56D3C379" w:rsidR="00C2560D" w:rsidRPr="0087049C" w:rsidRDefault="00C2560D" w:rsidP="00370DF0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9BD6FCB" w14:textId="6A72A1D9" w:rsidR="00C2560D" w:rsidRPr="0087049C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560D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7B83DB95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F336212" w14:textId="16E1E121" w:rsidR="00C2560D" w:rsidRPr="00426FD5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376A9BF" w14:textId="72317A72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9A33972" w14:textId="492E1848" w:rsidR="00C2560D" w:rsidRPr="00C2560D" w:rsidRDefault="003F0633" w:rsidP="00C2560D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C2560D" w:rsidRPr="00C2560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eastAsia="Angsana New" w:hAnsi="Angsana New"/>
                <w:sz w:val="30"/>
                <w:szCs w:val="30"/>
              </w:rPr>
              <w:t>774</w:t>
            </w:r>
          </w:p>
        </w:tc>
      </w:tr>
      <w:tr w:rsidR="00C2560D" w:rsidRPr="0087049C" w14:paraId="1FF17D51" w14:textId="77777777" w:rsidTr="00653877">
        <w:trPr>
          <w:trHeight w:val="324"/>
        </w:trPr>
        <w:tc>
          <w:tcPr>
            <w:tcW w:w="3690" w:type="dxa"/>
            <w:shd w:val="clear" w:color="auto" w:fill="auto"/>
            <w:vAlign w:val="center"/>
          </w:tcPr>
          <w:p w14:paraId="51C6AB1A" w14:textId="777777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4D9EDA76" w14:textId="191B735A" w:rsidR="00C2560D" w:rsidRPr="0087049C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560D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6A6CAA5A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3AD1F8" w14:textId="07097B5E" w:rsidR="00C2560D" w:rsidRPr="00426FD5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622FCEC9" w14:textId="214633B8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7BCC57E" w14:textId="24AB854C" w:rsidR="00C2560D" w:rsidRPr="00C2560D" w:rsidRDefault="003F0633" w:rsidP="00C2560D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C2560D" w:rsidRPr="00C2560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eastAsia="Angsana New" w:hAnsi="Angsana New"/>
                <w:sz w:val="30"/>
                <w:szCs w:val="30"/>
              </w:rPr>
              <w:t>737</w:t>
            </w:r>
          </w:p>
        </w:tc>
      </w:tr>
      <w:tr w:rsidR="00C2560D" w:rsidRPr="0087049C" w14:paraId="665F084C" w14:textId="77777777" w:rsidTr="00653877">
        <w:tc>
          <w:tcPr>
            <w:tcW w:w="3690" w:type="dxa"/>
            <w:shd w:val="clear" w:color="auto" w:fill="auto"/>
            <w:vAlign w:val="center"/>
          </w:tcPr>
          <w:p w14:paraId="0E6160B9" w14:textId="777777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48C859F2" w14:textId="3B3DE98B" w:rsidR="00C2560D" w:rsidRPr="0087049C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560D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7F2F8490" w14:textId="77777777" w:rsidR="00C2560D" w:rsidRPr="0087049C" w:rsidRDefault="00C2560D" w:rsidP="00370DF0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1D0F17B" w14:textId="20CA9E07" w:rsidR="00C2560D" w:rsidRPr="00426FD5" w:rsidRDefault="00C2560D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6F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Pr="00426F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2F705B" w14:textId="7495CC71" w:rsidR="00C2560D" w:rsidRPr="0087049C" w:rsidRDefault="00C2560D" w:rsidP="00370DF0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9F490AC" w14:textId="3181DCE7" w:rsidR="00C2560D" w:rsidRPr="00C2560D" w:rsidRDefault="003F0633" w:rsidP="00C2560D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C2560D" w:rsidRPr="00C2560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eastAsia="Angsana New" w:hAnsi="Angsana New"/>
                <w:sz w:val="30"/>
                <w:szCs w:val="30"/>
              </w:rPr>
              <w:t>579</w:t>
            </w:r>
          </w:p>
        </w:tc>
      </w:tr>
      <w:tr w:rsidR="00C2560D" w:rsidRPr="0087049C" w14:paraId="036C8C8A" w14:textId="77777777" w:rsidTr="00653877">
        <w:tc>
          <w:tcPr>
            <w:tcW w:w="3690" w:type="dxa"/>
            <w:shd w:val="clear" w:color="auto" w:fill="auto"/>
            <w:vAlign w:val="center"/>
          </w:tcPr>
          <w:p w14:paraId="6BD18A4C" w14:textId="0EC1F4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60B367B0" w14:textId="688825C0" w:rsidR="00C2560D" w:rsidRPr="0087049C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560D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03C474A4" w14:textId="77777777" w:rsidR="00C2560D" w:rsidRPr="0087049C" w:rsidRDefault="00C2560D" w:rsidP="00370DF0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428F564" w14:textId="12803C89" w:rsidR="00C2560D" w:rsidRPr="00426FD5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560D" w:rsidRPr="00426F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5D9DC24C" w14:textId="37CCBAD9" w:rsidR="00C2560D" w:rsidRPr="0087049C" w:rsidRDefault="00C2560D" w:rsidP="00370DF0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0F49E5F" w14:textId="5CA70DC3" w:rsidR="00C2560D" w:rsidRPr="00C2560D" w:rsidRDefault="003F0633" w:rsidP="00C2560D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="00C2560D" w:rsidRPr="00C2560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eastAsia="Angsana New" w:hAnsi="Angsana New"/>
                <w:sz w:val="30"/>
                <w:szCs w:val="30"/>
              </w:rPr>
              <w:t>269</w:t>
            </w:r>
          </w:p>
        </w:tc>
      </w:tr>
      <w:tr w:rsidR="00C2560D" w14:paraId="3962DA3A" w14:textId="77777777" w:rsidTr="00653877">
        <w:tc>
          <w:tcPr>
            <w:tcW w:w="3690" w:type="dxa"/>
            <w:shd w:val="clear" w:color="auto" w:fill="auto"/>
            <w:vAlign w:val="center"/>
          </w:tcPr>
          <w:p w14:paraId="50BC82F7" w14:textId="4BBE2AE1" w:rsidR="00C2560D" w:rsidRDefault="00C2560D" w:rsidP="0C378985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C378985">
              <w:rPr>
                <w:rFonts w:ascii="Angsana New" w:eastAsia="Angsana New" w:hAnsi="Angsana New"/>
                <w:sz w:val="30"/>
                <w:szCs w:val="30"/>
              </w:rPr>
              <w:t>หนี้สินตามสัญญาเช่า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306AE11B" w14:textId="7E65EF00" w:rsidR="00C2560D" w:rsidRDefault="00C2560D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15"/>
              <w:rPr>
                <w:rFonts w:ascii="Angsana New" w:eastAsia="Angsana New" w:hAnsi="Angsana New"/>
                <w:sz w:val="30"/>
                <w:szCs w:val="30"/>
              </w:rPr>
            </w:pPr>
            <w:r w:rsidRPr="0C378985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0B87B" w14:textId="35087213" w:rsidR="00C2560D" w:rsidRDefault="00C2560D" w:rsidP="0C378985">
            <w:pPr>
              <w:spacing w:line="240" w:lineRule="auto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034CC0" w14:textId="4FD5132F" w:rsidR="00C2560D" w:rsidRPr="00C2560D" w:rsidRDefault="00C2560D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56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5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C256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6A7617" w14:textId="2D1BA840" w:rsidR="00C2560D" w:rsidRPr="00C2560D" w:rsidRDefault="00C2560D" w:rsidP="0C37898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C25E30" w14:textId="0F6C637E" w:rsidR="00C2560D" w:rsidRPr="00C2560D" w:rsidRDefault="00C2560D" w:rsidP="00C2560D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C2560D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3F0633" w:rsidRPr="003F0633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Pr="00C2560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003F0633" w:rsidRPr="003F0633">
              <w:rPr>
                <w:rFonts w:ascii="Angsana New" w:eastAsia="Angsana New" w:hAnsi="Angsana New"/>
                <w:sz w:val="30"/>
                <w:szCs w:val="30"/>
              </w:rPr>
              <w:t>104</w:t>
            </w:r>
            <w:r w:rsidRPr="00C2560D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C2560D" w:rsidRPr="0087049C" w14:paraId="1CE740DC" w14:textId="77777777" w:rsidTr="00653877">
        <w:trPr>
          <w:trHeight w:val="315"/>
        </w:trPr>
        <w:tc>
          <w:tcPr>
            <w:tcW w:w="3690" w:type="dxa"/>
            <w:shd w:val="clear" w:color="auto" w:fill="auto"/>
            <w:vAlign w:val="center"/>
          </w:tcPr>
          <w:p w14:paraId="0500B4A0" w14:textId="44BFBBC4" w:rsidR="00C2560D" w:rsidRPr="0087049C" w:rsidRDefault="00C2560D" w:rsidP="00370DF0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2560D">
              <w:rPr>
                <w:rFonts w:asciiTheme="majorBidi" w:eastAsia="MS Mincho" w:hAnsi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  <w:shd w:val="clear" w:color="auto" w:fill="auto"/>
          </w:tcPr>
          <w:p w14:paraId="071E1E31" w14:textId="7C8791EB" w:rsidR="00C2560D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5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2978FCE4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18A8E6C" w14:textId="5D4FFD43" w:rsidR="00C2560D" w:rsidRPr="00F757CB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560D" w:rsidRP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5B8685AC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2C2F96A" w14:textId="009D0E06" w:rsidR="00C2560D" w:rsidRPr="00F757CB" w:rsidRDefault="003F0633" w:rsidP="00F757CB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7</w:t>
            </w:r>
            <w:r w:rsidR="00C2560D" w:rsidRPr="00F757C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F0633">
              <w:rPr>
                <w:rFonts w:ascii="Angsana New" w:eastAsia="Angsana New" w:hAnsi="Angsana New"/>
                <w:sz w:val="30"/>
                <w:szCs w:val="30"/>
              </w:rPr>
              <w:t>322</w:t>
            </w:r>
          </w:p>
        </w:tc>
      </w:tr>
      <w:tr w:rsidR="00C2560D" w:rsidRPr="0087049C" w14:paraId="49B4FCEB" w14:textId="77777777" w:rsidTr="00653877">
        <w:tc>
          <w:tcPr>
            <w:tcW w:w="3690" w:type="dxa"/>
            <w:shd w:val="clear" w:color="auto" w:fill="auto"/>
            <w:vAlign w:val="bottom"/>
          </w:tcPr>
          <w:p w14:paraId="28B5ED9E" w14:textId="7CFF3CF8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698111" w14:textId="7FC95946" w:rsidR="00C2560D" w:rsidRPr="0087049C" w:rsidRDefault="003F0633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14:paraId="5F53DBF6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BAAFF5D" w14:textId="63C272AB" w:rsidR="00C2560D" w:rsidRPr="00F757CB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78894BA1" w14:textId="648C0BBB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B9A4E26" w14:textId="2DBC3F42" w:rsidR="00C2560D" w:rsidRPr="00F757CB" w:rsidRDefault="003F0633" w:rsidP="00F757CB">
            <w:pPr>
              <w:spacing w:line="240" w:lineRule="auto"/>
              <w:ind w:right="16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F0633">
              <w:rPr>
                <w:rFonts w:ascii="Angsana New" w:eastAsia="Angsana New" w:hAnsi="Angsana New"/>
                <w:sz w:val="30"/>
                <w:szCs w:val="30"/>
              </w:rPr>
              <w:t>425</w:t>
            </w:r>
          </w:p>
        </w:tc>
      </w:tr>
      <w:tr w:rsidR="00C2560D" w:rsidRPr="0087049C" w14:paraId="42B55EDD" w14:textId="77777777" w:rsidTr="00653877">
        <w:tc>
          <w:tcPr>
            <w:tcW w:w="3690" w:type="dxa"/>
            <w:shd w:val="clear" w:color="auto" w:fill="auto"/>
            <w:vAlign w:val="bottom"/>
          </w:tcPr>
          <w:p w14:paraId="3F57998A" w14:textId="777777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A18A1" w14:textId="530FD6B3" w:rsidR="00C2560D" w:rsidRPr="0087049C" w:rsidRDefault="003F0633" w:rsidP="00C2560D">
            <w:pPr>
              <w:tabs>
                <w:tab w:val="clear" w:pos="680"/>
                <w:tab w:val="clear" w:pos="164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2560D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03DFB06A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592D8" w14:textId="1CB89CB9" w:rsidR="00C2560D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560D" w:rsidRPr="0C3789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7E7F95A0" w14:textId="1A138B59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65DB2" w14:textId="755CED67" w:rsidR="00C2560D" w:rsidRPr="00F757CB" w:rsidRDefault="003F0633" w:rsidP="00F757CB">
            <w:pPr>
              <w:spacing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C2560D" w:rsidRPr="00F75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527</w:t>
            </w:r>
          </w:p>
        </w:tc>
      </w:tr>
      <w:tr w:rsidR="00C2560D" w:rsidRPr="00653877" w14:paraId="1D6A9336" w14:textId="77777777" w:rsidTr="00653877">
        <w:tc>
          <w:tcPr>
            <w:tcW w:w="3690" w:type="dxa"/>
            <w:shd w:val="clear" w:color="auto" w:fill="auto"/>
          </w:tcPr>
          <w:p w14:paraId="43051F06" w14:textId="77777777" w:rsidR="00C2560D" w:rsidRPr="00653877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68401BF" w14:textId="77777777" w:rsidR="00C2560D" w:rsidRPr="00653877" w:rsidRDefault="00C2560D" w:rsidP="00370DF0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A4373" w14:textId="77777777" w:rsidR="00C2560D" w:rsidRPr="00653877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43CA37C0" w14:textId="377F750D" w:rsidR="00C2560D" w:rsidRPr="00653877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43CAB1" w14:textId="6E6F6D8A" w:rsidR="00C2560D" w:rsidRPr="00653877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19C1F53" w14:textId="5023C485" w:rsidR="00C2560D" w:rsidRPr="00653877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560D" w:rsidRPr="0087049C" w14:paraId="40A9FF9D" w14:textId="77777777" w:rsidTr="00653877">
        <w:tc>
          <w:tcPr>
            <w:tcW w:w="3690" w:type="dxa"/>
            <w:shd w:val="clear" w:color="auto" w:fill="auto"/>
          </w:tcPr>
          <w:p w14:paraId="1C9E5337" w14:textId="777777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00EB1B3C" w14:textId="77777777" w:rsidR="00C2560D" w:rsidRPr="0087049C" w:rsidRDefault="00C2560D" w:rsidP="00370DF0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EBB2" w14:textId="77777777" w:rsidR="00C2560D" w:rsidRPr="0087049C" w:rsidRDefault="00C2560D" w:rsidP="00370DF0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447E403" w14:textId="17BA5072" w:rsidR="00C2560D" w:rsidRPr="0087049C" w:rsidRDefault="00C2560D" w:rsidP="00370DF0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806D64" w14:textId="3FC99AE4" w:rsidR="00C2560D" w:rsidRPr="0087049C" w:rsidRDefault="00C2560D" w:rsidP="00370DF0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A0C3068" w14:textId="62212B76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560D" w:rsidRPr="0087049C" w14:paraId="664F9EE3" w14:textId="77777777" w:rsidTr="00653877">
        <w:tc>
          <w:tcPr>
            <w:tcW w:w="3690" w:type="dxa"/>
            <w:shd w:val="clear" w:color="auto" w:fill="auto"/>
          </w:tcPr>
          <w:p w14:paraId="6EDC5A1F" w14:textId="774049F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  <w:shd w:val="clear" w:color="auto" w:fill="auto"/>
          </w:tcPr>
          <w:p w14:paraId="167A3E24" w14:textId="1E8F7F30" w:rsidR="00C2560D" w:rsidRPr="0087049C" w:rsidRDefault="00C2560D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E84675" w14:textId="77777777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3C2026D" w14:textId="386C5BAC" w:rsidR="00C2560D" w:rsidRPr="0087049C" w:rsidRDefault="00C2560D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F0CDD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F0CDD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EADB0" w14:textId="3201A274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C8F7386" w14:textId="3D94F388" w:rsidR="00C2560D" w:rsidRPr="00F757CB" w:rsidRDefault="00C2560D" w:rsidP="00F757C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F757CB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3F0633" w:rsidRPr="003F0633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F757C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003F0633" w:rsidRPr="003F0633">
              <w:rPr>
                <w:rFonts w:ascii="Angsana New" w:eastAsia="Angsana New" w:hAnsi="Angsana New"/>
                <w:sz w:val="30"/>
                <w:szCs w:val="30"/>
              </w:rPr>
              <w:t>736</w:t>
            </w:r>
            <w:r w:rsidRPr="00F757CB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C2560D" w:rsidRPr="0087049C" w14:paraId="1199FE2E" w14:textId="77777777" w:rsidTr="00653877">
        <w:tc>
          <w:tcPr>
            <w:tcW w:w="3690" w:type="dxa"/>
            <w:shd w:val="clear" w:color="auto" w:fill="auto"/>
          </w:tcPr>
          <w:p w14:paraId="75588A9A" w14:textId="6AC89228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0CA2C8E" w14:textId="65D04D10" w:rsidR="00C2560D" w:rsidRPr="0087049C" w:rsidRDefault="00C2560D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BF9D06" w14:textId="77777777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2ED287B" w14:textId="7033254F" w:rsidR="00C2560D" w:rsidRPr="0087049C" w:rsidRDefault="00C2560D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F0CDD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F0CDD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1C321B" w14:textId="44E3D19C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4B9A91F" w14:textId="628E4C63" w:rsidR="00C2560D" w:rsidRPr="00F757CB" w:rsidRDefault="00C2560D" w:rsidP="00F757C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F757CB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3F0633" w:rsidRPr="003F0633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F757C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="003F0633" w:rsidRPr="003F0633">
              <w:rPr>
                <w:rFonts w:ascii="Angsana New" w:eastAsia="Angsana New" w:hAnsi="Angsana New"/>
                <w:sz w:val="30"/>
                <w:szCs w:val="30"/>
              </w:rPr>
              <w:t>768</w:t>
            </w:r>
            <w:r w:rsidRPr="00F757CB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C2560D" w:rsidRPr="0087049C" w14:paraId="629428E6" w14:textId="77777777" w:rsidTr="00653877">
        <w:tc>
          <w:tcPr>
            <w:tcW w:w="3690" w:type="dxa"/>
            <w:shd w:val="clear" w:color="auto" w:fill="auto"/>
          </w:tcPr>
          <w:p w14:paraId="3B58FEA0" w14:textId="010D3793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2D16D1" w14:textId="25E4B297" w:rsidR="00C2560D" w:rsidRPr="0087049C" w:rsidRDefault="00C2560D" w:rsidP="00C25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B17B7A" w14:textId="77777777" w:rsidR="00C2560D" w:rsidRPr="0087049C" w:rsidRDefault="00C2560D" w:rsidP="00370DF0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B84AA62" w14:textId="02F804F8" w:rsidR="00C2560D" w:rsidRPr="0087049C" w:rsidRDefault="00C2560D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F0CDD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F0CDD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D12FD6" w14:textId="0F36FC95" w:rsidR="00C2560D" w:rsidRPr="0087049C" w:rsidRDefault="00C2560D" w:rsidP="00370DF0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3EBAE1" w14:textId="3E24DA54" w:rsidR="00C2560D" w:rsidRPr="00F757CB" w:rsidRDefault="00C2560D" w:rsidP="00F757C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F757CB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3F0633" w:rsidRPr="003F0633">
              <w:rPr>
                <w:rFonts w:ascii="Angsana New" w:eastAsia="Angsana New" w:hAnsi="Angsana New"/>
                <w:sz w:val="30"/>
                <w:szCs w:val="30"/>
              </w:rPr>
              <w:t>210</w:t>
            </w:r>
            <w:r w:rsidRPr="00F757CB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C2560D" w:rsidRPr="0087049C" w14:paraId="194CDDA2" w14:textId="77777777" w:rsidTr="00653877">
        <w:tc>
          <w:tcPr>
            <w:tcW w:w="3690" w:type="dxa"/>
            <w:shd w:val="clear" w:color="auto" w:fill="auto"/>
            <w:vAlign w:val="bottom"/>
          </w:tcPr>
          <w:p w14:paraId="68F1E442" w14:textId="777777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969D" w14:textId="6095EBF2" w:rsidR="00C2560D" w:rsidRPr="0087049C" w:rsidRDefault="00C2560D" w:rsidP="00C2560D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ED76B5" w14:textId="77777777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89F56" w14:textId="2263A8AE" w:rsidR="00C2560D" w:rsidRPr="00F757CB" w:rsidRDefault="00C2560D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5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Pr="00F75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74C852" w14:textId="3B894BAA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1F8A" w14:textId="1FD32CD7" w:rsidR="00C2560D" w:rsidRPr="00F757CB" w:rsidRDefault="00C2560D" w:rsidP="00F757CB">
            <w:pPr>
              <w:spacing w:line="240" w:lineRule="auto"/>
              <w:ind w:right="77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F757C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</w:t>
            </w:r>
            <w:r w:rsidRPr="00F757C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="003F0633" w:rsidRPr="003F063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714</w:t>
            </w:r>
            <w:r w:rsidRPr="00F757C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2560D" w:rsidRPr="0087049C" w14:paraId="35654510" w14:textId="77777777" w:rsidTr="00653877">
        <w:tc>
          <w:tcPr>
            <w:tcW w:w="3690" w:type="dxa"/>
            <w:shd w:val="clear" w:color="auto" w:fill="auto"/>
            <w:vAlign w:val="bottom"/>
          </w:tcPr>
          <w:p w14:paraId="34DF43EE" w14:textId="777777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43DBE26" w14:textId="77777777" w:rsidR="00C2560D" w:rsidRPr="0087049C" w:rsidRDefault="00C2560D" w:rsidP="00370DF0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DBB23" w14:textId="77777777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6D3ED6A" w14:textId="4DEFD365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B4BCF3" w14:textId="3A757345" w:rsidR="00C2560D" w:rsidRPr="0087049C" w:rsidRDefault="00C2560D" w:rsidP="00370DF0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6722E42" w14:textId="2E16F41C" w:rsidR="00C2560D" w:rsidRPr="0087049C" w:rsidRDefault="00C2560D" w:rsidP="00370DF0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560D" w:rsidRPr="0087049C" w14:paraId="75649124" w14:textId="77777777" w:rsidTr="00653877">
        <w:tc>
          <w:tcPr>
            <w:tcW w:w="3690" w:type="dxa"/>
            <w:shd w:val="clear" w:color="auto" w:fill="auto"/>
            <w:vAlign w:val="bottom"/>
          </w:tcPr>
          <w:p w14:paraId="09173B4D" w14:textId="77777777" w:rsidR="00C2560D" w:rsidRPr="0087049C" w:rsidRDefault="00C2560D" w:rsidP="00370DF0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B4AAD32" w14:textId="3C1537A5" w:rsidR="00C2560D" w:rsidRPr="0087049C" w:rsidRDefault="003F0633" w:rsidP="00C2560D">
            <w:pPr>
              <w:tabs>
                <w:tab w:val="clear" w:pos="680"/>
                <w:tab w:val="clear" w:pos="164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C2560D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55E1A637" w14:textId="77777777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FDE9157" w14:textId="16B0815F" w:rsidR="00C2560D" w:rsidRPr="0087049C" w:rsidRDefault="003F0633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560D" w:rsidRPr="0F0CDD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5AE34828" w14:textId="4B47E30F" w:rsidR="00C2560D" w:rsidRPr="0087049C" w:rsidRDefault="00C2560D" w:rsidP="00370D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4CC9D105" w14:textId="34C1FE3C" w:rsidR="00C2560D" w:rsidRPr="0087049C" w:rsidRDefault="003F0633" w:rsidP="00F757CB">
            <w:pPr>
              <w:tabs>
                <w:tab w:val="clear" w:pos="680"/>
                <w:tab w:val="clear" w:pos="907"/>
                <w:tab w:val="left" w:pos="730"/>
                <w:tab w:val="left" w:pos="1003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C256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</w:tr>
    </w:tbl>
    <w:p w14:paraId="317E73BD" w14:textId="774512D5" w:rsidR="00DB3E4F" w:rsidRPr="006A71E1" w:rsidRDefault="00DB3E4F">
      <w:pPr>
        <w:rPr>
          <w:rFonts w:asciiTheme="majorBidi" w:hAnsiTheme="majorBidi" w:cstheme="majorBidi"/>
          <w:sz w:val="8"/>
          <w:szCs w:val="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70"/>
        <w:gridCol w:w="1170"/>
        <w:gridCol w:w="270"/>
        <w:gridCol w:w="1170"/>
        <w:gridCol w:w="270"/>
        <w:gridCol w:w="1080"/>
        <w:gridCol w:w="245"/>
        <w:gridCol w:w="1015"/>
      </w:tblGrid>
      <w:tr w:rsidR="00DB3E4F" w:rsidRPr="0087049C" w14:paraId="3B2778CE" w14:textId="77777777" w:rsidTr="3AE0C848">
        <w:trPr>
          <w:tblHeader/>
        </w:trPr>
        <w:tc>
          <w:tcPr>
            <w:tcW w:w="2970" w:type="dxa"/>
            <w:shd w:val="clear" w:color="auto" w:fill="auto"/>
          </w:tcPr>
          <w:p w14:paraId="244E4827" w14:textId="08F4C6E2" w:rsidR="00DB3E4F" w:rsidRPr="0087049C" w:rsidRDefault="00DB3E4F" w:rsidP="00217D5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6A32D522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3E4F" w:rsidRPr="0087049C" w14:paraId="382B74B4" w14:textId="77777777" w:rsidTr="3AE0C848">
        <w:trPr>
          <w:trHeight w:val="1973"/>
          <w:tblHeader/>
        </w:trPr>
        <w:tc>
          <w:tcPr>
            <w:tcW w:w="2970" w:type="dxa"/>
            <w:shd w:val="clear" w:color="auto" w:fill="auto"/>
            <w:vAlign w:val="bottom"/>
          </w:tcPr>
          <w:p w14:paraId="74524F8C" w14:textId="77777777" w:rsidR="00DB3E4F" w:rsidRPr="0087049C" w:rsidRDefault="00DB3E4F" w:rsidP="00217D57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14C2B076" w14:textId="77777777" w:rsidR="00DB3E4F" w:rsidRPr="0087049C" w:rsidRDefault="00DB3E4F" w:rsidP="00217D5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BF8696D" w14:textId="77777777" w:rsidR="00DB3E4F" w:rsidRPr="0087049C" w:rsidRDefault="00DB3E4F" w:rsidP="00217D5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F123CF" w14:textId="77777777" w:rsidR="00DB3E4F" w:rsidRPr="0087049C" w:rsidRDefault="00DB3E4F" w:rsidP="00217D5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4F7924A" w14:textId="77777777" w:rsidR="00DB3E4F" w:rsidRPr="0087049C" w:rsidRDefault="00DB3E4F" w:rsidP="00217D57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B40E30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9914FA8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16A9C291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999E2AF" w14:textId="3D3E2D24" w:rsidR="00DB3E4F" w:rsidRPr="0087049C" w:rsidRDefault="003F0633" w:rsidP="3AE0C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4FC4347C" w:rsidRPr="3AE0C8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4FC4347C" w:rsidRPr="3AE0C8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5965C94D" w:rsidRPr="3AE0C8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F9A1B47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56C7B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ผลกระทบ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จากการเปลี่ยนแปลงนโยบาย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br/>
              <w:t>การบัญชี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EF5D8E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D7117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FD85885" w14:textId="338B0103" w:rsidR="00DB3E4F" w:rsidRPr="0087049C" w:rsidRDefault="003F0633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B3E4F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DA6F6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2563</w:t>
            </w:r>
          </w:p>
          <w:p w14:paraId="69C8C5FF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0C61D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9D37C0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 (รายจ่าย)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/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รายได้ใน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F70AC32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08AE623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1ABB812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  <w:p w14:paraId="43C16294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  <w:p w14:paraId="6CEFB203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428D0CA9" w14:textId="3F789DC5" w:rsidR="00DB3E4F" w:rsidRPr="0087049C" w:rsidRDefault="003F0633" w:rsidP="3AE0C84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4FC4347C" w:rsidRPr="3AE0C848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75E785DE" w:rsidRPr="3AE0C848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DB3E4F" w:rsidRPr="0087049C" w14:paraId="5703F24A" w14:textId="77777777" w:rsidTr="3AE0C848">
        <w:trPr>
          <w:tblHeader/>
        </w:trPr>
        <w:tc>
          <w:tcPr>
            <w:tcW w:w="2970" w:type="dxa"/>
            <w:shd w:val="clear" w:color="auto" w:fill="auto"/>
          </w:tcPr>
          <w:p w14:paraId="7628F7E7" w14:textId="77777777" w:rsidR="00DB3E4F" w:rsidRPr="0087049C" w:rsidRDefault="00DB3E4F" w:rsidP="00217D5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1CBB42F2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DB3E4F" w:rsidRPr="0087049C" w14:paraId="36B35465" w14:textId="77777777" w:rsidTr="3AE0C848">
        <w:tc>
          <w:tcPr>
            <w:tcW w:w="2970" w:type="dxa"/>
            <w:shd w:val="clear" w:color="auto" w:fill="auto"/>
          </w:tcPr>
          <w:p w14:paraId="749FA19E" w14:textId="77777777" w:rsidR="00DB3E4F" w:rsidRPr="0087049C" w:rsidRDefault="00DB3E4F" w:rsidP="00217D57">
            <w:pPr>
              <w:tabs>
                <w:tab w:val="clear" w:pos="2807"/>
              </w:tabs>
              <w:spacing w:line="240" w:lineRule="auto"/>
              <w:ind w:right="-111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B081120" w14:textId="77777777" w:rsidR="00DB3E4F" w:rsidRPr="0087049C" w:rsidRDefault="00DB3E4F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5D3A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15EED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7845B5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1712F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402C7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F749D8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26D8B152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6217661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E4F" w:rsidRPr="0087049C" w14:paraId="72CC1B1A" w14:textId="77777777" w:rsidTr="3AE0C848">
        <w:tc>
          <w:tcPr>
            <w:tcW w:w="2970" w:type="dxa"/>
            <w:shd w:val="clear" w:color="auto" w:fill="auto"/>
          </w:tcPr>
          <w:p w14:paraId="18B985B4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04B0A28" w14:textId="6265B9D6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79D16A1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09C3F" w14:textId="53BAA6E6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50D7024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7EBB66" w14:textId="1FA2ACD8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0FE829F3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E0659" w14:textId="4956A285" w:rsidR="00DB3E4F" w:rsidRPr="0087049C" w:rsidRDefault="00DB3E4F" w:rsidP="00F757CB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4166719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2200E2A" w14:textId="561FB008" w:rsidR="00DB3E4F" w:rsidRPr="0087049C" w:rsidRDefault="003F0633" w:rsidP="00F757CB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DB3E4F" w:rsidRPr="0087049C" w14:paraId="35A37CDB" w14:textId="77777777" w:rsidTr="3AE0C848">
        <w:tc>
          <w:tcPr>
            <w:tcW w:w="2970" w:type="dxa"/>
            <w:shd w:val="clear" w:color="auto" w:fill="auto"/>
          </w:tcPr>
          <w:p w14:paraId="1B3896FB" w14:textId="77777777" w:rsidR="00DB3E4F" w:rsidRPr="0087049C" w:rsidRDefault="00DB3E4F" w:rsidP="00217D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504C943" w14:textId="09B54FB1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14:paraId="03AA0462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6CC70" w14:textId="3460B90E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648DBE4D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CA731B" w14:textId="1A4D6253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6DAE9232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2B7BA1" w14:textId="777479FE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6832A5E1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A129322" w14:textId="6C5C0F83" w:rsidR="00DB3E4F" w:rsidRPr="0087049C" w:rsidRDefault="003F0633" w:rsidP="00F757CB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</w:tr>
      <w:tr w:rsidR="00DB3E4F" w:rsidRPr="0087049C" w14:paraId="2CDC6C8E" w14:textId="77777777" w:rsidTr="3AE0C848">
        <w:tc>
          <w:tcPr>
            <w:tcW w:w="2970" w:type="dxa"/>
            <w:shd w:val="clear" w:color="auto" w:fill="auto"/>
          </w:tcPr>
          <w:p w14:paraId="5BF9C0FD" w14:textId="77777777" w:rsidR="00DB3E4F" w:rsidRPr="0087049C" w:rsidRDefault="00DB3E4F" w:rsidP="00217D57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76D852D" w14:textId="77777777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9ACBF7" w14:textId="58E1A1CD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508F9A8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8C234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AF1A76" w14:textId="77777777" w:rsidR="00DB3E4F" w:rsidRPr="0087049C" w:rsidRDefault="00DB3E4F" w:rsidP="00F757CB">
            <w:pPr>
              <w:tabs>
                <w:tab w:val="clear" w:pos="680"/>
                <w:tab w:val="left" w:pos="705"/>
              </w:tabs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96E4FB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DB28EF" w14:textId="77777777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BE11B2" w14:textId="6E3B5A9E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6DB9AE55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61D676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6D2FC7" w14:textId="6DA64350" w:rsidR="00DB3E4F" w:rsidRPr="0087049C" w:rsidRDefault="003F0633" w:rsidP="00217D57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45" w:type="dxa"/>
            <w:shd w:val="clear" w:color="auto" w:fill="auto"/>
          </w:tcPr>
          <w:p w14:paraId="2ACEC70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9B51F71" w14:textId="77777777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42717" w14:textId="22E2980E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DB3E4F" w:rsidRPr="0087049C" w14:paraId="5A9B0886" w14:textId="77777777" w:rsidTr="3AE0C848">
        <w:trPr>
          <w:trHeight w:val="324"/>
        </w:trPr>
        <w:tc>
          <w:tcPr>
            <w:tcW w:w="2970" w:type="dxa"/>
            <w:shd w:val="clear" w:color="auto" w:fill="auto"/>
            <w:vAlign w:val="center"/>
          </w:tcPr>
          <w:p w14:paraId="1F3D5D34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102D50A9" w14:textId="30CDBD7B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357C22C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F461E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1E99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AAB632" w14:textId="4F440143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091C776E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1E7394" w14:textId="3BF6AB6D" w:rsidR="00DB3E4F" w:rsidRPr="0087049C" w:rsidRDefault="003F0633" w:rsidP="00F757CB">
            <w:pPr>
              <w:tabs>
                <w:tab w:val="clear" w:pos="454"/>
                <w:tab w:val="clear" w:pos="680"/>
                <w:tab w:val="left" w:pos="78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45" w:type="dxa"/>
            <w:shd w:val="clear" w:color="auto" w:fill="auto"/>
          </w:tcPr>
          <w:p w14:paraId="3F44CC95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D694579" w14:textId="08FBC122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DB3E4F" w:rsidRPr="0087049C" w14:paraId="3D680115" w14:textId="77777777" w:rsidTr="3AE0C848">
        <w:tc>
          <w:tcPr>
            <w:tcW w:w="2970" w:type="dxa"/>
            <w:shd w:val="clear" w:color="auto" w:fill="auto"/>
            <w:vAlign w:val="center"/>
          </w:tcPr>
          <w:p w14:paraId="08A2E728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6C8AA147" w14:textId="09136B3D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1D5A0007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FE14A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29810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00A941" w14:textId="7C840E24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0069FDCE" w14:textId="77777777" w:rsidR="00DB3E4F" w:rsidRPr="0087049C" w:rsidRDefault="00DB3E4F" w:rsidP="00217D5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3A7D7B" w14:textId="0A68FFF2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47ECD9F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4737BFA" w14:textId="1F20D175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DB3E4F" w:rsidRPr="0087049C" w14:paraId="72053E87" w14:textId="77777777" w:rsidTr="3AE0C848">
        <w:tc>
          <w:tcPr>
            <w:tcW w:w="2970" w:type="dxa"/>
            <w:shd w:val="clear" w:color="auto" w:fill="auto"/>
            <w:vAlign w:val="center"/>
          </w:tcPr>
          <w:p w14:paraId="59FE659C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0F8CE97E" w14:textId="77777777" w:rsidR="00DB3E4F" w:rsidRPr="0087049C" w:rsidRDefault="00DB3E4F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E635C1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902AF" w14:textId="319367E4" w:rsidR="00DB3E4F" w:rsidRPr="0087049C" w:rsidRDefault="003F0633" w:rsidP="00F757CB">
            <w:pPr>
              <w:tabs>
                <w:tab w:val="clear" w:pos="680"/>
                <w:tab w:val="clear" w:pos="907"/>
                <w:tab w:val="clear" w:pos="1644"/>
                <w:tab w:val="left" w:pos="88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23D8B7B0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0B92AF" w14:textId="0BF9230F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730722CE" w14:textId="77777777" w:rsidR="00DB3E4F" w:rsidRPr="0087049C" w:rsidRDefault="00DB3E4F" w:rsidP="00217D5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CF33DE" w14:textId="4F58FFFB" w:rsidR="00DB3E4F" w:rsidRPr="0087049C" w:rsidRDefault="003F0633" w:rsidP="00217D57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45" w:type="dxa"/>
            <w:shd w:val="clear" w:color="auto" w:fill="auto"/>
          </w:tcPr>
          <w:p w14:paraId="6F05AF6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825ED16" w14:textId="1AB5B27F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DB3E4F" w:rsidRPr="0087049C" w14:paraId="65BE136B" w14:textId="77777777" w:rsidTr="3AE0C848">
        <w:trPr>
          <w:trHeight w:val="315"/>
        </w:trPr>
        <w:tc>
          <w:tcPr>
            <w:tcW w:w="2970" w:type="dxa"/>
            <w:shd w:val="clear" w:color="auto" w:fill="auto"/>
            <w:vAlign w:val="center"/>
          </w:tcPr>
          <w:p w14:paraId="4E3CC391" w14:textId="77777777" w:rsidR="00DB3E4F" w:rsidRPr="0087049C" w:rsidRDefault="00DB3E4F" w:rsidP="00217D57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br/>
              <w:t xml:space="preserve">   พนักงาน</w:t>
            </w:r>
          </w:p>
        </w:tc>
        <w:tc>
          <w:tcPr>
            <w:tcW w:w="990" w:type="dxa"/>
            <w:shd w:val="clear" w:color="auto" w:fill="auto"/>
          </w:tcPr>
          <w:p w14:paraId="0C277BB4" w14:textId="77777777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C15CB0" w14:textId="5E4DDBF9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520DC3E6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120F9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AE92B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FE213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20C95F" w14:textId="77777777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DA0C84" w14:textId="5B62D300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441EF6F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F5922F" w14:textId="77777777" w:rsidR="00DB3E4F" w:rsidRPr="0087049C" w:rsidRDefault="00DB3E4F" w:rsidP="00217D57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F60C36" w14:textId="7E325E52" w:rsidR="00DB3E4F" w:rsidRPr="0087049C" w:rsidRDefault="003F0633" w:rsidP="00217D57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45" w:type="dxa"/>
            <w:shd w:val="clear" w:color="auto" w:fill="auto"/>
          </w:tcPr>
          <w:p w14:paraId="673F4643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1775F98" w14:textId="77777777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9B093B" w14:textId="1113B198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DB3E4F" w:rsidRPr="0087049C" w14:paraId="1F74E03C" w14:textId="77777777" w:rsidTr="3AE0C848">
        <w:tc>
          <w:tcPr>
            <w:tcW w:w="2970" w:type="dxa"/>
            <w:shd w:val="clear" w:color="auto" w:fill="auto"/>
            <w:vAlign w:val="bottom"/>
          </w:tcPr>
          <w:p w14:paraId="47FBE642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BD4B85" w14:textId="37984E2E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6A06E31D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43B969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CBDDF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7CEDD9" w14:textId="27E9EB33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48BD95DE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2B3F30" w14:textId="172C81F3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1223F09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07D20776" w14:textId="159CABD6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DB3E4F" w:rsidRPr="0087049C" w14:paraId="05E2D28D" w14:textId="77777777" w:rsidTr="3AE0C848">
        <w:tc>
          <w:tcPr>
            <w:tcW w:w="2970" w:type="dxa"/>
            <w:shd w:val="clear" w:color="auto" w:fill="auto"/>
            <w:vAlign w:val="bottom"/>
          </w:tcPr>
          <w:p w14:paraId="61CB1145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27C1A" w14:textId="0BF17F3B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4B3FCAD6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5541F7" w14:textId="1A94BBBF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70" w:type="dxa"/>
            <w:shd w:val="clear" w:color="auto" w:fill="auto"/>
          </w:tcPr>
          <w:p w14:paraId="06D092D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5AD0" w14:textId="579001BD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780E9814" w14:textId="77777777" w:rsidR="00DB3E4F" w:rsidRPr="0087049C" w:rsidRDefault="00DB3E4F" w:rsidP="00217D5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D3225" w14:textId="0E627FD1" w:rsidR="00DB3E4F" w:rsidRPr="0087049C" w:rsidRDefault="003F0633" w:rsidP="00217D57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45" w:type="dxa"/>
            <w:shd w:val="clear" w:color="auto" w:fill="auto"/>
          </w:tcPr>
          <w:p w14:paraId="40A9B173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953DB" w14:textId="66117DAB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</w:tr>
      <w:tr w:rsidR="00DB3E4F" w:rsidRPr="0087049C" w14:paraId="572E180B" w14:textId="77777777" w:rsidTr="3AE0C848">
        <w:tc>
          <w:tcPr>
            <w:tcW w:w="2970" w:type="dxa"/>
            <w:shd w:val="clear" w:color="auto" w:fill="auto"/>
          </w:tcPr>
          <w:p w14:paraId="5283BEF4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417BB9" w14:textId="77777777" w:rsidR="00DB3E4F" w:rsidRPr="0087049C" w:rsidRDefault="00DB3E4F" w:rsidP="00217D57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341CF5" w14:textId="77777777" w:rsidR="00DB3E4F" w:rsidRPr="0087049C" w:rsidRDefault="00DB3E4F" w:rsidP="00217D57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47B80C" w14:textId="77777777" w:rsidR="00DB3E4F" w:rsidRPr="0087049C" w:rsidRDefault="00DB3E4F" w:rsidP="00217D57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6C846C" w14:textId="77777777" w:rsidR="00DB3E4F" w:rsidRPr="0087049C" w:rsidRDefault="00DB3E4F" w:rsidP="00217D57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20D176" w14:textId="77777777" w:rsidR="00DB3E4F" w:rsidRPr="0087049C" w:rsidRDefault="00DB3E4F" w:rsidP="00217D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109ED8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AA8B6D" w14:textId="77777777" w:rsidR="00DB3E4F" w:rsidRPr="0087049C" w:rsidRDefault="00DB3E4F" w:rsidP="00217D57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5BB3AEF6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174BEF75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E4F" w:rsidRPr="0087049C" w14:paraId="7E10475F" w14:textId="77777777" w:rsidTr="3AE0C848">
        <w:tc>
          <w:tcPr>
            <w:tcW w:w="2970" w:type="dxa"/>
            <w:shd w:val="clear" w:color="auto" w:fill="auto"/>
          </w:tcPr>
          <w:p w14:paraId="1E5D5536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D9AABB7" w14:textId="77777777" w:rsidR="00DB3E4F" w:rsidRPr="0087049C" w:rsidRDefault="00DB3E4F" w:rsidP="00217D57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BA870A" w14:textId="77777777" w:rsidR="00DB3E4F" w:rsidRPr="0087049C" w:rsidRDefault="00DB3E4F" w:rsidP="00217D57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DB5256" w14:textId="77777777" w:rsidR="00DB3E4F" w:rsidRPr="0087049C" w:rsidRDefault="00DB3E4F" w:rsidP="00217D57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F2A6EE" w14:textId="77777777" w:rsidR="00DB3E4F" w:rsidRPr="0087049C" w:rsidRDefault="00DB3E4F" w:rsidP="00217D57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FAAB57" w14:textId="77777777" w:rsidR="00DB3E4F" w:rsidRPr="0087049C" w:rsidRDefault="00DB3E4F" w:rsidP="00217D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8BE8E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726D30" w14:textId="77777777" w:rsidR="00DB3E4F" w:rsidRPr="0087049C" w:rsidRDefault="00DB3E4F" w:rsidP="00217D57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7D3ACA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2E93FAFB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E4F" w:rsidRPr="0087049C" w14:paraId="34922774" w14:textId="77777777" w:rsidTr="3AE0C848">
        <w:tc>
          <w:tcPr>
            <w:tcW w:w="2970" w:type="dxa"/>
            <w:shd w:val="clear" w:color="auto" w:fill="auto"/>
          </w:tcPr>
          <w:p w14:paraId="518EFFB2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shd w:val="clear" w:color="auto" w:fill="auto"/>
          </w:tcPr>
          <w:p w14:paraId="75F436FD" w14:textId="028116DD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908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EE7442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ED4A1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FF75B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A15A37" w14:textId="78336914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908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0EC912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449042" w14:textId="31A4E779" w:rsidR="00DB3E4F" w:rsidRPr="0087049C" w:rsidRDefault="003F0633" w:rsidP="00217D57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45" w:type="dxa"/>
            <w:shd w:val="clear" w:color="auto" w:fill="auto"/>
          </w:tcPr>
          <w:p w14:paraId="0F5EE9D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73E1AAD" w14:textId="3932BB97" w:rsidR="00DB3E4F" w:rsidRPr="0087049C" w:rsidRDefault="00DB3E4F" w:rsidP="00217D57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3E4F" w:rsidRPr="0087049C" w14:paraId="6A9685D0" w14:textId="77777777" w:rsidTr="3AE0C848">
        <w:tc>
          <w:tcPr>
            <w:tcW w:w="2970" w:type="dxa"/>
            <w:shd w:val="clear" w:color="auto" w:fill="auto"/>
          </w:tcPr>
          <w:p w14:paraId="6600675A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3889DC36" w14:textId="2D981024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D1C867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01E784" w14:textId="2A678FD7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  <w:shd w:val="clear" w:color="auto" w:fill="auto"/>
          </w:tcPr>
          <w:p w14:paraId="161B9377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F4EDE9" w14:textId="79749AE4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57C787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8E759C" w14:textId="1E9EC982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1742CD46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8C9A39C" w14:textId="7BA5D090" w:rsidR="00DB3E4F" w:rsidRPr="0087049C" w:rsidRDefault="00DB3E4F" w:rsidP="00217D57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3E4F" w:rsidRPr="0087049C" w14:paraId="3C81CDC6" w14:textId="77777777" w:rsidTr="3AE0C848">
        <w:tc>
          <w:tcPr>
            <w:tcW w:w="2970" w:type="dxa"/>
            <w:shd w:val="clear" w:color="auto" w:fill="auto"/>
          </w:tcPr>
          <w:p w14:paraId="2B987D5E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0E3BD8" w14:textId="32DB5823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1A85E5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8F4D0C" w14:textId="23FF6595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218BC1AB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918954" w14:textId="5A619E0B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4E0494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1269EC" w14:textId="495D02A2" w:rsidR="00DB3E4F" w:rsidRPr="0087049C" w:rsidRDefault="003F0633" w:rsidP="00217D57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45" w:type="dxa"/>
            <w:shd w:val="clear" w:color="auto" w:fill="auto"/>
          </w:tcPr>
          <w:p w14:paraId="6076598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37546A61" w14:textId="1E9A6298" w:rsidR="00DB3E4F" w:rsidRPr="0087049C" w:rsidRDefault="00DB3E4F" w:rsidP="00217D57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3E4F" w:rsidRPr="0087049C" w14:paraId="32ACA192" w14:textId="77777777" w:rsidTr="3AE0C848">
        <w:tc>
          <w:tcPr>
            <w:tcW w:w="2970" w:type="dxa"/>
            <w:shd w:val="clear" w:color="auto" w:fill="auto"/>
            <w:vAlign w:val="bottom"/>
          </w:tcPr>
          <w:p w14:paraId="5AC00A28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28995" w14:textId="5105CDEE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74E5EE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A5BC45" w14:textId="5E41FC9B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1934709F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1372B" w14:textId="03E8EE23" w:rsidR="00DB3E4F" w:rsidRPr="0087049C" w:rsidRDefault="00DB3E4F" w:rsidP="00217D57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3E10F5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D8AE2" w14:textId="373D648A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6465A796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B1B22" w14:textId="358D3182" w:rsidR="00DB3E4F" w:rsidRPr="0087049C" w:rsidRDefault="00DB3E4F" w:rsidP="00217D57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B3E4F" w:rsidRPr="0087049C" w14:paraId="33AA2065" w14:textId="77777777" w:rsidTr="3AE0C848">
        <w:tc>
          <w:tcPr>
            <w:tcW w:w="2970" w:type="dxa"/>
            <w:shd w:val="clear" w:color="auto" w:fill="auto"/>
            <w:vAlign w:val="bottom"/>
          </w:tcPr>
          <w:p w14:paraId="23BF3D0D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A95DB7C" w14:textId="77777777" w:rsidR="00DB3E4F" w:rsidRPr="0087049C" w:rsidRDefault="00DB3E4F" w:rsidP="00217D5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213FD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A95B922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EC4098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76C8A1" w14:textId="77777777" w:rsidR="00DB3E4F" w:rsidRPr="0087049C" w:rsidRDefault="00DB3E4F" w:rsidP="00217D5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FBB849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D97C4C" w14:textId="77777777" w:rsidR="00DB3E4F" w:rsidRPr="0087049C" w:rsidRDefault="00DB3E4F" w:rsidP="00217D57">
            <w:pPr>
              <w:spacing w:line="240" w:lineRule="auto"/>
              <w:ind w:right="3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E8236CB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347CD2A7" w14:textId="77777777" w:rsidR="00DB3E4F" w:rsidRPr="0087049C" w:rsidRDefault="00DB3E4F" w:rsidP="00217D57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4F" w:rsidRPr="0087049C" w14:paraId="571EDC4F" w14:textId="77777777" w:rsidTr="3AE0C848">
        <w:tc>
          <w:tcPr>
            <w:tcW w:w="2970" w:type="dxa"/>
            <w:shd w:val="clear" w:color="auto" w:fill="auto"/>
            <w:vAlign w:val="bottom"/>
          </w:tcPr>
          <w:p w14:paraId="20A9805C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1AE0FB5" w14:textId="3D4DEA41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2D9D54C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C9BE05" w14:textId="3A348903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14:paraId="618B7EF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F937A17" w14:textId="7638CCB4" w:rsidR="00DB3E4F" w:rsidRPr="0087049C" w:rsidRDefault="003F0633" w:rsidP="00217D57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17BF9774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22017A" w14:textId="08C9DE0D" w:rsidR="00DB3E4F" w:rsidRPr="0087049C" w:rsidRDefault="003F0633" w:rsidP="00217D57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45" w:type="dxa"/>
            <w:shd w:val="clear" w:color="auto" w:fill="auto"/>
          </w:tcPr>
          <w:p w14:paraId="2F9F71F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12E43055" w14:textId="31455585" w:rsidR="00DB3E4F" w:rsidRPr="0087049C" w:rsidRDefault="003F0633" w:rsidP="00217D57">
            <w:pPr>
              <w:tabs>
                <w:tab w:val="clear" w:pos="680"/>
                <w:tab w:val="clear" w:pos="907"/>
                <w:tab w:val="left" w:pos="730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</w:tbl>
    <w:p w14:paraId="7E259098" w14:textId="4DA51695" w:rsidR="00DB3E4F" w:rsidRDefault="00DB3E4F">
      <w:pPr>
        <w:rPr>
          <w:rFonts w:asciiTheme="majorBidi" w:hAnsiTheme="majorBidi" w:cstheme="majorBidi"/>
        </w:rPr>
      </w:pPr>
      <w:r w:rsidRPr="0087049C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30"/>
        <w:gridCol w:w="270"/>
        <w:gridCol w:w="1800"/>
        <w:gridCol w:w="270"/>
        <w:gridCol w:w="1530"/>
      </w:tblGrid>
      <w:tr w:rsidR="006A71E1" w:rsidRPr="0087049C" w14:paraId="0656342F" w14:textId="77777777" w:rsidTr="00F757CB">
        <w:trPr>
          <w:trHeight w:val="389"/>
          <w:tblHeader/>
        </w:trPr>
        <w:tc>
          <w:tcPr>
            <w:tcW w:w="3960" w:type="dxa"/>
            <w:shd w:val="clear" w:color="auto" w:fill="auto"/>
            <w:vAlign w:val="bottom"/>
          </w:tcPr>
          <w:p w14:paraId="164441C1" w14:textId="77777777" w:rsidR="006A71E1" w:rsidRPr="0087049C" w:rsidRDefault="006A71E1" w:rsidP="00252DA3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539B4295" w14:textId="1C533BD2" w:rsidR="006A71E1" w:rsidRPr="0087049C" w:rsidRDefault="006A71E1" w:rsidP="00252DA3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7049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F757CB" w:rsidRPr="0087049C" w14:paraId="074C11C5" w14:textId="77777777" w:rsidTr="00F757CB">
        <w:trPr>
          <w:trHeight w:val="335"/>
          <w:tblHeader/>
        </w:trPr>
        <w:tc>
          <w:tcPr>
            <w:tcW w:w="3960" w:type="dxa"/>
            <w:shd w:val="clear" w:color="auto" w:fill="auto"/>
            <w:vAlign w:val="bottom"/>
          </w:tcPr>
          <w:p w14:paraId="12EA18D9" w14:textId="77777777" w:rsidR="00F757CB" w:rsidRPr="0087049C" w:rsidRDefault="00F757CB" w:rsidP="00252DA3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012FD1A0" w14:textId="77777777" w:rsidR="00F757CB" w:rsidRPr="0087049C" w:rsidRDefault="00F757CB" w:rsidP="005D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E83FCA9" w14:textId="1071CC8D" w:rsidR="00F757CB" w:rsidRPr="006A71E1" w:rsidRDefault="003F0633" w:rsidP="005D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F757CB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757CB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F757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0DEFF" w14:textId="77777777" w:rsidR="00F757CB" w:rsidRPr="006A71E1" w:rsidRDefault="00F757CB" w:rsidP="0025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F7C35D" w14:textId="1C26705A" w:rsidR="00F757CB" w:rsidRPr="006A71E1" w:rsidRDefault="00F757CB" w:rsidP="00F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1EB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E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4A1EB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A1E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  <w:r w:rsidRPr="006A71E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EA1BF" w14:textId="77777777" w:rsidR="00F757CB" w:rsidRPr="0087049C" w:rsidRDefault="00F757CB" w:rsidP="00252DA3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6009DC" w14:textId="77777777" w:rsidR="00F757CB" w:rsidRPr="0087049C" w:rsidRDefault="00F757CB" w:rsidP="00252DA3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2166FEDC" w14:textId="1EC1BEFA" w:rsidR="00F757CB" w:rsidRPr="0087049C" w:rsidRDefault="003F0633" w:rsidP="00252DA3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F757CB"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00F757CB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DA6F61" w:rsidRPr="0087049C" w14:paraId="762CC427" w14:textId="77777777" w:rsidTr="002D74CA">
        <w:trPr>
          <w:trHeight w:val="335"/>
        </w:trPr>
        <w:tc>
          <w:tcPr>
            <w:tcW w:w="3960" w:type="dxa"/>
            <w:shd w:val="clear" w:color="auto" w:fill="auto"/>
          </w:tcPr>
          <w:p w14:paraId="429FDC61" w14:textId="3795935D" w:rsidR="00DA6F61" w:rsidRPr="0087049C" w:rsidRDefault="00DA6F61" w:rsidP="006A71E1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241FE1F9" w14:textId="73679707" w:rsidR="00DA6F61" w:rsidRPr="00DA6F61" w:rsidRDefault="00DA6F61" w:rsidP="00DA6F61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F757CB" w:rsidRPr="0087049C" w14:paraId="7A0676D0" w14:textId="77777777" w:rsidTr="00F757CB">
        <w:tc>
          <w:tcPr>
            <w:tcW w:w="3960" w:type="dxa"/>
            <w:shd w:val="clear" w:color="auto" w:fill="auto"/>
          </w:tcPr>
          <w:p w14:paraId="2E6DFCF0" w14:textId="12EC3DDC" w:rsidR="00F757CB" w:rsidRPr="0087049C" w:rsidRDefault="00F757CB" w:rsidP="006A71E1">
            <w:pPr>
              <w:tabs>
                <w:tab w:val="clear" w:pos="2807"/>
              </w:tabs>
              <w:spacing w:line="240" w:lineRule="auto"/>
              <w:ind w:right="-111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25289194" w14:textId="77777777" w:rsidR="00F757CB" w:rsidRPr="0087049C" w:rsidRDefault="00F757CB" w:rsidP="006A71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65A373" w14:textId="77777777" w:rsidR="00F757CB" w:rsidRPr="0087049C" w:rsidRDefault="00F757CB" w:rsidP="006A71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3C2D98" w14:textId="77777777" w:rsidR="00F757CB" w:rsidRPr="0087049C" w:rsidRDefault="00F757CB" w:rsidP="006A71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AE109C" w14:textId="77777777" w:rsidR="00F757CB" w:rsidRPr="0087049C" w:rsidRDefault="00F757CB" w:rsidP="006A71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C01C32" w14:textId="77777777" w:rsidR="00F757CB" w:rsidRPr="0087049C" w:rsidRDefault="00F757CB" w:rsidP="006A71E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57CB" w:rsidRPr="0087049C" w14:paraId="2A07A56C" w14:textId="77777777" w:rsidTr="00F757CB">
        <w:tc>
          <w:tcPr>
            <w:tcW w:w="3960" w:type="dxa"/>
            <w:shd w:val="clear" w:color="auto" w:fill="auto"/>
          </w:tcPr>
          <w:p w14:paraId="1D083C33" w14:textId="0095A26B" w:rsidR="00F757CB" w:rsidRPr="0087049C" w:rsidRDefault="00F757CB" w:rsidP="3AE0C848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3AE0C84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เงินลงทุนในตราสารหนี้้</w:t>
            </w:r>
          </w:p>
        </w:tc>
        <w:tc>
          <w:tcPr>
            <w:tcW w:w="1530" w:type="dxa"/>
          </w:tcPr>
          <w:p w14:paraId="2D396704" w14:textId="408FCE48" w:rsidR="00F757CB" w:rsidRPr="0087049C" w:rsidRDefault="00F757CB" w:rsidP="00DA6F6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430"/>
                <w:tab w:val="left" w:pos="520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1D9BA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97A5CCF" w14:textId="1BFC2ACE" w:rsidR="00F757CB" w:rsidRPr="0087049C" w:rsidRDefault="003F0633" w:rsidP="00C41F6A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5647396E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5730EB3" w14:textId="6B2D7784" w:rsidR="00F757CB" w:rsidRPr="0087049C" w:rsidRDefault="003F0633" w:rsidP="00C41F6A">
            <w:pPr>
              <w:tabs>
                <w:tab w:val="clear" w:pos="680"/>
                <w:tab w:val="clear" w:pos="907"/>
                <w:tab w:val="clear" w:pos="1644"/>
                <w:tab w:val="left" w:pos="8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</w:tr>
      <w:tr w:rsidR="00F757CB" w:rsidRPr="0087049C" w14:paraId="767B2769" w14:textId="77777777" w:rsidTr="00F757CB">
        <w:tc>
          <w:tcPr>
            <w:tcW w:w="3960" w:type="dxa"/>
            <w:shd w:val="clear" w:color="auto" w:fill="auto"/>
          </w:tcPr>
          <w:p w14:paraId="650902CB" w14:textId="0A1E58C8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55B3D5A" w14:textId="01285243" w:rsidR="00F757CB" w:rsidRPr="0087049C" w:rsidRDefault="00F757CB" w:rsidP="00DA6F61">
            <w:pPr>
              <w:tabs>
                <w:tab w:val="clear" w:pos="680"/>
                <w:tab w:val="clear" w:pos="907"/>
                <w:tab w:val="clear" w:pos="1644"/>
                <w:tab w:val="left" w:pos="610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4D86CD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1394FE6" w14:textId="502F67DC" w:rsidR="00F757CB" w:rsidRPr="0087049C" w:rsidRDefault="003F0633" w:rsidP="00C41F6A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BAF3D5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2924F1" w14:textId="1767FBE0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757CB" w:rsidRPr="0087049C" w14:paraId="4173BE9D" w14:textId="77777777" w:rsidTr="00F757CB">
        <w:tc>
          <w:tcPr>
            <w:tcW w:w="3960" w:type="dxa"/>
            <w:shd w:val="clear" w:color="auto" w:fill="auto"/>
          </w:tcPr>
          <w:p w14:paraId="6DA3DCA1" w14:textId="502A7AEB" w:rsidR="00F757CB" w:rsidRPr="0087049C" w:rsidRDefault="00F757CB" w:rsidP="005D18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09DB5B38" w14:textId="540249A9" w:rsidR="00F757CB" w:rsidRPr="0087049C" w:rsidRDefault="003F0633" w:rsidP="00C41F6A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  <w:shd w:val="clear" w:color="auto" w:fill="auto"/>
          </w:tcPr>
          <w:p w14:paraId="3F47197C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A96EFC" w14:textId="5FA128E7" w:rsidR="00F757CB" w:rsidRPr="0087049C" w:rsidRDefault="003F0633" w:rsidP="00C41F6A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70137137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4EB499C" w14:textId="3F7D9787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F757CB" w:rsidRPr="0087049C" w14:paraId="253273D4" w14:textId="77777777" w:rsidTr="00F757CB">
        <w:tc>
          <w:tcPr>
            <w:tcW w:w="3960" w:type="dxa"/>
            <w:shd w:val="clear" w:color="auto" w:fill="auto"/>
          </w:tcPr>
          <w:p w14:paraId="106457D1" w14:textId="79537003" w:rsidR="00F757CB" w:rsidRPr="0087049C" w:rsidRDefault="00F757CB" w:rsidP="005D189C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14:paraId="4C374538" w14:textId="3BBFACA7" w:rsidR="00F757CB" w:rsidRPr="0087049C" w:rsidRDefault="003F0633" w:rsidP="005D189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7F675267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D12A30" w14:textId="224B4D69" w:rsidR="00F757CB" w:rsidRPr="0087049C" w:rsidRDefault="003F0633" w:rsidP="005D189C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84C3527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E9FD81C" w14:textId="7A0DD95D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</w:tr>
      <w:tr w:rsidR="00F757CB" w:rsidRPr="0087049C" w14:paraId="6E170B73" w14:textId="77777777" w:rsidTr="00F757CB">
        <w:trPr>
          <w:trHeight w:val="324"/>
        </w:trPr>
        <w:tc>
          <w:tcPr>
            <w:tcW w:w="3960" w:type="dxa"/>
            <w:shd w:val="clear" w:color="auto" w:fill="auto"/>
            <w:vAlign w:val="center"/>
          </w:tcPr>
          <w:p w14:paraId="1B9254B3" w14:textId="216F2650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03D99273" w14:textId="1C6F29B0" w:rsidR="00F757CB" w:rsidRPr="0087049C" w:rsidRDefault="003F0633" w:rsidP="005D189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4CD3EBFE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9113B2C" w14:textId="4187425A" w:rsidR="00F757CB" w:rsidRPr="0087049C" w:rsidRDefault="003F0633" w:rsidP="005D189C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25180743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DB6DFB" w14:textId="6AD654AD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F757CB" w:rsidRPr="0087049C" w14:paraId="6B56AB87" w14:textId="77777777" w:rsidTr="00F757CB">
        <w:tc>
          <w:tcPr>
            <w:tcW w:w="3960" w:type="dxa"/>
            <w:shd w:val="clear" w:color="auto" w:fill="auto"/>
            <w:vAlign w:val="center"/>
          </w:tcPr>
          <w:p w14:paraId="051F2FBF" w14:textId="49A2C23D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364DE5FB" w14:textId="42384D2E" w:rsidR="00F757CB" w:rsidRPr="0087049C" w:rsidRDefault="003F0633" w:rsidP="00C41F6A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657C9178" w14:textId="77777777" w:rsidR="00F757CB" w:rsidRPr="0087049C" w:rsidRDefault="00F757CB" w:rsidP="005D189C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6E586C7" w14:textId="686674D2" w:rsidR="00F757CB" w:rsidRPr="0087049C" w:rsidRDefault="00F757CB" w:rsidP="00DA6F61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0667E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918E6B0" w14:textId="38FC042D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F757CB" w:rsidRPr="0087049C" w14:paraId="4F5D56B1" w14:textId="77777777" w:rsidTr="00F757CB">
        <w:tc>
          <w:tcPr>
            <w:tcW w:w="3960" w:type="dxa"/>
            <w:shd w:val="clear" w:color="auto" w:fill="auto"/>
            <w:vAlign w:val="center"/>
          </w:tcPr>
          <w:p w14:paraId="76FF3FB8" w14:textId="7054AC0E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5C5A98D0" w14:textId="1FAFC07A" w:rsidR="00F757CB" w:rsidRPr="0087049C" w:rsidRDefault="003F0633" w:rsidP="005D189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1AA53E9A" w14:textId="77777777" w:rsidR="00F757CB" w:rsidRPr="0087049C" w:rsidRDefault="00F757CB" w:rsidP="005D189C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05F6805" w14:textId="05B36082" w:rsidR="00F757CB" w:rsidRPr="0087049C" w:rsidRDefault="003F0633" w:rsidP="005D189C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7266BFE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09E9DC" w14:textId="246863CA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F757CB" w:rsidRPr="0087049C" w14:paraId="2405E633" w14:textId="77777777" w:rsidTr="00F757CB">
        <w:tc>
          <w:tcPr>
            <w:tcW w:w="3960" w:type="dxa"/>
            <w:shd w:val="clear" w:color="auto" w:fill="auto"/>
            <w:vAlign w:val="center"/>
          </w:tcPr>
          <w:p w14:paraId="4FAA6577" w14:textId="5310E733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</w:tcPr>
          <w:p w14:paraId="292799FD" w14:textId="4DBF51E6" w:rsidR="00F757CB" w:rsidRPr="0087049C" w:rsidRDefault="003F0633" w:rsidP="005D189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6F4B402C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4E9B9D7" w14:textId="458DD39D" w:rsidR="00F757CB" w:rsidRPr="0087049C" w:rsidRDefault="003F0633" w:rsidP="00C41F6A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058B4FA4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C7AF495" w14:textId="1AB8BA35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75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F757CB" w:rsidRPr="0087049C" w14:paraId="432082F2" w14:textId="77777777" w:rsidTr="00F757CB">
        <w:tc>
          <w:tcPr>
            <w:tcW w:w="3960" w:type="dxa"/>
            <w:shd w:val="clear" w:color="auto" w:fill="auto"/>
            <w:vAlign w:val="bottom"/>
          </w:tcPr>
          <w:p w14:paraId="115D05DA" w14:textId="77FFADE9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32A7CB" w14:textId="3FC7A4BC" w:rsidR="00F757CB" w:rsidRPr="0087049C" w:rsidRDefault="003F0633" w:rsidP="005D189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075C0857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0B8B32A" w14:textId="4DBD218D" w:rsidR="00F757CB" w:rsidRPr="0087049C" w:rsidRDefault="003F0633" w:rsidP="00C41F6A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78BE4FFC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0F6EF5" w14:textId="7D2B2E2C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F757CB" w:rsidRPr="0087049C" w14:paraId="01B2E36D" w14:textId="77777777" w:rsidTr="00F757CB">
        <w:tc>
          <w:tcPr>
            <w:tcW w:w="3960" w:type="dxa"/>
            <w:shd w:val="clear" w:color="auto" w:fill="auto"/>
            <w:vAlign w:val="bottom"/>
          </w:tcPr>
          <w:p w14:paraId="514C64DD" w14:textId="235F2950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778DDB" w14:textId="6C20CF54" w:rsidR="00F757CB" w:rsidRPr="0087049C" w:rsidRDefault="003F0633" w:rsidP="00C41F6A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F75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2F89D3D7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0AB4E" w14:textId="63B00FA7" w:rsidR="00F757CB" w:rsidRPr="00C41F6A" w:rsidRDefault="003F0633" w:rsidP="00623AE2">
            <w:pPr>
              <w:tabs>
                <w:tab w:val="clear" w:pos="454"/>
                <w:tab w:val="clear" w:pos="680"/>
                <w:tab w:val="left" w:pos="146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757CB" w:rsidRPr="00C41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2A08C520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F24C8" w14:textId="0CDB2114" w:rsidR="00F757CB" w:rsidRPr="0087049C" w:rsidRDefault="003F0633" w:rsidP="005D189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F75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  <w:tr w:rsidR="00F757CB" w:rsidRPr="00653877" w14:paraId="24B7F89E" w14:textId="77777777" w:rsidTr="00F757CB">
        <w:tc>
          <w:tcPr>
            <w:tcW w:w="3960" w:type="dxa"/>
            <w:shd w:val="clear" w:color="auto" w:fill="auto"/>
          </w:tcPr>
          <w:p w14:paraId="46CB8D1C" w14:textId="77777777" w:rsidR="00F757CB" w:rsidRPr="00653877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2F8F8C" w14:textId="77777777" w:rsidR="00F757CB" w:rsidRPr="00653877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A2E1D9" w14:textId="77777777" w:rsidR="00F757CB" w:rsidRPr="00653877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63BF2290" w14:textId="77777777" w:rsidR="00F757CB" w:rsidRPr="00653877" w:rsidRDefault="00F757CB" w:rsidP="005D189C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9DDB42" w14:textId="77777777" w:rsidR="00F757CB" w:rsidRPr="00653877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0F150DC" w14:textId="77777777" w:rsidR="00F757CB" w:rsidRPr="00653877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57CB" w:rsidRPr="0087049C" w14:paraId="7375D5C2" w14:textId="77777777" w:rsidTr="003F139E">
        <w:tc>
          <w:tcPr>
            <w:tcW w:w="3960" w:type="dxa"/>
            <w:shd w:val="clear" w:color="auto" w:fill="auto"/>
          </w:tcPr>
          <w:p w14:paraId="40C98011" w14:textId="77777777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5DC9AB70" w14:textId="77777777" w:rsidR="00F757CB" w:rsidRPr="0087049C" w:rsidRDefault="00F757CB" w:rsidP="005D189C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C2E100" w14:textId="77777777" w:rsidR="00F757CB" w:rsidRPr="0087049C" w:rsidRDefault="00F757CB" w:rsidP="005D189C">
            <w:pPr>
              <w:tabs>
                <w:tab w:val="decimal" w:pos="13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B3E7365" w14:textId="77777777" w:rsidR="00F757CB" w:rsidRPr="0087049C" w:rsidRDefault="00F757CB" w:rsidP="005D189C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DDE4F3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CA51079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57CB" w:rsidRPr="0087049C" w14:paraId="0D709AD9" w14:textId="77777777" w:rsidTr="003F139E">
        <w:tc>
          <w:tcPr>
            <w:tcW w:w="3960" w:type="dxa"/>
            <w:shd w:val="clear" w:color="auto" w:fill="auto"/>
          </w:tcPr>
          <w:p w14:paraId="76D10C84" w14:textId="77777777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1F488C" w14:textId="5E51628C" w:rsidR="00F757CB" w:rsidRPr="0087049C" w:rsidRDefault="00F757CB" w:rsidP="00C41F6A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2F126E" w14:textId="77777777" w:rsidR="00F757CB" w:rsidRPr="0087049C" w:rsidRDefault="00F757CB" w:rsidP="005D189C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9E2CB32" w14:textId="3B213238" w:rsidR="00F757CB" w:rsidRPr="0087049C" w:rsidRDefault="00F757CB" w:rsidP="00C41F6A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9A10B6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D7FDDE6" w14:textId="1F229C28" w:rsidR="00F757CB" w:rsidRPr="0087049C" w:rsidRDefault="00F757CB" w:rsidP="00C41F6A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139E" w:rsidRPr="0087049C" w14:paraId="2B36AD4E" w14:textId="77777777" w:rsidTr="00E977B3">
        <w:tc>
          <w:tcPr>
            <w:tcW w:w="3960" w:type="dxa"/>
            <w:shd w:val="clear" w:color="auto" w:fill="auto"/>
            <w:vAlign w:val="bottom"/>
          </w:tcPr>
          <w:p w14:paraId="0A2C32A4" w14:textId="77777777" w:rsidR="003F139E" w:rsidRPr="0087049C" w:rsidRDefault="003F139E" w:rsidP="00E977B3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C9F625E" w14:textId="51F62930" w:rsidR="003F139E" w:rsidRPr="0087049C" w:rsidRDefault="003F139E" w:rsidP="003F139E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8D911A" w14:textId="77777777" w:rsidR="003F139E" w:rsidRPr="0087049C" w:rsidRDefault="003F139E" w:rsidP="00E977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4944B" w14:textId="0D02096D" w:rsidR="003F139E" w:rsidRPr="00C41F6A" w:rsidRDefault="003F139E" w:rsidP="003F139E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B9F923" w14:textId="77777777" w:rsidR="003F139E" w:rsidRPr="0087049C" w:rsidRDefault="003F139E" w:rsidP="00E977B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58CE" w14:textId="1CE3CA26" w:rsidR="003F139E" w:rsidRPr="0087049C" w:rsidRDefault="003F139E" w:rsidP="003F139E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757CB" w:rsidRPr="0087049C" w14:paraId="79231FD8" w14:textId="77777777" w:rsidTr="003F139E">
        <w:tc>
          <w:tcPr>
            <w:tcW w:w="3960" w:type="dxa"/>
            <w:shd w:val="clear" w:color="auto" w:fill="auto"/>
            <w:vAlign w:val="bottom"/>
          </w:tcPr>
          <w:p w14:paraId="0C8C934D" w14:textId="77777777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FDC3F7A" w14:textId="77777777" w:rsidR="00F757CB" w:rsidRPr="0087049C" w:rsidRDefault="00F757CB" w:rsidP="005D189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7BF679" w14:textId="77777777" w:rsidR="00F757CB" w:rsidRPr="0087049C" w:rsidRDefault="00F757CB" w:rsidP="005D189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1AB60EA" w14:textId="77777777" w:rsidR="00F757CB" w:rsidRPr="00C41F6A" w:rsidRDefault="00F757CB" w:rsidP="00C41F6A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B1CC80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DFEF5A9" w14:textId="77777777" w:rsidR="00F757CB" w:rsidRPr="0087049C" w:rsidRDefault="00F757CB" w:rsidP="005D189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57CB" w:rsidRPr="0087049C" w14:paraId="6E99868A" w14:textId="77777777" w:rsidTr="003F139E">
        <w:tc>
          <w:tcPr>
            <w:tcW w:w="3960" w:type="dxa"/>
            <w:shd w:val="clear" w:color="auto" w:fill="auto"/>
            <w:vAlign w:val="bottom"/>
          </w:tcPr>
          <w:p w14:paraId="53899E4C" w14:textId="77777777" w:rsidR="00F757CB" w:rsidRPr="0087049C" w:rsidRDefault="00F757CB" w:rsidP="005D189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7127E9F" w14:textId="25AC71D3" w:rsidR="00F757CB" w:rsidRPr="0087049C" w:rsidRDefault="003F0633" w:rsidP="005D189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F75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3B9044EC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8B0DD30" w14:textId="0D70786A" w:rsidR="00F757CB" w:rsidRPr="00C41F6A" w:rsidRDefault="003F0633" w:rsidP="00C41F6A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757CB" w:rsidRPr="00C41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242250E8" w14:textId="77777777" w:rsidR="00F757CB" w:rsidRPr="0087049C" w:rsidRDefault="00F757CB" w:rsidP="005D189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3869F49" w14:textId="41656CB3" w:rsidR="00F757CB" w:rsidRPr="0087049C" w:rsidRDefault="003F0633" w:rsidP="00C41F6A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F75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</w:tr>
    </w:tbl>
    <w:p w14:paraId="516035A2" w14:textId="72F66A14" w:rsidR="006A71E1" w:rsidRDefault="006A71E1">
      <w:pPr>
        <w:rPr>
          <w:rFonts w:asciiTheme="majorBidi" w:hAnsiTheme="majorBidi" w:cstheme="majorBidi"/>
        </w:rPr>
      </w:pPr>
    </w:p>
    <w:p w14:paraId="7250867C" w14:textId="77777777" w:rsidR="006A71E1" w:rsidRPr="0087049C" w:rsidRDefault="006A71E1">
      <w:pPr>
        <w:rPr>
          <w:rFonts w:asciiTheme="majorBidi" w:hAnsiTheme="majorBidi" w:cstheme="majorBidi"/>
        </w:rPr>
      </w:pPr>
    </w:p>
    <w:p w14:paraId="0A18836E" w14:textId="03B095F7" w:rsidR="006366E8" w:rsidRPr="0087049C" w:rsidRDefault="006366E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83"/>
        <w:gridCol w:w="1157"/>
        <w:gridCol w:w="257"/>
        <w:gridCol w:w="1183"/>
        <w:gridCol w:w="284"/>
        <w:gridCol w:w="1066"/>
        <w:gridCol w:w="283"/>
        <w:gridCol w:w="977"/>
      </w:tblGrid>
      <w:tr w:rsidR="00DB3E4F" w:rsidRPr="0087049C" w14:paraId="029BD290" w14:textId="77777777" w:rsidTr="3AE0C848">
        <w:trPr>
          <w:tblHeader/>
        </w:trPr>
        <w:tc>
          <w:tcPr>
            <w:tcW w:w="2970" w:type="dxa"/>
            <w:shd w:val="clear" w:color="auto" w:fill="auto"/>
          </w:tcPr>
          <w:p w14:paraId="0D335F17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06D3B38D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E4F" w:rsidRPr="0087049C" w14:paraId="18D0146B" w14:textId="77777777" w:rsidTr="3AE0C848">
        <w:trPr>
          <w:tblHeader/>
        </w:trPr>
        <w:tc>
          <w:tcPr>
            <w:tcW w:w="2970" w:type="dxa"/>
            <w:shd w:val="clear" w:color="auto" w:fill="auto"/>
          </w:tcPr>
          <w:p w14:paraId="2EE9837A" w14:textId="77777777" w:rsidR="00DB3E4F" w:rsidRPr="0087049C" w:rsidRDefault="00DB3E4F" w:rsidP="00217D5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4F65BCC2" w14:textId="77777777" w:rsidR="00DB3E4F" w:rsidRPr="0087049C" w:rsidRDefault="00DB3E4F" w:rsidP="00217D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073C5D" w14:textId="77777777" w:rsidR="00DB3E4F" w:rsidRPr="0087049C" w:rsidRDefault="00DB3E4F" w:rsidP="00217D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9A3861D" w14:textId="77777777" w:rsidR="00DB3E4F" w:rsidRPr="0087049C" w:rsidRDefault="00DB3E4F" w:rsidP="00217D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15CE791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6F4DC0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806B0F1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13BEE080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CB744E7" w14:textId="78824A0A" w:rsidR="00DB3E4F" w:rsidRPr="0087049C" w:rsidRDefault="003F0633" w:rsidP="3AE0C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4FC4347C" w:rsidRPr="3AE0C8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4FC4347C" w:rsidRPr="3AE0C8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444D8FC5" w:rsidRPr="3AE0C8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bottom"/>
          </w:tcPr>
          <w:p w14:paraId="3DDB0073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57" w:type="dxa"/>
            <w:vAlign w:val="bottom"/>
          </w:tcPr>
          <w:p w14:paraId="15AD0DE7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ผลกระทบ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จากการเปลี่ยนแปลงนโยบาย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br/>
              <w:t>การบัญชี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FB0D64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0F7D2CD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E5EDFC3" w14:textId="1B16A20B" w:rsidR="00DB3E4F" w:rsidRPr="0087049C" w:rsidRDefault="003F0633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B3E4F"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DA6F6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2563</w:t>
            </w:r>
          </w:p>
          <w:p w14:paraId="38BAF4C9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84" w:type="dxa"/>
            <w:vAlign w:val="bottom"/>
          </w:tcPr>
          <w:p w14:paraId="774D9EA7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66" w:type="dxa"/>
            <w:vAlign w:val="bottom"/>
          </w:tcPr>
          <w:p w14:paraId="77CC727D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 (รายจ่าย)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/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รายได้ใน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9510F21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BE7095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767EC9A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  <w:p w14:paraId="38EC8645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  <w:p w14:paraId="64E7D2FD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  <w:p w14:paraId="2C963084" w14:textId="6B8DFC3C" w:rsidR="00DB3E4F" w:rsidRPr="0087049C" w:rsidRDefault="003F0633" w:rsidP="3AE0C848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4FC4347C" w:rsidRPr="3AE0C848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  <w:r w:rsidR="0EA29FCF" w:rsidRPr="3AE0C848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</w:t>
            </w:r>
            <w:r w:rsidRPr="003F063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DB3E4F" w:rsidRPr="0087049C" w14:paraId="01E423AB" w14:textId="77777777" w:rsidTr="3AE0C848">
        <w:trPr>
          <w:tblHeader/>
        </w:trPr>
        <w:tc>
          <w:tcPr>
            <w:tcW w:w="2970" w:type="dxa"/>
            <w:shd w:val="clear" w:color="auto" w:fill="auto"/>
          </w:tcPr>
          <w:p w14:paraId="01AC05E5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3F6ADE6F" w14:textId="77777777" w:rsidR="00DB3E4F" w:rsidRPr="0087049C" w:rsidRDefault="00DB3E4F" w:rsidP="00217D5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DB3E4F" w:rsidRPr="0087049C" w14:paraId="40F1C509" w14:textId="77777777" w:rsidTr="3AE0C848">
        <w:tc>
          <w:tcPr>
            <w:tcW w:w="2970" w:type="dxa"/>
            <w:shd w:val="clear" w:color="auto" w:fill="auto"/>
          </w:tcPr>
          <w:p w14:paraId="70790996" w14:textId="77777777" w:rsidR="00DB3E4F" w:rsidRPr="0087049C" w:rsidRDefault="00DB3E4F" w:rsidP="00217D57">
            <w:pPr>
              <w:tabs>
                <w:tab w:val="clear" w:pos="2807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E71AA3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99AE675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687C316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0153FFC2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E876403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B1472D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A86D72B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1F9774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5A607192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E4F" w:rsidRPr="0087049C" w14:paraId="5CF6319F" w14:textId="77777777" w:rsidTr="3AE0C848">
        <w:tc>
          <w:tcPr>
            <w:tcW w:w="2970" w:type="dxa"/>
            <w:shd w:val="clear" w:color="auto" w:fill="auto"/>
          </w:tcPr>
          <w:p w14:paraId="1620B055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7F1959FB" w14:textId="7DCC649C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0A9DFFB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A683AB0" w14:textId="254CE331" w:rsidR="00DB3E4F" w:rsidRPr="0087049C" w:rsidRDefault="003F0633" w:rsidP="00217D57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3BA07403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58F7D85" w14:textId="220B1943" w:rsidR="00DB3E4F" w:rsidRPr="0087049C" w:rsidRDefault="003F0633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84" w:type="dxa"/>
          </w:tcPr>
          <w:p w14:paraId="3CCF1668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F9B6B5F" w14:textId="69E13CF8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873025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F2C98FF" w14:textId="77777777" w:rsidR="00DB3E4F" w:rsidRPr="0087049C" w:rsidRDefault="00DB3E4F" w:rsidP="00217D57">
            <w:pPr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3E4F" w:rsidRPr="0087049C" w14:paraId="772CDC1F" w14:textId="77777777" w:rsidTr="3AE0C848">
        <w:tc>
          <w:tcPr>
            <w:tcW w:w="2970" w:type="dxa"/>
            <w:shd w:val="clear" w:color="auto" w:fill="auto"/>
          </w:tcPr>
          <w:p w14:paraId="6BDA896F" w14:textId="77777777" w:rsidR="00DB3E4F" w:rsidRPr="0087049C" w:rsidRDefault="00DB3E4F" w:rsidP="00217D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39D75E03" w14:textId="24C0763C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83" w:type="dxa"/>
          </w:tcPr>
          <w:p w14:paraId="163E682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32DF8C1" w14:textId="29F739E2" w:rsidR="00DB3E4F" w:rsidRPr="0087049C" w:rsidRDefault="003F0633" w:rsidP="00217D57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57" w:type="dxa"/>
            <w:shd w:val="clear" w:color="auto" w:fill="auto"/>
          </w:tcPr>
          <w:p w14:paraId="45ACEF7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66C4D21" w14:textId="00CB94B6" w:rsidR="00DB3E4F" w:rsidRPr="0087049C" w:rsidRDefault="003F0633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84" w:type="dxa"/>
          </w:tcPr>
          <w:p w14:paraId="53D79FBD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217EAB5" w14:textId="1B616DED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A93DB73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55569F5F" w14:textId="2652C2CB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</w:tr>
      <w:tr w:rsidR="00DB3E4F" w:rsidRPr="0087049C" w14:paraId="1464EDE6" w14:textId="77777777" w:rsidTr="3AE0C848">
        <w:tc>
          <w:tcPr>
            <w:tcW w:w="2970" w:type="dxa"/>
            <w:shd w:val="clear" w:color="auto" w:fill="auto"/>
          </w:tcPr>
          <w:p w14:paraId="0F057E96" w14:textId="77777777" w:rsidR="00DB3E4F" w:rsidRPr="0087049C" w:rsidRDefault="00DB3E4F" w:rsidP="00DA6F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0D5F491" w14:textId="77777777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1441BC" w14:textId="7496B5F8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83" w:type="dxa"/>
          </w:tcPr>
          <w:p w14:paraId="232A81B8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0BF4111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2FFF1F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05B08D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F6F5CB4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442022" w14:textId="48152DD6" w:rsidR="00DB3E4F" w:rsidRPr="0087049C" w:rsidRDefault="003F0633" w:rsidP="00DA6F61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84" w:type="dxa"/>
          </w:tcPr>
          <w:p w14:paraId="7691A1C6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BF81893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38BC2" w14:textId="72750234" w:rsidR="00DB3E4F" w:rsidRPr="0087049C" w:rsidRDefault="003F0633" w:rsidP="00DA6F61">
            <w:pPr>
              <w:tabs>
                <w:tab w:val="clear" w:pos="680"/>
                <w:tab w:val="clear" w:pos="1644"/>
                <w:tab w:val="left" w:pos="687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83" w:type="dxa"/>
            <w:shd w:val="clear" w:color="auto" w:fill="auto"/>
          </w:tcPr>
          <w:p w14:paraId="59A5487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34DA303C" w14:textId="77777777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94550" w14:textId="54147B1A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DB3E4F" w:rsidRPr="0087049C" w14:paraId="07005BEC" w14:textId="77777777" w:rsidTr="3AE0C848">
        <w:tc>
          <w:tcPr>
            <w:tcW w:w="2970" w:type="dxa"/>
            <w:shd w:val="clear" w:color="auto" w:fill="auto"/>
            <w:vAlign w:val="center"/>
          </w:tcPr>
          <w:p w14:paraId="7F07503D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569E437F" w14:textId="45F07D47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83" w:type="dxa"/>
          </w:tcPr>
          <w:p w14:paraId="10904B6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AA9C0AE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D519C4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EE4BA5D" w14:textId="26769C1F" w:rsidR="00DB3E4F" w:rsidRPr="0087049C" w:rsidRDefault="003F0633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84" w:type="dxa"/>
          </w:tcPr>
          <w:p w14:paraId="17CE5D93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2E8976F" w14:textId="57BD91E9" w:rsidR="00DB3E4F" w:rsidRPr="0087049C" w:rsidRDefault="003F0633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83" w:type="dxa"/>
            <w:shd w:val="clear" w:color="auto" w:fill="auto"/>
          </w:tcPr>
          <w:p w14:paraId="10065EA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5F6A2AFF" w14:textId="502BDEC1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DB3E4F" w:rsidRPr="0087049C" w14:paraId="2D5FB2F6" w14:textId="77777777" w:rsidTr="3AE0C848">
        <w:tc>
          <w:tcPr>
            <w:tcW w:w="2970" w:type="dxa"/>
            <w:shd w:val="clear" w:color="auto" w:fill="auto"/>
            <w:vAlign w:val="center"/>
          </w:tcPr>
          <w:p w14:paraId="33D313B3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43A77EE3" w14:textId="2A141EB0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83" w:type="dxa"/>
          </w:tcPr>
          <w:p w14:paraId="0BBBA189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830BACB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07AD629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376C99F" w14:textId="0C1A9D49" w:rsidR="00DB3E4F" w:rsidRPr="0087049C" w:rsidRDefault="003F0633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84" w:type="dxa"/>
          </w:tcPr>
          <w:p w14:paraId="3F21B3BA" w14:textId="77777777" w:rsidR="00DB3E4F" w:rsidRPr="0087049C" w:rsidRDefault="00DB3E4F" w:rsidP="00217D5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AF8ADAE" w14:textId="26EFDEEA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12BAE27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03C4BBA7" w14:textId="295EC74F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DB3E4F" w:rsidRPr="0087049C" w14:paraId="273FF090" w14:textId="77777777" w:rsidTr="3AE0C848">
        <w:tc>
          <w:tcPr>
            <w:tcW w:w="2970" w:type="dxa"/>
            <w:shd w:val="clear" w:color="auto" w:fill="auto"/>
            <w:vAlign w:val="center"/>
          </w:tcPr>
          <w:p w14:paraId="4B615CAB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712CE9BE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3100978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9482CB6" w14:textId="602E4D4D" w:rsidR="00DB3E4F" w:rsidRPr="0087049C" w:rsidRDefault="003F0633" w:rsidP="00217D57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57" w:type="dxa"/>
            <w:shd w:val="clear" w:color="auto" w:fill="auto"/>
          </w:tcPr>
          <w:p w14:paraId="60E84670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9E32E7F" w14:textId="39299B02" w:rsidR="00DB3E4F" w:rsidRPr="0087049C" w:rsidRDefault="003F0633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84" w:type="dxa"/>
          </w:tcPr>
          <w:p w14:paraId="2B7BA8FC" w14:textId="77777777" w:rsidR="00DB3E4F" w:rsidRPr="0087049C" w:rsidRDefault="00DB3E4F" w:rsidP="00217D5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20EA623" w14:textId="791F4889" w:rsidR="00DB3E4F" w:rsidRPr="0087049C" w:rsidRDefault="003F0633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83" w:type="dxa"/>
            <w:shd w:val="clear" w:color="auto" w:fill="auto"/>
          </w:tcPr>
          <w:p w14:paraId="47085758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60BA183" w14:textId="21A401F8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DB3E4F" w:rsidRPr="0087049C" w14:paraId="131754BB" w14:textId="77777777" w:rsidTr="3AE0C848">
        <w:tc>
          <w:tcPr>
            <w:tcW w:w="2970" w:type="dxa"/>
            <w:shd w:val="clear" w:color="auto" w:fill="auto"/>
            <w:vAlign w:val="center"/>
          </w:tcPr>
          <w:p w14:paraId="3BC4DDAB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br/>
              <w:t xml:space="preserve">   พนักงาน</w:t>
            </w:r>
          </w:p>
        </w:tc>
        <w:tc>
          <w:tcPr>
            <w:tcW w:w="990" w:type="dxa"/>
            <w:shd w:val="clear" w:color="auto" w:fill="auto"/>
          </w:tcPr>
          <w:p w14:paraId="0A78B95F" w14:textId="77777777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6C3998" w14:textId="65904802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83" w:type="dxa"/>
          </w:tcPr>
          <w:p w14:paraId="56EA4C0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5732073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0C44D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0467A6CD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776BE5F" w14:textId="77777777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720952" w14:textId="5C2B1E50" w:rsidR="00DB3E4F" w:rsidRPr="0087049C" w:rsidRDefault="003F0633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84" w:type="dxa"/>
          </w:tcPr>
          <w:p w14:paraId="4EDC5B37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6A4314E" w14:textId="77777777" w:rsidR="00DB3E4F" w:rsidRPr="0087049C" w:rsidRDefault="00DB3E4F" w:rsidP="00217D5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485DC" w14:textId="09745D70" w:rsidR="00DB3E4F" w:rsidRPr="0087049C" w:rsidRDefault="003F0633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83" w:type="dxa"/>
            <w:shd w:val="clear" w:color="auto" w:fill="auto"/>
          </w:tcPr>
          <w:p w14:paraId="0C8FFA9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0A8DA9D5" w14:textId="77777777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B91995" w14:textId="0A4F800A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DB3E4F" w:rsidRPr="0087049C" w14:paraId="3D8E4A9F" w14:textId="77777777" w:rsidTr="3AE0C848">
        <w:tc>
          <w:tcPr>
            <w:tcW w:w="2970" w:type="dxa"/>
            <w:shd w:val="clear" w:color="auto" w:fill="auto"/>
            <w:vAlign w:val="bottom"/>
          </w:tcPr>
          <w:p w14:paraId="011A371F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C141AE" w14:textId="56047BD7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83" w:type="dxa"/>
          </w:tcPr>
          <w:p w14:paraId="42018A8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02B3115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406D1A4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34A54058" w14:textId="4B71F2AB" w:rsidR="00DB3E4F" w:rsidRPr="0087049C" w:rsidRDefault="003F0633" w:rsidP="00217D57">
            <w:pPr>
              <w:tabs>
                <w:tab w:val="clear" w:pos="907"/>
                <w:tab w:val="left" w:pos="906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84" w:type="dxa"/>
          </w:tcPr>
          <w:p w14:paraId="42A2398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48697EF" w14:textId="59096DFC" w:rsidR="00DB3E4F" w:rsidRPr="0087049C" w:rsidRDefault="00DB3E4F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A7F9121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2AEF68A5" w14:textId="1C46FCE0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DB3E4F" w:rsidRPr="0087049C" w14:paraId="0E654950" w14:textId="77777777" w:rsidTr="3AE0C848">
        <w:tc>
          <w:tcPr>
            <w:tcW w:w="2970" w:type="dxa"/>
            <w:shd w:val="clear" w:color="auto" w:fill="auto"/>
            <w:vAlign w:val="bottom"/>
          </w:tcPr>
          <w:p w14:paraId="16D196F2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88BF3" w14:textId="10FF9D87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14:paraId="543D8812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79A0D7B" w14:textId="48A0BD19" w:rsidR="00DB3E4F" w:rsidRPr="0087049C" w:rsidRDefault="003F0633" w:rsidP="00217D57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57" w:type="dxa"/>
            <w:shd w:val="clear" w:color="auto" w:fill="auto"/>
          </w:tcPr>
          <w:p w14:paraId="4C03FF0D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C679E" w14:textId="1A2347C8" w:rsidR="00DB3E4F" w:rsidRPr="0087049C" w:rsidRDefault="003F0633" w:rsidP="0043103B">
            <w:pPr>
              <w:tabs>
                <w:tab w:val="clear" w:pos="907"/>
                <w:tab w:val="left" w:pos="906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84" w:type="dxa"/>
          </w:tcPr>
          <w:p w14:paraId="040006B2" w14:textId="77777777" w:rsidR="00DB3E4F" w:rsidRPr="0087049C" w:rsidRDefault="00DB3E4F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00D9C87" w14:textId="592CA58A" w:rsidR="00DB3E4F" w:rsidRPr="0087049C" w:rsidRDefault="003F0633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83" w:type="dxa"/>
            <w:shd w:val="clear" w:color="auto" w:fill="auto"/>
          </w:tcPr>
          <w:p w14:paraId="753AB3EB" w14:textId="77777777" w:rsidR="00DB3E4F" w:rsidRPr="0087049C" w:rsidRDefault="00DB3E4F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52625" w14:textId="462DFFE0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  <w:tr w:rsidR="00DB3E4F" w:rsidRPr="0087049C" w14:paraId="351C3E77" w14:textId="77777777" w:rsidTr="3AE0C848">
        <w:tc>
          <w:tcPr>
            <w:tcW w:w="2970" w:type="dxa"/>
            <w:shd w:val="clear" w:color="auto" w:fill="auto"/>
          </w:tcPr>
          <w:p w14:paraId="5EBA3CCE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9BB9443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C33979F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024C7AF8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B162527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2B9C37B1" w14:textId="77777777" w:rsidR="00DB3E4F" w:rsidRPr="0087049C" w:rsidRDefault="00DB3E4F" w:rsidP="00217D57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31148B6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691F259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AF0EF0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</w:tcPr>
          <w:p w14:paraId="380F116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E4F" w:rsidRPr="0087049C" w14:paraId="45F25FA7" w14:textId="77777777" w:rsidTr="3AE0C848">
        <w:tc>
          <w:tcPr>
            <w:tcW w:w="2970" w:type="dxa"/>
            <w:shd w:val="clear" w:color="auto" w:fill="auto"/>
          </w:tcPr>
          <w:p w14:paraId="17953A18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2E25C8C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10538AE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05C5289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00D73E1F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5C76D166" w14:textId="77777777" w:rsidR="00DB3E4F" w:rsidRPr="0087049C" w:rsidRDefault="00DB3E4F" w:rsidP="00217D57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54C215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A86331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AF2456A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2B5DBB97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E4F" w:rsidRPr="0087049C" w14:paraId="3574D94B" w14:textId="77777777" w:rsidTr="3AE0C848">
        <w:tc>
          <w:tcPr>
            <w:tcW w:w="2970" w:type="dxa"/>
            <w:shd w:val="clear" w:color="auto" w:fill="auto"/>
          </w:tcPr>
          <w:p w14:paraId="7E4C74A9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248648" w14:textId="45E36903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24060FB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AD55B72" w14:textId="061729D7" w:rsidR="00DB3E4F" w:rsidRPr="0087049C" w:rsidRDefault="003F0633" w:rsidP="00217D57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57" w:type="dxa"/>
            <w:shd w:val="clear" w:color="auto" w:fill="auto"/>
          </w:tcPr>
          <w:p w14:paraId="3621EB39" w14:textId="77777777" w:rsidR="00DB3E4F" w:rsidRPr="0087049C" w:rsidRDefault="00DB3E4F" w:rsidP="00217D57">
            <w:pPr>
              <w:spacing w:line="240" w:lineRule="auto"/>
              <w:ind w:right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4E49B622" w14:textId="5DEDBF87" w:rsidR="00DB3E4F" w:rsidRPr="0087049C" w:rsidRDefault="00DB3E4F" w:rsidP="00217D57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CDD1AAD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955675E" w14:textId="2F650375" w:rsidR="00DB3E4F" w:rsidRPr="0087049C" w:rsidRDefault="003F0633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83" w:type="dxa"/>
            <w:shd w:val="clear" w:color="auto" w:fill="auto"/>
          </w:tcPr>
          <w:p w14:paraId="6C6B5930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6D4970AF" w14:textId="73EB2BDA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3E4F" w:rsidRPr="0087049C" w14:paraId="57DA2800" w14:textId="77777777" w:rsidTr="3AE0C848">
        <w:tc>
          <w:tcPr>
            <w:tcW w:w="2970" w:type="dxa"/>
            <w:shd w:val="clear" w:color="auto" w:fill="auto"/>
            <w:vAlign w:val="bottom"/>
          </w:tcPr>
          <w:p w14:paraId="5EC0E57D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E50C" w14:textId="1DBF3652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3CFC1C5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449762F" w14:textId="7B1F75B2" w:rsidR="00DB3E4F" w:rsidRPr="0087049C" w:rsidRDefault="003F0633" w:rsidP="00217D57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57" w:type="dxa"/>
            <w:shd w:val="clear" w:color="auto" w:fill="auto"/>
          </w:tcPr>
          <w:p w14:paraId="7147DE2F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3AD9A" w14:textId="29BB7E07" w:rsidR="00DB3E4F" w:rsidRPr="0087049C" w:rsidRDefault="00DB3E4F" w:rsidP="00217D57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CC7E8F5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C40A3CB" w14:textId="7967ADFD" w:rsidR="00DB3E4F" w:rsidRPr="0087049C" w:rsidRDefault="003F0633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83" w:type="dxa"/>
            <w:shd w:val="clear" w:color="auto" w:fill="auto"/>
          </w:tcPr>
          <w:p w14:paraId="06D883B5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16C07" w14:textId="6B2E9B93" w:rsidR="00DB3E4F" w:rsidRPr="0087049C" w:rsidRDefault="00DB3E4F" w:rsidP="00217D57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B3E4F" w:rsidRPr="0087049C" w14:paraId="4F85CC69" w14:textId="77777777" w:rsidTr="3AE0C848">
        <w:tc>
          <w:tcPr>
            <w:tcW w:w="2970" w:type="dxa"/>
            <w:shd w:val="clear" w:color="auto" w:fill="auto"/>
            <w:vAlign w:val="bottom"/>
          </w:tcPr>
          <w:p w14:paraId="673D7192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B3AEB9F" w14:textId="77777777" w:rsidR="00DB3E4F" w:rsidRPr="0087049C" w:rsidRDefault="00DB3E4F" w:rsidP="00217D57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E6DF6B8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3B9EE762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A1F5BB7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000E4F68" w14:textId="77777777" w:rsidR="00DB3E4F" w:rsidRPr="0087049C" w:rsidRDefault="00DB3E4F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008E6AE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308666E6" w14:textId="77777777" w:rsidR="00DB3E4F" w:rsidRPr="0087049C" w:rsidRDefault="00DB3E4F" w:rsidP="00217D57">
            <w:pPr>
              <w:spacing w:line="240" w:lineRule="auto"/>
              <w:ind w:right="3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F2643D2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</w:tcPr>
          <w:p w14:paraId="6A04A6F4" w14:textId="77777777" w:rsidR="00DB3E4F" w:rsidRPr="0087049C" w:rsidRDefault="00DB3E4F" w:rsidP="00217D57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E4F" w:rsidRPr="0087049C" w14:paraId="54B6EC85" w14:textId="77777777" w:rsidTr="3AE0C848">
        <w:tc>
          <w:tcPr>
            <w:tcW w:w="2970" w:type="dxa"/>
            <w:shd w:val="clear" w:color="auto" w:fill="auto"/>
            <w:vAlign w:val="bottom"/>
          </w:tcPr>
          <w:p w14:paraId="5AFFB5F4" w14:textId="77777777" w:rsidR="00DB3E4F" w:rsidRPr="0087049C" w:rsidRDefault="00DB3E4F" w:rsidP="00217D5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F43B5E" w14:textId="3844783A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83" w:type="dxa"/>
          </w:tcPr>
          <w:p w14:paraId="1A9643F1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11B93046" w14:textId="7B38439B" w:rsidR="00DB3E4F" w:rsidRPr="0087049C" w:rsidRDefault="003F0633" w:rsidP="00217D57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57" w:type="dxa"/>
            <w:shd w:val="clear" w:color="auto" w:fill="auto"/>
          </w:tcPr>
          <w:p w14:paraId="087D97FE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553CA558" w14:textId="5F47661F" w:rsidR="00DB3E4F" w:rsidRPr="0087049C" w:rsidRDefault="003F0633" w:rsidP="00217D57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84" w:type="dxa"/>
          </w:tcPr>
          <w:p w14:paraId="129FF20B" w14:textId="77777777" w:rsidR="00DB3E4F" w:rsidRPr="0087049C" w:rsidRDefault="00DB3E4F" w:rsidP="00217D57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1D155801" w14:textId="468C56DC" w:rsidR="00DB3E4F" w:rsidRPr="0087049C" w:rsidRDefault="003F0633" w:rsidP="00217D5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83" w:type="dxa"/>
            <w:shd w:val="clear" w:color="auto" w:fill="auto"/>
          </w:tcPr>
          <w:p w14:paraId="56DDE731" w14:textId="77777777" w:rsidR="00DB3E4F" w:rsidRPr="0087049C" w:rsidRDefault="00DB3E4F" w:rsidP="00217D5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</w:tcPr>
          <w:p w14:paraId="19FB31EC" w14:textId="1E217969" w:rsidR="00DB3E4F" w:rsidRPr="0087049C" w:rsidRDefault="003F0633" w:rsidP="00217D5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</w:tr>
    </w:tbl>
    <w:p w14:paraId="264E5EBB" w14:textId="64F23695" w:rsidR="008A4164" w:rsidRPr="00653877" w:rsidRDefault="008A4164">
      <w:pPr>
        <w:rPr>
          <w:rFonts w:asciiTheme="majorBidi" w:hAnsiTheme="majorBidi" w:cstheme="majorBidi"/>
          <w:sz w:val="30"/>
          <w:szCs w:val="30"/>
          <w:cs/>
        </w:rPr>
      </w:pPr>
    </w:p>
    <w:p w14:paraId="681BDB0F" w14:textId="77777777" w:rsidR="006366E8" w:rsidRPr="0087049C" w:rsidRDefault="006366E8" w:rsidP="006366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ไม่ได้รับรู้หนี้สินภาษีเงินได้รอการตัดบัญชีในผลแตกต่างชั่วคราวจากการแปลงค่างบการเงินของบริษัทย่อยเนื่องจากบริษัทไม่มีความตั้งใจที่จะจำหน่ายเงินลงทุนในบริษัทย่อยในระยะเวลาอันใกล้</w:t>
      </w:r>
    </w:p>
    <w:p w14:paraId="4C6AD0A2" w14:textId="77777777" w:rsidR="00DB3E4F" w:rsidRPr="0087049C" w:rsidRDefault="00DB3E4F" w:rsidP="00081E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C15FC" w14:textId="77777777" w:rsidR="00653877" w:rsidRDefault="0065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F9EA10" w14:textId="6227466D" w:rsidR="008A4164" w:rsidRPr="0087049C" w:rsidRDefault="006366E8" w:rsidP="00081E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3F0633" w:rsidRPr="003F0633">
        <w:rPr>
          <w:rFonts w:asciiTheme="majorBidi" w:hAnsiTheme="majorBidi" w:cstheme="majorBidi"/>
          <w:sz w:val="30"/>
          <w:szCs w:val="30"/>
        </w:rPr>
        <w:t>2564</w:t>
      </w:r>
      <w:r w:rsidR="008A4164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โฮลดิ้ง </w:t>
      </w: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ประเทศไทย) จำกัด </w:t>
      </w:r>
      <w:r w:rsidR="00420729" w:rsidRPr="0087049C">
        <w:rPr>
          <w:rFonts w:asciiTheme="majorBidi" w:hAnsiTheme="majorBidi" w:cstheme="majorBidi"/>
          <w:sz w:val="30"/>
          <w:szCs w:val="30"/>
          <w:cs/>
        </w:rPr>
        <w:t>บริษัท ออล โคโค กรุ๊ป จำกัด</w:t>
      </w:r>
      <w:r w:rsidR="00420729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proofErr w:type="spellStart"/>
      <w:r w:rsidRPr="0087049C">
        <w:rPr>
          <w:rFonts w:asciiTheme="majorBidi" w:hAnsiTheme="majorBidi" w:cstheme="majorBidi"/>
          <w:spacing w:val="2"/>
          <w:sz w:val="28"/>
          <w:szCs w:val="28"/>
        </w:rPr>
        <w:t>Sappe</w:t>
      </w:r>
      <w:proofErr w:type="spellEnd"/>
      <w:r w:rsidRPr="0087049C">
        <w:rPr>
          <w:rFonts w:asciiTheme="majorBidi" w:hAnsiTheme="majorBidi" w:cstheme="majorBidi"/>
          <w:spacing w:val="2"/>
          <w:sz w:val="28"/>
          <w:szCs w:val="28"/>
        </w:rPr>
        <w:t xml:space="preserve"> Hong Kong</w:t>
      </w:r>
      <w:r w:rsidRPr="0087049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87049C">
        <w:rPr>
          <w:rFonts w:asciiTheme="majorBidi" w:hAnsiTheme="majorBidi" w:cstheme="majorBidi"/>
          <w:spacing w:val="2"/>
          <w:sz w:val="28"/>
          <w:szCs w:val="28"/>
        </w:rPr>
        <w:t>Company Limited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ซึ่งเป็นบริษัทย่อยของกลุ่มบริษัทไม่ได้รับรู้สินทรัพย์ภาษีเงินได้รอการ</w:t>
      </w:r>
      <w:r w:rsidRPr="00646FC2">
        <w:rPr>
          <w:rFonts w:asciiTheme="majorBidi" w:hAnsiTheme="majorBidi" w:cstheme="majorBidi"/>
          <w:sz w:val="30"/>
          <w:szCs w:val="30"/>
          <w:cs/>
        </w:rPr>
        <w:t>ตัดบัญชีในผลแตกต่างชั่วคราวจากเงินลงทุนในบริษัทย่อยเป็นจำนวนเงินทั้งสิ้น</w:t>
      </w:r>
      <w:r w:rsidR="00646FC2" w:rsidRPr="00646FC2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646FC2" w:rsidRPr="00646FC2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9</w:t>
      </w:r>
      <w:r w:rsidR="008A4164" w:rsidRPr="00646FC2">
        <w:rPr>
          <w:rFonts w:asciiTheme="majorBidi" w:hAnsiTheme="majorBidi" w:cstheme="majorBidi"/>
          <w:sz w:val="30"/>
          <w:szCs w:val="30"/>
        </w:rPr>
        <w:t xml:space="preserve"> </w:t>
      </w:r>
      <w:r w:rsidRPr="00646FC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46FC2" w:rsidRPr="00646FC2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="00646FC2" w:rsidRPr="00646FC2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0</w:t>
      </w:r>
      <w:r w:rsidR="00420729" w:rsidRPr="00646FC2">
        <w:rPr>
          <w:rFonts w:asciiTheme="majorBidi" w:hAnsiTheme="majorBidi" w:cstheme="majorBidi"/>
          <w:sz w:val="30"/>
          <w:szCs w:val="30"/>
        </w:rPr>
        <w:t xml:space="preserve"> </w:t>
      </w:r>
      <w:r w:rsidR="00420729" w:rsidRPr="00646FC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46F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646FC2" w:rsidRPr="00646FC2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0</w:t>
      </w:r>
      <w:r w:rsidR="008A4164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ล้านบาทตามลำดับ</w:t>
      </w:r>
      <w:r w:rsidR="003930BB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3E4F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0729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A4164"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930BB"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เนื่องจากบริษัทยังคงมีขาดทุนทางภาษีสะสม</w:t>
      </w:r>
    </w:p>
    <w:p w14:paraId="05E56712" w14:textId="77777777" w:rsidR="00DB3E4F" w:rsidRPr="0087049C" w:rsidRDefault="00DB3E4F" w:rsidP="00081E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5AD66" w14:textId="310098FD" w:rsidR="00760FB7" w:rsidRPr="0087049C" w:rsidRDefault="00DA71CB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60B9E38A" w14:textId="77777777" w:rsidR="00714C91" w:rsidRPr="0087049C" w:rsidRDefault="00714C91" w:rsidP="00714C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3" w:type="dxa"/>
        <w:tblInd w:w="450" w:type="dxa"/>
        <w:tblLook w:val="01E0" w:firstRow="1" w:lastRow="1" w:firstColumn="1" w:lastColumn="1" w:noHBand="0" w:noVBand="0"/>
      </w:tblPr>
      <w:tblGrid>
        <w:gridCol w:w="4050"/>
        <w:gridCol w:w="1113"/>
        <w:gridCol w:w="269"/>
        <w:gridCol w:w="1081"/>
        <w:gridCol w:w="270"/>
        <w:gridCol w:w="1080"/>
        <w:gridCol w:w="270"/>
        <w:gridCol w:w="1080"/>
      </w:tblGrid>
      <w:tr w:rsidR="00642205" w:rsidRPr="0087049C" w14:paraId="6F5971CD" w14:textId="77777777" w:rsidTr="00A876FA">
        <w:trPr>
          <w:tblHeader/>
        </w:trPr>
        <w:tc>
          <w:tcPr>
            <w:tcW w:w="4050" w:type="dxa"/>
          </w:tcPr>
          <w:p w14:paraId="565B1BE5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0049F637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773D2D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72ACBB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205" w:rsidRPr="0087049C" w14:paraId="25B247DF" w14:textId="77777777" w:rsidTr="00A876FA">
        <w:trPr>
          <w:tblHeader/>
        </w:trPr>
        <w:tc>
          <w:tcPr>
            <w:tcW w:w="4050" w:type="dxa"/>
          </w:tcPr>
          <w:p w14:paraId="556FA694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7566531" w14:textId="18347E8E" w:rsidR="00642205" w:rsidRPr="0087049C" w:rsidRDefault="003F0633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0874D216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4AC3BD6" w14:textId="461FD1E6" w:rsidR="00642205" w:rsidRPr="0087049C" w:rsidRDefault="003F0633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E8029CD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D08BFD" w14:textId="7BAEC4F7" w:rsidR="00642205" w:rsidRPr="0087049C" w:rsidRDefault="003F0633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C97660A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3274A9" w14:textId="468EAB05" w:rsidR="00642205" w:rsidRPr="0087049C" w:rsidRDefault="003F0633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42205" w:rsidRPr="0087049C" w14:paraId="0A50886E" w14:textId="77777777" w:rsidTr="00A876FA">
        <w:trPr>
          <w:tblHeader/>
        </w:trPr>
        <w:tc>
          <w:tcPr>
            <w:tcW w:w="4050" w:type="dxa"/>
          </w:tcPr>
          <w:p w14:paraId="437BECA2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0431ECA7" w14:textId="18F9C132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CF0475"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="00302878"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/ พันหุ้น</w:t>
            </w: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2205" w:rsidRPr="0087049C" w14:paraId="6DB1B482" w14:textId="77777777" w:rsidTr="00A876FA">
        <w:tc>
          <w:tcPr>
            <w:tcW w:w="4050" w:type="dxa"/>
          </w:tcPr>
          <w:p w14:paraId="4FF28E3F" w14:textId="50D31D9C" w:rsidR="00642205" w:rsidRPr="000E4B50" w:rsidRDefault="00642205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747E3CD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FAEBF1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43A466E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CC78C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01AAE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C505E" w14:textId="77777777" w:rsidR="00642205" w:rsidRPr="0087049C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63E0BF" w14:textId="77777777" w:rsidR="00642205" w:rsidRPr="0087049C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4F" w:rsidRPr="0087049C" w14:paraId="79ADB63B" w14:textId="77777777" w:rsidTr="00185B8C">
        <w:tc>
          <w:tcPr>
            <w:tcW w:w="4050" w:type="dxa"/>
          </w:tcPr>
          <w:p w14:paraId="5566D71C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5573EFC" w14:textId="544205E8" w:rsidR="00DB3E4F" w:rsidRPr="00C03343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410</w:t>
            </w:r>
            <w:r w:rsidR="00C03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69" w:type="dxa"/>
          </w:tcPr>
          <w:p w14:paraId="5F184660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238978B" w14:textId="2C02B953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601A9339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77D807" w14:textId="77777777" w:rsidR="00DB3E4F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8778F7" w14:textId="28C56E91" w:rsidR="00C03343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C03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5F38751E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2CEDF2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3D2B2A" w14:textId="4AA05713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</w:tr>
      <w:tr w:rsidR="00DB3E4F" w:rsidRPr="00653877" w14:paraId="2B50E027" w14:textId="77777777" w:rsidTr="00A876FA">
        <w:tc>
          <w:tcPr>
            <w:tcW w:w="4050" w:type="dxa"/>
          </w:tcPr>
          <w:p w14:paraId="1834FCAF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3CE73CE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23D8272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CC23CBB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0D2A8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BE79A2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D0669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FB935C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E4F" w:rsidRPr="0087049C" w14:paraId="3E797CAE" w14:textId="77777777" w:rsidTr="00185B8C">
        <w:tc>
          <w:tcPr>
            <w:tcW w:w="4050" w:type="dxa"/>
            <w:shd w:val="clear" w:color="auto" w:fill="auto"/>
          </w:tcPr>
          <w:p w14:paraId="58B406B2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D71B2EF" w14:textId="289E5EB6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 w:rsidR="00C03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814</w:t>
            </w:r>
          </w:p>
        </w:tc>
        <w:tc>
          <w:tcPr>
            <w:tcW w:w="269" w:type="dxa"/>
          </w:tcPr>
          <w:p w14:paraId="5DEA2D40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B7AF5DC" w14:textId="5AE3CA4D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3736E85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B7DB0D" w14:textId="77777777" w:rsidR="00DB3E4F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30FF5C" w14:textId="6E270F8A" w:rsidR="00C03343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C03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3DC155B2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8BE12C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1A63F4" w14:textId="52E33525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</w:tr>
      <w:tr w:rsidR="00DB3E4F" w:rsidRPr="00653877" w14:paraId="4297F4D0" w14:textId="77777777" w:rsidTr="00A876FA">
        <w:tc>
          <w:tcPr>
            <w:tcW w:w="4050" w:type="dxa"/>
          </w:tcPr>
          <w:p w14:paraId="55B0EE8F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FBCCB7F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D7C864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92F648A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0F587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47E508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A2518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DDE49C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4F" w:rsidRPr="0087049C" w14:paraId="1C5D3B94" w14:textId="77777777" w:rsidTr="00A876FA">
        <w:tc>
          <w:tcPr>
            <w:tcW w:w="4050" w:type="dxa"/>
          </w:tcPr>
          <w:p w14:paraId="5A97959F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453C83C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35669D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4AE4D15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FF35F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B86E0F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1A8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FD8827" w14:textId="77777777" w:rsidR="00DB3E4F" w:rsidRPr="0087049C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4F" w:rsidRPr="0087049C" w14:paraId="27E1E402" w14:textId="77777777" w:rsidTr="00185B8C">
        <w:tc>
          <w:tcPr>
            <w:tcW w:w="4050" w:type="dxa"/>
            <w:vAlign w:val="bottom"/>
          </w:tcPr>
          <w:p w14:paraId="3FC35676" w14:textId="786D5E4D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43D8C176" w14:textId="0A246001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  <w:r w:rsidR="00C03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69" w:type="dxa"/>
          </w:tcPr>
          <w:p w14:paraId="6D82A87A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8863DA4" w14:textId="47804A28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60F79704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95783" w14:textId="4FE942F5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087C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054EF504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A4550" w14:textId="07C3E549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DB3E4F" w:rsidRPr="0087049C" w14:paraId="53A52FBF" w14:textId="77777777" w:rsidTr="00185B8C">
        <w:tc>
          <w:tcPr>
            <w:tcW w:w="4050" w:type="dxa"/>
            <w:shd w:val="clear" w:color="auto" w:fill="auto"/>
          </w:tcPr>
          <w:p w14:paraId="1FF4E151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074A9EF" w14:textId="083453D0" w:rsidR="00DB3E4F" w:rsidRPr="0087049C" w:rsidRDefault="003F0633" w:rsidP="00C033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269" w:type="dxa"/>
          </w:tcPr>
          <w:p w14:paraId="66A7F091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3C4D419" w14:textId="2FA93A11" w:rsidR="00DB3E4F" w:rsidRPr="0087049C" w:rsidRDefault="00DB3E4F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09B2BA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A55C6" w14:textId="7DB67C51" w:rsidR="00DB3E4F" w:rsidRPr="0087049C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</w:tcPr>
          <w:p w14:paraId="09595C5B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38D737" w14:textId="08A3EA78" w:rsidR="00DB3E4F" w:rsidRPr="0087049C" w:rsidRDefault="00DB3E4F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3E4F" w:rsidRPr="0087049C" w14:paraId="156A2FB9" w14:textId="77777777" w:rsidTr="000E4B50">
        <w:tc>
          <w:tcPr>
            <w:tcW w:w="4050" w:type="dxa"/>
          </w:tcPr>
          <w:p w14:paraId="03259944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475883D" w14:textId="647FE5EC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BF87164" w14:textId="15D0855C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087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</w:p>
        </w:tc>
        <w:tc>
          <w:tcPr>
            <w:tcW w:w="269" w:type="dxa"/>
          </w:tcPr>
          <w:p w14:paraId="4522E304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777D4DA" w14:textId="223D4ECA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2B2DA309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17C6BB" w14:textId="77777777" w:rsidR="00DB3E4F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E95200" w14:textId="30817DD5" w:rsidR="00087C61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087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17FBA723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64EB13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E11EDF" w14:textId="33A524D3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  <w:tr w:rsidR="000E4B50" w:rsidRPr="0087049C" w14:paraId="6067F36B" w14:textId="77777777" w:rsidTr="000E4B50">
        <w:tc>
          <w:tcPr>
            <w:tcW w:w="4050" w:type="dxa"/>
          </w:tcPr>
          <w:p w14:paraId="42BADB71" w14:textId="02F202D1" w:rsidR="000E4B50" w:rsidRPr="0087049C" w:rsidRDefault="000E4B50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5815C77" w14:textId="0DB997FD" w:rsidR="000E4B50" w:rsidRPr="000E4B50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69" w:type="dxa"/>
          </w:tcPr>
          <w:p w14:paraId="1EC4EF9D" w14:textId="77777777" w:rsidR="000E4B50" w:rsidRPr="000E4B50" w:rsidRDefault="000E4B50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4291E39" w14:textId="7D0681C0" w:rsidR="000E4B50" w:rsidRPr="000E4B50" w:rsidRDefault="000E4B50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4B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792F6C" w14:textId="77777777" w:rsidR="000E4B50" w:rsidRPr="000E4B50" w:rsidRDefault="000E4B50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1D1D5A" w14:textId="76F61D7E" w:rsidR="000E4B50" w:rsidRPr="000E4B50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23FBB461" w14:textId="77777777" w:rsidR="000E4B50" w:rsidRPr="000E4B50" w:rsidRDefault="000E4B50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3A6F0" w14:textId="7DACA50C" w:rsidR="000E4B50" w:rsidRPr="000E4B50" w:rsidRDefault="000E4B50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4B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3E4F" w:rsidRPr="0087049C" w14:paraId="53F7E50C" w14:textId="77777777" w:rsidTr="000E4B50">
        <w:tc>
          <w:tcPr>
            <w:tcW w:w="4050" w:type="dxa"/>
          </w:tcPr>
          <w:p w14:paraId="275565BA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22C585B" w14:textId="62B87E94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64EFC" w14:textId="66E77FDE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087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269" w:type="dxa"/>
          </w:tcPr>
          <w:p w14:paraId="0650EEAB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CAD7D" w14:textId="4C7AA04F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22B897C3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C095B8" w14:textId="77777777" w:rsidR="00DB3E4F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2C646B" w14:textId="134D5C8A" w:rsidR="00087C61" w:rsidRPr="00B0058B" w:rsidRDefault="003F0633" w:rsidP="00B005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087C61" w:rsidRPr="00B00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0A155D14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00DA9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7EA7CA" w14:textId="5339CC82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  <w:tr w:rsidR="00DB3E4F" w:rsidRPr="00653877" w14:paraId="7FC0DCB4" w14:textId="77777777" w:rsidTr="00A876FA">
        <w:tc>
          <w:tcPr>
            <w:tcW w:w="4050" w:type="dxa"/>
          </w:tcPr>
          <w:p w14:paraId="681AD014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7AD7D7C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B3DF4F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08A8455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39848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F5CF1B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72D8D" w14:textId="77777777" w:rsidR="00DB3E4F" w:rsidRPr="00653877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3B65E6" w14:textId="77777777" w:rsidR="00DB3E4F" w:rsidRPr="00653877" w:rsidRDefault="00DB3E4F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4F" w:rsidRPr="0087049C" w14:paraId="621061C8" w14:textId="77777777" w:rsidTr="00A876FA">
        <w:tc>
          <w:tcPr>
            <w:tcW w:w="4050" w:type="dxa"/>
          </w:tcPr>
          <w:p w14:paraId="24DFCF6B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924F03F" w14:textId="2C69FA05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87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</w:p>
        </w:tc>
        <w:tc>
          <w:tcPr>
            <w:tcW w:w="269" w:type="dxa"/>
          </w:tcPr>
          <w:p w14:paraId="59217973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43D2570" w14:textId="12890C43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68D232C5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F29DC9" w14:textId="0DB78437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7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109C0948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1CB9CA" w14:textId="573007C4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  <w:tr w:rsidR="00DB3E4F" w:rsidRPr="0087049C" w14:paraId="60A00E07" w14:textId="77777777" w:rsidTr="00A876FA">
        <w:tc>
          <w:tcPr>
            <w:tcW w:w="4050" w:type="dxa"/>
          </w:tcPr>
          <w:p w14:paraId="140EB6B3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383ABED" w14:textId="49611E51" w:rsidR="00DB3E4F" w:rsidRPr="0087049C" w:rsidRDefault="003F0633" w:rsidP="00DB3E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87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269" w:type="dxa"/>
          </w:tcPr>
          <w:p w14:paraId="3D674DBB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1DE656" w14:textId="05C48CA1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791A3E31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D0CC8B" w14:textId="6CB0A323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7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vAlign w:val="bottom"/>
          </w:tcPr>
          <w:p w14:paraId="2B43DC52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67F7F3" w14:textId="6222FB80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B3E4F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4C6012B2" w14:textId="117F92C8" w:rsidR="00010418" w:rsidRPr="0087049C" w:rsidRDefault="000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0028A61" w14:textId="77777777" w:rsidR="00653877" w:rsidRDefault="0065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CBA0E1C" w14:textId="1371637E" w:rsidR="00147715" w:rsidRPr="0087049C" w:rsidRDefault="005E4B5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28BBFAAD" w14:textId="77777777" w:rsidR="00B527EC" w:rsidRPr="0087049C" w:rsidRDefault="00B527EC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90"/>
        <w:gridCol w:w="1620"/>
        <w:gridCol w:w="1980"/>
        <w:gridCol w:w="1278"/>
        <w:gridCol w:w="236"/>
        <w:gridCol w:w="1294"/>
      </w:tblGrid>
      <w:tr w:rsidR="00010418" w:rsidRPr="0087049C" w14:paraId="13A54F00" w14:textId="77777777" w:rsidTr="006843A5">
        <w:tc>
          <w:tcPr>
            <w:tcW w:w="2790" w:type="dxa"/>
            <w:shd w:val="clear" w:color="auto" w:fill="auto"/>
            <w:vAlign w:val="bottom"/>
          </w:tcPr>
          <w:p w14:paraId="0564C336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A19B81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1C2358" w14:textId="5BF23660" w:rsidR="00010418" w:rsidRPr="0087049C" w:rsidRDefault="00010418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4943A" w14:textId="53E6422B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093743D3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31A575" w14:textId="77777777" w:rsidR="00010418" w:rsidRPr="0087049C" w:rsidDel="00D43E7A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10418" w:rsidRPr="0087049C" w14:paraId="2BF167FA" w14:textId="77777777" w:rsidTr="006843A5">
        <w:tc>
          <w:tcPr>
            <w:tcW w:w="2790" w:type="dxa"/>
            <w:shd w:val="clear" w:color="auto" w:fill="auto"/>
          </w:tcPr>
          <w:p w14:paraId="47D47024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BDEF74F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3C2708E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564F625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D4394FA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4B702C0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418" w:rsidRPr="0087049C" w14:paraId="30B8912F" w14:textId="77777777" w:rsidTr="006843A5">
        <w:tc>
          <w:tcPr>
            <w:tcW w:w="2790" w:type="dxa"/>
            <w:shd w:val="clear" w:color="auto" w:fill="auto"/>
          </w:tcPr>
          <w:p w14:paraId="672EAEC5" w14:textId="3199EC95" w:rsidR="00D80699" w:rsidRPr="000E4B50" w:rsidRDefault="003F0633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4F3AA50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2D98460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DB80B07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8BCF34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98D88F" w14:textId="77777777" w:rsidR="00010418" w:rsidRPr="0087049C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3EA" w:rsidRPr="0087049C" w14:paraId="3B3118CE" w14:textId="77777777" w:rsidTr="006843A5">
        <w:tc>
          <w:tcPr>
            <w:tcW w:w="2790" w:type="dxa"/>
            <w:shd w:val="clear" w:color="auto" w:fill="auto"/>
          </w:tcPr>
          <w:p w14:paraId="33A68A7F" w14:textId="583C4696" w:rsidR="003343EA" w:rsidRPr="0087049C" w:rsidRDefault="000E4B50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3F0633" w:rsidRPr="003F0633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171BFC7C" w14:textId="7FA185D8" w:rsidR="003343EA" w:rsidRPr="0087049C" w:rsidRDefault="003F0633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27B1EC6D" w14:textId="5FEBD129" w:rsidR="003343EA" w:rsidRPr="0087049C" w:rsidRDefault="003F0633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FC7E118" w14:textId="37799F29" w:rsidR="003343EA" w:rsidRPr="00252DA3" w:rsidRDefault="003F0633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2DA3" w:rsidRPr="00252DA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6" w:type="dxa"/>
            <w:shd w:val="clear" w:color="auto" w:fill="auto"/>
          </w:tcPr>
          <w:p w14:paraId="62134B34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93902E7" w14:textId="5694C41E" w:rsidR="003343EA" w:rsidRPr="00252DA3" w:rsidRDefault="003F0633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252DA3" w:rsidRPr="00252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3343EA" w:rsidRPr="0087049C" w14:paraId="32F030ED" w14:textId="77777777" w:rsidTr="006843A5">
        <w:tc>
          <w:tcPr>
            <w:tcW w:w="2790" w:type="dxa"/>
            <w:shd w:val="clear" w:color="auto" w:fill="auto"/>
          </w:tcPr>
          <w:p w14:paraId="65917C36" w14:textId="77777777" w:rsidR="003343EA" w:rsidRPr="0087049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9571A9B" w14:textId="77777777" w:rsidR="003343EA" w:rsidRPr="0087049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DA470DE" w14:textId="77777777" w:rsidR="003343EA" w:rsidRPr="0087049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688AD634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4875C3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3DA90C2" w14:textId="77777777" w:rsidR="003343EA" w:rsidRPr="00252DA3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E4F" w:rsidRPr="0087049C" w14:paraId="3A7372BD" w14:textId="77777777" w:rsidTr="006843A5">
        <w:tc>
          <w:tcPr>
            <w:tcW w:w="2790" w:type="dxa"/>
            <w:shd w:val="clear" w:color="auto" w:fill="auto"/>
          </w:tcPr>
          <w:p w14:paraId="4391D4C1" w14:textId="0DD18E4D" w:rsidR="00DB3E4F" w:rsidRPr="000E4B50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C9BD617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71125D" w14:textId="77777777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9DA43BD" w14:textId="77777777" w:rsidR="00DB3E4F" w:rsidRPr="00252DA3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658E38" w14:textId="77777777" w:rsidR="00DB3E4F" w:rsidRPr="00252DA3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0DA4AE" w14:textId="77777777" w:rsidR="00DB3E4F" w:rsidRPr="00252DA3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E4F" w:rsidRPr="0087049C" w14:paraId="724C70E5" w14:textId="77777777" w:rsidTr="006843A5">
        <w:tc>
          <w:tcPr>
            <w:tcW w:w="2790" w:type="dxa"/>
            <w:shd w:val="clear" w:color="auto" w:fill="auto"/>
          </w:tcPr>
          <w:p w14:paraId="7A059A18" w14:textId="10BCCD65" w:rsidR="00DB3E4F" w:rsidRPr="0087049C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3F0633" w:rsidRPr="003F0633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3F577F7" w14:textId="02911838" w:rsidR="00DB3E4F" w:rsidRPr="0087049C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B3E4F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3B081247" w14:textId="1D7C019F" w:rsidR="00DB3E4F" w:rsidRPr="00126F05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52DA3" w:rsidRPr="00126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3E4F" w:rsidRPr="00126F05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DB3E4F" w:rsidRPr="00126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FB1F593" w14:textId="7A274DD2" w:rsidR="00DB3E4F" w:rsidRPr="00252DA3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B3E4F" w:rsidRPr="00252DA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2926E2B1" w14:textId="77777777" w:rsidR="00DB3E4F" w:rsidRPr="00252DA3" w:rsidRDefault="00DB3E4F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3D3756B" w14:textId="1C23125E" w:rsidR="00DB3E4F" w:rsidRPr="00252DA3" w:rsidRDefault="003F0633" w:rsidP="00DB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="00DB3E4F" w:rsidRPr="00252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</w:tbl>
    <w:p w14:paraId="7993F806" w14:textId="77777777" w:rsidR="00010418" w:rsidRPr="0087049C" w:rsidRDefault="00010418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9F01AE" w14:textId="77777777" w:rsidR="00760FB7" w:rsidRPr="0087049C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D201647" w14:textId="77777777" w:rsidR="00C64BBD" w:rsidRPr="0087049C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082675" w14:textId="561A7B32" w:rsidR="00C64BBD" w:rsidRPr="006843A5" w:rsidRDefault="00C64BBD" w:rsidP="00C64BBD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(ก)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6CB85402" w14:textId="77777777" w:rsidR="00C64BBD" w:rsidRPr="0087049C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44A62" w14:textId="77777777" w:rsidR="00C64BBD" w:rsidRPr="0087049C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DA76AC9" w14:textId="77777777" w:rsidR="00EE1D0B" w:rsidRPr="0087049C" w:rsidRDefault="00EE1D0B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F2929" w14:textId="77777777" w:rsidR="00EE1D0B" w:rsidRPr="0087049C" w:rsidRDefault="00EE1D0B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EE1D0B" w:rsidRPr="0087049C" w:rsidSect="000F79B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EE1D0B" w:rsidRPr="0087049C" w14:paraId="3CBA947D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3BBAD9B0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0A3E023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07E6CFB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1D0B" w:rsidRPr="0087049C" w14:paraId="5751DD31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5CDF5B6C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7FC31A2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ACFDEF3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A90FE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57D3117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1D0B" w:rsidRPr="0087049C" w14:paraId="63F84D4D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7A9F8E45" w14:textId="47AE20B5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5621D55E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6B034AFE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860D5ED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FBD56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372824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40B9E6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CC7DD0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A76739D" w14:textId="6E4575F8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D3E1870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23C68B0" w14:textId="3432D599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2890646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DC27935" w14:textId="1B35C211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8B0AE8F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D2588A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1D0B" w:rsidRPr="0087049C" w14:paraId="4CA9A672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47BA6C9F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5E5EDF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70E6431D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2DA3" w:rsidRPr="0087049C" w14:paraId="59C62B3D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460476C0" w14:textId="51EB5809" w:rsidR="00252DA3" w:rsidRPr="0087049C" w:rsidRDefault="003F0633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344C8CA7" w14:textId="77777777" w:rsidR="00252DA3" w:rsidRPr="0087049C" w:rsidRDefault="00252DA3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7BCA188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A8DC775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C29A074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3FD70E2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CE079C6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AAC7B85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60B67F2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E9F8574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8CFAB79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1F2365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541CA643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A234AA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6F4D617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1019673B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23634772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2B8A6B3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DFE30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15D17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810E1F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AB8F17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413E89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ACF204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71636D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A41761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C5B665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971A3F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7AC39C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532966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0C2112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4CEE9E00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3999F649" w14:textId="77777777" w:rsidR="00EE1D0B" w:rsidRPr="0087049C" w:rsidRDefault="00EE1D0B" w:rsidP="00ED3E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28A1CA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77AB744" w14:textId="77777777" w:rsidR="00EE1D0B" w:rsidRPr="00126F05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5A22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BB05C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D9083E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1E1CC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2A14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3240B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E8919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26AFD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49E5A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ABB50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D326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F925C6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87049C" w14:paraId="178CAB44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793038A5" w14:textId="35820C75" w:rsidR="00EE1D0B" w:rsidRPr="0087049C" w:rsidRDefault="00252DA3" w:rsidP="00ED3EB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EE1D0B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49F9F93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5D9B255" w14:textId="589166E6" w:rsidR="00EE1D0B" w:rsidRPr="0087049C" w:rsidRDefault="003F0633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5B9B1F1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903FE95" w14:textId="7E64B060" w:rsidR="00EE1D0B" w:rsidRPr="0087049C" w:rsidRDefault="003F0633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94A7C6F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949428" w14:textId="5E18D523" w:rsidR="00EE1D0B" w:rsidRPr="0087049C" w:rsidRDefault="003F0633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26F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126F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7404703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52A65B" w14:textId="218C3655" w:rsidR="00EE1D0B" w:rsidRPr="0087049C" w:rsidRDefault="003F0633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9F72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22C4D4F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9D9E5" w14:textId="3A84D838" w:rsidR="00EE1D0B" w:rsidRPr="0087049C" w:rsidRDefault="003F0633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049916D0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0CDD58" w14:textId="78115B7C" w:rsidR="00EE1D0B" w:rsidRPr="0087049C" w:rsidRDefault="00126F05" w:rsidP="009440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9419C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AE234A" w14:textId="43FC17A0" w:rsidR="00EE1D0B" w:rsidRPr="0087049C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F72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9F72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EE1D0B" w:rsidRPr="0087049C" w14:paraId="4909AB9C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3318544E" w14:textId="77777777" w:rsidR="00EE1D0B" w:rsidRPr="0087049C" w:rsidRDefault="00EE1D0B" w:rsidP="00ED3EB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767054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19569" w14:textId="452CCD1C" w:rsidR="00EE1D0B" w:rsidRPr="0087049C" w:rsidRDefault="003F0633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26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126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2D0DAE3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1625B" w14:textId="4FF105BA" w:rsidR="00EE1D0B" w:rsidRPr="0087049C" w:rsidRDefault="003F0633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126F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6186DF8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A06CE" w14:textId="7D59D24B" w:rsidR="00EE1D0B" w:rsidRPr="0087049C" w:rsidRDefault="003F0633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26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126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6323B3B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B2A47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5C1E0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F9DB2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5A09E4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3A40A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0065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8F004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87049C" w14:paraId="67B4E165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13094C07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6B65F8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7C176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AEEA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EC2A93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E2FC20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AEF1A6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41BB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8D82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86C3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EC47F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925103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3A97F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E58BB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12DDE4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D0B" w:rsidRPr="0087049C" w14:paraId="34024DD6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2137C1DA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31479B8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38E8A8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4E1C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35E0C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FC7A6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F0619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DBA83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D1ADE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897C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B2D37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6EB2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57DAC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0290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E2E89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05" w:rsidRPr="0087049C" w14:paraId="3D08CB0F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574D9489" w14:textId="77777777" w:rsidR="00126F05" w:rsidRPr="0087049C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56483D82" w14:textId="3902C993" w:rsidR="00126F05" w:rsidRPr="0087049C" w:rsidRDefault="003F0633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</w:tcPr>
          <w:p w14:paraId="2C6C9A17" w14:textId="10EFAFE9" w:rsidR="00126F05" w:rsidRPr="0087049C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D60337A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EA3C854" w14:textId="6261E2E5" w:rsidR="00126F05" w:rsidRPr="0087049C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4925C3" w14:textId="77777777" w:rsidR="00126F05" w:rsidRPr="0087049C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D3AB595" w14:textId="217719D5" w:rsidR="00126F05" w:rsidRPr="0087049C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054E5D3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01C18C" w14:textId="79CE4287" w:rsidR="00126F05" w:rsidRPr="00336BC5" w:rsidRDefault="00126F05" w:rsidP="0043103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6ACEEE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916DB4" w14:textId="76DF926E" w:rsidR="00126F05" w:rsidRPr="0087049C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42A8C25" w14:textId="77777777" w:rsidR="00126F05" w:rsidRPr="0087049C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4F6E04" w14:textId="1BE44C0D" w:rsidR="00126F05" w:rsidRPr="0087049C" w:rsidRDefault="00126F05" w:rsidP="004310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53C4B9F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2DE722" w14:textId="28D23C01" w:rsidR="00126F05" w:rsidRPr="0087049C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6F05" w:rsidRPr="0087049C" w14:paraId="51406F62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158C9BC8" w14:textId="3D28971D" w:rsidR="00126F05" w:rsidRPr="0087049C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หนิ้สินอนุพันธ์</w:t>
            </w:r>
          </w:p>
        </w:tc>
        <w:tc>
          <w:tcPr>
            <w:tcW w:w="810" w:type="dxa"/>
          </w:tcPr>
          <w:p w14:paraId="4E40F776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D623F5D" w14:textId="7084FFE0" w:rsidR="00126F05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D258FEE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0F5955" w14:textId="52A69D7D" w:rsidR="00126F05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E2CA61" w14:textId="77777777" w:rsidR="00126F05" w:rsidRPr="0087049C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7A9D10" w14:textId="2DB04A09" w:rsidR="00126F05" w:rsidRPr="0087049C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DE86700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42BF6" w14:textId="78DB1C25" w:rsidR="00126F05" w:rsidRPr="00336BC5" w:rsidRDefault="00126F05" w:rsidP="0043103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D768B7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1D90122" w14:textId="43C6E826" w:rsidR="00126F05" w:rsidRPr="0087049C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D0D483A" w14:textId="77777777" w:rsidR="00126F05" w:rsidRPr="0087049C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988880" w14:textId="20465F6C" w:rsidR="00126F05" w:rsidRPr="0087049C" w:rsidRDefault="00126F05" w:rsidP="004310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6B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B96F83" w14:textId="77777777" w:rsidR="00126F05" w:rsidRPr="0087049C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BF7ECB3" w14:textId="5BC6FDCA" w:rsidR="00126F05" w:rsidRPr="0087049C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26F05" w:rsidRPr="00252DA3" w14:paraId="6765FA45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0CDCC054" w14:textId="77777777" w:rsidR="00944096" w:rsidRDefault="00944096" w:rsidP="00126F0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204EE56A" w14:textId="1F5BB678" w:rsidR="00126F05" w:rsidRPr="00252DA3" w:rsidRDefault="003F0633" w:rsidP="00126F0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lastRenderedPageBreak/>
              <w:t>2563</w:t>
            </w:r>
          </w:p>
        </w:tc>
        <w:tc>
          <w:tcPr>
            <w:tcW w:w="810" w:type="dxa"/>
          </w:tcPr>
          <w:p w14:paraId="0DC3DE71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E393ABE" w14:textId="53BC23C9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48F4C82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770DFC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6078EE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0C0A05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92733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91B103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407FA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6D1E8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38EF1F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3A3615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9717C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C3822F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05" w:rsidRPr="00252DA3" w14:paraId="5E1F1199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42E909D5" w14:textId="4C2B1F22" w:rsidR="00126F05" w:rsidRPr="00252DA3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12B18FC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D6A1E89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B22674F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1E1F22E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149632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D2BA94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4CA55E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70ECAE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348769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3B8377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2F282D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2505D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CE7A2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F2F2158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05" w:rsidRPr="00252DA3" w14:paraId="459C4606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03CBFBF8" w14:textId="2D56454D" w:rsidR="00126F05" w:rsidRPr="00252DA3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438E096C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B0C5425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304D619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9661EF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37FA65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8DD618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B5C04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E5E4B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83089B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EE05E4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4BEAA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F35A80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E392B4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F7FD1B0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05" w:rsidRPr="00252DA3" w14:paraId="16149D46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49EE8D80" w14:textId="61AD6EAA" w:rsidR="00126F05" w:rsidRPr="00252DA3" w:rsidRDefault="00126F05" w:rsidP="00126F0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5FB74070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42FF9D5" w14:textId="46062066" w:rsidR="00126F05" w:rsidRPr="00252DA3" w:rsidRDefault="003F0633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26F05" w:rsidRPr="00252D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415</w:t>
            </w:r>
            <w:r w:rsidR="00126F05" w:rsidRPr="00252D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36" w:type="dxa"/>
          </w:tcPr>
          <w:p w14:paraId="0F901E7F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EEB7DE" w14:textId="734AFBF4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108F4C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95633AC" w14:textId="02023B72" w:rsidR="00126F05" w:rsidRPr="00252DA3" w:rsidRDefault="003F0633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6B0917E3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E64777" w14:textId="7D101AF9" w:rsidR="00126F05" w:rsidRPr="00252DA3" w:rsidRDefault="00126F05" w:rsidP="0094409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07E90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144E74" w14:textId="1DE6442E" w:rsidR="00126F05" w:rsidRPr="00252DA3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26F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126F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38128072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67A1E" w14:textId="6CED58B1" w:rsidR="00126F05" w:rsidRPr="00252DA3" w:rsidRDefault="00126F05" w:rsidP="009440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17AF89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B5DE0F" w14:textId="106B377B" w:rsidR="00126F05" w:rsidRPr="00252DA3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126F05" w:rsidRPr="00252DA3" w14:paraId="15FF2D65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5E6B81AD" w14:textId="557B6BD7" w:rsidR="00126F05" w:rsidRPr="00252DA3" w:rsidRDefault="00126F05" w:rsidP="00944096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9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5D5AB7D8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4BB148" w14:textId="267A0491" w:rsidR="00126F05" w:rsidRPr="00252DA3" w:rsidRDefault="003F0633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26F05" w:rsidRPr="00252D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7EDD12DC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2297DEF" w14:textId="76986824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0DE9E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3F90DFF" w14:textId="5F0D85C3" w:rsidR="00126F05" w:rsidRPr="00252DA3" w:rsidRDefault="003F0633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449ABBC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21BAA5" w14:textId="672D29C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023C7C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D7344C" w14:textId="125C7FB1" w:rsidR="00126F05" w:rsidRPr="00252DA3" w:rsidRDefault="003F0633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36FDF385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73F9BA" w14:textId="452FB956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40283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352AE8E" w14:textId="438A6A34" w:rsidR="00126F05" w:rsidRPr="00252DA3" w:rsidRDefault="003F0633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26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126F05" w:rsidRPr="00252DA3" w14:paraId="1079A274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66A7336F" w14:textId="7AE4E926" w:rsidR="00126F05" w:rsidRPr="00252DA3" w:rsidRDefault="00126F05" w:rsidP="00126F0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376D0B55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5885D5" w14:textId="1A1ABCF8" w:rsidR="00126F05" w:rsidRPr="00252DA3" w:rsidRDefault="003F0633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26F05" w:rsidRPr="00252D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</w:t>
            </w:r>
            <w:r w:rsidR="00126F05" w:rsidRPr="00252D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36" w:type="dxa"/>
          </w:tcPr>
          <w:p w14:paraId="781320EE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341AD" w14:textId="2548C478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5B3D05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0EB58" w14:textId="13C8FD93" w:rsidR="00126F05" w:rsidRPr="00252DA3" w:rsidRDefault="003F0633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26F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126F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219152A2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1BC52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7673AC4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46439F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D2379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66A45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B46BE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95B62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05" w:rsidRPr="00252DA3" w14:paraId="3DD854F8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15F46475" w14:textId="77777777" w:rsidR="00126F05" w:rsidRPr="00252DA3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BBE9FB7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0206B3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7C7C4FC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5DCEE1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A6831B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A0076BB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7A832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5C4BD8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D69AD3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FE662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A17CF2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433225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E7946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340609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05" w:rsidRPr="00252DA3" w14:paraId="5A6538AC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4F0E9895" w14:textId="12845978" w:rsidR="00126F05" w:rsidRPr="00252DA3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0073E7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26B54B5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A9DA442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CB33F3C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DB0AB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DBF8217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E6A78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776DB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B7C89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96FF8E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D6B4FE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EA35E9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309FB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42AFF6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05" w:rsidRPr="00252DA3" w14:paraId="25E63233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0B7E7C3B" w14:textId="7A691945" w:rsidR="00126F05" w:rsidRPr="00252DA3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0E708BE6" w14:textId="77777777" w:rsidR="00126F05" w:rsidRPr="00252DA3" w:rsidRDefault="00126F05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EB3AD55" w14:textId="4088DE3E" w:rsidR="00126F05" w:rsidRPr="00252DA3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E0D40E4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D7F2857" w14:textId="78980A52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3B96AE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105B78" w14:textId="190000C4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91BE4B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3E29D2" w14:textId="0DA834D5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D750C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41D282" w14:textId="58DC31BA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D358943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DFA67B" w14:textId="4F48A65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02A00A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C273EE" w14:textId="6A72A489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6F05" w:rsidRPr="00252DA3" w14:paraId="5A19C72A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1112FB06" w14:textId="2CFB739D" w:rsidR="00126F05" w:rsidRPr="00252DA3" w:rsidRDefault="00126F05" w:rsidP="00126F0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2034C24A" w14:textId="3FE5684D" w:rsidR="00126F05" w:rsidRPr="00252DA3" w:rsidRDefault="003F0633" w:rsidP="00126F0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</w:tcPr>
          <w:p w14:paraId="230E51B3" w14:textId="07AA55C5" w:rsidR="00126F05" w:rsidRPr="00252DA3" w:rsidRDefault="00126F05" w:rsidP="00126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60F812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E19C5A5" w14:textId="62814BB3" w:rsidR="00126F05" w:rsidRPr="00252DA3" w:rsidRDefault="00126F05" w:rsidP="00126F0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C03591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D3C15B" w14:textId="221B7A9C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ADBD69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486101" w14:textId="40389AF9" w:rsidR="00126F05" w:rsidRPr="00252DA3" w:rsidRDefault="00126F05" w:rsidP="00126F0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BE2081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F1D719" w14:textId="6A0C82FD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D59293" w14:textId="77777777" w:rsidR="00126F05" w:rsidRPr="00252DA3" w:rsidRDefault="00126F05" w:rsidP="00126F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650FF5" w14:textId="08887A1E" w:rsidR="00126F05" w:rsidRPr="00252DA3" w:rsidRDefault="00126F05" w:rsidP="00126F0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21FBD3" w14:textId="77777777" w:rsidR="00126F05" w:rsidRPr="00252DA3" w:rsidRDefault="00126F05" w:rsidP="00126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C6B4FA" w14:textId="08D9010E" w:rsidR="00126F05" w:rsidRPr="00252DA3" w:rsidRDefault="00126F05" w:rsidP="00126F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B4448A8" w14:textId="18BC891A" w:rsidR="00252DA3" w:rsidRDefault="00252DA3"/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1350"/>
        <w:gridCol w:w="236"/>
        <w:gridCol w:w="1294"/>
        <w:gridCol w:w="236"/>
        <w:gridCol w:w="1204"/>
        <w:gridCol w:w="236"/>
        <w:gridCol w:w="1114"/>
        <w:gridCol w:w="236"/>
        <w:gridCol w:w="1204"/>
        <w:gridCol w:w="236"/>
        <w:gridCol w:w="1024"/>
        <w:gridCol w:w="236"/>
        <w:gridCol w:w="1204"/>
      </w:tblGrid>
      <w:tr w:rsidR="00EE1D0B" w:rsidRPr="0087049C" w14:paraId="74B6965F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2AC3C287" w14:textId="68F2F23F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330A7E66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349FE23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1D0B" w:rsidRPr="0087049C" w14:paraId="0AF9D50A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1BB3A968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676CE0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6CAB4D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9877A56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D6D08DC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1D0B" w:rsidRPr="0087049C" w14:paraId="0991DEEF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2D6E9083" w14:textId="4AA7A552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05AACE0E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4AFA81C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1D0F66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8A1BD9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5B176B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9E3791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AC68B65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DE73BE" w14:textId="7782C224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A0AEF86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093EE08" w14:textId="03076892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61F503F" w14:textId="77777777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A564239" w14:textId="2BBF181A" w:rsidR="00EE1D0B" w:rsidRPr="0087049C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A376D88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71D8AA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1D0B" w:rsidRPr="0087049C" w14:paraId="624B7303" w14:textId="77777777" w:rsidTr="00252DA3">
        <w:trPr>
          <w:trHeight w:val="261"/>
          <w:tblHeader/>
        </w:trPr>
        <w:tc>
          <w:tcPr>
            <w:tcW w:w="3960" w:type="dxa"/>
            <w:shd w:val="clear" w:color="auto" w:fill="auto"/>
            <w:vAlign w:val="bottom"/>
          </w:tcPr>
          <w:p w14:paraId="3C221CF7" w14:textId="77777777" w:rsidR="00EE1D0B" w:rsidRPr="0087049C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3BDF4A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95FFBCB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2DA3" w:rsidRPr="0087049C" w14:paraId="437045D2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6C27AFEF" w14:textId="43D227BC" w:rsidR="00252DA3" w:rsidRPr="0087049C" w:rsidRDefault="003F0633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499560A8" w14:textId="77777777" w:rsidR="00252DA3" w:rsidRPr="0087049C" w:rsidRDefault="00252DA3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2A9D830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8D76408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A256266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73CA537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C9B17BB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4EA3839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7BD3FF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180D00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5BA6A92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B9759CD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85CE37E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902054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A352243" w14:textId="77777777" w:rsidR="00252DA3" w:rsidRPr="0087049C" w:rsidRDefault="00252DA3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7DBD0972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038812E2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64924F2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F1B1E4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E652C6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A658ED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52587A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BD1D853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C64CD0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2198BE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91A313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CDF835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5BF8C4F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076806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D28B0C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D11C4F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87049C" w14:paraId="4303FD7F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58204795" w14:textId="77777777" w:rsidR="00EE1D0B" w:rsidRPr="0087049C" w:rsidRDefault="00EE1D0B" w:rsidP="00ED3E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696711FE" w14:textId="2E13BB98" w:rsidR="00EE1D0B" w:rsidRPr="0087049C" w:rsidRDefault="003F0633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</w:tcPr>
          <w:p w14:paraId="322A2892" w14:textId="207AEED8" w:rsidR="00EE1D0B" w:rsidRPr="0087049C" w:rsidRDefault="00336BC5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663471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9AA7C2A" w14:textId="0CF9DC4D" w:rsidR="00EE1D0B" w:rsidRPr="0087049C" w:rsidRDefault="003F0633" w:rsidP="004237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36B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1C6A566A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681DD6D" w14:textId="55A588B1" w:rsidR="00EE1D0B" w:rsidRPr="0087049C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2F186BE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F127F5" w14:textId="4E602FDD" w:rsidR="00EE1D0B" w:rsidRPr="0087049C" w:rsidRDefault="00336BC5" w:rsidP="0094409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6B911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46C3ED" w14:textId="3FABFFF9" w:rsidR="00EE1D0B" w:rsidRPr="0087049C" w:rsidRDefault="003F0633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5ED73396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E2EF31" w14:textId="465EBEB8" w:rsidR="00EE1D0B" w:rsidRPr="0087049C" w:rsidRDefault="00336BC5" w:rsidP="009440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EDB48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2F20A3" w14:textId="2588D490" w:rsidR="00EE1D0B" w:rsidRPr="0087049C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336BC5" w:rsidRPr="0087049C" w14:paraId="64DC6826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0B20BF24" w14:textId="77777777" w:rsidR="00336BC5" w:rsidRPr="0087049C" w:rsidRDefault="00336BC5" w:rsidP="00336BC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2517EEE" w14:textId="77777777" w:rsidR="00336BC5" w:rsidRPr="0087049C" w:rsidRDefault="00336BC5" w:rsidP="00336B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B7F2271" w14:textId="7E92DB3F" w:rsidR="00336BC5" w:rsidRPr="00336BC5" w:rsidRDefault="00336BC5" w:rsidP="00336B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590273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BFC57F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08478F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CADED70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7AB186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F93CF1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3CC89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EA5539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4410E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D0654B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AB25D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729422C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BC5" w:rsidRPr="0087049C" w14:paraId="0BCDD751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769475A8" w14:textId="00A1C419" w:rsidR="00336BC5" w:rsidRPr="0087049C" w:rsidRDefault="00336BC5" w:rsidP="00336BC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3872B7E6" w14:textId="77777777" w:rsidR="00336BC5" w:rsidRPr="0087049C" w:rsidRDefault="00336BC5" w:rsidP="00336B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405D4CA" w14:textId="1878B542" w:rsidR="00336BC5" w:rsidRPr="0087049C" w:rsidRDefault="003F0633" w:rsidP="004237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36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336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0EC101E2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71ECEE" w14:textId="2E8E3002" w:rsidR="00336BC5" w:rsidRPr="0087049C" w:rsidRDefault="003F0633" w:rsidP="00336BC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336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369B3849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CB097B" w14:textId="3BF08671" w:rsidR="00336BC5" w:rsidRPr="0087049C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3737A008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031F8E" w14:textId="4230EFE9" w:rsidR="00336BC5" w:rsidRPr="0087049C" w:rsidRDefault="003F0633" w:rsidP="00336B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9F72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36" w:type="dxa"/>
          </w:tcPr>
          <w:p w14:paraId="4EDE83D2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73E53B" w14:textId="3B133948" w:rsidR="00336BC5" w:rsidRPr="0087049C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36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  <w:r w:rsidR="00336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7E2DEF62" w14:textId="77777777" w:rsidR="00336BC5" w:rsidRPr="0087049C" w:rsidRDefault="00336BC5" w:rsidP="00336B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457278" w14:textId="4AE406DA" w:rsidR="00336BC5" w:rsidRPr="0087049C" w:rsidRDefault="00336BC5" w:rsidP="00336BC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4546C6" w14:textId="77777777" w:rsidR="00336BC5" w:rsidRPr="0087049C" w:rsidRDefault="00336BC5" w:rsidP="00336B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B90A53" w14:textId="7E581069" w:rsidR="00336BC5" w:rsidRPr="0087049C" w:rsidRDefault="003F0633" w:rsidP="004237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EE1D0B" w:rsidRPr="0087049C" w14:paraId="5A5A1812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0B968DE4" w14:textId="77777777" w:rsidR="00EE1D0B" w:rsidRPr="0087049C" w:rsidRDefault="00EE1D0B" w:rsidP="00ED3EB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9CE2997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1E3D73" w14:textId="0D537564" w:rsidR="00EE1D0B" w:rsidRPr="0087049C" w:rsidRDefault="003F0633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36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336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54285C70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F119A" w14:textId="71FBFF66" w:rsidR="00EE1D0B" w:rsidRPr="0087049C" w:rsidRDefault="003F0633" w:rsidP="00336BC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336B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5F02FD69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09564" w14:textId="293A42AD" w:rsidR="00EE1D0B" w:rsidRPr="0087049C" w:rsidRDefault="003F0633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36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336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472FD48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F9FA0B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0FA4326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EEE9C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AB955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F49D1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C33F5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A21059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87049C" w14:paraId="37D44330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4D5A608D" w14:textId="77777777" w:rsidR="00EE1D0B" w:rsidRPr="0087049C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F36DE49" w14:textId="77777777" w:rsidR="00EE1D0B" w:rsidRPr="0087049C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6FA60E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525BD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9657BA2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44C3A1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A11BFC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7B374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AC216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AA2CC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9423E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3347AA" w14:textId="77777777" w:rsidR="00EE1D0B" w:rsidRPr="0087049C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51154E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AB354A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9283DB7" w14:textId="77777777" w:rsidR="00EE1D0B" w:rsidRPr="0087049C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DA3" w:rsidRPr="0087049C" w14:paraId="0D349DBA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13B7BE90" w14:textId="59A9A84B" w:rsidR="00252DA3" w:rsidRPr="0087049C" w:rsidRDefault="00252DA3" w:rsidP="00252D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0B16586E" w14:textId="77777777" w:rsidR="00252DA3" w:rsidRPr="0087049C" w:rsidRDefault="00252DA3" w:rsidP="00252DA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34B3DB0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A7EF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4350D69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506CE1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26DD79E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5A71D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18A76E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DBDAA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606BF8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AFC7C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54F066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73A3D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FA23768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DA3" w:rsidRPr="0087049C" w14:paraId="06E49B57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539B8962" w14:textId="5CAA3689" w:rsidR="00252DA3" w:rsidRPr="0087049C" w:rsidRDefault="00252DA3" w:rsidP="00252D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0F248C0" w14:textId="77777777" w:rsidR="00252DA3" w:rsidRPr="0087049C" w:rsidRDefault="00252DA3" w:rsidP="00252DA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9DDA08D" w14:textId="6AC9FDD9" w:rsidR="00252DA3" w:rsidRPr="00464755" w:rsidRDefault="00336BC5" w:rsidP="004237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6520E9" w14:textId="77777777" w:rsidR="00252DA3" w:rsidRPr="00464755" w:rsidRDefault="00252DA3" w:rsidP="00252D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AC3C65" w14:textId="11F88EE3" w:rsidR="00252DA3" w:rsidRPr="00464755" w:rsidRDefault="00336BC5" w:rsidP="00336B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DFE9" w14:textId="77777777" w:rsidR="00252DA3" w:rsidRPr="00464755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BBB2CF" w14:textId="72947C31" w:rsidR="00252DA3" w:rsidRPr="00464755" w:rsidRDefault="00336BC5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C75569" w14:textId="77777777" w:rsidR="00252DA3" w:rsidRPr="00464755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248F69" w14:textId="0D96B30A" w:rsidR="00252DA3" w:rsidRPr="00464755" w:rsidRDefault="00336BC5" w:rsidP="0043103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9EA010" w14:textId="77777777" w:rsidR="00252DA3" w:rsidRPr="00464755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6F5577" w14:textId="0D6F110C" w:rsidR="00252DA3" w:rsidRPr="00464755" w:rsidRDefault="00336BC5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E2E6CEE" w14:textId="77777777" w:rsidR="00252DA3" w:rsidRPr="00464755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15B0DE" w14:textId="2ABD4D8C" w:rsidR="00252DA3" w:rsidRPr="00464755" w:rsidRDefault="00336BC5" w:rsidP="00336BC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2EF64A" w14:textId="77777777" w:rsidR="00252DA3" w:rsidRPr="00464755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AB2CDC" w14:textId="50DB819D" w:rsidR="00252DA3" w:rsidRPr="00464755" w:rsidRDefault="00336BC5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64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Pr="00464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2DA3" w:rsidRPr="0087049C" w14:paraId="572F0F37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3B786D56" w14:textId="77777777" w:rsidR="00252DA3" w:rsidRPr="0087049C" w:rsidRDefault="00252DA3" w:rsidP="00252D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6075F4D" w14:textId="77777777" w:rsidR="00252DA3" w:rsidRPr="0087049C" w:rsidRDefault="00252DA3" w:rsidP="00252DA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3DFC56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484E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8BDAF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B833C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5C637F0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5CD34B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22CDAB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3908C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121367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F4C34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9B556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873E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7F3988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DA3" w:rsidRPr="0087049C" w14:paraId="64337C6C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47854AFA" w14:textId="77777777" w:rsidR="0043103B" w:rsidRDefault="0043103B" w:rsidP="00252D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00B57C18" w14:textId="262C5835" w:rsidR="00252DA3" w:rsidRPr="0087049C" w:rsidRDefault="003F0633" w:rsidP="00252D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810" w:type="dxa"/>
          </w:tcPr>
          <w:p w14:paraId="4D666468" w14:textId="77777777" w:rsidR="00252DA3" w:rsidRPr="0087049C" w:rsidRDefault="00252DA3" w:rsidP="00252DA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C26D2C1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02DC7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98E1EA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1FB7CE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1DB45F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7A609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49A5E5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E4157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CDB03F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EF54A7" w14:textId="77777777" w:rsidR="00252DA3" w:rsidRPr="0087049C" w:rsidRDefault="00252DA3" w:rsidP="00252D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8F5691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F8F8F4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2738148" w14:textId="77777777" w:rsidR="00252DA3" w:rsidRPr="0087049C" w:rsidRDefault="00252DA3" w:rsidP="00252DA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55A" w:rsidRPr="0087049C" w14:paraId="3111EA43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7F4BDDBC" w14:textId="40212559" w:rsidR="00CC155A" w:rsidRDefault="00CC155A" w:rsidP="00CC15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C867580" w14:textId="77777777" w:rsidR="00CC155A" w:rsidRPr="0087049C" w:rsidRDefault="00CC155A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D56813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92E3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5FF124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B2CC24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44E67A8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B6523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939FAA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1468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DC6A90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0D9F9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E7001E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C76DB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368A86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55A" w:rsidRPr="0087049C" w14:paraId="140FF5B8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2AD77A29" w14:textId="52A28CCA" w:rsidR="00CC155A" w:rsidRDefault="00CC155A" w:rsidP="00CC15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27763516" w14:textId="00B9D92F" w:rsidR="00CC155A" w:rsidRPr="00CC155A" w:rsidRDefault="003F0633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3F0633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</w:tcPr>
          <w:p w14:paraId="7CDF5DB0" w14:textId="023B54D5" w:rsidR="00CC155A" w:rsidRPr="0087049C" w:rsidRDefault="00CC155A" w:rsidP="00CC155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1A1AD5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4841474" w14:textId="6047FDEA" w:rsidR="00CC155A" w:rsidRPr="0087049C" w:rsidRDefault="003F0633" w:rsidP="00CC15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C15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7A116D05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9905294" w14:textId="1B212C2D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00BCB1B0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F97012" w14:textId="2D87A2D5" w:rsidR="00CC155A" w:rsidRPr="0087049C" w:rsidRDefault="00CC155A" w:rsidP="00CC155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4D5927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6200B6" w14:textId="75F3E202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5C23443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5BC8A0" w14:textId="5E058C28" w:rsidR="00CC155A" w:rsidRPr="0087049C" w:rsidRDefault="00CC155A" w:rsidP="00CC155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2C9D9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CA72A55" w14:textId="2CCC7670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CC155A" w:rsidRPr="0087049C" w14:paraId="19895094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3AF17C4C" w14:textId="410009D5" w:rsidR="00CC155A" w:rsidRDefault="00CC155A" w:rsidP="00CC15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D3A46C0" w14:textId="77777777" w:rsidR="00CC155A" w:rsidRPr="0087049C" w:rsidRDefault="00CC155A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FB9171B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B83B1B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8C03B8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B9414C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B0AFFD6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59F11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B41F6D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660AE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57C303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10EB9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FEB7B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DB69A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57235DD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55A" w:rsidRPr="0087049C" w14:paraId="4D2BEFE0" w14:textId="77777777" w:rsidTr="00252DA3">
        <w:trPr>
          <w:trHeight w:val="261"/>
        </w:trPr>
        <w:tc>
          <w:tcPr>
            <w:tcW w:w="3960" w:type="dxa"/>
            <w:shd w:val="clear" w:color="auto" w:fill="auto"/>
          </w:tcPr>
          <w:p w14:paraId="4125CA1D" w14:textId="39861229" w:rsidR="00CC155A" w:rsidRPr="00CC155A" w:rsidRDefault="00CC155A" w:rsidP="00CC155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61C7835D" w14:textId="77777777" w:rsidR="00CC155A" w:rsidRPr="0087049C" w:rsidRDefault="00CC155A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E0775E7" w14:textId="28DF5494" w:rsidR="00CC155A" w:rsidRPr="0087049C" w:rsidRDefault="003F0633" w:rsidP="00CC15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3F430712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9730373" w14:textId="5EC750CE" w:rsidR="00CC155A" w:rsidRPr="00CC155A" w:rsidRDefault="00CC155A" w:rsidP="00CC155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581850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AA97E1D" w14:textId="4A287A50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5358228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32A3E2" w14:textId="38A6FDDB" w:rsidR="00CC155A" w:rsidRPr="00CC155A" w:rsidRDefault="00CC155A" w:rsidP="00CC155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C6106E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714B91" w14:textId="4693636A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666CBA0A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29EC98" w14:textId="47C74C90" w:rsidR="00CC155A" w:rsidRPr="0087049C" w:rsidRDefault="00CC155A" w:rsidP="00CC155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6670B1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FFDF84F" w14:textId="50955FBE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CC155A" w:rsidRPr="0087049C" w14:paraId="41F10B3E" w14:textId="77777777" w:rsidTr="00CC155A">
        <w:trPr>
          <w:trHeight w:val="261"/>
        </w:trPr>
        <w:tc>
          <w:tcPr>
            <w:tcW w:w="3960" w:type="dxa"/>
            <w:shd w:val="clear" w:color="auto" w:fill="auto"/>
          </w:tcPr>
          <w:p w14:paraId="4F5A8EAB" w14:textId="67738A4E" w:rsidR="00CC155A" w:rsidRPr="00CC155A" w:rsidRDefault="00CC155A" w:rsidP="00CC155A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602016B4" w14:textId="77777777" w:rsidR="00CC155A" w:rsidRPr="0087049C" w:rsidRDefault="00CC155A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13D666" w14:textId="041072CC" w:rsidR="00CC155A" w:rsidRPr="0087049C" w:rsidRDefault="003F0633" w:rsidP="00CC15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7614ED2E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BDBEDA8" w14:textId="13C3E562" w:rsidR="00CC155A" w:rsidRPr="00CC155A" w:rsidRDefault="00CC155A" w:rsidP="00CC155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3907E4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9F0A912" w14:textId="49637CB5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1092D8F4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99D211" w14:textId="0543ED0D" w:rsidR="00CC155A" w:rsidRPr="00CC155A" w:rsidRDefault="00CC155A" w:rsidP="00CC155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CD6AD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649878" w14:textId="7CF9CD61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4B3A0378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A3DE33" w14:textId="39D9DC5C" w:rsidR="00CC155A" w:rsidRPr="0087049C" w:rsidRDefault="00CC155A" w:rsidP="00CC155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900892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8A58BCD" w14:textId="094BA23F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1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CC155A" w:rsidRPr="0087049C" w14:paraId="54FD1366" w14:textId="77777777" w:rsidTr="00CC155A">
        <w:trPr>
          <w:trHeight w:val="261"/>
        </w:trPr>
        <w:tc>
          <w:tcPr>
            <w:tcW w:w="3960" w:type="dxa"/>
            <w:shd w:val="clear" w:color="auto" w:fill="auto"/>
          </w:tcPr>
          <w:p w14:paraId="76E5527B" w14:textId="568DC340" w:rsidR="00CC155A" w:rsidRDefault="00CC155A" w:rsidP="00CC155A">
            <w:pPr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569A2D6C" w14:textId="77777777" w:rsidR="00CC155A" w:rsidRPr="0087049C" w:rsidRDefault="00CC155A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CD6212" w14:textId="08A2CF3E" w:rsidR="00CC155A" w:rsidRPr="0087049C" w:rsidRDefault="003F0633" w:rsidP="00CC15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1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CC1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29384493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B94F0" w14:textId="621287B2" w:rsidR="00CC155A" w:rsidRPr="0087049C" w:rsidRDefault="00CC155A" w:rsidP="00CC155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7DBDB6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3D924" w14:textId="65D1F8C4" w:rsidR="00CC155A" w:rsidRPr="0087049C" w:rsidRDefault="003F0633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1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CC1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690E14BD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3E8E9E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F23C2E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FBA96B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9F5F9D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23D9A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62EBA3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EF6969D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55A" w:rsidRPr="0087049C" w14:paraId="57D0A683" w14:textId="77777777" w:rsidTr="00CC155A">
        <w:trPr>
          <w:trHeight w:val="261"/>
        </w:trPr>
        <w:tc>
          <w:tcPr>
            <w:tcW w:w="3960" w:type="dxa"/>
            <w:shd w:val="clear" w:color="auto" w:fill="auto"/>
          </w:tcPr>
          <w:p w14:paraId="5530F7C2" w14:textId="77777777" w:rsidR="00CC155A" w:rsidRDefault="00CC155A" w:rsidP="00CC15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29DAE5C" w14:textId="77777777" w:rsidR="00CC155A" w:rsidRPr="0087049C" w:rsidRDefault="00CC155A" w:rsidP="00CC15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36D3F2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6D9A33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07C13B3F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0A9384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FC9F3B2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6F9D4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AE327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91E4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3C0165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0E4F3B" w14:textId="77777777" w:rsidR="00CC155A" w:rsidRPr="0087049C" w:rsidRDefault="00CC155A" w:rsidP="00CC155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0249DC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860B9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F039750" w14:textId="77777777" w:rsidR="00CC155A" w:rsidRPr="0087049C" w:rsidRDefault="00CC155A" w:rsidP="00CC155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15BA92F" w14:textId="77777777" w:rsidR="00EE1D0B" w:rsidRPr="0087049C" w:rsidRDefault="00EE1D0B" w:rsidP="00EE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5"/>
        </w:tabs>
        <w:rPr>
          <w:rFonts w:asciiTheme="majorBidi" w:hAnsiTheme="majorBidi" w:cstheme="majorBidi"/>
          <w:sz w:val="30"/>
          <w:szCs w:val="30"/>
        </w:rPr>
        <w:sectPr w:rsidR="00EE1D0B" w:rsidRPr="0087049C" w:rsidSect="00DB3E4F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87049C">
        <w:rPr>
          <w:rFonts w:asciiTheme="majorBidi" w:hAnsiTheme="majorBidi" w:cstheme="majorBidi"/>
          <w:sz w:val="30"/>
          <w:szCs w:val="30"/>
        </w:rPr>
        <w:tab/>
      </w:r>
    </w:p>
    <w:p w14:paraId="40037352" w14:textId="36B37CD0" w:rsidR="00A02476" w:rsidRPr="00CC155A" w:rsidRDefault="00CC155A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CC155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CC155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5F6BF09F" w14:textId="77777777" w:rsidR="00A02476" w:rsidRPr="00CC155A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A02476" w:rsidRPr="0087049C" w14:paraId="41B8F0A9" w14:textId="77777777" w:rsidTr="00ED3EBD">
        <w:trPr>
          <w:tblHeader/>
        </w:trPr>
        <w:tc>
          <w:tcPr>
            <w:tcW w:w="2430" w:type="dxa"/>
          </w:tcPr>
          <w:p w14:paraId="4AFAE9D0" w14:textId="77777777" w:rsidR="00A02476" w:rsidRPr="0087049C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6E8B98A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922A8F6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2476" w:rsidRPr="0087049C" w14:paraId="30340B73" w14:textId="77777777" w:rsidTr="00ED3EBD">
        <w:tc>
          <w:tcPr>
            <w:tcW w:w="2430" w:type="dxa"/>
          </w:tcPr>
          <w:p w14:paraId="6EF550A5" w14:textId="77777777" w:rsidR="00A02476" w:rsidRPr="0087049C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423AE32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7DE8F80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02476" w:rsidRPr="0087049C" w14:paraId="748A2AC3" w14:textId="77777777" w:rsidTr="00ED3EBD">
        <w:tc>
          <w:tcPr>
            <w:tcW w:w="2430" w:type="dxa"/>
          </w:tcPr>
          <w:p w14:paraId="57A80E9F" w14:textId="77777777" w:rsidR="00A02476" w:rsidRPr="0087049C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545CD6A" w14:textId="77777777" w:rsidR="00A02476" w:rsidRPr="0087049C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155682B" w14:textId="0ADB2119" w:rsidR="00A02476" w:rsidRPr="00CC155A" w:rsidRDefault="00CC155A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และค่าความเสี่ยงด้านอื่นๆ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4ABE5221" w14:textId="77777777" w:rsidR="00A02476" w:rsidRPr="00CC155A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61ABEF" w14:textId="17B9B8A0" w:rsidR="00A02476" w:rsidRDefault="00CC155A" w:rsidP="00C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C155A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Pr="00CC155A">
        <w:rPr>
          <w:rFonts w:asciiTheme="majorBidi" w:hAnsiTheme="majorBidi" w:cstheme="majorBidi" w:hint="cs"/>
          <w:sz w:val="30"/>
          <w:szCs w:val="30"/>
          <w:cs/>
          <w:lang w:val="en-GB"/>
        </w:rPr>
        <w:t>เงินลงทุนใน</w:t>
      </w:r>
      <w:r w:rsidRPr="00CC155A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  <w:r>
        <w:rPr>
          <w:rFonts w:ascii="Angsana New" w:hAnsi="Angsana New" w:hint="cs"/>
          <w:b/>
          <w:sz w:val="28"/>
          <w:szCs w:val="28"/>
          <w:cs/>
        </w:rPr>
        <w:t xml:space="preserve"> </w:t>
      </w:r>
    </w:p>
    <w:p w14:paraId="4AEC83A7" w14:textId="77777777" w:rsidR="003F05D2" w:rsidRPr="0087049C" w:rsidRDefault="003F05D2" w:rsidP="00C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80DB189" w14:textId="77777777" w:rsidR="00A02476" w:rsidRPr="006843A5" w:rsidRDefault="00A02476" w:rsidP="00A02476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(ข)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4060BA13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CF4BA2" w14:textId="77777777" w:rsidR="00A02476" w:rsidRPr="006843A5" w:rsidRDefault="00A02476" w:rsidP="00A02476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09572CD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1DA00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F4D5F7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15142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6575454" w14:textId="77777777" w:rsidR="00A02476" w:rsidRPr="0087049C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6676C" w14:textId="5FCF7DC9" w:rsidR="00F847C0" w:rsidRDefault="00A02476" w:rsidP="00F847C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  <w:r w:rsidR="00F847C0" w:rsidRPr="003F05D2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6347F46" w14:textId="77777777" w:rsidR="00A02476" w:rsidRPr="00C41B1F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70353E8" w14:textId="57AE3AA2" w:rsidR="00A02476" w:rsidRPr="006843A5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5B6BCF4" w14:textId="77777777" w:rsidR="00A02476" w:rsidRPr="00C41B1F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E7BB609" w14:textId="77777777" w:rsidR="00A02476" w:rsidRPr="0087049C" w:rsidRDefault="00A02476" w:rsidP="00A0247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เงินลงทุนในตราสารหนี้ของกลุ่มบริษัท</w:t>
      </w:r>
    </w:p>
    <w:p w14:paraId="3B031F22" w14:textId="77777777" w:rsidR="00A02476" w:rsidRPr="00C41B1F" w:rsidRDefault="00A0247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1CE271C" w14:textId="537FBC48" w:rsidR="00A02476" w:rsidRPr="0087049C" w:rsidRDefault="00E977B3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A02476" w:rsidRPr="0087049C">
        <w:rPr>
          <w:rFonts w:asciiTheme="majorBidi" w:hAnsiTheme="majorBidi" w:cstheme="majorBidi"/>
          <w:sz w:val="30"/>
          <w:szCs w:val="30"/>
        </w:rPr>
        <w:t>(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="00A02476" w:rsidRPr="0087049C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CBF02C9" w14:textId="77777777" w:rsidR="00A02476" w:rsidRPr="00C41B1F" w:rsidRDefault="00A0247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6DAB9E8" w14:textId="6C3944AD" w:rsidR="00A02476" w:rsidRDefault="00A0247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 w:rsidR="00E977B3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7049C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F0633" w:rsidRPr="003F0633">
        <w:rPr>
          <w:rFonts w:asciiTheme="majorBidi" w:hAnsiTheme="majorBidi" w:cstheme="majorBidi"/>
          <w:sz w:val="30"/>
          <w:szCs w:val="30"/>
        </w:rPr>
        <w:t>21</w:t>
      </w:r>
      <w:r w:rsidR="00C82B83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(ข)</w:t>
      </w:r>
      <w:r w:rsidR="0043103B">
        <w:rPr>
          <w:rFonts w:asciiTheme="majorBidi" w:hAnsiTheme="majorBidi" w:cstheme="majorBidi"/>
          <w:sz w:val="30"/>
          <w:szCs w:val="30"/>
        </w:rPr>
        <w:t xml:space="preserve"> </w:t>
      </w:r>
      <w:r w:rsidR="0043103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F0633" w:rsidRPr="003F0633">
        <w:rPr>
          <w:rFonts w:asciiTheme="majorBidi" w:hAnsiTheme="majorBidi" w:cstheme="majorBidi"/>
          <w:sz w:val="30"/>
          <w:szCs w:val="30"/>
        </w:rPr>
        <w:t>21</w:t>
      </w:r>
      <w:r w:rsidR="0043103B">
        <w:rPr>
          <w:rFonts w:asciiTheme="majorBidi" w:hAnsiTheme="majorBidi" w:cstheme="majorBidi"/>
          <w:sz w:val="30"/>
          <w:szCs w:val="30"/>
        </w:rPr>
        <w:t xml:space="preserve"> (</w:t>
      </w:r>
      <w:r w:rsidR="0043103B">
        <w:rPr>
          <w:rFonts w:asciiTheme="majorBidi" w:hAnsiTheme="majorBidi" w:cstheme="majorBidi" w:hint="cs"/>
          <w:sz w:val="30"/>
          <w:szCs w:val="30"/>
          <w:cs/>
        </w:rPr>
        <w:t>ค</w:t>
      </w:r>
      <w:r w:rsidR="0043103B">
        <w:rPr>
          <w:rFonts w:asciiTheme="majorBidi" w:hAnsiTheme="majorBidi" w:cstheme="majorBidi"/>
          <w:sz w:val="30"/>
          <w:szCs w:val="30"/>
        </w:rPr>
        <w:t>)</w:t>
      </w:r>
    </w:p>
    <w:p w14:paraId="5A784EBE" w14:textId="77777777" w:rsidR="003F05D2" w:rsidRPr="00C41B1F" w:rsidRDefault="003F05D2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301ABE71" w14:textId="0CBA738B" w:rsidR="00A02476" w:rsidRPr="0087049C" w:rsidRDefault="00A0247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3F05D2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87049C">
        <w:rPr>
          <w:rFonts w:asciiTheme="majorBidi" w:hAnsiTheme="majorBidi" w:cstheme="majorBidi"/>
          <w:sz w:val="30"/>
          <w:szCs w:val="30"/>
        </w:rPr>
        <w:t xml:space="preserve"> (</w:t>
      </w:r>
      <w:r w:rsidRPr="0087049C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และข้อมูลอุตสาหกรรม วงเงินยอดขายจะกำหนดไว้สำหรับลูกค้าแต่ละรายและจะทบทวนเป็นราย</w:t>
      </w:r>
      <w:r w:rsidR="00E977B3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ไตรมาส ยอดขายที่เกินกว่าวงเงินดังกล่าวต้องได้รับการอนุมัติจากผู้มีอำนาจ</w:t>
      </w:r>
    </w:p>
    <w:p w14:paraId="0D08C1A2" w14:textId="77777777" w:rsidR="00A02476" w:rsidRPr="00C41B1F" w:rsidRDefault="00A0247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D983519" w14:textId="1F93606A" w:rsidR="003F05D2" w:rsidRDefault="003F05D2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3F05D2">
        <w:rPr>
          <w:rFonts w:asciiTheme="majorBidi" w:hAnsiTheme="majorBidi" w:cstheme="majorBidi"/>
          <w:sz w:val="30"/>
          <w:szCs w:val="30"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5"/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F3395CA" w14:textId="77777777" w:rsidR="00C41B1F" w:rsidRPr="00C41B1F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3EA1B3E" w14:textId="50DF9D9A" w:rsidR="00A02476" w:rsidRDefault="00C41B1F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="006843A5">
        <w:rPr>
          <w:rFonts w:asciiTheme="majorBidi" w:hAnsiTheme="majorBidi" w:cstheme="majorBidi"/>
          <w:sz w:val="30"/>
          <w:szCs w:val="30"/>
        </w:rPr>
        <w:t xml:space="preserve"> </w:t>
      </w:r>
      <w:r w:rsidR="003F0633" w:rsidRPr="003F0633">
        <w:rPr>
          <w:rFonts w:asciiTheme="majorBidi" w:hAnsiTheme="majorBidi" w:cstheme="majorBidi"/>
          <w:sz w:val="30"/>
          <w:szCs w:val="30"/>
        </w:rPr>
        <w:t>7</w:t>
      </w:r>
    </w:p>
    <w:p w14:paraId="46CC863A" w14:textId="37BCCD3D" w:rsidR="00A02476" w:rsidRDefault="00E977B3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C41B1F" w:rsidRPr="00C41B1F">
        <w:rPr>
          <w:rFonts w:asciiTheme="majorBidi" w:hAnsiTheme="majorBidi" w:cstheme="majorBidi"/>
          <w:sz w:val="30"/>
          <w:szCs w:val="30"/>
        </w:rPr>
        <w:t>(</w:t>
      </w:r>
      <w:r w:rsidR="00C41B1F" w:rsidRPr="00C41B1F">
        <w:rPr>
          <w:rFonts w:asciiTheme="majorBidi" w:hAnsiTheme="majorBidi" w:cstheme="majorBidi" w:hint="cs"/>
          <w:sz w:val="30"/>
          <w:szCs w:val="30"/>
          <w:cs/>
        </w:rPr>
        <w:t>ข</w:t>
      </w:r>
      <w:r w:rsidR="00C41B1F" w:rsidRPr="00C41B1F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="00C41B1F" w:rsidRPr="00C41B1F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="00C41B1F" w:rsidRPr="00C41B1F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41B1F" w:rsidRPr="00C41B1F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24CBDCCB" w14:textId="77777777" w:rsidR="00C41B1F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24" w:hanging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80892" w14:textId="4BEA33FD" w:rsidR="00C41B1F" w:rsidRDefault="00C41B1F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C41B1F">
        <w:rPr>
          <w:rFonts w:asciiTheme="majorBidi" w:hAnsiTheme="majorBidi" w:cstheme="majorBidi"/>
          <w:sz w:val="30"/>
          <w:szCs w:val="30"/>
          <w:cs/>
        </w:rPr>
        <w:t>ประเมินในระหว่างปีจำกัดอยู่ที่</w:t>
      </w:r>
      <w:r w:rsidR="00C43DC1">
        <w:rPr>
          <w:rFonts w:asciiTheme="majorBidi" w:hAnsiTheme="majorBidi" w:cstheme="majorBidi"/>
          <w:sz w:val="30"/>
          <w:szCs w:val="30"/>
        </w:rPr>
        <w:t xml:space="preserve">     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ผลขาดทุนด้านเครดิตที่คาดว่าจะเกิดขึ้นภายใน </w:t>
      </w:r>
      <w:r w:rsidR="003F0633" w:rsidRPr="003F0633">
        <w:rPr>
          <w:rFonts w:asciiTheme="majorBidi" w:hAnsiTheme="majorBidi" w:cstheme="majorBidi"/>
          <w:sz w:val="30"/>
          <w:szCs w:val="30"/>
        </w:rPr>
        <w:t>12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C41B1F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</w:t>
      </w:r>
      <w:r w:rsidR="00C43DC1">
        <w:rPr>
          <w:rFonts w:asciiTheme="majorBidi" w:hAnsiTheme="majorBidi" w:cstheme="majorBidi"/>
          <w:sz w:val="30"/>
          <w:szCs w:val="30"/>
        </w:rPr>
        <w:t xml:space="preserve">      </w:t>
      </w:r>
      <w:r w:rsidRPr="00C41B1F">
        <w:rPr>
          <w:rFonts w:asciiTheme="majorBidi" w:hAnsiTheme="majorBidi" w:cstheme="majorBidi"/>
          <w:sz w:val="30"/>
          <w:szCs w:val="30"/>
          <w:cs/>
        </w:rPr>
        <w:t>ตราสารหนี้ที่อยู่ในความต้องการของตลาด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C41B1F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C41B1F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C41B1F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</w:p>
    <w:p w14:paraId="5F0BA5DD" w14:textId="16D87AD6" w:rsidR="00C41B1F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E5908" w14:textId="5900487E" w:rsidR="00C41B1F" w:rsidRPr="00C41B1F" w:rsidRDefault="00C41B1F" w:rsidP="00E977B3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เพื่อประกอบในการพิจารณากลุ่มบริษัทมีการทบทวนการเปลี่ยนแปลงของผลตอบแทนในหุ้นกู้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09ED1293" w14:textId="77777777" w:rsidR="00C41B1F" w:rsidRPr="0087049C" w:rsidRDefault="00C41B1F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628F3" w14:textId="6D9EFB51" w:rsidR="00A02476" w:rsidRPr="0087049C" w:rsidRDefault="00C43DC1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A02476" w:rsidRPr="0087049C">
        <w:rPr>
          <w:rFonts w:asciiTheme="majorBidi" w:hAnsiTheme="majorBidi" w:cstheme="majorBidi"/>
          <w:sz w:val="30"/>
          <w:szCs w:val="30"/>
        </w:rPr>
        <w:t>(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="00A02476"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 w:hint="cs"/>
          <w:sz w:val="30"/>
          <w:szCs w:val="30"/>
        </w:rPr>
        <w:t>3</w:t>
      </w:r>
      <w:r w:rsidR="00A02476"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="00A02476" w:rsidRPr="0087049C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319DCFDD" w14:textId="77777777" w:rsidR="00A02476" w:rsidRPr="006843A5" w:rsidRDefault="00A0247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6843A5">
        <w:rPr>
          <w:rFonts w:asciiTheme="majorBidi" w:hAnsiTheme="majorBidi" w:cstheme="majorBidi"/>
          <w:sz w:val="30"/>
          <w:szCs w:val="30"/>
        </w:rPr>
        <w:tab/>
      </w:r>
    </w:p>
    <w:p w14:paraId="5F5B5253" w14:textId="4515208A" w:rsidR="00A02476" w:rsidRDefault="00A0247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A13CC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A13CC9">
        <w:rPr>
          <w:rFonts w:asciiTheme="majorBidi" w:hAnsiTheme="majorBidi" w:cstheme="majorBidi"/>
          <w:sz w:val="30"/>
          <w:szCs w:val="30"/>
        </w:rPr>
        <w:t xml:space="preserve"> </w:t>
      </w:r>
      <w:r w:rsidR="00A13CC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13CC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68E3109" w14:textId="77777777" w:rsidR="00A13CC9" w:rsidRPr="00A13CC9" w:rsidRDefault="00A13CC9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215A4" w14:textId="130A50F6" w:rsidR="00A02476" w:rsidRPr="006843A5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2CB5061A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bidi="ar-SA"/>
        </w:rPr>
      </w:pPr>
    </w:p>
    <w:p w14:paraId="37B7DEE6" w14:textId="77777777" w:rsidR="00A02476" w:rsidRPr="0087049C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3EEF406" w14:textId="77777777" w:rsidR="00A02476" w:rsidRPr="0087049C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9DDF8" w14:textId="77777777" w:rsidR="00A13CC9" w:rsidRDefault="00A13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14552F" w14:textId="302E1289" w:rsidR="00A02476" w:rsidRPr="0087049C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</w:t>
      </w:r>
      <w:r w:rsidR="00A13CC9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87049C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14BF19" w14:textId="77777777" w:rsidR="00A02476" w:rsidRPr="0087049C" w:rsidRDefault="00A02476" w:rsidP="00A13CC9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A13CC9" w:rsidRPr="0087049C" w14:paraId="5144DF66" w14:textId="77777777" w:rsidTr="00AC34DD">
        <w:trPr>
          <w:tblHeader/>
        </w:trPr>
        <w:tc>
          <w:tcPr>
            <w:tcW w:w="2790" w:type="dxa"/>
            <w:vAlign w:val="bottom"/>
          </w:tcPr>
          <w:p w14:paraId="45097EC6" w14:textId="77777777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5B651E36" w14:textId="3D16EABA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3CC9" w:rsidRPr="0087049C" w14:paraId="747A66F3" w14:textId="77777777" w:rsidTr="00AC34DD">
        <w:trPr>
          <w:tblHeader/>
        </w:trPr>
        <w:tc>
          <w:tcPr>
            <w:tcW w:w="2790" w:type="dxa"/>
            <w:vAlign w:val="bottom"/>
          </w:tcPr>
          <w:p w14:paraId="6E0C81F7" w14:textId="77777777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E2C7FB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1ECDB6" w14:textId="77777777" w:rsidR="00A13CC9" w:rsidRPr="0087049C" w:rsidRDefault="00A13CC9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2446242" w14:textId="1F01F8CB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3CC9" w:rsidRPr="0087049C" w14:paraId="45CE99CF" w14:textId="77777777" w:rsidTr="00A13CC9">
        <w:trPr>
          <w:tblHeader/>
        </w:trPr>
        <w:tc>
          <w:tcPr>
            <w:tcW w:w="2790" w:type="dxa"/>
            <w:vAlign w:val="bottom"/>
          </w:tcPr>
          <w:p w14:paraId="6D3238AB" w14:textId="62955383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4ABE8473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9EC0BA5" w14:textId="77777777" w:rsidR="00A13CC9" w:rsidRPr="0087049C" w:rsidRDefault="00A13CC9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876094" w14:textId="553014C6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790EAFA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D93512A" w14:textId="1327660F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9D71A7" w14:textId="77777777" w:rsidR="00A13CC9" w:rsidRPr="0087049C" w:rsidRDefault="00A13CC9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EBF64B" w14:textId="656AABDE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F545D55" w14:textId="77777777" w:rsidR="00A13CC9" w:rsidRPr="0087049C" w:rsidRDefault="00A13CC9" w:rsidP="00ED3EB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8D67A9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3CC9" w:rsidRPr="0087049C" w14:paraId="019B41D6" w14:textId="77777777" w:rsidTr="00AC34DD">
        <w:trPr>
          <w:tblHeader/>
        </w:trPr>
        <w:tc>
          <w:tcPr>
            <w:tcW w:w="2790" w:type="dxa"/>
            <w:vAlign w:val="bottom"/>
          </w:tcPr>
          <w:p w14:paraId="711EB78D" w14:textId="77777777" w:rsidR="00A13CC9" w:rsidRPr="0087049C" w:rsidRDefault="00A13CC9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1E2B63AA" w14:textId="6636BE23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C9" w:rsidRPr="0087049C" w14:paraId="6FBB1125" w14:textId="77777777" w:rsidTr="00A13CC9">
        <w:tc>
          <w:tcPr>
            <w:tcW w:w="3690" w:type="dxa"/>
            <w:gridSpan w:val="2"/>
          </w:tcPr>
          <w:p w14:paraId="14B7B41D" w14:textId="46DA3F5E" w:rsidR="00A13CC9" w:rsidRPr="0087049C" w:rsidRDefault="003F0633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8575A1" w14:textId="77777777" w:rsidR="00A13CC9" w:rsidRPr="0087049C" w:rsidRDefault="00A13CC9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E8B10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9BC07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F42DF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50ED2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675C3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0B420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AF3E2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1B8B5B72" w14:textId="77777777" w:rsidTr="00A13CC9">
        <w:tc>
          <w:tcPr>
            <w:tcW w:w="3690" w:type="dxa"/>
            <w:gridSpan w:val="2"/>
          </w:tcPr>
          <w:p w14:paraId="0DF06682" w14:textId="77777777" w:rsidR="00A13CC9" w:rsidRPr="0087049C" w:rsidRDefault="00A13CC9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995175" w14:textId="77777777" w:rsidR="00A13CC9" w:rsidRPr="0087049C" w:rsidRDefault="00A13CC9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6D33D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2ADEB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6D348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52DD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3CFDE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A779F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C1841" w14:textId="77777777" w:rsidR="00A13CC9" w:rsidRPr="0087049C" w:rsidRDefault="00A13CC9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485B4BBF" w14:textId="77777777" w:rsidTr="00A13CC9">
        <w:tc>
          <w:tcPr>
            <w:tcW w:w="2790" w:type="dxa"/>
          </w:tcPr>
          <w:p w14:paraId="4C3FD21F" w14:textId="77777777" w:rsidR="00A13CC9" w:rsidRPr="0087049C" w:rsidRDefault="00A13CC9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</w:tcPr>
          <w:p w14:paraId="476CC175" w14:textId="2AC3815E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3246894F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E7370" w14:textId="4E654541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5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606F846D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8234A" w14:textId="5FD9BB75" w:rsidR="00A13CC9" w:rsidRPr="0087049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E919E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99E65" w14:textId="7A343307" w:rsidR="00A13CC9" w:rsidRPr="0087049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E7DE2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FFDE0" w14:textId="06645035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5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A13CC9" w:rsidRPr="0087049C" w14:paraId="57958210" w14:textId="77777777" w:rsidTr="00A13CC9">
        <w:tc>
          <w:tcPr>
            <w:tcW w:w="2790" w:type="dxa"/>
          </w:tcPr>
          <w:p w14:paraId="7175C243" w14:textId="77777777" w:rsidR="00A13CC9" w:rsidRPr="0087049C" w:rsidRDefault="00A13CC9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4DAA8969" w14:textId="74E918D1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336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226671C4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71FE7" w14:textId="24180490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005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2AFFC77F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5202A" w14:textId="3EF96F04" w:rsidR="00A13CC9" w:rsidRPr="0087049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FBA9B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6C0B4" w14:textId="3F967C38" w:rsidR="00A13CC9" w:rsidRPr="0087049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B7F74" w14:textId="77777777" w:rsidR="00A13CC9" w:rsidRPr="0087049C" w:rsidRDefault="00A13CC9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53240" w14:textId="410413BA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005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A13CC9" w:rsidRPr="0087049C" w14:paraId="1E890279" w14:textId="77777777" w:rsidTr="00A13CC9">
        <w:tc>
          <w:tcPr>
            <w:tcW w:w="2790" w:type="dxa"/>
          </w:tcPr>
          <w:p w14:paraId="4AC6DCFD" w14:textId="2890E98F" w:rsidR="00A13CC9" w:rsidRPr="0087049C" w:rsidRDefault="00A13CC9" w:rsidP="00420729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00" w:type="dxa"/>
          </w:tcPr>
          <w:p w14:paraId="3BA5E663" w14:textId="77777777" w:rsidR="00A13CC9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18BAC4" w14:textId="7D11517A" w:rsidR="00005F8C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05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31C1CE6A" w14:textId="2BDD3E35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77154" w14:textId="77777777" w:rsidR="00A13CC9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890D8" w14:textId="030F98D1" w:rsidR="00005F8C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05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1079B498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72FAB" w14:textId="77777777" w:rsidR="00A13CC9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1E417" w14:textId="1E2CA29E" w:rsidR="00005F8C" w:rsidRPr="0087049C" w:rsidRDefault="00005F8C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81B06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88F0B" w14:textId="77777777" w:rsidR="00A13CC9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14E96" w14:textId="54A4608D" w:rsidR="00005F8C" w:rsidRPr="0087049C" w:rsidRDefault="00005F8C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0A910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D1F8A" w14:textId="77777777" w:rsidR="00A13CC9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272C0" w14:textId="52602BD8" w:rsidR="00005F8C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05F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A13CC9" w:rsidRPr="0087049C" w14:paraId="55DED9DC" w14:textId="77777777" w:rsidTr="00A13CC9">
        <w:tc>
          <w:tcPr>
            <w:tcW w:w="2790" w:type="dxa"/>
          </w:tcPr>
          <w:p w14:paraId="67D4A39C" w14:textId="77777777" w:rsidR="00A13CC9" w:rsidRPr="0087049C" w:rsidRDefault="00A13CC9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A3921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39573AF" w14:textId="76AE3DF9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35B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7783DC82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F6290" w14:textId="469A775E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BA090BB" w:rsidRPr="36AD5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14:paraId="1B64E131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FD518" w14:textId="048B3E16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16E5EFC1" w:rsidRPr="36AD5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483EA75A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B3DC3" w14:textId="6E91CD65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719A46B0" w:rsidRPr="36AD5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3D6D33E3" w14:textId="77777777" w:rsidR="00A13CC9" w:rsidRPr="0087049C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C6156" w14:textId="06BCCF2B" w:rsidR="00A13CC9" w:rsidRPr="0087049C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719A46B0" w:rsidRPr="6C8DC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A13CC9" w:rsidRPr="0087049C" w14:paraId="0434A677" w14:textId="77777777" w:rsidTr="00A13CC9">
        <w:tc>
          <w:tcPr>
            <w:tcW w:w="2790" w:type="dxa"/>
          </w:tcPr>
          <w:p w14:paraId="6158C0E9" w14:textId="77777777" w:rsidR="00A13CC9" w:rsidRPr="0087049C" w:rsidRDefault="00A13CC9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ED8B61" w14:textId="625F00F1" w:rsidR="00A13CC9" w:rsidRPr="00C7322B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  <w:r w:rsidR="00935B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4808CED2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F32C2D" w14:textId="505CD2FA" w:rsidR="00A13CC9" w:rsidRPr="00C7322B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="75BFD232" w:rsidRPr="15EED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14:paraId="4FF284AD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8C1E2" w14:textId="6B26CB23" w:rsidR="00A13CC9" w:rsidRPr="00C7322B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53756CDA" w:rsidRPr="6D289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0792B733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24BCF" w14:textId="5CD53AAC" w:rsidR="00A13CC9" w:rsidRPr="00C7322B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45065816" w:rsidRPr="15EED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4A1320F6" w14:textId="77777777" w:rsidR="00A13CC9" w:rsidRPr="00C7322B" w:rsidRDefault="00A13CC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45242" w14:textId="761E3B2A" w:rsidR="00A13CC9" w:rsidRPr="00C7322B" w:rsidRDefault="003F0633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="75BFD232" w:rsidRPr="15EED6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</w:tr>
      <w:tr w:rsidR="00A13CC9" w:rsidRPr="0087049C" w14:paraId="1641604C" w14:textId="77777777" w:rsidTr="00A13CC9">
        <w:trPr>
          <w:trHeight w:val="50"/>
        </w:trPr>
        <w:tc>
          <w:tcPr>
            <w:tcW w:w="2790" w:type="dxa"/>
          </w:tcPr>
          <w:p w14:paraId="72E2D9B3" w14:textId="77777777" w:rsidR="00A13CC9" w:rsidRPr="0087049C" w:rsidRDefault="00A13CC9" w:rsidP="00420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C6AA42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77E4DC3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7A1CFD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3EB6E629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A87AFB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F82989F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2775CE" w14:textId="77777777" w:rsidR="00A13CC9" w:rsidRPr="0087049C" w:rsidRDefault="00A13CC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2DF3E2B" w14:textId="77777777" w:rsidR="00A13CC9" w:rsidRPr="0087049C" w:rsidRDefault="00A13CC9" w:rsidP="0042072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60EBC2" w14:textId="77777777" w:rsidR="00A13CC9" w:rsidRPr="00C7322B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6CD1AFC1" w14:textId="77777777" w:rsidTr="00A13CC9">
        <w:tc>
          <w:tcPr>
            <w:tcW w:w="3690" w:type="dxa"/>
            <w:gridSpan w:val="2"/>
          </w:tcPr>
          <w:p w14:paraId="65180FF6" w14:textId="1587D355" w:rsidR="00A13CC9" w:rsidRPr="0087049C" w:rsidRDefault="00C7322B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A13CC9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A13CC9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292DBA" w14:textId="77777777" w:rsidR="00A13CC9" w:rsidRPr="0087049C" w:rsidRDefault="00A13CC9" w:rsidP="0042072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1ED9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84258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A6302A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2A162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9CE15" w14:textId="77777777" w:rsidR="00A13CC9" w:rsidRPr="0087049C" w:rsidRDefault="00A13CC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3E367" w14:textId="77777777" w:rsidR="00A13CC9" w:rsidRPr="0087049C" w:rsidRDefault="00A13CC9" w:rsidP="0042072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7D636" w14:textId="77777777" w:rsidR="00A13CC9" w:rsidRPr="00C7322B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CC9" w:rsidRPr="0087049C" w14:paraId="1661815F" w14:textId="77777777" w:rsidTr="00A13CC9">
        <w:tc>
          <w:tcPr>
            <w:tcW w:w="2790" w:type="dxa"/>
          </w:tcPr>
          <w:p w14:paraId="43506CA9" w14:textId="77777777" w:rsidR="00A13CC9" w:rsidRPr="0087049C" w:rsidRDefault="00A13CC9" w:rsidP="0042072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7F655872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F116F" w14:textId="77777777" w:rsidR="00A13CC9" w:rsidRPr="0087049C" w:rsidRDefault="00A13CC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CD19F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2BC2B" w14:textId="77777777" w:rsidR="00A13CC9" w:rsidRPr="0087049C" w:rsidRDefault="00A13CC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99DC1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5D0AD" w14:textId="77777777" w:rsidR="00A13CC9" w:rsidRPr="0087049C" w:rsidRDefault="00A13CC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01B07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9C963" w14:textId="77777777" w:rsidR="00A13CC9" w:rsidRPr="0087049C" w:rsidRDefault="00A13CC9" w:rsidP="0042072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FBFE4" w14:textId="77777777" w:rsidR="00A13CC9" w:rsidRPr="0087049C" w:rsidRDefault="00A13CC9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BC2" w:rsidRPr="0087049C" w14:paraId="7C7C8394" w14:textId="77777777" w:rsidTr="00A13CC9">
        <w:tc>
          <w:tcPr>
            <w:tcW w:w="2790" w:type="dxa"/>
          </w:tcPr>
          <w:p w14:paraId="35ACD06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1C511A2" w14:textId="615FBF29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424F7D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04DDE" w14:textId="742DF389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E8273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58CED" w14:textId="1F9A631C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C241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26214" w14:textId="140EB4EB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983E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958783" w14:textId="619A3B91" w:rsidR="009F2BC2" w:rsidRPr="0087049C" w:rsidRDefault="009F2BC2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2BC2" w:rsidRPr="0087049C" w14:paraId="6B1FD9B7" w14:textId="77777777" w:rsidTr="00A13CC9">
        <w:tc>
          <w:tcPr>
            <w:tcW w:w="2790" w:type="dxa"/>
          </w:tcPr>
          <w:p w14:paraId="4FD0C08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79766" w14:textId="1F802052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F7E40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F4587B" w14:textId="3D255C75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1CF3426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47031E" w14:textId="00D8E21F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F7B5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1A1B8" w14:textId="133F5AFD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5F931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55B579" w14:textId="31530145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9F2BC2" w:rsidRPr="0087049C" w14:paraId="647A9482" w14:textId="77777777" w:rsidTr="00A13CC9">
        <w:tc>
          <w:tcPr>
            <w:tcW w:w="2790" w:type="dxa"/>
          </w:tcPr>
          <w:p w14:paraId="3FF03DDD" w14:textId="77777777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820ED7" w14:textId="7A16EE74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8039DA" w14:textId="77777777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3841D3" w14:textId="4FC6036A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422F7E" w14:textId="77777777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24C7B9" w14:textId="1B67748A" w:rsidR="009F2BC2" w:rsidRPr="0043103B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0EBA9B" w14:textId="77777777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473A38" w14:textId="0092578F" w:rsidR="009F2BC2" w:rsidRPr="0043103B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17964" w14:textId="77777777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EAE5B2" w14:textId="465303D3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F2BC2" w:rsidRPr="0087049C" w14:paraId="72B03499" w14:textId="77777777" w:rsidTr="00A13CC9">
        <w:tc>
          <w:tcPr>
            <w:tcW w:w="2790" w:type="dxa"/>
          </w:tcPr>
          <w:p w14:paraId="4922020A" w14:textId="77777777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8B5277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8581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189CA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FCB1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5F831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47FE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1C123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2C801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EF9EE9" w14:textId="77777777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BC2" w:rsidRPr="0087049C" w14:paraId="59B4DCAD" w14:textId="77777777" w:rsidTr="00A13CC9">
        <w:tc>
          <w:tcPr>
            <w:tcW w:w="2790" w:type="dxa"/>
          </w:tcPr>
          <w:p w14:paraId="3A6BF09B" w14:textId="77777777" w:rsidR="009F2BC2" w:rsidRPr="00C7322B" w:rsidRDefault="009F2BC2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FA2B67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FEA3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8BA4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F63D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A67A29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5A2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53DAD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BDAB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1228D2" w14:textId="77777777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BC2" w:rsidRPr="0087049C" w14:paraId="422CECBE" w14:textId="77777777" w:rsidTr="00A13CC9">
        <w:tc>
          <w:tcPr>
            <w:tcW w:w="2790" w:type="dxa"/>
          </w:tcPr>
          <w:p w14:paraId="0A82B144" w14:textId="77777777" w:rsidR="009F2BC2" w:rsidRPr="00C7322B" w:rsidRDefault="009F2BC2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2D73E11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4ED2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A452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D045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DAAB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389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6302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300D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9437C9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4927731A" w14:textId="77777777" w:rsidTr="00A13CC9">
        <w:tc>
          <w:tcPr>
            <w:tcW w:w="2790" w:type="dxa"/>
          </w:tcPr>
          <w:p w14:paraId="5082FCE1" w14:textId="77777777" w:rsidR="009F2BC2" w:rsidRPr="00C7322B" w:rsidRDefault="009F2BC2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C2C24F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41BA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4FD4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4739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F24A0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FE6C1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47B1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205E1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68664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0630AF61" w14:textId="77777777" w:rsidTr="00A13CC9">
        <w:tc>
          <w:tcPr>
            <w:tcW w:w="2790" w:type="dxa"/>
          </w:tcPr>
          <w:p w14:paraId="09777BB9" w14:textId="77777777" w:rsidR="009F2BC2" w:rsidRPr="00C7322B" w:rsidRDefault="009F2BC2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7D2226D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F8E9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EB67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9B04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C08C7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99F9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C7A3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A3ED7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99F4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190F0BB1" w14:textId="77777777" w:rsidTr="00A13CC9">
        <w:tc>
          <w:tcPr>
            <w:tcW w:w="2790" w:type="dxa"/>
          </w:tcPr>
          <w:p w14:paraId="14C4D962" w14:textId="77777777" w:rsidR="009F2BC2" w:rsidRPr="00C7322B" w:rsidRDefault="009F2BC2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ED4407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A1A7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5AC5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10AB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45C5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7D50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4D37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29A6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6B725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063A8402" w14:textId="77777777" w:rsidTr="00A13CC9">
        <w:tc>
          <w:tcPr>
            <w:tcW w:w="2790" w:type="dxa"/>
          </w:tcPr>
          <w:p w14:paraId="73B276E8" w14:textId="77777777" w:rsidR="009F2BC2" w:rsidRDefault="009F2BC2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389B60" w14:textId="11A4A09E" w:rsidR="00C218E2" w:rsidRPr="00C7322B" w:rsidRDefault="00C218E2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AD6AB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4F60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05AA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31509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AB59D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61C7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F695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9BDA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6C565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4C94E5EC" w14:textId="77777777" w:rsidTr="00A13CC9">
        <w:tc>
          <w:tcPr>
            <w:tcW w:w="2790" w:type="dxa"/>
          </w:tcPr>
          <w:p w14:paraId="4AB8BF60" w14:textId="531F5390" w:rsidR="009F2BC2" w:rsidRPr="00C7322B" w:rsidRDefault="003F0633" w:rsidP="009F2BC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lastRenderedPageBreak/>
              <w:t>2563</w:t>
            </w:r>
          </w:p>
        </w:tc>
        <w:tc>
          <w:tcPr>
            <w:tcW w:w="900" w:type="dxa"/>
          </w:tcPr>
          <w:p w14:paraId="2C92B39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FBEE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AAB9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557E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A44F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578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DA3F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7113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6D564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3E128C3B" w14:textId="77777777" w:rsidTr="00AC34DD">
        <w:tc>
          <w:tcPr>
            <w:tcW w:w="3690" w:type="dxa"/>
            <w:gridSpan w:val="2"/>
          </w:tcPr>
          <w:p w14:paraId="58ACD24C" w14:textId="0C63D1E4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90C8499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7DD5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41553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2D13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1106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049E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07CE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93D301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12B63FA7" w14:textId="77777777" w:rsidTr="00A13CC9">
        <w:tc>
          <w:tcPr>
            <w:tcW w:w="2790" w:type="dxa"/>
          </w:tcPr>
          <w:p w14:paraId="689A761E" w14:textId="50EEB01C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</w:tcPr>
          <w:p w14:paraId="08B25011" w14:textId="658836AA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3BB6569F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5DF50" w14:textId="3B8B3CBC" w:rsidR="009F2BC2" w:rsidRPr="00C7322B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10F4D9D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5564B9" w14:textId="1EF166E5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5C45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AA4E8" w14:textId="2E052B05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A54DE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B10F4" w14:textId="600B13EB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9F2BC2" w:rsidRPr="0087049C" w14:paraId="30A22F13" w14:textId="77777777" w:rsidTr="00A13CC9">
        <w:tc>
          <w:tcPr>
            <w:tcW w:w="2790" w:type="dxa"/>
          </w:tcPr>
          <w:p w14:paraId="74B4A96E" w14:textId="6FE701DA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51D4D0E7" w14:textId="2FF878FA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6C5F162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15652" w14:textId="2647768D" w:rsidR="009F2BC2" w:rsidRPr="00C7322B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5DB9495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3FD910" w14:textId="7A91E299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770CB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F6A0C" w14:textId="49AF02D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04369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AEE55E" w14:textId="30C8FE93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  <w:tr w:rsidR="009F2BC2" w:rsidRPr="0087049C" w14:paraId="6032123A" w14:textId="77777777" w:rsidTr="00A13CC9">
        <w:tc>
          <w:tcPr>
            <w:tcW w:w="2790" w:type="dxa"/>
          </w:tcPr>
          <w:p w14:paraId="38037DDD" w14:textId="0C3F06AE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79004B8B" w14:textId="2AE9EC1F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B5EFF8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E4EA4" w14:textId="7F54E6D5" w:rsidR="009F2BC2" w:rsidRPr="00C7322B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69BA69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20356" w14:textId="36D3A1C7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56BAF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5006A0" w14:textId="6FF22708" w:rsidR="009F2BC2" w:rsidRPr="0087049C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B00F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1D416" w14:textId="67C44FC0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9F2BC2" w:rsidRPr="0087049C" w14:paraId="39F72E93" w14:textId="77777777" w:rsidTr="00A13CC9">
        <w:tc>
          <w:tcPr>
            <w:tcW w:w="2790" w:type="dxa"/>
          </w:tcPr>
          <w:p w14:paraId="7BF22AC9" w14:textId="68EFE5B3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00" w:type="dxa"/>
          </w:tcPr>
          <w:p w14:paraId="264B03EC" w14:textId="77777777" w:rsidR="009F2BC2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05A8E" w14:textId="538C5496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4F7EC50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C0067" w14:textId="77777777" w:rsidR="009F2BC2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59E719" w14:textId="189578A5" w:rsidR="009F2BC2" w:rsidRPr="00C7322B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0D039B7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FF5DC8" w14:textId="77777777" w:rsidR="009F2BC2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6F5DCC" w14:textId="58BD9354" w:rsidR="009F2BC2" w:rsidRPr="00C7322B" w:rsidRDefault="009F2BC2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E3ED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9D6E7" w14:textId="77777777" w:rsidR="009F2BC2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6D8EE1" w14:textId="09465083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F206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8B56FA" w14:textId="77777777" w:rsidR="009F2BC2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A36DA" w14:textId="33FF153E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9F2BC2" w:rsidRPr="0087049C" w14:paraId="2EB93BA8" w14:textId="77777777" w:rsidTr="00CF16E6">
        <w:tc>
          <w:tcPr>
            <w:tcW w:w="2790" w:type="dxa"/>
          </w:tcPr>
          <w:p w14:paraId="5AC28E06" w14:textId="564BEF79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45C46C9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CF6719" w14:textId="0C886F7C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1296BF30" w:rsidRPr="45C46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53B3320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921706" w14:textId="7F39F314" w:rsidR="009F2BC2" w:rsidRPr="00C7322B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1DC4C44A" w:rsidRPr="45C46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2B89FFA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22FB1" w14:textId="46EEFB1A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1DC4C44A" w:rsidRPr="45C46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028C7AB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4C50B0" w14:textId="50964DEB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1DC4C44A" w:rsidRPr="45C46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24C04F1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A756CA" w14:textId="75B5DDD4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1DC4C44A" w:rsidRPr="45C46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9F2BC2" w:rsidRPr="0087049C" w14:paraId="2C18E85A" w14:textId="77777777" w:rsidTr="00CF16E6">
        <w:tc>
          <w:tcPr>
            <w:tcW w:w="2790" w:type="dxa"/>
          </w:tcPr>
          <w:p w14:paraId="00BFCE5F" w14:textId="77777777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5CCC35" w14:textId="2E573C76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6EF91C51" w:rsidRPr="45C46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5812E1D9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6F29E8" w14:textId="3F19DF87" w:rsidR="009F2BC2" w:rsidRPr="0087049C" w:rsidRDefault="003F0633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33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54,879</w:t>
            </w:r>
          </w:p>
        </w:tc>
        <w:tc>
          <w:tcPr>
            <w:tcW w:w="270" w:type="dxa"/>
          </w:tcPr>
          <w:p w14:paraId="2EA78E9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5DA25" w14:textId="4E2048F6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3F0590BD" w:rsidRPr="45C46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7A5EAC7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BF262" w14:textId="421F424E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3F0590BD" w:rsidRPr="45C46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6E5E4B47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7ACD0B" w14:textId="14791138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  <w:r w:rsidR="6A43E8CC" w:rsidRPr="45C46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</w:tr>
      <w:tr w:rsidR="009F2BC2" w:rsidRPr="0087049C" w14:paraId="23E138E7" w14:textId="77777777" w:rsidTr="00CF16E6">
        <w:tc>
          <w:tcPr>
            <w:tcW w:w="2790" w:type="dxa"/>
          </w:tcPr>
          <w:p w14:paraId="1268A04E" w14:textId="77777777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DA85B9" w14:textId="77777777" w:rsidR="009F2BC2" w:rsidRPr="005D20EE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8E0F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EA275D" w14:textId="77777777" w:rsidR="009F2BC2" w:rsidRPr="00786EC4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4DBE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3A4DA7A" w14:textId="77777777" w:rsidR="009F2BC2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E3E9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939FD0" w14:textId="77777777" w:rsidR="009F2BC2" w:rsidRPr="005D20EE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6C58D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B5AE02" w14:textId="77777777" w:rsidR="009F2BC2" w:rsidRPr="005D20EE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1F792AA3" w14:textId="77777777" w:rsidTr="00AC34DD">
        <w:tc>
          <w:tcPr>
            <w:tcW w:w="3690" w:type="dxa"/>
            <w:gridSpan w:val="2"/>
          </w:tcPr>
          <w:p w14:paraId="764CEAF3" w14:textId="4117F37A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FDE5B2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C7A3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C9FBC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CF309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46FC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0A7B1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E03F3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6A422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5FBA860C" w14:textId="77777777" w:rsidTr="00A13CC9">
        <w:tc>
          <w:tcPr>
            <w:tcW w:w="2790" w:type="dxa"/>
          </w:tcPr>
          <w:p w14:paraId="1FC7EF19" w14:textId="77777777" w:rsidR="00935B2A" w:rsidRDefault="009F2BC2" w:rsidP="00935B2A">
            <w:pPr>
              <w:ind w:left="70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</w:t>
            </w:r>
            <w:r w:rsidR="00935B2A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="00935B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</w:p>
          <w:p w14:paraId="06657FEB" w14:textId="43CDEF32" w:rsidR="009F2BC2" w:rsidRPr="0087049C" w:rsidRDefault="00935B2A" w:rsidP="00935B2A">
            <w:pPr>
              <w:ind w:left="70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00" w:type="dxa"/>
          </w:tcPr>
          <w:p w14:paraId="7EE8FF8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0083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A03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A11F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10A644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787F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82C4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885C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1F5AB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BC2" w:rsidRPr="0087049C" w14:paraId="73FB38FC" w14:textId="77777777" w:rsidTr="00A13CC9">
        <w:tc>
          <w:tcPr>
            <w:tcW w:w="2790" w:type="dxa"/>
          </w:tcPr>
          <w:p w14:paraId="18744C3B" w14:textId="79313FB3" w:rsidR="009F2BC2" w:rsidRPr="0087049C" w:rsidRDefault="0029003C" w:rsidP="00935B2A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F2BC2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F2BC2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09D3752" w14:textId="33E3F855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0197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F10F" w14:textId="4905287F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3290B5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E65BCC" w14:textId="16410E83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C9E77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810A6" w14:textId="73FE32FB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38CD8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9EFA75" w14:textId="7E254E1B" w:rsidR="009F2BC2" w:rsidRPr="0087049C" w:rsidRDefault="009F2BC2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2BC2" w:rsidRPr="0087049C" w14:paraId="3F8ED7A1" w14:textId="77777777" w:rsidTr="00CF16E6">
        <w:tc>
          <w:tcPr>
            <w:tcW w:w="2790" w:type="dxa"/>
          </w:tcPr>
          <w:p w14:paraId="534EEA44" w14:textId="30A058FB" w:rsidR="009F2BC2" w:rsidRPr="0087049C" w:rsidRDefault="0029003C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F2BC2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F2BC2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7E0940" w14:textId="4001555B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1F3587DC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A9D1D2" w14:textId="519420F9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04E3496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8374F2" w14:textId="58D679E6" w:rsidR="009F2BC2" w:rsidRPr="00C7322B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A25CE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F92B06" w14:textId="07132358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F46132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4170BD" w14:textId="3A9C9333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F2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9F2BC2" w:rsidRPr="0087049C" w14:paraId="44A80A3B" w14:textId="77777777" w:rsidTr="00CF16E6">
        <w:tc>
          <w:tcPr>
            <w:tcW w:w="2790" w:type="dxa"/>
          </w:tcPr>
          <w:p w14:paraId="703B83AE" w14:textId="77777777" w:rsidR="009F2BC2" w:rsidRPr="0087049C" w:rsidRDefault="009F2BC2" w:rsidP="009F2BC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378EFE" w14:textId="09F792BF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F2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0C756597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C717FE" w14:textId="25EF8048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F2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06F01F5A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EF7C63" w14:textId="370F633E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3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3C0C0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8656FA" w14:textId="1490F60F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3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36466" w14:textId="77777777" w:rsidR="009F2BC2" w:rsidRPr="0087049C" w:rsidRDefault="009F2BC2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EF8403" w14:textId="0F86BF50" w:rsidR="009F2BC2" w:rsidRPr="0087049C" w:rsidRDefault="003F0633" w:rsidP="009F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F2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</w:tbl>
    <w:p w14:paraId="4DA03DEE" w14:textId="5D293269" w:rsidR="00A02476" w:rsidRDefault="00A02476" w:rsidP="00A02476">
      <w:pPr>
        <w:rPr>
          <w:rFonts w:asciiTheme="majorBidi" w:hAnsiTheme="majorBidi" w:cstheme="majorBidi"/>
        </w:rPr>
      </w:pPr>
    </w:p>
    <w:p w14:paraId="371EC470" w14:textId="77777777" w:rsidR="00CF16E6" w:rsidRDefault="00CF16E6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CF16E6" w:rsidRPr="0087049C" w14:paraId="799AF623" w14:textId="77777777" w:rsidTr="00AC34DD">
        <w:trPr>
          <w:tblHeader/>
        </w:trPr>
        <w:tc>
          <w:tcPr>
            <w:tcW w:w="2790" w:type="dxa"/>
            <w:vAlign w:val="bottom"/>
          </w:tcPr>
          <w:p w14:paraId="0A9D8A45" w14:textId="77777777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58CE3382" w14:textId="7D371B63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CF16E6" w:rsidRPr="0087049C" w14:paraId="017FC098" w14:textId="77777777" w:rsidTr="00AC34DD">
        <w:trPr>
          <w:tblHeader/>
        </w:trPr>
        <w:tc>
          <w:tcPr>
            <w:tcW w:w="2790" w:type="dxa"/>
            <w:vAlign w:val="bottom"/>
          </w:tcPr>
          <w:p w14:paraId="48E19CD8" w14:textId="77777777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24AD553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E6963C" w14:textId="77777777" w:rsidR="00CF16E6" w:rsidRPr="0087049C" w:rsidRDefault="00CF16E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81E67C5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F16E6" w:rsidRPr="0087049C" w14:paraId="298C3D2C" w14:textId="77777777" w:rsidTr="00AC34DD">
        <w:trPr>
          <w:tblHeader/>
        </w:trPr>
        <w:tc>
          <w:tcPr>
            <w:tcW w:w="2790" w:type="dxa"/>
            <w:vAlign w:val="bottom"/>
          </w:tcPr>
          <w:p w14:paraId="1D0C3A66" w14:textId="04FC8B9F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92910DA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7787092" w14:textId="77777777" w:rsidR="00CF16E6" w:rsidRPr="0087049C" w:rsidRDefault="00CF16E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836C87" w14:textId="44AEFE10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6E74891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D7AE22" w14:textId="72E73D86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A3FFE75" w14:textId="77777777" w:rsidR="00CF16E6" w:rsidRPr="0087049C" w:rsidRDefault="00CF16E6" w:rsidP="00AC34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119982" w14:textId="4E86FE18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23AE33F" w14:textId="77777777" w:rsidR="00CF16E6" w:rsidRPr="0087049C" w:rsidRDefault="00CF16E6" w:rsidP="00AC34D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82CCB9E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F16E6" w:rsidRPr="0087049C" w14:paraId="6DFF5A41" w14:textId="77777777" w:rsidTr="00AC34DD">
        <w:trPr>
          <w:tblHeader/>
        </w:trPr>
        <w:tc>
          <w:tcPr>
            <w:tcW w:w="2790" w:type="dxa"/>
            <w:vAlign w:val="bottom"/>
          </w:tcPr>
          <w:p w14:paraId="0413937C" w14:textId="77777777" w:rsidR="00CF16E6" w:rsidRPr="0087049C" w:rsidRDefault="00CF16E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7E0DAEFF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6E6" w:rsidRPr="0087049C" w14:paraId="4CE929C5" w14:textId="77777777" w:rsidTr="00AC34DD">
        <w:tc>
          <w:tcPr>
            <w:tcW w:w="3690" w:type="dxa"/>
            <w:gridSpan w:val="2"/>
          </w:tcPr>
          <w:p w14:paraId="783665EC" w14:textId="49FCE752" w:rsidR="00CF16E6" w:rsidRPr="0087049C" w:rsidRDefault="003F0633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9F107BE" w14:textId="77777777" w:rsidR="00CF16E6" w:rsidRPr="0087049C" w:rsidRDefault="00CF16E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2EB5A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BA1AD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65CB7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F9D6A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6C98C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EB1C2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865EA1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E6" w:rsidRPr="0087049C" w14:paraId="3B171810" w14:textId="77777777" w:rsidTr="00AC34DD">
        <w:tc>
          <w:tcPr>
            <w:tcW w:w="3690" w:type="dxa"/>
            <w:gridSpan w:val="2"/>
          </w:tcPr>
          <w:p w14:paraId="27F437E5" w14:textId="77777777" w:rsidR="00CF16E6" w:rsidRPr="0087049C" w:rsidRDefault="00CF16E6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F11110D" w14:textId="77777777" w:rsidR="00CF16E6" w:rsidRPr="0087049C" w:rsidRDefault="00CF16E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7F6CA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37FC6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980FC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603E8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0DC9C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C13C7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EFA198" w14:textId="77777777" w:rsidR="00CF16E6" w:rsidRPr="0087049C" w:rsidRDefault="00CF16E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E6" w:rsidRPr="0087049C" w14:paraId="799F633A" w14:textId="77777777" w:rsidTr="00AC34DD">
        <w:tc>
          <w:tcPr>
            <w:tcW w:w="2790" w:type="dxa"/>
          </w:tcPr>
          <w:p w14:paraId="3ECA6436" w14:textId="77777777" w:rsidR="00CF16E6" w:rsidRPr="0087049C" w:rsidRDefault="00CF16E6" w:rsidP="00AC34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7573411C" w14:textId="53A1C550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6195B2AD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47914" w14:textId="36C9D674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2BD5D320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14AD1" w14:textId="12213722" w:rsidR="00CF16E6" w:rsidRPr="0087049C" w:rsidRDefault="00A1712B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005BF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957B7" w14:textId="572AA8D3" w:rsidR="00CF16E6" w:rsidRPr="0087049C" w:rsidRDefault="00A1712B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6CD78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C51ABB" w14:textId="20D1CFFD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</w:tr>
      <w:tr w:rsidR="00CF16E6" w:rsidRPr="0087049C" w14:paraId="61BBE63F" w14:textId="77777777" w:rsidTr="00AC34DD">
        <w:tc>
          <w:tcPr>
            <w:tcW w:w="2790" w:type="dxa"/>
          </w:tcPr>
          <w:p w14:paraId="2107F521" w14:textId="77777777" w:rsidR="00CF16E6" w:rsidRPr="0087049C" w:rsidRDefault="00CF16E6" w:rsidP="00AC34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5F5EA2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953BD18" w14:textId="46D0F7A8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35B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2C8A0DD9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064A" w14:textId="466EF843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27C712A4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4AF81129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7284A" w14:textId="1EA291E0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27C712A4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729162EA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CA883" w14:textId="408217DA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52F4A2C1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05298D06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13D415" w14:textId="1C5E082B" w:rsidR="00CF16E6" w:rsidRPr="0087049C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10C7FC51" w:rsidRPr="5F5EA2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CF16E6" w:rsidRPr="0087049C" w14:paraId="656CB9B7" w14:textId="77777777" w:rsidTr="00AC34DD">
        <w:tc>
          <w:tcPr>
            <w:tcW w:w="2790" w:type="dxa"/>
          </w:tcPr>
          <w:p w14:paraId="2023F825" w14:textId="77777777" w:rsidR="00CF16E6" w:rsidRPr="0087049C" w:rsidRDefault="00CF16E6" w:rsidP="00AC34D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F35652" w14:textId="1E5720BE" w:rsidR="00CF16E6" w:rsidRPr="00C7322B" w:rsidRDefault="003F0633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  <w:r w:rsidR="525132D0" w:rsidRPr="0D772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78434813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0FB43" w14:textId="7FA51012" w:rsidR="00CF16E6" w:rsidRPr="00C7322B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A1712B" w:rsidRPr="4B0FD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1A2404A5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D2F678" w14:textId="480917E9" w:rsidR="00CF16E6" w:rsidRPr="00C7322B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A17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22465334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F2C43C" w14:textId="1896B25F" w:rsidR="00CF16E6" w:rsidRPr="00C7322B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A1712B" w:rsidRPr="5F5EA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425F238A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E334C8" w14:textId="01172511" w:rsidR="00CF16E6" w:rsidRPr="00C7322B" w:rsidRDefault="003F0633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="00A1712B" w:rsidRPr="5F5EA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</w:tr>
      <w:tr w:rsidR="00CF16E6" w:rsidRPr="0087049C" w14:paraId="05DA195A" w14:textId="77777777" w:rsidTr="00AC34DD">
        <w:trPr>
          <w:trHeight w:val="50"/>
        </w:trPr>
        <w:tc>
          <w:tcPr>
            <w:tcW w:w="2790" w:type="dxa"/>
          </w:tcPr>
          <w:p w14:paraId="171D9240" w14:textId="77777777" w:rsidR="00CF16E6" w:rsidRPr="0087049C" w:rsidRDefault="00CF16E6" w:rsidP="00AC34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8062E3" w14:textId="77777777" w:rsidR="00CF16E6" w:rsidRPr="0087049C" w:rsidRDefault="00CF16E6" w:rsidP="00AC34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2C5E7CCD" w14:textId="77777777" w:rsidR="00CF16E6" w:rsidRPr="0087049C" w:rsidRDefault="00CF16E6" w:rsidP="00AC34DD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E69240" w14:textId="77777777" w:rsidR="00CF16E6" w:rsidRPr="0087049C" w:rsidRDefault="00CF16E6" w:rsidP="00AC34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0B85698F" w14:textId="77777777" w:rsidR="00CF16E6" w:rsidRPr="0087049C" w:rsidRDefault="00CF16E6" w:rsidP="00AC34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F514B" w14:textId="77777777" w:rsidR="00CF16E6" w:rsidRPr="0087049C" w:rsidRDefault="00CF16E6" w:rsidP="00AC34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6A4E6284" w14:textId="77777777" w:rsidR="00CF16E6" w:rsidRPr="0087049C" w:rsidRDefault="00CF16E6" w:rsidP="00AC34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264B9A" w14:textId="77777777" w:rsidR="00CF16E6" w:rsidRPr="0087049C" w:rsidRDefault="00CF16E6" w:rsidP="00AC34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442F3121" w14:textId="77777777" w:rsidR="00CF16E6" w:rsidRPr="0087049C" w:rsidRDefault="00CF16E6" w:rsidP="00AC34DD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7CA530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E6" w:rsidRPr="0087049C" w14:paraId="1C012D25" w14:textId="77777777" w:rsidTr="00AC34DD">
        <w:tc>
          <w:tcPr>
            <w:tcW w:w="3690" w:type="dxa"/>
            <w:gridSpan w:val="2"/>
          </w:tcPr>
          <w:p w14:paraId="1B0B4F4A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ED8933" w14:textId="77777777" w:rsidR="00CF16E6" w:rsidRPr="0087049C" w:rsidRDefault="00CF16E6" w:rsidP="00AC34DD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52FAA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240D4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AE0E70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CAE31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3368F" w14:textId="77777777" w:rsidR="00CF16E6" w:rsidRPr="0087049C" w:rsidRDefault="00CF16E6" w:rsidP="00AC34D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104F5" w14:textId="77777777" w:rsidR="00CF16E6" w:rsidRPr="0087049C" w:rsidRDefault="00CF16E6" w:rsidP="00AC34DD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981242" w14:textId="77777777" w:rsidR="00CF16E6" w:rsidRPr="00C7322B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E6" w:rsidRPr="0087049C" w14:paraId="39127869" w14:textId="77777777" w:rsidTr="00AC34DD">
        <w:tc>
          <w:tcPr>
            <w:tcW w:w="2790" w:type="dxa"/>
          </w:tcPr>
          <w:p w14:paraId="3624C47E" w14:textId="77777777" w:rsidR="001961D2" w:rsidRDefault="00CF16E6" w:rsidP="00AC34DD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742D9CA3" w14:textId="75F74581" w:rsidR="00CF16E6" w:rsidRPr="0087049C" w:rsidRDefault="001961D2" w:rsidP="0029003C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F16E6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00" w:type="dxa"/>
          </w:tcPr>
          <w:p w14:paraId="14DEFBE6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26292" w14:textId="77777777" w:rsidR="00CF16E6" w:rsidRPr="0087049C" w:rsidRDefault="00CF16E6" w:rsidP="00AC34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C67D6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84CB0" w14:textId="77777777" w:rsidR="00CF16E6" w:rsidRPr="0087049C" w:rsidRDefault="00CF16E6" w:rsidP="00AC34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2F4E0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8EF4C" w14:textId="77777777" w:rsidR="00CF16E6" w:rsidRPr="0087049C" w:rsidRDefault="00CF16E6" w:rsidP="00AC34D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0F9BF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9E4A3" w14:textId="77777777" w:rsidR="00CF16E6" w:rsidRPr="0087049C" w:rsidRDefault="00CF16E6" w:rsidP="00AC34D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5094B" w14:textId="77777777" w:rsidR="00CF16E6" w:rsidRPr="0087049C" w:rsidRDefault="00CF16E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12B" w:rsidRPr="0087049C" w14:paraId="53901C9C" w14:textId="77777777" w:rsidTr="00AC34DD">
        <w:tc>
          <w:tcPr>
            <w:tcW w:w="2790" w:type="dxa"/>
          </w:tcPr>
          <w:p w14:paraId="14A218C8" w14:textId="7327E492" w:rsidR="00A1712B" w:rsidRPr="0087049C" w:rsidRDefault="0029003C" w:rsidP="0029003C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299D72D2" w14:textId="73116B3E" w:rsidR="00A1712B" w:rsidRPr="0087049C" w:rsidRDefault="00A1712B" w:rsidP="0093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4AA4AE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C5825" w14:textId="7F02C7D0" w:rsidR="00A1712B" w:rsidRPr="0087049C" w:rsidRDefault="00A1712B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EE2802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1A0C8" w14:textId="4F593159" w:rsidR="00A1712B" w:rsidRPr="0087049C" w:rsidRDefault="00A1712B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1F126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D0622" w14:textId="1006C737" w:rsidR="00A1712B" w:rsidRPr="0043103B" w:rsidRDefault="00A1712B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1438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98C81" w14:textId="4864B6D4" w:rsidR="00A1712B" w:rsidRPr="0087049C" w:rsidRDefault="00A1712B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712B" w:rsidRPr="0087049C" w14:paraId="6DD5D834" w14:textId="77777777" w:rsidTr="00AC34DD">
        <w:tc>
          <w:tcPr>
            <w:tcW w:w="2790" w:type="dxa"/>
          </w:tcPr>
          <w:p w14:paraId="5AA66E4D" w14:textId="603FAA0D" w:rsidR="00A1712B" w:rsidRPr="0087049C" w:rsidRDefault="0029003C" w:rsidP="0029003C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1712B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E273D0" w14:textId="19294DC4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81C55C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D2940" w14:textId="693033B9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20A43306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63E8D" w14:textId="2BC713F3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DA8B1A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174327" w14:textId="6F153E54" w:rsidR="00A1712B" w:rsidRPr="0043103B" w:rsidRDefault="00A1712B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781FC9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683C15" w14:textId="39817FFF" w:rsidR="00A1712B" w:rsidRPr="0087049C" w:rsidRDefault="003F0633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A1712B" w:rsidRPr="0087049C" w14:paraId="555623A1" w14:textId="77777777" w:rsidTr="00AC34DD">
        <w:tc>
          <w:tcPr>
            <w:tcW w:w="2790" w:type="dxa"/>
          </w:tcPr>
          <w:p w14:paraId="3FD43648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333781" w14:textId="65A4B2C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E5376B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BB866" w14:textId="0380A045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2DE131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250139" w14:textId="0F552B58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CBB2E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59486" w14:textId="1D0502F2" w:rsidR="00A1712B" w:rsidRPr="0043103B" w:rsidRDefault="00A1712B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FB717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CFC219" w14:textId="717F062B" w:rsidR="00A1712B" w:rsidRPr="0042377D" w:rsidRDefault="00A1712B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Pr="00423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1712B" w:rsidRPr="0087049C" w14:paraId="47E649F6" w14:textId="77777777" w:rsidTr="00AC34DD">
        <w:tc>
          <w:tcPr>
            <w:tcW w:w="2790" w:type="dxa"/>
          </w:tcPr>
          <w:p w14:paraId="64A1BCB7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D1A188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EAB36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6AF110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EC05C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16898D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7B114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41115A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36F4E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11D35B" w14:textId="77777777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12B" w:rsidRPr="0087049C" w14:paraId="699709A1" w14:textId="77777777" w:rsidTr="00AC34DD">
        <w:tc>
          <w:tcPr>
            <w:tcW w:w="2790" w:type="dxa"/>
          </w:tcPr>
          <w:p w14:paraId="46A08C7C" w14:textId="31ADB917" w:rsidR="00A1712B" w:rsidRPr="00C7322B" w:rsidRDefault="003F0633" w:rsidP="00A1712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183A5202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8CBDB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13BB8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CCD4B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CB313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ED16C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4D6D4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5E81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057D9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712B" w:rsidRPr="0087049C" w14:paraId="4A6704B1" w14:textId="77777777" w:rsidTr="00AC34DD">
        <w:tc>
          <w:tcPr>
            <w:tcW w:w="3690" w:type="dxa"/>
            <w:gridSpan w:val="2"/>
          </w:tcPr>
          <w:p w14:paraId="6259519C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9CABA2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13725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D89B7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91450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D0AF1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99D22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E1C89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597EEB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712B" w:rsidRPr="0087049C" w14:paraId="6E817796" w14:textId="77777777" w:rsidTr="00AC34DD">
        <w:tc>
          <w:tcPr>
            <w:tcW w:w="2790" w:type="dxa"/>
          </w:tcPr>
          <w:p w14:paraId="26708145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451BEAB0" w14:textId="579AA18F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5B074BBC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1576B" w14:textId="2FCAD366" w:rsidR="00A1712B" w:rsidRPr="00C7322B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62B381D4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899AE" w14:textId="2C7D4684" w:rsidR="00A1712B" w:rsidRPr="00C7322B" w:rsidRDefault="00A1712B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C5EC2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C1B4E" w14:textId="4D3EF986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06F93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855E5A" w14:textId="227211D5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A1712B" w:rsidRPr="0087049C" w14:paraId="3A4C0E9F" w14:textId="77777777" w:rsidTr="00AC34DD">
        <w:tc>
          <w:tcPr>
            <w:tcW w:w="2790" w:type="dxa"/>
          </w:tcPr>
          <w:p w14:paraId="60650C61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6D289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98CDC4" w14:textId="3C1F996C" w:rsidR="00A1712B" w:rsidRPr="0087049C" w:rsidRDefault="003F0633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2E68E793" w:rsidRPr="6D289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441A9A97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A96A26" w14:textId="02CABE76" w:rsidR="00A1712B" w:rsidRPr="00C7322B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7DD54D97" w:rsidRPr="6D289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3D59FEBC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8E3E59" w14:textId="6A629B72" w:rsidR="00A1712B" w:rsidRPr="00CF16E6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6B6FB483" w:rsidRPr="6D289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2BFAC42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450F79" w14:textId="708B5112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6B6FB483" w:rsidRPr="6D289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4A6F6AF9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67C061" w14:textId="6A986365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6B6FB483" w:rsidRPr="6D289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A1712B" w:rsidRPr="0087049C" w14:paraId="24880980" w14:textId="77777777" w:rsidTr="00AC34DD">
        <w:tc>
          <w:tcPr>
            <w:tcW w:w="2790" w:type="dxa"/>
          </w:tcPr>
          <w:p w14:paraId="12D9CB3F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56EF6D" w14:textId="40390053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  <w:r w:rsidR="6B6FB483" w:rsidRPr="6D289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4A2C03A3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94524B" w14:textId="31CE36DF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 w:rsidR="00A17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7625C50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05CB09" w14:textId="77CEEC33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A1712B" w:rsidRPr="6D289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534AD20A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68A531" w14:textId="65F3C344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A1712B" w:rsidRPr="6D289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619647A7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47BF70" w14:textId="1909461D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="00A1712B" w:rsidRPr="6D289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A1712B" w:rsidRPr="0087049C" w14:paraId="3AF42A8D" w14:textId="77777777" w:rsidTr="00AC34DD">
        <w:tc>
          <w:tcPr>
            <w:tcW w:w="2790" w:type="dxa"/>
          </w:tcPr>
          <w:p w14:paraId="11E136DD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027B14" w14:textId="77777777" w:rsidR="00A1712B" w:rsidRPr="005D20EE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869FB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46B979" w14:textId="77777777" w:rsidR="00A1712B" w:rsidRPr="00786EC4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61107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080A9E" w14:textId="77777777" w:rsidR="00A171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C1768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6AB99C" w14:textId="77777777" w:rsidR="00A1712B" w:rsidRPr="005D20EE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F84CB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C76219B" w14:textId="77777777" w:rsidR="00A1712B" w:rsidRPr="005D20EE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712B" w:rsidRPr="0087049C" w14:paraId="7DE7D66F" w14:textId="77777777" w:rsidTr="00AC34DD">
        <w:tc>
          <w:tcPr>
            <w:tcW w:w="3690" w:type="dxa"/>
            <w:gridSpan w:val="2"/>
          </w:tcPr>
          <w:p w14:paraId="441124A3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B74AA5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77614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9CAD1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6569E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5C90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F373D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7037D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5DB4A4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712B" w:rsidRPr="0087049C" w14:paraId="07F59771" w14:textId="77777777" w:rsidTr="00AC34DD">
        <w:tc>
          <w:tcPr>
            <w:tcW w:w="2790" w:type="dxa"/>
          </w:tcPr>
          <w:p w14:paraId="592FEB79" w14:textId="77777777" w:rsidR="00935B2A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421A5EE1" w14:textId="4E31B42D" w:rsidR="00A1712B" w:rsidRPr="0087049C" w:rsidRDefault="00935B2A" w:rsidP="0029003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12B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00" w:type="dxa"/>
          </w:tcPr>
          <w:p w14:paraId="08B6AFA3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CC825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71BAB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D3C00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38D6A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4E4E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FA553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64EC5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D8D1CE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712B" w:rsidRPr="0087049C" w14:paraId="5324B7BE" w14:textId="77777777" w:rsidTr="00AC34DD">
        <w:tc>
          <w:tcPr>
            <w:tcW w:w="2790" w:type="dxa"/>
          </w:tcPr>
          <w:p w14:paraId="73BF8817" w14:textId="5B76F937" w:rsidR="00A1712B" w:rsidRPr="0087049C" w:rsidRDefault="0029003C" w:rsidP="0029003C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12B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1712B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15D4C37C" w14:textId="0BEE3071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5C1988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C33B2" w14:textId="30B45554" w:rsidR="00A1712B" w:rsidRPr="0087049C" w:rsidRDefault="00A1712B" w:rsidP="0093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6823D5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37900" w14:textId="3126EDE3" w:rsidR="00A1712B" w:rsidRPr="00C7322B" w:rsidRDefault="00A1712B" w:rsidP="004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5A794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AA38B" w14:textId="279A09D9" w:rsidR="00A1712B" w:rsidRPr="0087049C" w:rsidRDefault="00A1712B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90EFFA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5313A1" w14:textId="4AAA3682" w:rsidR="00A1712B" w:rsidRPr="0087049C" w:rsidRDefault="00A1712B" w:rsidP="00423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712B" w:rsidRPr="0087049C" w14:paraId="4155BE3D" w14:textId="77777777" w:rsidTr="00AC34DD">
        <w:tc>
          <w:tcPr>
            <w:tcW w:w="2790" w:type="dxa"/>
          </w:tcPr>
          <w:p w14:paraId="42A9CCF7" w14:textId="7FE1950C" w:rsidR="00A1712B" w:rsidRPr="0087049C" w:rsidRDefault="0029003C" w:rsidP="0029003C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1712B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1712B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28EA83" w14:textId="29119F3C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47B961B5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6267C" w14:textId="6858EDF0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715F32B1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28B3B9" w14:textId="3D80E313" w:rsidR="00A1712B" w:rsidRPr="00C7322B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3B11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2EE847" w14:textId="3A65FA9C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1A291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16660C" w14:textId="25E7FA32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A17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A1712B" w:rsidRPr="0087049C" w14:paraId="2B6A8850" w14:textId="77777777" w:rsidTr="00AC34DD">
        <w:tc>
          <w:tcPr>
            <w:tcW w:w="2790" w:type="dxa"/>
          </w:tcPr>
          <w:p w14:paraId="117008DF" w14:textId="77777777" w:rsidR="00A1712B" w:rsidRPr="0087049C" w:rsidRDefault="00A1712B" w:rsidP="00A171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111D45" w14:textId="116DF9F1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7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359C93C5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DDACC7" w14:textId="64E8AA97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7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1D3A41AF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F6A5EC" w14:textId="14941FEE" w:rsidR="00A1712B" w:rsidRPr="00CF16E6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83649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576968" w14:textId="020189D6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3A148" w14:textId="77777777" w:rsidR="00A1712B" w:rsidRPr="0087049C" w:rsidRDefault="00A1712B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FF3393" w14:textId="11AC8676" w:rsidR="00A1712B" w:rsidRPr="0087049C" w:rsidRDefault="003F0633" w:rsidP="00A1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71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</w:tbl>
    <w:p w14:paraId="37CE3477" w14:textId="70955DF2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กระแสเงินสดเข้า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</w:t>
      </w:r>
      <w:r w:rsidRPr="005C2DF9">
        <w:rPr>
          <w:rFonts w:asciiTheme="majorBidi" w:hAnsiTheme="majorBidi" w:cstheme="majorBidi"/>
          <w:sz w:val="30"/>
          <w:szCs w:val="30"/>
          <w:cs/>
        </w:rPr>
        <w:t xml:space="preserve">ง </w:t>
      </w:r>
      <w:r w:rsidR="005C2DF9" w:rsidRPr="00CF16E6">
        <w:rPr>
          <w:rFonts w:asciiTheme="majorBidi" w:hAnsiTheme="majorBidi" w:cstheme="majorBidi" w:hint="cs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="005C2DF9" w:rsidRPr="00CF16E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CBF7E50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95DAF08" w14:textId="0877A829" w:rsidR="00A02476" w:rsidRPr="0029003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003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A10BC5D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1742A7" w14:textId="6AD222C1" w:rsidR="00A02476" w:rsidRPr="005C2DF9" w:rsidRDefault="005C2DF9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C43D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DC1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="00A02476" w:rsidRPr="005C2DF9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6A64FF12" w14:textId="77777777" w:rsidR="00A02476" w:rsidRPr="0087049C" w:rsidRDefault="00A0247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A3FDD" w14:textId="140C7685" w:rsidR="00A02476" w:rsidRPr="0087049C" w:rsidRDefault="00A0247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B90D176" w14:textId="77777777" w:rsidR="00A02476" w:rsidRPr="0087049C" w:rsidRDefault="00A0247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1DC05CFB" w14:textId="7AC44B56" w:rsidR="00A02476" w:rsidRPr="0087049C" w:rsidRDefault="00A0247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3D54B98" w14:textId="77777777" w:rsidR="00EE1D0B" w:rsidRPr="0087049C" w:rsidRDefault="00EE1D0B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</w:pPr>
    </w:p>
    <w:p w14:paraId="33B4CB1B" w14:textId="77777777" w:rsidR="00A02476" w:rsidRPr="0087049C" w:rsidRDefault="00A0247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A02476" w:rsidRPr="0087049C" w:rsidSect="00EE1D0B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68"/>
        <w:gridCol w:w="1082"/>
        <w:gridCol w:w="266"/>
        <w:gridCol w:w="1084"/>
        <w:gridCol w:w="266"/>
        <w:gridCol w:w="1174"/>
      </w:tblGrid>
      <w:tr w:rsidR="00CF16E6" w:rsidRPr="00AC34DD" w14:paraId="3BE22DB9" w14:textId="77777777" w:rsidTr="3AE0C848">
        <w:tc>
          <w:tcPr>
            <w:tcW w:w="3330" w:type="dxa"/>
            <w:vAlign w:val="bottom"/>
          </w:tcPr>
          <w:p w14:paraId="441A0E02" w14:textId="77777777" w:rsidR="00CF16E6" w:rsidRPr="00AC34DD" w:rsidRDefault="00CF16E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5"/>
          </w:tcPr>
          <w:p w14:paraId="0E285218" w14:textId="2D10B52C" w:rsidR="00CF16E6" w:rsidRPr="00AC34DD" w:rsidRDefault="00CF16E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16E6" w:rsidRPr="00AC34DD" w14:paraId="55839737" w14:textId="77777777" w:rsidTr="3AE0C848">
        <w:tc>
          <w:tcPr>
            <w:tcW w:w="3330" w:type="dxa"/>
            <w:vAlign w:val="bottom"/>
          </w:tcPr>
          <w:p w14:paraId="78143ACD" w14:textId="77777777" w:rsidR="00CF16E6" w:rsidRPr="00AC34DD" w:rsidRDefault="00CF16E6" w:rsidP="00CF16E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EA90323" w14:textId="2FB9E129" w:rsidR="00CF16E6" w:rsidRPr="00AC34DD" w:rsidRDefault="003F0633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4EA4822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D8C2C13" w14:textId="551FB4FC" w:rsidR="00CF16E6" w:rsidRPr="00AC34DD" w:rsidRDefault="003F0633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F16E6" w:rsidRPr="00AC34DD" w14:paraId="0E55165B" w14:textId="77777777" w:rsidTr="3AE0C848">
        <w:tc>
          <w:tcPr>
            <w:tcW w:w="3330" w:type="dxa"/>
            <w:vAlign w:val="bottom"/>
          </w:tcPr>
          <w:p w14:paraId="62735F23" w14:textId="0CDB950A" w:rsidR="00CF16E6" w:rsidRPr="00AC34DD" w:rsidRDefault="00CF16E6" w:rsidP="00CF16E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="00AC34DD"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7F159B67" w14:textId="0360B02D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7AF7A883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91950C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FA0C3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0897238C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383F93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70" w:type="dxa"/>
          </w:tcPr>
          <w:p w14:paraId="73EBE009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00CE95" w14:textId="77777777" w:rsidR="00AC34DD" w:rsidRPr="00AC34DD" w:rsidRDefault="00AC34DD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0DD10" w14:textId="7C463233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39CD9BE9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294691" w14:textId="446CEB79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284F83F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EC4F91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55C57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77A480AB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41D9A0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66" w:type="dxa"/>
            <w:shd w:val="clear" w:color="auto" w:fill="auto"/>
          </w:tcPr>
          <w:p w14:paraId="54468DFD" w14:textId="77777777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</w:tcPr>
          <w:p w14:paraId="106E8DE5" w14:textId="77777777" w:rsidR="00AC34DD" w:rsidRPr="00AC34DD" w:rsidRDefault="00AC34DD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51A92A" w14:textId="1A28205F" w:rsidR="00CF16E6" w:rsidRPr="00AC34DD" w:rsidRDefault="00CF16E6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AC34DD" w:rsidRPr="00AC34DD" w14:paraId="5070134E" w14:textId="77777777" w:rsidTr="3AE0C848">
        <w:tc>
          <w:tcPr>
            <w:tcW w:w="3330" w:type="dxa"/>
            <w:vAlign w:val="bottom"/>
          </w:tcPr>
          <w:p w14:paraId="53612092" w14:textId="77777777" w:rsidR="00AC34DD" w:rsidRPr="00AC34DD" w:rsidRDefault="00AC34DD" w:rsidP="00CF16E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5"/>
          </w:tcPr>
          <w:p w14:paraId="44A03077" w14:textId="60B56366" w:rsidR="00AC34DD" w:rsidRPr="00AC34DD" w:rsidRDefault="00AC34DD" w:rsidP="00CF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6E6" w:rsidRPr="00AC34DD" w14:paraId="3E753DE3" w14:textId="77777777" w:rsidTr="3AE0C848">
        <w:tc>
          <w:tcPr>
            <w:tcW w:w="3330" w:type="dxa"/>
          </w:tcPr>
          <w:p w14:paraId="4FDB8993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439AA4A" w14:textId="53CC7D6B" w:rsidR="00CF16E6" w:rsidRPr="00AC34DD" w:rsidRDefault="003F0633" w:rsidP="0042377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2346A337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F02FA6" w14:textId="41D670FC" w:rsidR="00CF16E6" w:rsidRPr="00AC34DD" w:rsidRDefault="003F0633" w:rsidP="001961D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0460D5C4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F5673E" w14:textId="33D73F85" w:rsidR="00CF16E6" w:rsidRPr="00AC34DD" w:rsidRDefault="003F0633" w:rsidP="001961D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C3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0E86815B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1D2CA4" w14:textId="6EB99708" w:rsidR="00CF16E6" w:rsidRPr="00AC34DD" w:rsidRDefault="003F0633" w:rsidP="0042377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</w:tcPr>
          <w:p w14:paraId="4F466C57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CBA1A99" w14:textId="631B6D62" w:rsidR="00CF16E6" w:rsidRPr="00AC34DD" w:rsidRDefault="003F0633" w:rsidP="001961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68" w:type="dxa"/>
          </w:tcPr>
          <w:p w14:paraId="1A9B3B72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44526A" w14:textId="3F3C1F45" w:rsidR="00CF16E6" w:rsidRPr="00AC34DD" w:rsidRDefault="003F0633" w:rsidP="001961D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6" w:type="dxa"/>
          </w:tcPr>
          <w:p w14:paraId="681A89B7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22302F" w14:textId="72510568" w:rsidR="00CF16E6" w:rsidRPr="00AC34DD" w:rsidRDefault="003F0633" w:rsidP="001961D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F16E6"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66" w:type="dxa"/>
          </w:tcPr>
          <w:p w14:paraId="039F5AD6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36C7C77" w14:textId="4CFE9DDA" w:rsidR="00CF16E6" w:rsidRPr="00AC34DD" w:rsidRDefault="003F0633" w:rsidP="001961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</w:tr>
      <w:tr w:rsidR="00CF16E6" w:rsidRPr="00AC34DD" w14:paraId="50845B41" w14:textId="77777777" w:rsidTr="3AE0C848">
        <w:tc>
          <w:tcPr>
            <w:tcW w:w="3330" w:type="dxa"/>
          </w:tcPr>
          <w:p w14:paraId="32D40F3F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C59BF4D" w14:textId="286B5502" w:rsidR="00CF16E6" w:rsidRPr="00AC34DD" w:rsidRDefault="003F0633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0C3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</w:tcPr>
          <w:p w14:paraId="6A0CB786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E9859F" w14:textId="4255B3BE" w:rsidR="00CF16E6" w:rsidRPr="00AC34DD" w:rsidRDefault="003F0633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0C3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</w:tcPr>
          <w:p w14:paraId="0DB7D47F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5FB44C" w14:textId="5ADC8E4C" w:rsidR="00CF16E6" w:rsidRPr="00AC34DD" w:rsidRDefault="000C3B64" w:rsidP="0042377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94AF3C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D1372A8" w14:textId="380C2261" w:rsidR="00CF16E6" w:rsidRPr="00AC34DD" w:rsidRDefault="000C3B64" w:rsidP="004310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22530C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2FF741" w14:textId="10E36BC3" w:rsidR="00CF16E6" w:rsidRPr="00AC34DD" w:rsidRDefault="003F0633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CF16E6"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268" w:type="dxa"/>
          </w:tcPr>
          <w:p w14:paraId="7B2D58E5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5B832C5" w14:textId="5740EC95" w:rsidR="00CF16E6" w:rsidRPr="00AC34DD" w:rsidRDefault="003F0633" w:rsidP="004310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F16E6"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66" w:type="dxa"/>
          </w:tcPr>
          <w:p w14:paraId="5680607E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602B311" w14:textId="1F47D983" w:rsidR="00CF16E6" w:rsidRPr="00AC34DD" w:rsidRDefault="00CF16E6" w:rsidP="0043103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09C5F3B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9FE1BED" w14:textId="447D9AAD" w:rsidR="00CF16E6" w:rsidRPr="00AC34DD" w:rsidRDefault="00CF16E6" w:rsidP="004310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3B64" w:rsidRPr="00AC34DD" w14:paraId="3FB77E5B" w14:textId="77777777" w:rsidTr="3AE0C848">
        <w:tc>
          <w:tcPr>
            <w:tcW w:w="3330" w:type="dxa"/>
          </w:tcPr>
          <w:p w14:paraId="00ADA914" w14:textId="77777777" w:rsidR="000C3B64" w:rsidRPr="00AC34DD" w:rsidRDefault="000C3B64" w:rsidP="000C3B6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13C1D4A" w14:textId="0F950DF7" w:rsidR="000C3B64" w:rsidRPr="00AC34DD" w:rsidRDefault="000C3B64" w:rsidP="004310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3C5C21" w14:textId="77777777" w:rsidR="000C3B64" w:rsidRPr="00AC34DD" w:rsidRDefault="000C3B64" w:rsidP="000C3B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8A71E78" w14:textId="754D19FF" w:rsidR="000C3B64" w:rsidRPr="00AC34DD" w:rsidRDefault="003F0633" w:rsidP="000C3B6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C3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</w:tcPr>
          <w:p w14:paraId="5E488D76" w14:textId="77777777" w:rsidR="000C3B64" w:rsidRPr="00AC34DD" w:rsidRDefault="000C3B64" w:rsidP="000C3B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67E257" w14:textId="0DC8DB2A" w:rsidR="000C3B64" w:rsidRPr="00AC34DD" w:rsidRDefault="258B126A" w:rsidP="001961D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3AE0C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62E624" w14:textId="77777777" w:rsidR="000C3B64" w:rsidRPr="00AC34DD" w:rsidRDefault="000C3B64" w:rsidP="000C3B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923D84F" w14:textId="2F91D358" w:rsidR="000C3B64" w:rsidRPr="00AC34DD" w:rsidRDefault="003F0633" w:rsidP="001961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258B126A" w:rsidRPr="3AE0C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3F2E1163" w14:textId="77777777" w:rsidR="000C3B64" w:rsidRPr="00AC34DD" w:rsidRDefault="000C3B64" w:rsidP="000C3B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6107A5" w14:textId="00D559BA" w:rsidR="000C3B64" w:rsidRPr="00AC34DD" w:rsidRDefault="003F0633" w:rsidP="000C3B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68" w:type="dxa"/>
          </w:tcPr>
          <w:p w14:paraId="0D6EF858" w14:textId="77777777" w:rsidR="000C3B64" w:rsidRPr="00AC34DD" w:rsidRDefault="000C3B64" w:rsidP="000C3B6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53A12AB" w14:textId="111AB76C" w:rsidR="000C3B64" w:rsidRPr="00AC34DD" w:rsidRDefault="003F0633" w:rsidP="000C3B6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3B64"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66" w:type="dxa"/>
          </w:tcPr>
          <w:p w14:paraId="4FEB2DFF" w14:textId="77777777" w:rsidR="000C3B64" w:rsidRPr="00AC34DD" w:rsidRDefault="000C3B64" w:rsidP="000C3B6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C505D7E" w14:textId="56AFE9FE" w:rsidR="000C3B64" w:rsidRPr="00AC34DD" w:rsidRDefault="000C3B64" w:rsidP="000C3B6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21F53B0" w14:textId="77777777" w:rsidR="000C3B64" w:rsidRPr="00AC34DD" w:rsidRDefault="000C3B64" w:rsidP="000C3B6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6DA4129" w14:textId="4EFF0EE2" w:rsidR="000C3B64" w:rsidRPr="00AC34DD" w:rsidRDefault="003F0633" w:rsidP="000C3B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3B64"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</w:tr>
      <w:tr w:rsidR="00CF16E6" w:rsidRPr="00AC34DD" w14:paraId="2C00857E" w14:textId="77777777" w:rsidTr="3AE0C848">
        <w:tc>
          <w:tcPr>
            <w:tcW w:w="3330" w:type="dxa"/>
          </w:tcPr>
          <w:p w14:paraId="7D77376E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61967703" w14:textId="6277C828" w:rsidR="00CF16E6" w:rsidRPr="00AC34DD" w:rsidRDefault="000C3B64" w:rsidP="00AC34D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609843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BE2AF0" w14:textId="03B05ABF" w:rsidR="00CF16E6" w:rsidRPr="00AC34DD" w:rsidRDefault="000C3B64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8228E7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681F74" w14:textId="35E0B502" w:rsidR="00CF16E6" w:rsidRPr="00AC34DD" w:rsidRDefault="000C3B64" w:rsidP="00AC34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8B7071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658DF2" w14:textId="566A1B90" w:rsidR="00CF16E6" w:rsidRPr="00AC34DD" w:rsidRDefault="000C3B64" w:rsidP="00AC34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035028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E1E344" w14:textId="57F772EF" w:rsidR="00CF16E6" w:rsidRPr="00AC34DD" w:rsidRDefault="00CF16E6" w:rsidP="00AC34D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ED89493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5C8A252" w14:textId="6CB1B44B" w:rsidR="00CF16E6" w:rsidRPr="00AC34DD" w:rsidRDefault="00CF16E6" w:rsidP="00CF16E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D07F23D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4E4EED1" w14:textId="7CEB0740" w:rsidR="00CF16E6" w:rsidRPr="00AC34DD" w:rsidRDefault="00CF16E6" w:rsidP="00CF16E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DAAADE8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7DE58ED" w14:textId="1CB5E1CE" w:rsidR="00CF16E6" w:rsidRPr="00AC34DD" w:rsidRDefault="00CF16E6" w:rsidP="00AC34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16E6" w:rsidRPr="00AC34DD" w14:paraId="205CAEA7" w14:textId="77777777" w:rsidTr="3AE0C848">
        <w:tc>
          <w:tcPr>
            <w:tcW w:w="3330" w:type="dxa"/>
          </w:tcPr>
          <w:p w14:paraId="2B0DFE4E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52E1AD68" w14:textId="284691FB" w:rsidR="00CF16E6" w:rsidRPr="00AC34DD" w:rsidRDefault="000C3B64" w:rsidP="000C3B6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C65C07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C54BEF" w14:textId="482D03FF" w:rsidR="00CF16E6" w:rsidRPr="00AC34DD" w:rsidRDefault="000C3B64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FF1666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0B0338" w14:textId="088CD43D" w:rsidR="00CF16E6" w:rsidRPr="00AC34DD" w:rsidRDefault="000C3B64" w:rsidP="00AC34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877614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C9A520" w14:textId="3FB03A01" w:rsidR="00CF16E6" w:rsidRPr="00AC34DD" w:rsidRDefault="000C3B64" w:rsidP="000C3B6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D07786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C4C02E" w14:textId="5F1FE4A5" w:rsidR="00CF16E6" w:rsidRPr="00AC34DD" w:rsidRDefault="00CF16E6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0C0D9375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FDEB4F5" w14:textId="23EE3CF1" w:rsidR="00CF16E6" w:rsidRPr="00AC34DD" w:rsidRDefault="00CF16E6" w:rsidP="00CF16E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1DD129D2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C3E18DB" w14:textId="413DEC0D" w:rsidR="00CF16E6" w:rsidRPr="00AC34DD" w:rsidRDefault="00CF16E6" w:rsidP="00CF16E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54C72E8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0E1171C" w14:textId="566B44CE" w:rsidR="00CF16E6" w:rsidRPr="00AC34DD" w:rsidRDefault="00CF16E6" w:rsidP="00AC34D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F16E6" w:rsidRPr="00AC34DD" w14:paraId="1820C5C0" w14:textId="77777777" w:rsidTr="3AE0C848">
        <w:tc>
          <w:tcPr>
            <w:tcW w:w="3330" w:type="dxa"/>
          </w:tcPr>
          <w:p w14:paraId="1EA4FB03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3E5A5D" w14:textId="422B97C8" w:rsidR="00CF16E6" w:rsidRPr="00AC34DD" w:rsidRDefault="000C3B64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6B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48,866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1D6513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BB41B9" w14:textId="38B117AF" w:rsidR="00CF16E6" w:rsidRPr="00AC34DD" w:rsidRDefault="000C3B64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D53C69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7B58B0" w14:textId="4057686A" w:rsidR="00CF16E6" w:rsidRPr="00AC34DD" w:rsidRDefault="000C3B64" w:rsidP="00AC34D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066242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F43D71" w14:textId="3A324DB4" w:rsidR="00CF16E6" w:rsidRPr="00AC34DD" w:rsidRDefault="000C3B64" w:rsidP="00AC34D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2E5EC1F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A9CF571" w14:textId="053BEF65" w:rsidR="00CF16E6" w:rsidRPr="00AC34DD" w:rsidRDefault="00CF16E6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280BE6D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16354A" w14:textId="5C961F1B" w:rsidR="00CF16E6" w:rsidRPr="00AC34DD" w:rsidRDefault="00CF16E6" w:rsidP="00CF16E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3F071B9E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EBB5E09" w14:textId="495D5505" w:rsidR="00CF16E6" w:rsidRPr="00AC34DD" w:rsidRDefault="00CF16E6" w:rsidP="00AC34D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45132662" w14:textId="77777777" w:rsidR="00CF16E6" w:rsidRPr="00AC34DD" w:rsidRDefault="00CF16E6" w:rsidP="00CF16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AB45067" w14:textId="2D521F43" w:rsidR="00CF16E6" w:rsidRPr="00AC34DD" w:rsidRDefault="00CF16E6" w:rsidP="00AC34D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F16E6" w:rsidRPr="00AC34DD" w14:paraId="2E980457" w14:textId="77777777" w:rsidTr="3AE0C848">
        <w:tc>
          <w:tcPr>
            <w:tcW w:w="3330" w:type="dxa"/>
          </w:tcPr>
          <w:p w14:paraId="3C4F1444" w14:textId="3304028B" w:rsidR="00CF16E6" w:rsidRPr="00AC34DD" w:rsidRDefault="00AC34DD" w:rsidP="00CF16E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C9536A" w14:textId="7310EB49" w:rsidR="00CF16E6" w:rsidRPr="00AC34DD" w:rsidRDefault="004C6BD7" w:rsidP="001961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18,307</w:t>
            </w:r>
          </w:p>
        </w:tc>
        <w:tc>
          <w:tcPr>
            <w:tcW w:w="270" w:type="dxa"/>
          </w:tcPr>
          <w:p w14:paraId="0691D3C4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75B9E8" w14:textId="1D16B4DF" w:rsidR="00CF16E6" w:rsidRPr="00AC34DD" w:rsidRDefault="003F0633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0C3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70" w:type="dxa"/>
          </w:tcPr>
          <w:p w14:paraId="7669B97E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FE0A2A" w14:textId="1801BB98" w:rsidR="00CF16E6" w:rsidRPr="00AC34DD" w:rsidRDefault="003F0633" w:rsidP="3AE0C84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5F3791EF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3CD8BC9B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C86DDC" w14:textId="34DD9542" w:rsidR="00CF16E6" w:rsidRPr="00AC34DD" w:rsidRDefault="003F0633" w:rsidP="3AE0C84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8CC02BC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</w:tcPr>
          <w:p w14:paraId="612B6BCF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540C3F" w14:textId="3AE9089E" w:rsidR="00CF16E6" w:rsidRPr="00AC34DD" w:rsidRDefault="00CF16E6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4B66B410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6A84C" w14:textId="40D1320D" w:rsidR="00CF16E6" w:rsidRPr="00AC34DD" w:rsidRDefault="00CF16E6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06434753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E13FB37" w14:textId="61551A8A" w:rsidR="00CF16E6" w:rsidRPr="00AC34DD" w:rsidRDefault="003F0633" w:rsidP="00AC34D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CF16E6"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66" w:type="dxa"/>
          </w:tcPr>
          <w:p w14:paraId="3F99526F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7FC43EA" w14:textId="26E0E002" w:rsidR="00CF16E6" w:rsidRPr="00AC34DD" w:rsidRDefault="003F0633" w:rsidP="00AC34D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F16E6"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  <w:tr w:rsidR="00CF16E6" w:rsidRPr="00AC34DD" w14:paraId="34716156" w14:textId="77777777" w:rsidTr="3AE0C848">
        <w:tc>
          <w:tcPr>
            <w:tcW w:w="3330" w:type="dxa"/>
          </w:tcPr>
          <w:p w14:paraId="18EB3FEB" w14:textId="77777777" w:rsidR="00CF16E6" w:rsidRPr="00AC34DD" w:rsidRDefault="00CF16E6" w:rsidP="00CF16E6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FFEAB2" w14:textId="44F7CF5D" w:rsidR="00CF16E6" w:rsidRPr="00AC34DD" w:rsidRDefault="000C3B64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DB7DB6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72A129" w14:textId="383684D1" w:rsidR="00CF16E6" w:rsidRPr="00AC34DD" w:rsidRDefault="000C3B64" w:rsidP="00AC34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9D66E7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8190EC" w14:textId="50CBB472" w:rsidR="00CF16E6" w:rsidRPr="00AC34DD" w:rsidRDefault="000C3B64" w:rsidP="00AC34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A181E2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006DE7" w14:textId="6BCBE381" w:rsidR="00CF16E6" w:rsidRPr="00AC34DD" w:rsidRDefault="000C3B64" w:rsidP="00AC34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851699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4DD8F8" w14:textId="68043EF9" w:rsidR="00CF16E6" w:rsidRPr="00AC34DD" w:rsidRDefault="00CF16E6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148963F5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C7AE1" w14:textId="7DB04399" w:rsidR="00CF16E6" w:rsidRPr="00AC34DD" w:rsidRDefault="00CF16E6" w:rsidP="00CF16E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092F184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0481E75" w14:textId="1AD43E40" w:rsidR="00CF16E6" w:rsidRPr="00AC34DD" w:rsidRDefault="00CF16E6" w:rsidP="00CF16E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9C54F9C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18BFD19" w14:textId="44F04985" w:rsidR="00CF16E6" w:rsidRPr="00AC34DD" w:rsidRDefault="00CF16E6" w:rsidP="00AC34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16E6" w:rsidRPr="00AC34DD" w14:paraId="067E7685" w14:textId="77777777" w:rsidTr="3AE0C848">
        <w:tc>
          <w:tcPr>
            <w:tcW w:w="3330" w:type="dxa"/>
          </w:tcPr>
          <w:p w14:paraId="7CAFE865" w14:textId="77777777" w:rsidR="00CF16E6" w:rsidRPr="00AC34DD" w:rsidRDefault="00CF16E6" w:rsidP="00CF16E6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367D3" w14:textId="65EEDE60" w:rsidR="00CF16E6" w:rsidRPr="00AC34DD" w:rsidRDefault="000C3B64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6B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48,785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62CA50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855E6" w14:textId="2AF66E90" w:rsidR="00CF16E6" w:rsidRPr="00AC34DD" w:rsidRDefault="003F0633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0C3B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70" w:type="dxa"/>
          </w:tcPr>
          <w:p w14:paraId="3F0435B1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98AD" w14:textId="44904C6F" w:rsidR="00CF16E6" w:rsidRPr="00AC34DD" w:rsidRDefault="003F0633" w:rsidP="3AE0C84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B99998F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6FC9E25C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DE87F" w14:textId="218703F2" w:rsidR="00CF16E6" w:rsidRPr="00AC34DD" w:rsidRDefault="003F0633" w:rsidP="3AE0C84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481AE1BF" w:rsidRPr="3AE0C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</w:tcPr>
          <w:p w14:paraId="5DCD1A64" w14:textId="77777777" w:rsidR="00CF16E6" w:rsidRPr="00AC34DD" w:rsidRDefault="00CF16E6" w:rsidP="00CF16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7334F" w14:textId="63BEB5C7" w:rsidR="00CF16E6" w:rsidRPr="00AC34DD" w:rsidRDefault="00CF16E6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0A482D0D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50CEA" w14:textId="460FF8A0" w:rsidR="00CF16E6" w:rsidRPr="00AC34DD" w:rsidRDefault="00CF16E6" w:rsidP="00CF16E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0CFD2189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C44E8" w14:textId="7809F0EA" w:rsidR="00CF16E6" w:rsidRPr="00AC34DD" w:rsidRDefault="003F0633" w:rsidP="00AC34D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CF16E6"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66" w:type="dxa"/>
          </w:tcPr>
          <w:p w14:paraId="19EC64B5" w14:textId="77777777" w:rsidR="00CF16E6" w:rsidRPr="00AC34DD" w:rsidRDefault="00CF16E6" w:rsidP="00CF16E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020DD" w14:textId="41C1A33E" w:rsidR="00CF16E6" w:rsidRPr="00AC34DD" w:rsidRDefault="003F0633" w:rsidP="00AC34D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F16E6"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</w:tbl>
    <w:p w14:paraId="3C959080" w14:textId="77777777" w:rsidR="00A02476" w:rsidRPr="0087049C" w:rsidRDefault="00A02476" w:rsidP="00A02476">
      <w:pPr>
        <w:rPr>
          <w:rFonts w:asciiTheme="majorBidi" w:hAnsiTheme="majorBidi" w:cstheme="majorBidi"/>
        </w:rPr>
      </w:pPr>
    </w:p>
    <w:p w14:paraId="60FAEFD5" w14:textId="75C41168" w:rsidR="001B441D" w:rsidRDefault="001B441D">
      <w:pPr>
        <w:rPr>
          <w:rFonts w:asciiTheme="majorBidi" w:hAnsiTheme="majorBidi" w:cstheme="majorBidi"/>
        </w:rPr>
      </w:pPr>
      <w:r w:rsidRPr="0087049C">
        <w:rPr>
          <w:rFonts w:asciiTheme="majorBidi" w:hAnsiTheme="majorBidi" w:cstheme="majorBidi"/>
        </w:rPr>
        <w:br w:type="page"/>
      </w: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260"/>
        <w:gridCol w:w="270"/>
        <w:gridCol w:w="1170"/>
        <w:gridCol w:w="270"/>
        <w:gridCol w:w="1260"/>
        <w:gridCol w:w="270"/>
        <w:gridCol w:w="1350"/>
        <w:gridCol w:w="268"/>
        <w:gridCol w:w="1172"/>
        <w:gridCol w:w="266"/>
        <w:gridCol w:w="1264"/>
      </w:tblGrid>
      <w:tr w:rsidR="00AC34DD" w:rsidRPr="00AC34DD" w14:paraId="2EB53F99" w14:textId="77777777" w:rsidTr="00AC34DD">
        <w:tc>
          <w:tcPr>
            <w:tcW w:w="5130" w:type="dxa"/>
            <w:vAlign w:val="bottom"/>
          </w:tcPr>
          <w:p w14:paraId="60682CF4" w14:textId="77777777" w:rsidR="00AC34DD" w:rsidRPr="00AC34DD" w:rsidRDefault="00AC34DD" w:rsidP="00AC34D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1"/>
          </w:tcPr>
          <w:p w14:paraId="4ED3CEE6" w14:textId="7C8B8F6B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4DD" w:rsidRPr="00AC34DD" w14:paraId="511B8D71" w14:textId="77777777" w:rsidTr="00AC34DD">
        <w:tc>
          <w:tcPr>
            <w:tcW w:w="5130" w:type="dxa"/>
            <w:vAlign w:val="bottom"/>
          </w:tcPr>
          <w:p w14:paraId="3F76E271" w14:textId="77777777" w:rsidR="00AC34DD" w:rsidRPr="00AC34DD" w:rsidRDefault="00AC34DD" w:rsidP="00AC34D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14:paraId="66FF975C" w14:textId="53AD0E34" w:rsidR="00AC34DD" w:rsidRPr="00AC34DD" w:rsidRDefault="003F0633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65E86F3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</w:tcPr>
          <w:p w14:paraId="0108FE97" w14:textId="6AFCC0AE" w:rsidR="00AC34DD" w:rsidRPr="00AC34DD" w:rsidRDefault="003F0633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C34DD" w:rsidRPr="00AC34DD" w14:paraId="534A7D37" w14:textId="77777777" w:rsidTr="00AC34DD">
        <w:tc>
          <w:tcPr>
            <w:tcW w:w="5130" w:type="dxa"/>
            <w:vAlign w:val="bottom"/>
          </w:tcPr>
          <w:p w14:paraId="526A88B6" w14:textId="40132202" w:rsidR="00AC34DD" w:rsidRPr="00AC34DD" w:rsidRDefault="00AC34DD" w:rsidP="00AC34D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0633" w:rsidRPr="003F0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C0B7ED0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400CE374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7EB693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F12A6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31EB3DB3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DE86E2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97A2B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3E00BD4E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6B3293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5480180E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27A514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4E1DB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6589767B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9CF459A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AE0D8B" w14:textId="77777777" w:rsidR="00AC34DD" w:rsidRPr="00AC34DD" w:rsidRDefault="00AC34DD" w:rsidP="00AC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29003C" w:rsidRPr="00AC34DD" w14:paraId="6DB8CE48" w14:textId="77777777" w:rsidTr="00061914">
        <w:tc>
          <w:tcPr>
            <w:tcW w:w="5130" w:type="dxa"/>
          </w:tcPr>
          <w:p w14:paraId="53B2059F" w14:textId="77777777" w:rsidR="0029003C" w:rsidRPr="00AC34DD" w:rsidRDefault="0029003C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7F0E96B6" w14:textId="26BD8F43" w:rsidR="0029003C" w:rsidRPr="001961D2" w:rsidRDefault="0029003C" w:rsidP="0029003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4DD" w:rsidRPr="00AC34DD" w14:paraId="6C9F4689" w14:textId="77777777" w:rsidTr="00AC34DD">
        <w:tc>
          <w:tcPr>
            <w:tcW w:w="5130" w:type="dxa"/>
          </w:tcPr>
          <w:p w14:paraId="482DFD99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766C39B" w14:textId="1CE39765" w:rsidR="00AC34DD" w:rsidRPr="00AC34DD" w:rsidRDefault="003F0633" w:rsidP="001961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2C6ACFCD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B2B1AF" w14:textId="7137D2FE" w:rsidR="00AC34DD" w:rsidRPr="00AC34DD" w:rsidRDefault="003F0633" w:rsidP="001961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A57419F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0E2A55" w14:textId="75EA80C8" w:rsidR="00AC34DD" w:rsidRPr="00FD6253" w:rsidRDefault="00FD6253" w:rsidP="0043103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77AE6A7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EF8477" w14:textId="77F1E452" w:rsidR="00AC34DD" w:rsidRPr="00AC34DD" w:rsidRDefault="003F0633" w:rsidP="0042377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268" w:type="dxa"/>
          </w:tcPr>
          <w:p w14:paraId="1FB97D02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9FD7CE9" w14:textId="57436A96" w:rsidR="00AC34DD" w:rsidRPr="001961D2" w:rsidRDefault="003F0633" w:rsidP="001961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7CADBF8C" w14:textId="77777777" w:rsidR="00AC34DD" w:rsidRPr="001961D2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D486032" w14:textId="7FEFA2CD" w:rsidR="00AC34DD" w:rsidRPr="001961D2" w:rsidRDefault="00AC34DD" w:rsidP="001961D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AC34DD" w:rsidRPr="00AC34DD" w14:paraId="043EA7AB" w14:textId="77777777" w:rsidTr="00AC34DD">
        <w:tc>
          <w:tcPr>
            <w:tcW w:w="5130" w:type="dxa"/>
          </w:tcPr>
          <w:p w14:paraId="3561F6F2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0A4B8174" w14:textId="0F64CE75" w:rsidR="00AC34DD" w:rsidRPr="00AC34DD" w:rsidRDefault="003F0633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B57F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70" w:type="dxa"/>
          </w:tcPr>
          <w:p w14:paraId="0DB1E2F6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5CA419" w14:textId="13042591" w:rsidR="00AC34DD" w:rsidRPr="00AC34DD" w:rsidRDefault="003F0633" w:rsidP="00FD62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57F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09103DC9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2CF9D6" w14:textId="405B6CF2" w:rsidR="00AC34DD" w:rsidRPr="00FF4674" w:rsidRDefault="00FD6253" w:rsidP="00AC34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793979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89E894F" w14:textId="43C3C9BA" w:rsidR="00AC34DD" w:rsidRPr="00AC34DD" w:rsidRDefault="003F0633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AC34DD"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268" w:type="dxa"/>
          </w:tcPr>
          <w:p w14:paraId="350677F0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433FCAA" w14:textId="6BE6F299" w:rsidR="00AC34DD" w:rsidRPr="001961D2" w:rsidRDefault="003F0633" w:rsidP="00AC34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C34DD" w:rsidRPr="001961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  <w:tc>
          <w:tcPr>
            <w:tcW w:w="266" w:type="dxa"/>
          </w:tcPr>
          <w:p w14:paraId="6970F4B9" w14:textId="77777777" w:rsidR="00AC34DD" w:rsidRPr="001961D2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D3C7AC5" w14:textId="2745A1BD" w:rsidR="00AC34DD" w:rsidRPr="001961D2" w:rsidRDefault="00AC34DD" w:rsidP="001961D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AC34DD" w:rsidRPr="00AC34DD" w14:paraId="40D312C3" w14:textId="77777777" w:rsidTr="00AC34DD">
        <w:tc>
          <w:tcPr>
            <w:tcW w:w="5130" w:type="dxa"/>
          </w:tcPr>
          <w:p w14:paraId="72B30543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58DDD9BE" w14:textId="637CAA6C" w:rsidR="00AC34DD" w:rsidRPr="00B57F33" w:rsidRDefault="00B57F33" w:rsidP="00B57F3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7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F73859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397E82" w14:textId="613CB8F7" w:rsidR="00AC34DD" w:rsidRPr="00AC34DD" w:rsidRDefault="00FD6253" w:rsidP="00AC34D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B70256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89A805" w14:textId="0E6F5629" w:rsidR="00AC34DD" w:rsidRPr="00FF4674" w:rsidRDefault="00FD6253" w:rsidP="00FF46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FF9ED0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7C409E" w14:textId="3B44F646" w:rsidR="00AC34DD" w:rsidRPr="00AC34DD" w:rsidRDefault="003F0633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268" w:type="dxa"/>
          </w:tcPr>
          <w:p w14:paraId="12C7C9F0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59ABC2E" w14:textId="5AE64878" w:rsidR="00AC34DD" w:rsidRPr="001961D2" w:rsidRDefault="00AC34DD" w:rsidP="00196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66" w:type="dxa"/>
          </w:tcPr>
          <w:p w14:paraId="6C31E8D4" w14:textId="77777777" w:rsidR="00AC34DD" w:rsidRPr="001961D2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D779D1D" w14:textId="355A8E87" w:rsidR="00AC34DD" w:rsidRPr="001961D2" w:rsidRDefault="00AC34DD" w:rsidP="00FF46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AC34DD" w:rsidRPr="00AC34DD" w14:paraId="5F9BEAA3" w14:textId="77777777" w:rsidTr="00AC34DD">
        <w:tc>
          <w:tcPr>
            <w:tcW w:w="5130" w:type="dxa"/>
          </w:tcPr>
          <w:p w14:paraId="1D14DB30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442989DE" w14:textId="40A2E513" w:rsidR="00AC34DD" w:rsidRPr="00B57F33" w:rsidRDefault="00B57F33" w:rsidP="00B57F3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7F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9AE3CA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218391" w14:textId="7190C514" w:rsidR="00AC34DD" w:rsidRPr="00AC34DD" w:rsidRDefault="00FD6253" w:rsidP="00AC34D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C11A94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5F676E" w14:textId="604918FE" w:rsidR="00AC34DD" w:rsidRPr="00AC34DD" w:rsidRDefault="00FD6253" w:rsidP="00FD62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0FB005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E0671D" w14:textId="09C30CEC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13E09F53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B4CFA30" w14:textId="672C2D4F" w:rsidR="00AC34DD" w:rsidRPr="001961D2" w:rsidRDefault="00AC34DD" w:rsidP="00FF467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66" w:type="dxa"/>
          </w:tcPr>
          <w:p w14:paraId="4326BE68" w14:textId="77777777" w:rsidR="00AC34DD" w:rsidRPr="001961D2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982F272" w14:textId="43EACFE0" w:rsidR="00AC34DD" w:rsidRPr="001961D2" w:rsidRDefault="00AC34DD" w:rsidP="001961D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Pr="001961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34DD" w:rsidRPr="00AC34DD" w14:paraId="1397185A" w14:textId="77777777" w:rsidTr="00AC34DD">
        <w:tc>
          <w:tcPr>
            <w:tcW w:w="5130" w:type="dxa"/>
          </w:tcPr>
          <w:p w14:paraId="7B854647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E6148B" w14:textId="1D4F5BC1" w:rsidR="00AC34DD" w:rsidRPr="00AC34DD" w:rsidRDefault="00B57F33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6B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AEF0FD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5FE13E" w14:textId="013FE2B5" w:rsidR="00AC34DD" w:rsidRPr="00AC34DD" w:rsidRDefault="00FD6253" w:rsidP="00FD62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50DE5E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8CC24E" w14:textId="6F50A7A8" w:rsidR="00AC34DD" w:rsidRPr="00AC34DD" w:rsidRDefault="00FD6253" w:rsidP="00FF46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070FDE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F86FD8" w14:textId="7F56A663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5AE79426" w14:textId="77777777" w:rsidR="00AC34DD" w:rsidRPr="00AC34DD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12B581D" w14:textId="26D30BBC" w:rsidR="00AC34DD" w:rsidRPr="001961D2" w:rsidRDefault="00AC34DD" w:rsidP="00AC34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961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 w:rsidRPr="001961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76E00FFF" w14:textId="77777777" w:rsidR="00AC34DD" w:rsidRPr="001961D2" w:rsidRDefault="00AC34DD" w:rsidP="00AC34D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F957430" w14:textId="0CA239BD" w:rsidR="00AC34DD" w:rsidRPr="001961D2" w:rsidRDefault="00AC34DD" w:rsidP="00FF46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AC34DD" w:rsidRPr="00AC34DD" w14:paraId="2FD237EC" w14:textId="77777777" w:rsidTr="00AC34DD">
        <w:tc>
          <w:tcPr>
            <w:tcW w:w="5130" w:type="dxa"/>
          </w:tcPr>
          <w:p w14:paraId="268DF00A" w14:textId="3A5D1B19" w:rsidR="00AC34DD" w:rsidRPr="00AC34DD" w:rsidRDefault="00AC34DD" w:rsidP="00AC34D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3E8414" w14:textId="550B9B59" w:rsidR="00AC34DD" w:rsidRPr="00AC34DD" w:rsidRDefault="004C6BD7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14,048</w:t>
            </w:r>
          </w:p>
        </w:tc>
        <w:tc>
          <w:tcPr>
            <w:tcW w:w="270" w:type="dxa"/>
          </w:tcPr>
          <w:p w14:paraId="2F5DC1F1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E609C0" w14:textId="655642AC" w:rsidR="00AC34DD" w:rsidRPr="00AC34DD" w:rsidRDefault="003F0633" w:rsidP="00FD62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FD62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70" w:type="dxa"/>
          </w:tcPr>
          <w:p w14:paraId="2610E45E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A7BA17" w14:textId="043CBAA4" w:rsidR="00AC34DD" w:rsidRPr="00AC34DD" w:rsidRDefault="00FD6253" w:rsidP="001961D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9AE89B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DA83DC" w14:textId="498E5D7B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848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49016B02" w14:textId="77777777" w:rsidR="00AC34DD" w:rsidRPr="00AC34DD" w:rsidRDefault="00AC34DD" w:rsidP="00AC34D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30EA2" w14:textId="0C8ED563" w:rsidR="00AC34DD" w:rsidRPr="001961D2" w:rsidRDefault="00AC34DD" w:rsidP="00AC34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17052DB4" w14:textId="77777777" w:rsidR="00AC34DD" w:rsidRPr="001961D2" w:rsidRDefault="00AC34DD" w:rsidP="00AC34D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01EFCBA" w14:textId="36FB12C6" w:rsidR="00AC34DD" w:rsidRPr="001961D2" w:rsidRDefault="00AC34DD" w:rsidP="00AC34D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C34DD" w:rsidRPr="00AC34DD" w14:paraId="7C3E2F75" w14:textId="77777777" w:rsidTr="00AC34DD">
        <w:tc>
          <w:tcPr>
            <w:tcW w:w="5130" w:type="dxa"/>
          </w:tcPr>
          <w:p w14:paraId="2EB83619" w14:textId="77777777" w:rsidR="00AC34DD" w:rsidRPr="00AC34DD" w:rsidRDefault="00AC34DD" w:rsidP="00AC34DD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001CFE" w14:textId="4747A6CA" w:rsidR="00AC34DD" w:rsidRPr="00AC34DD" w:rsidRDefault="00B57F33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653A27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74CA00" w14:textId="6558FF8F" w:rsidR="00AC34DD" w:rsidRPr="00AC34DD" w:rsidRDefault="00FD6253" w:rsidP="004310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76480D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0B4FB9" w14:textId="28D0DA8E" w:rsidR="00AC34DD" w:rsidRPr="00AC34DD" w:rsidRDefault="00FD6253" w:rsidP="00AC34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FE3544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4E2900" w14:textId="43BAAA5F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8704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3387C0CA" w14:textId="77777777" w:rsidR="00AC34DD" w:rsidRPr="00AC34DD" w:rsidRDefault="00AC34DD" w:rsidP="00AC34D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FBCC69" w14:textId="37AD4662" w:rsidR="00AC34DD" w:rsidRPr="001961D2" w:rsidRDefault="00AC34DD" w:rsidP="00FF467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66" w:type="dxa"/>
          </w:tcPr>
          <w:p w14:paraId="4BDDDFD7" w14:textId="77777777" w:rsidR="00AC34DD" w:rsidRPr="001961D2" w:rsidRDefault="00AC34DD" w:rsidP="00AC34D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7F8BB81" w14:textId="475F333B" w:rsidR="00AC34DD" w:rsidRPr="001961D2" w:rsidRDefault="00AC34DD" w:rsidP="00FF467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AC34DD" w:rsidRPr="00AC34DD" w14:paraId="08FBC92B" w14:textId="77777777" w:rsidTr="00AC34DD">
        <w:tc>
          <w:tcPr>
            <w:tcW w:w="5130" w:type="dxa"/>
          </w:tcPr>
          <w:p w14:paraId="78AF9569" w14:textId="77777777" w:rsidR="00AC34DD" w:rsidRPr="00AC34DD" w:rsidRDefault="00AC34DD" w:rsidP="00AC34DD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3CB5E" w14:textId="32470084" w:rsidR="00AC34DD" w:rsidRPr="00AC34DD" w:rsidRDefault="00B57F33" w:rsidP="00AC34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6B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48,306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9D901E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EA6DF" w14:textId="3E83AD37" w:rsidR="00AC34DD" w:rsidRPr="00AC34DD" w:rsidRDefault="003F0633" w:rsidP="00FD62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FD62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70" w:type="dxa"/>
          </w:tcPr>
          <w:p w14:paraId="5D446691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F4205" w14:textId="6F5D3D2B" w:rsidR="00AC34DD" w:rsidRPr="00AC34DD" w:rsidRDefault="00FD6253" w:rsidP="00FD62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54B5AC" w14:textId="77777777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6AFE" w14:textId="2FE22F11" w:rsidR="00AC34DD" w:rsidRPr="00AC34DD" w:rsidRDefault="00AC34DD" w:rsidP="00AC34D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366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4B774E24" w14:textId="77777777" w:rsidR="00AC34DD" w:rsidRPr="00AC34DD" w:rsidRDefault="00AC34DD" w:rsidP="00AC34D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D99F0" w14:textId="5DFF6C8A" w:rsidR="00AC34DD" w:rsidRPr="001961D2" w:rsidRDefault="00AC34DD" w:rsidP="00AC34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2E076461" w14:textId="77777777" w:rsidR="00AC34DD" w:rsidRPr="001961D2" w:rsidRDefault="00AC34DD" w:rsidP="00AC34D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DCD5A" w14:textId="6F3F3DC8" w:rsidR="00AC34DD" w:rsidRPr="001961D2" w:rsidRDefault="00AC34DD" w:rsidP="00AC34D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0633" w:rsidRPr="003F06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Pr="00196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DDCAA41" w14:textId="157C79F9" w:rsidR="00AC34DD" w:rsidRDefault="00AC34DD">
      <w:pPr>
        <w:rPr>
          <w:rFonts w:asciiTheme="majorBidi" w:hAnsiTheme="majorBidi" w:cstheme="majorBidi"/>
        </w:rPr>
      </w:pPr>
    </w:p>
    <w:p w14:paraId="636010C2" w14:textId="77777777" w:rsidR="00AC34DD" w:rsidRPr="0087049C" w:rsidRDefault="00AC34DD">
      <w:pPr>
        <w:rPr>
          <w:rFonts w:asciiTheme="majorBidi" w:hAnsiTheme="majorBidi" w:cstheme="majorBidi"/>
        </w:rPr>
      </w:pPr>
    </w:p>
    <w:p w14:paraId="6650C827" w14:textId="77777777" w:rsidR="00A02476" w:rsidRPr="0087049C" w:rsidRDefault="00A0247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A02476" w:rsidRPr="0087049C" w:rsidSect="00A8350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D7AF65" w14:textId="5F25E0E2" w:rsidR="00A02476" w:rsidRPr="0087049C" w:rsidRDefault="00A0247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77095FA" w14:textId="77777777" w:rsidR="00A02476" w:rsidRPr="0087049C" w:rsidRDefault="00A02476" w:rsidP="00A02476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14C3941" w14:textId="38EDF719" w:rsidR="00A02476" w:rsidRPr="001961D2" w:rsidRDefault="00A0247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FF4674">
        <w:rPr>
          <w:rFonts w:asciiTheme="majorBidi" w:hAnsiTheme="majorBidi" w:cstheme="majorBidi" w:hint="cs"/>
          <w:sz w:val="30"/>
          <w:szCs w:val="30"/>
          <w:cs/>
        </w:rPr>
        <w:t>ตราสารหนี้และ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เงินกู้ยืมส่วนใหญ่มีอัตราดอกเบี้ยคงที่ </w:t>
      </w:r>
      <w:r w:rsidR="00FF4674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FF4674" w:rsidRPr="00FF4674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D7EC080" w14:textId="0594A164" w:rsidR="00FF4674" w:rsidRDefault="00FF4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469B135" w14:textId="348F3A18" w:rsidR="00FF4674" w:rsidRDefault="00FF4674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00C814B2" w14:textId="77777777" w:rsidR="00FF4674" w:rsidRDefault="00FF4674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475CB" w14:textId="725D38B1" w:rsidR="00FF4674" w:rsidRDefault="00FF4674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67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3B2B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4674">
        <w:rPr>
          <w:rFonts w:asciiTheme="majorBidi" w:hAnsiTheme="majorBidi" w:cstheme="majorBidi"/>
          <w:sz w:val="30"/>
          <w:szCs w:val="30"/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0A408F2" w14:textId="77777777" w:rsidR="00FF4674" w:rsidRPr="00FF4674" w:rsidRDefault="00FF4674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E71CA" w14:textId="062B4103" w:rsidR="00A02476" w:rsidRPr="0087049C" w:rsidRDefault="00A02476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4002B1A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2"/>
      </w:tblGrid>
      <w:tr w:rsidR="00A02476" w:rsidRPr="0087049C" w14:paraId="7BBED62D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15823A52" w14:textId="77777777" w:rsidR="00A02476" w:rsidRPr="0087049C" w:rsidRDefault="00A02476" w:rsidP="00ED3EB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0042645" w14:textId="77777777" w:rsidR="00A02476" w:rsidRPr="0087049C" w:rsidRDefault="00A0247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CEDAB" w14:textId="77777777" w:rsidR="00A02476" w:rsidRPr="0087049C" w:rsidRDefault="00A0247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0E76B9B4" w14:textId="77777777" w:rsidR="00A02476" w:rsidRPr="0087049C" w:rsidRDefault="00A02476" w:rsidP="00ED3EBD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49C" w:rsidRPr="0087049C" w14:paraId="3C480520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632B677E" w14:textId="77777777" w:rsidR="0087049C" w:rsidRPr="0087049C" w:rsidRDefault="0087049C" w:rsidP="0087049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2E4363" w14:textId="666CA536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0DBF50B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49D29" w14:textId="4C2DD6B0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61DF29A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0ED71" w14:textId="1EBB3DDC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6D1C651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B1E917" w14:textId="24EFBE66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7049C" w:rsidRPr="0087049C" w14:paraId="49855783" w14:textId="77777777" w:rsidTr="00ED3EBD">
        <w:trPr>
          <w:trHeight w:hRule="exact" w:val="420"/>
          <w:tblHeader/>
        </w:trPr>
        <w:tc>
          <w:tcPr>
            <w:tcW w:w="4050" w:type="dxa"/>
            <w:shd w:val="clear" w:color="auto" w:fill="auto"/>
          </w:tcPr>
          <w:p w14:paraId="31F97A70" w14:textId="77777777" w:rsidR="0087049C" w:rsidRPr="0087049C" w:rsidRDefault="0087049C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4ADADE0C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049C" w:rsidRPr="0087049C" w14:paraId="278C4D3D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1B7B1EAC" w14:textId="77777777" w:rsidR="0087049C" w:rsidRPr="0087049C" w:rsidRDefault="0087049C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shd w:val="clear" w:color="auto" w:fill="auto"/>
          </w:tcPr>
          <w:p w14:paraId="5D547D68" w14:textId="77777777" w:rsidR="0087049C" w:rsidRPr="0087049C" w:rsidRDefault="0087049C" w:rsidP="0087049C">
            <w:pPr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BDF38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8F120E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B46B18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7D408C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229FB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CB1440C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49C" w:rsidRPr="0087049C" w14:paraId="791C797B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4C7BDE92" w14:textId="77777777" w:rsidR="0087049C" w:rsidRPr="0087049C" w:rsidRDefault="0087049C" w:rsidP="0087049C">
            <w:pPr>
              <w:tabs>
                <w:tab w:val="clear" w:pos="53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471676D5" w14:textId="64D13789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FD62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43D9A385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62EC80" w14:textId="524EB5A6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7049C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6117B367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4A6C81" w14:textId="11E2BA56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D62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733174E4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B5E3B79" w14:textId="56A72E9C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7049C" w:rsidRPr="00870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87049C" w:rsidRPr="0087049C" w14:paraId="1F7C3128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042076EB" w14:textId="77777777" w:rsidR="0087049C" w:rsidRPr="0087049C" w:rsidRDefault="0087049C" w:rsidP="0087049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EC912" w14:textId="77D6A0EE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FD6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56F49E1D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2B201" w14:textId="021CCFB3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7049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42538051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86DC" w14:textId="1F7A5BAE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FD6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63386649" w14:textId="77777777" w:rsidR="0087049C" w:rsidRPr="0087049C" w:rsidRDefault="0087049C" w:rsidP="008704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8D97D" w14:textId="2285C797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7049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</w:tr>
      <w:tr w:rsidR="0087049C" w:rsidRPr="0087049C" w14:paraId="2C8A53D2" w14:textId="77777777" w:rsidTr="00ED3EBD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7A768D77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1E0871" w14:textId="77777777" w:rsidR="0087049C" w:rsidRPr="0087049C" w:rsidRDefault="0087049C" w:rsidP="0087049C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6946A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E89DA6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49570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015C301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6C49F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911D7A3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49C" w:rsidRPr="0087049C" w14:paraId="59E0C32F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51BE5D54" w14:textId="77777777" w:rsidR="0087049C" w:rsidRPr="0087049C" w:rsidRDefault="0087049C" w:rsidP="0087049C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0" w:type="dxa"/>
            <w:shd w:val="clear" w:color="auto" w:fill="auto"/>
          </w:tcPr>
          <w:p w14:paraId="0F0F48A5" w14:textId="77777777" w:rsidR="0087049C" w:rsidRPr="0087049C" w:rsidRDefault="0087049C" w:rsidP="0087049C">
            <w:pPr>
              <w:tabs>
                <w:tab w:val="decimal" w:pos="1152"/>
              </w:tabs>
              <w:spacing w:line="340" w:lineRule="exact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28F59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222604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195BBE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15E44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EA332A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9B1A4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49C" w:rsidRPr="0087049C" w14:paraId="0C22A6C0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1EACBD6A" w14:textId="6777AECA" w:rsidR="0087049C" w:rsidRPr="0087049C" w:rsidRDefault="0087049C" w:rsidP="008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 w:rsidR="0029003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</w:tcPr>
          <w:p w14:paraId="63EB4F17" w14:textId="07B4B771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55461F6A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FFB39" w14:textId="0D5B518E" w:rsidR="0087049C" w:rsidRPr="00E174BE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11C5B21F" w14:textId="77777777" w:rsidR="0087049C" w:rsidRPr="00E174BE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4EFED7" w14:textId="68548ED6" w:rsidR="0087049C" w:rsidRPr="00E174BE" w:rsidRDefault="000130C5" w:rsidP="0001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4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93650F" w14:textId="77777777" w:rsidR="0087049C" w:rsidRPr="00E174BE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98B9F4" w14:textId="5A64D882" w:rsidR="0087049C" w:rsidRPr="00E174BE" w:rsidRDefault="00E174BE" w:rsidP="00E1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4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650C" w:rsidRPr="0087049C" w14:paraId="14396985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669332D5" w14:textId="339537EE" w:rsidR="00E8650C" w:rsidRPr="0087049C" w:rsidRDefault="00E8650C" w:rsidP="008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811FD88" w14:textId="55CA5B7B" w:rsidR="00E8650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341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25381051" w14:textId="77777777" w:rsidR="00E8650C" w:rsidRPr="0087049C" w:rsidRDefault="00E8650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D6B8F5" w14:textId="067665F4" w:rsidR="00E8650C" w:rsidRPr="00E174BE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174BE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32827E6C" w14:textId="77777777" w:rsidR="00E8650C" w:rsidRPr="00E174BE" w:rsidRDefault="00E8650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38D2F8" w14:textId="211FA263" w:rsidR="00E8650C" w:rsidRPr="00E174BE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130C5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460256D9" w14:textId="77777777" w:rsidR="00E8650C" w:rsidRPr="00E174BE" w:rsidRDefault="00E8650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2CAAC1B" w14:textId="449FBAD4" w:rsidR="00E8650C" w:rsidRPr="00E174BE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174BE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87049C" w:rsidRPr="0087049C" w14:paraId="198B95B9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2863D6D0" w14:textId="254B3907" w:rsidR="0087049C" w:rsidRPr="0087049C" w:rsidRDefault="0087049C" w:rsidP="0087049C">
            <w:pPr>
              <w:tabs>
                <w:tab w:val="left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</w:t>
            </w:r>
            <w:r w:rsidR="003B2B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กธนาคาร</w:t>
            </w:r>
          </w:p>
        </w:tc>
        <w:tc>
          <w:tcPr>
            <w:tcW w:w="1080" w:type="dxa"/>
            <w:shd w:val="clear" w:color="auto" w:fill="auto"/>
          </w:tcPr>
          <w:p w14:paraId="1934B2D8" w14:textId="1B0B0B08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D62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5BDD4AC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9499E9" w14:textId="5A5C1AC1" w:rsidR="0087049C" w:rsidRPr="00E174BE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7049C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5E147CE" w14:textId="77777777" w:rsidR="0087049C" w:rsidRPr="00E174BE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8C5A3C" w14:textId="63D90EE7" w:rsidR="0087049C" w:rsidRPr="00E174BE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D6253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696EBD09" w14:textId="77777777" w:rsidR="0087049C" w:rsidRPr="00E174BE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56EB3E" w14:textId="26F7341D" w:rsidR="0087049C" w:rsidRPr="00E174BE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7049C" w:rsidRPr="00E17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87049C" w:rsidRPr="0087049C" w14:paraId="2E566190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14:paraId="1AFB98C6" w14:textId="77777777" w:rsidR="0087049C" w:rsidRPr="0087049C" w:rsidRDefault="0087049C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B11B" w14:textId="08256503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52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3F063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E373619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31607" w14:textId="60A41732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87049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2810E62F" w14:textId="77777777" w:rsidR="0087049C" w:rsidRPr="0087049C" w:rsidRDefault="0087049C" w:rsidP="0087049C">
            <w:pPr>
              <w:pStyle w:val="Heading5"/>
              <w:ind w:left="-13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B522C" w14:textId="2B13EFF1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65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696C2531" w14:textId="77777777" w:rsidR="0087049C" w:rsidRPr="0087049C" w:rsidRDefault="0087049C" w:rsidP="0087049C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BC661" w14:textId="5B711B67" w:rsidR="0087049C" w:rsidRPr="0087049C" w:rsidRDefault="003F0633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7049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</w:p>
        </w:tc>
      </w:tr>
    </w:tbl>
    <w:p w14:paraId="42E9A190" w14:textId="77777777" w:rsidR="00A02476" w:rsidRPr="0087049C" w:rsidRDefault="00A02476" w:rsidP="00A02476">
      <w:pPr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71C09828" w14:textId="77777777" w:rsidR="00A02476" w:rsidRPr="0087049C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6EC1BAA" w14:textId="77777777" w:rsidR="003B2B04" w:rsidRDefault="003B2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6" w:name="_Hlk63972638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49A3B29" w14:textId="25F86FF7" w:rsidR="00A02476" w:rsidRPr="0087049C" w:rsidRDefault="0AD552BD" w:rsidP="3AE0C848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3AE0C8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หุ้นทุนซื้อคืน</w:t>
      </w:r>
    </w:p>
    <w:p w14:paraId="65876809" w14:textId="77777777" w:rsidR="0013659C" w:rsidRPr="003B2B04" w:rsidRDefault="0013659C" w:rsidP="0013659C">
      <w:pPr>
        <w:rPr>
          <w:rFonts w:asciiTheme="majorBidi" w:hAnsiTheme="majorBidi" w:cstheme="majorBidi"/>
          <w:sz w:val="30"/>
          <w:szCs w:val="30"/>
        </w:rPr>
      </w:pPr>
    </w:p>
    <w:bookmarkEnd w:id="6"/>
    <w:p w14:paraId="2BDC347D" w14:textId="51451AC4" w:rsidR="00A02476" w:rsidRPr="003B2B04" w:rsidRDefault="0013659C" w:rsidP="001365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2B04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16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F0633" w:rsidRPr="003F0633">
        <w:rPr>
          <w:rFonts w:asciiTheme="majorBidi" w:hAnsiTheme="majorBidi" w:cstheme="majorBidi"/>
          <w:sz w:val="30"/>
          <w:szCs w:val="30"/>
        </w:rPr>
        <w:t>2563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คณะกรรมการของบริษัทมีมติอนุมัติโครงการซื้อหุ้นคืนเพื่อบริหารทางการเงิน ตามมาตรา </w:t>
      </w:r>
      <w:r w:rsidR="003F0633" w:rsidRPr="003F0633">
        <w:rPr>
          <w:rFonts w:asciiTheme="majorBidi" w:hAnsiTheme="majorBidi" w:cstheme="majorBidi"/>
          <w:sz w:val="30"/>
          <w:szCs w:val="30"/>
        </w:rPr>
        <w:t>66</w:t>
      </w:r>
      <w:r w:rsidRPr="003B2B04">
        <w:rPr>
          <w:rFonts w:asciiTheme="majorBidi" w:hAnsiTheme="majorBidi" w:cstheme="majorBidi"/>
          <w:sz w:val="30"/>
          <w:szCs w:val="30"/>
        </w:rPr>
        <w:t>/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3B2B04">
        <w:rPr>
          <w:rFonts w:asciiTheme="majorBidi" w:hAnsiTheme="majorBidi" w:cstheme="majorBidi"/>
          <w:sz w:val="30"/>
          <w:szCs w:val="30"/>
        </w:rPr>
        <w:t>(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Pr="003B2B04">
        <w:rPr>
          <w:rFonts w:asciiTheme="majorBidi" w:hAnsiTheme="majorBidi" w:cstheme="majorBidi"/>
          <w:sz w:val="30"/>
          <w:szCs w:val="30"/>
        </w:rPr>
        <w:t xml:space="preserve">) 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แห่งพระราชบัญญัติบริษัทมหาชนจำกัดในวงเงินไม่เกิน </w:t>
      </w:r>
      <w:r w:rsidR="003F0633" w:rsidRPr="003F0633">
        <w:rPr>
          <w:rFonts w:asciiTheme="majorBidi" w:hAnsiTheme="majorBidi" w:cstheme="majorBidi"/>
          <w:sz w:val="30"/>
          <w:szCs w:val="30"/>
        </w:rPr>
        <w:t>150</w:t>
      </w:r>
      <w:r w:rsidRPr="003B2B04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0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7D57" w:rsidRPr="003B2B04">
        <w:rPr>
          <w:rFonts w:asciiTheme="majorBidi" w:hAnsiTheme="majorBidi" w:cstheme="majorBidi"/>
          <w:sz w:val="30"/>
          <w:szCs w:val="30"/>
        </w:rPr>
        <w:t xml:space="preserve">      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="003F0633" w:rsidRPr="003F0633">
        <w:rPr>
          <w:rFonts w:asciiTheme="majorBidi" w:hAnsiTheme="majorBidi" w:cstheme="majorBidi"/>
          <w:sz w:val="30"/>
          <w:szCs w:val="30"/>
        </w:rPr>
        <w:t>7</w:t>
      </w:r>
      <w:r w:rsidRPr="003B2B04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5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ล้านหุ้น (มูลค่าที่ตราไว้หุ้นละ 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บาท) ซึ่งคิดเป็น</w:t>
      </w:r>
      <w:r w:rsidRPr="003B2B04">
        <w:rPr>
          <w:rFonts w:asciiTheme="majorBidi" w:hAnsiTheme="majorBidi" w:cstheme="majorBidi"/>
          <w:sz w:val="30"/>
          <w:szCs w:val="30"/>
        </w:rPr>
        <w:t xml:space="preserve"> 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F0633" w:rsidRPr="003F0633">
        <w:rPr>
          <w:rFonts w:asciiTheme="majorBidi" w:hAnsiTheme="majorBidi" w:cstheme="majorBidi"/>
          <w:sz w:val="30"/>
          <w:szCs w:val="30"/>
        </w:rPr>
        <w:t>2</w:t>
      </w:r>
      <w:r w:rsidRPr="003B2B04">
        <w:rPr>
          <w:rFonts w:asciiTheme="majorBidi" w:hAnsiTheme="majorBidi" w:cstheme="majorBidi"/>
          <w:sz w:val="30"/>
          <w:szCs w:val="30"/>
        </w:rPr>
        <w:t>.</w:t>
      </w:r>
      <w:r w:rsidR="003F0633" w:rsidRPr="003F0633">
        <w:rPr>
          <w:rFonts w:asciiTheme="majorBidi" w:hAnsiTheme="majorBidi" w:cstheme="majorBidi"/>
          <w:sz w:val="30"/>
          <w:szCs w:val="30"/>
        </w:rPr>
        <w:t>46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ของจำนวนหุ้นสามัญที่จำหน่ายได้แล้วทั้งหมดของบริษัท ในการนี้ บริษัทจะดำเนินการซื้อหุ้นคืนโดยวิธีการซื้อในตลาดหลักทรัพย์แห่งประเทศไทย โดยมีกำหนดระยะเวลาการซื้อหุ้นคืนตั้งแต่วันที่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1</w:t>
      </w:r>
      <w:r w:rsidRPr="003B2B04">
        <w:rPr>
          <w:rFonts w:asciiTheme="majorBidi" w:hAnsiTheme="majorBidi" w:cstheme="majorBidi"/>
          <w:sz w:val="30"/>
          <w:szCs w:val="30"/>
        </w:rPr>
        <w:t xml:space="preserve"> 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2563</w:t>
      </w:r>
      <w:r w:rsidRPr="003B2B04">
        <w:rPr>
          <w:rFonts w:asciiTheme="majorBidi" w:hAnsiTheme="majorBidi" w:cstheme="majorBidi"/>
          <w:sz w:val="30"/>
          <w:szCs w:val="30"/>
        </w:rPr>
        <w:t xml:space="preserve"> 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3B2B04">
        <w:rPr>
          <w:rFonts w:asciiTheme="majorBidi" w:hAnsiTheme="majorBidi" w:cstheme="majorBidi"/>
          <w:sz w:val="30"/>
          <w:szCs w:val="30"/>
        </w:rPr>
        <w:br/>
      </w:r>
      <w:r w:rsidR="003F0633" w:rsidRPr="003F0633">
        <w:rPr>
          <w:rFonts w:asciiTheme="majorBidi" w:hAnsiTheme="majorBidi" w:cstheme="majorBidi"/>
          <w:sz w:val="30"/>
          <w:szCs w:val="30"/>
        </w:rPr>
        <w:t>30</w:t>
      </w:r>
      <w:r w:rsidRPr="003B2B04">
        <w:rPr>
          <w:rFonts w:asciiTheme="majorBidi" w:hAnsiTheme="majorBidi" w:cstheme="majorBidi"/>
          <w:sz w:val="30"/>
          <w:szCs w:val="30"/>
        </w:rPr>
        <w:t xml:space="preserve"> 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2563</w:t>
      </w:r>
    </w:p>
    <w:p w14:paraId="740A7D04" w14:textId="1AE33676" w:rsidR="00A02476" w:rsidRPr="003B2B04" w:rsidRDefault="00A02476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AD0870" w14:textId="16E5BFBA" w:rsidR="003F369E" w:rsidRPr="003B2B04" w:rsidRDefault="003F369E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2B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0633" w:rsidRPr="003F0633">
        <w:rPr>
          <w:rFonts w:asciiTheme="majorBidi" w:hAnsiTheme="majorBidi" w:cstheme="majorBidi"/>
          <w:sz w:val="30"/>
          <w:szCs w:val="30"/>
        </w:rPr>
        <w:t>30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F0633" w:rsidRPr="003F0633">
        <w:rPr>
          <w:rFonts w:asciiTheme="majorBidi" w:hAnsiTheme="majorBidi" w:cstheme="majorBidi"/>
          <w:sz w:val="30"/>
          <w:szCs w:val="30"/>
        </w:rPr>
        <w:t>2563</w:t>
      </w:r>
      <w:r w:rsidRPr="003B2B04">
        <w:rPr>
          <w:rFonts w:asciiTheme="majorBidi" w:hAnsiTheme="majorBidi" w:cstheme="majorBidi"/>
          <w:sz w:val="30"/>
          <w:szCs w:val="30"/>
          <w:cs/>
        </w:rPr>
        <w:t xml:space="preserve"> โครงการซื้อหุ้นคืนได้สิ้นสุดลง</w:t>
      </w:r>
      <w:r w:rsidR="00D67B25" w:rsidRPr="003B2B0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3B2B04">
        <w:rPr>
          <w:rFonts w:asciiTheme="majorBidi" w:hAnsiTheme="majorBidi" w:cstheme="majorBidi"/>
          <w:sz w:val="30"/>
          <w:szCs w:val="30"/>
          <w:cs/>
        </w:rPr>
        <w:t>บริษัทไม่ได้มีการซื้อหุ้นคืนในช่วงระยะเวลาดังกล่าวแต่อย่างใด</w:t>
      </w:r>
    </w:p>
    <w:p w14:paraId="2BA40644" w14:textId="04183F4D" w:rsidR="003F369E" w:rsidRDefault="003F369E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2DE50C8" w14:textId="77777777" w:rsidR="009B74BB" w:rsidRPr="009B74BB" w:rsidRDefault="009B74BB" w:rsidP="009B74BB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B74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141118A" w14:textId="230ED681" w:rsidR="009B74BB" w:rsidRDefault="009B74BB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5D3F8E" w14:textId="418DEF28" w:rsidR="009B74BB" w:rsidRPr="00D773ED" w:rsidRDefault="009B74BB" w:rsidP="009B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773E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30F62">
        <w:rPr>
          <w:rFonts w:ascii="Angsana New" w:hAnsi="Angsana New"/>
          <w:sz w:val="30"/>
          <w:szCs w:val="30"/>
        </w:rPr>
        <w:t>30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z w:val="30"/>
          <w:szCs w:val="30"/>
        </w:rPr>
        <w:t>2564</w:t>
      </w:r>
      <w:r w:rsidRPr="00D773ED">
        <w:rPr>
          <w:rFonts w:ascii="Angsana New" w:hAnsi="Angsana New"/>
          <w:sz w:val="30"/>
          <w:szCs w:val="30"/>
          <w:cs/>
        </w:rPr>
        <w:t xml:space="preserve"> 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บริษัทได้รับชำระเงินค่าหุ้นสามัญจำนวน </w:t>
      </w:r>
      <w:r>
        <w:rPr>
          <w:rFonts w:ascii="Angsana New" w:hAnsi="Angsana New"/>
          <w:sz w:val="30"/>
          <w:szCs w:val="30"/>
        </w:rPr>
        <w:t>25.48</w:t>
      </w:r>
      <w:r w:rsidRPr="00D773ED">
        <w:rPr>
          <w:rFonts w:ascii="Angsana New" w:hAnsi="Angsana New"/>
          <w:sz w:val="30"/>
          <w:szCs w:val="30"/>
          <w:cs/>
        </w:rPr>
        <w:t xml:space="preserve"> ล้านบาทแล้วในวันดังกล่าว </w:t>
      </w:r>
      <w:r w:rsidRPr="00D773E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D773E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D773ED">
        <w:rPr>
          <w:rFonts w:ascii="Angsana New" w:hAnsi="Angsana New"/>
          <w:sz w:val="30"/>
          <w:szCs w:val="30"/>
          <w:cs/>
        </w:rPr>
        <w:t>จดทะเบียนกับกระทรวงพาณิชย์เพื่อเปลี่ยนแปลงทุนชำระจาก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 w:rsidRPr="00D773ED">
        <w:rPr>
          <w:rFonts w:ascii="Angsana New" w:hAnsi="Angsana New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z w:val="30"/>
          <w:szCs w:val="30"/>
        </w:rPr>
        <w:t>306</w:t>
      </w:r>
      <w:r w:rsidRPr="00D773ED">
        <w:rPr>
          <w:rFonts w:ascii="Angsana New" w:hAnsi="Angsana New"/>
          <w:sz w:val="30"/>
          <w:szCs w:val="30"/>
        </w:rPr>
        <w:t>,</w:t>
      </w:r>
      <w:r w:rsidRPr="00330F62">
        <w:rPr>
          <w:rFonts w:ascii="Angsana New" w:hAnsi="Angsana New"/>
          <w:sz w:val="30"/>
          <w:szCs w:val="30"/>
        </w:rPr>
        <w:t>086</w:t>
      </w:r>
      <w:r w:rsidRPr="00D773ED">
        <w:rPr>
          <w:rFonts w:ascii="Angsana New" w:hAnsi="Angsana New"/>
          <w:sz w:val="30"/>
          <w:szCs w:val="30"/>
        </w:rPr>
        <w:t>,</w:t>
      </w:r>
      <w:r w:rsidRPr="00330F62">
        <w:rPr>
          <w:rFonts w:ascii="Angsana New" w:hAnsi="Angsana New"/>
          <w:sz w:val="30"/>
          <w:szCs w:val="30"/>
        </w:rPr>
        <w:t>680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เป็น </w:t>
      </w:r>
      <w:r>
        <w:rPr>
          <w:rFonts w:ascii="Angsana New" w:hAnsi="Angsana New"/>
          <w:sz w:val="30"/>
          <w:szCs w:val="30"/>
        </w:rPr>
        <w:t>307,325,780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D773ED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D773ED">
        <w:rPr>
          <w:rFonts w:ascii="Angsana New" w:hAnsi="Angsana New"/>
          <w:sz w:val="30"/>
          <w:szCs w:val="30"/>
          <w:cs/>
        </w:rPr>
        <w:t xml:space="preserve">จำนวน </w:t>
      </w:r>
      <w:r w:rsidRPr="00330F62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239,1</w:t>
      </w:r>
      <w:r w:rsidRPr="00330F62">
        <w:rPr>
          <w:rFonts w:ascii="Angsana New" w:hAnsi="Angsana New"/>
          <w:sz w:val="30"/>
          <w:szCs w:val="30"/>
        </w:rPr>
        <w:t>00</w:t>
      </w:r>
      <w:r w:rsidRPr="00D773ED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Pr="00D773ED">
        <w:rPr>
          <w:rFonts w:ascii="Angsana New" w:hAnsi="Angsana New"/>
          <w:sz w:val="30"/>
          <w:szCs w:val="30"/>
        </w:rPr>
        <w:t xml:space="preserve"> </w:t>
      </w:r>
      <w:r w:rsidRPr="00330F62">
        <w:rPr>
          <w:rFonts w:ascii="Angsana New" w:hAnsi="Angsana New"/>
          <w:sz w:val="30"/>
          <w:szCs w:val="30"/>
        </w:rPr>
        <w:t>1</w:t>
      </w:r>
      <w:r w:rsidRPr="00D773ED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FB21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2565</w:t>
      </w:r>
    </w:p>
    <w:p w14:paraId="0B47D1BB" w14:textId="77777777" w:rsidR="009B74BB" w:rsidRPr="009B74BB" w:rsidRDefault="009B74BB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999600F" w14:textId="77777777" w:rsidR="003F369E" w:rsidRPr="003B2B04" w:rsidRDefault="003F369E" w:rsidP="003F369E">
      <w:pPr>
        <w:rPr>
          <w:rFonts w:asciiTheme="majorBidi" w:hAnsiTheme="majorBidi" w:cstheme="majorBidi"/>
          <w:sz w:val="30"/>
          <w:szCs w:val="30"/>
          <w:lang w:val="th-TH"/>
        </w:rPr>
      </w:pPr>
    </w:p>
    <w:sectPr w:rsidR="003F369E" w:rsidRPr="003B2B04" w:rsidSect="00C5633A">
      <w:headerReference w:type="default" r:id="rId2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20C92" w14:textId="77777777" w:rsidR="004414E8" w:rsidRDefault="004414E8">
      <w:r>
        <w:separator/>
      </w:r>
    </w:p>
  </w:endnote>
  <w:endnote w:type="continuationSeparator" w:id="0">
    <w:p w14:paraId="01E8D33E" w14:textId="77777777" w:rsidR="004414E8" w:rsidRDefault="004414E8">
      <w:r>
        <w:continuationSeparator/>
      </w:r>
    </w:p>
  </w:endnote>
  <w:endnote w:type="continuationNotice" w:id="1">
    <w:p w14:paraId="050288CE" w14:textId="77777777" w:rsidR="004414E8" w:rsidRDefault="004414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8BDFE" w14:textId="41AB6046" w:rsidR="00B73011" w:rsidRPr="00E37E72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3F0633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B4F7C" w14:textId="1DA5525B" w:rsidR="00B73011" w:rsidRPr="00E37E72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3F0633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53612" w14:textId="5F88D109" w:rsidR="00B73011" w:rsidRPr="00E37E72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3F0633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951EB" w14:textId="35C9D863" w:rsidR="00B73011" w:rsidRPr="00D7214C" w:rsidRDefault="00B73011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D7214C">
      <w:rPr>
        <w:rFonts w:ascii="Angsana New" w:hAnsi="Angsana New"/>
        <w:caps/>
        <w:sz w:val="30"/>
        <w:szCs w:val="30"/>
      </w:rPr>
      <w:fldChar w:fldCharType="begin"/>
    </w:r>
    <w:r w:rsidRPr="00D7214C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D7214C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3F0633">
      <w:rPr>
        <w:rFonts w:ascii="Angsana New" w:hAnsi="Angsana New"/>
        <w:caps/>
        <w:noProof/>
        <w:sz w:val="30"/>
        <w:szCs w:val="30"/>
      </w:rPr>
      <w:t>9</w:t>
    </w:r>
    <w:r w:rsidRPr="00D7214C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F5B61" w14:textId="0C921ED5" w:rsidR="00B73011" w:rsidRPr="002448B9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3F0633">
      <w:rPr>
        <w:rFonts w:ascii="Angsana New" w:hAnsi="Angsana New"/>
        <w:noProof/>
        <w:sz w:val="30"/>
        <w:szCs w:val="30"/>
      </w:rPr>
      <w:t>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84C73" w14:textId="790151AD" w:rsidR="00B73011" w:rsidRPr="00EE1D0B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Pr="003F0633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2F590" w14:textId="2833C21C" w:rsidR="00B73011" w:rsidRPr="00EE1D0B" w:rsidRDefault="00B73011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Pr="003F0633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12B0D" w14:textId="77777777" w:rsidR="004414E8" w:rsidRDefault="004414E8">
      <w:r>
        <w:separator/>
      </w:r>
    </w:p>
  </w:footnote>
  <w:footnote w:type="continuationSeparator" w:id="0">
    <w:p w14:paraId="039BB5EE" w14:textId="77777777" w:rsidR="004414E8" w:rsidRDefault="004414E8">
      <w:r>
        <w:continuationSeparator/>
      </w:r>
    </w:p>
  </w:footnote>
  <w:footnote w:type="continuationNotice" w:id="1">
    <w:p w14:paraId="7ECBCAD9" w14:textId="77777777" w:rsidR="004414E8" w:rsidRDefault="004414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D0A97" w14:textId="77777777" w:rsidR="00B73011" w:rsidRPr="00E37E72" w:rsidRDefault="00B73011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8CBFDD3" w14:textId="77777777" w:rsidR="00B73011" w:rsidRDefault="00B73011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4D55F9E" w14:textId="2A7AFC5F" w:rsidR="00B73011" w:rsidRDefault="00B73011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</w:p>
  <w:p w14:paraId="18C213AE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12F98" w14:textId="77777777" w:rsidR="00B73011" w:rsidRPr="00E37E72" w:rsidRDefault="00B73011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ABBB1D0" w14:textId="77777777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4DA13900" w14:textId="2ED5E65A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</w:p>
  <w:p w14:paraId="3D1496EF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735FE" w14:textId="77777777" w:rsidR="00B73011" w:rsidRPr="00E37E72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D4F29B0" w14:textId="77777777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40FF2BAA" w14:textId="218F625D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83AF3B9" w14:textId="77777777" w:rsidR="00B73011" w:rsidRDefault="00B73011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918CD" w14:textId="77777777" w:rsidR="00B73011" w:rsidRPr="00E37E72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63494DFB" w14:textId="77777777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E418A67" w14:textId="3E39BE9A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3673A55" w14:textId="77777777" w:rsidR="00B73011" w:rsidRDefault="00B73011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F305D" w14:textId="77777777" w:rsidR="00B73011" w:rsidRPr="00E37E72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E6F33A2" w14:textId="77777777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B1C8B24" w14:textId="0B7DD222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112D440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14CAD" w14:textId="77777777" w:rsidR="00B73011" w:rsidRPr="00E37E72" w:rsidRDefault="00B73011" w:rsidP="00B530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1B74F82" w14:textId="77777777" w:rsidR="00B73011" w:rsidRDefault="00B73011" w:rsidP="00B530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071ECB8" w14:textId="2EB87F3F" w:rsidR="00B73011" w:rsidRDefault="00B73011" w:rsidP="00B530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</w:p>
  <w:p w14:paraId="7D93150C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840A" w14:textId="77777777" w:rsidR="00B73011" w:rsidRPr="00E37E72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C86946" w14:textId="77777777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C7B5CA5" w14:textId="65105EEF" w:rsidR="00B73011" w:rsidRDefault="00B73011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39E2B51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46270" w14:textId="77777777" w:rsidR="00B73011" w:rsidRPr="00E37E72" w:rsidRDefault="00B73011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8159AC" w14:textId="77777777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D5A0669" w14:textId="47584F88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</w:p>
  <w:p w14:paraId="51B4A556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2BD71" w14:textId="77777777" w:rsidR="00B73011" w:rsidRPr="00E37E72" w:rsidRDefault="00B73011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FFA70C4" w14:textId="77777777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5C4EB72" w14:textId="0D2EF194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</w:p>
  <w:p w14:paraId="6E891887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2F38A" w14:textId="77777777" w:rsidR="00B73011" w:rsidRPr="00E37E72" w:rsidRDefault="00B73011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C95D4AA" w14:textId="77777777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B0C6E5F" w14:textId="760405C7" w:rsidR="00B73011" w:rsidRDefault="00B7301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F063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3F0633">
      <w:rPr>
        <w:rFonts w:ascii="Angsana New" w:hAnsi="Angsana New"/>
        <w:b/>
        <w:bCs/>
        <w:sz w:val="32"/>
        <w:szCs w:val="32"/>
      </w:rPr>
      <w:t>2564</w:t>
    </w:r>
  </w:p>
  <w:p w14:paraId="26F332F1" w14:textId="77777777" w:rsidR="00B73011" w:rsidRDefault="00B7301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4"/>
  </w:num>
  <w:num w:numId="15">
    <w:abstractNumId w:val="28"/>
  </w:num>
  <w:num w:numId="16">
    <w:abstractNumId w:val="42"/>
  </w:num>
  <w:num w:numId="17">
    <w:abstractNumId w:val="44"/>
  </w:num>
  <w:num w:numId="18">
    <w:abstractNumId w:val="34"/>
  </w:num>
  <w:num w:numId="19">
    <w:abstractNumId w:val="45"/>
  </w:num>
  <w:num w:numId="20">
    <w:abstractNumId w:val="23"/>
  </w:num>
  <w:num w:numId="21">
    <w:abstractNumId w:val="40"/>
  </w:num>
  <w:num w:numId="22">
    <w:abstractNumId w:val="12"/>
  </w:num>
  <w:num w:numId="23">
    <w:abstractNumId w:val="43"/>
  </w:num>
  <w:num w:numId="24">
    <w:abstractNumId w:val="27"/>
  </w:num>
  <w:num w:numId="25">
    <w:abstractNumId w:val="38"/>
  </w:num>
  <w:num w:numId="26">
    <w:abstractNumId w:val="19"/>
  </w:num>
  <w:num w:numId="27">
    <w:abstractNumId w:val="18"/>
  </w:num>
  <w:num w:numId="28">
    <w:abstractNumId w:val="32"/>
  </w:num>
  <w:num w:numId="29">
    <w:abstractNumId w:val="15"/>
  </w:num>
  <w:num w:numId="30">
    <w:abstractNumId w:val="29"/>
  </w:num>
  <w:num w:numId="31">
    <w:abstractNumId w:val="10"/>
  </w:num>
  <w:num w:numId="32">
    <w:abstractNumId w:val="16"/>
  </w:num>
  <w:num w:numId="33">
    <w:abstractNumId w:val="36"/>
  </w:num>
  <w:num w:numId="34">
    <w:abstractNumId w:val="35"/>
  </w:num>
  <w:num w:numId="35">
    <w:abstractNumId w:val="30"/>
  </w:num>
  <w:num w:numId="36">
    <w:abstractNumId w:val="13"/>
  </w:num>
  <w:num w:numId="37">
    <w:abstractNumId w:val="41"/>
  </w:num>
  <w:num w:numId="38">
    <w:abstractNumId w:val="21"/>
  </w:num>
  <w:num w:numId="39">
    <w:abstractNumId w:val="46"/>
  </w:num>
  <w:num w:numId="40">
    <w:abstractNumId w:val="11"/>
  </w:num>
  <w:num w:numId="41">
    <w:abstractNumId w:val="33"/>
  </w:num>
  <w:num w:numId="42">
    <w:abstractNumId w:val="37"/>
  </w:num>
  <w:num w:numId="43">
    <w:abstractNumId w:val="14"/>
  </w:num>
  <w:num w:numId="44">
    <w:abstractNumId w:val="25"/>
  </w:num>
  <w:num w:numId="45">
    <w:abstractNumId w:val="31"/>
  </w:num>
  <w:num w:numId="46">
    <w:abstractNumId w:val="17"/>
  </w:num>
  <w:num w:numId="47">
    <w:abstractNumId w:val="2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4A"/>
    <w:rsid w:val="00001356"/>
    <w:rsid w:val="000014D6"/>
    <w:rsid w:val="00001564"/>
    <w:rsid w:val="0000161A"/>
    <w:rsid w:val="00001828"/>
    <w:rsid w:val="000019FF"/>
    <w:rsid w:val="00001AE2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9F0"/>
    <w:rsid w:val="00003F01"/>
    <w:rsid w:val="000048B2"/>
    <w:rsid w:val="00005144"/>
    <w:rsid w:val="00005218"/>
    <w:rsid w:val="000053BB"/>
    <w:rsid w:val="000054F7"/>
    <w:rsid w:val="00005624"/>
    <w:rsid w:val="00005F8C"/>
    <w:rsid w:val="00006270"/>
    <w:rsid w:val="000062E8"/>
    <w:rsid w:val="00006606"/>
    <w:rsid w:val="0000670A"/>
    <w:rsid w:val="00006A97"/>
    <w:rsid w:val="00006C36"/>
    <w:rsid w:val="00006D8F"/>
    <w:rsid w:val="00006E55"/>
    <w:rsid w:val="00006E93"/>
    <w:rsid w:val="00007275"/>
    <w:rsid w:val="000072B7"/>
    <w:rsid w:val="000073B9"/>
    <w:rsid w:val="0000758D"/>
    <w:rsid w:val="00007B57"/>
    <w:rsid w:val="00007BE5"/>
    <w:rsid w:val="00007CB7"/>
    <w:rsid w:val="00007CDE"/>
    <w:rsid w:val="00007DA5"/>
    <w:rsid w:val="00010063"/>
    <w:rsid w:val="00010418"/>
    <w:rsid w:val="00010826"/>
    <w:rsid w:val="00010C8C"/>
    <w:rsid w:val="00010E04"/>
    <w:rsid w:val="00011CBD"/>
    <w:rsid w:val="00012981"/>
    <w:rsid w:val="00012A8D"/>
    <w:rsid w:val="00012DE0"/>
    <w:rsid w:val="000130C5"/>
    <w:rsid w:val="000131EC"/>
    <w:rsid w:val="0001330E"/>
    <w:rsid w:val="000135E9"/>
    <w:rsid w:val="00013EAC"/>
    <w:rsid w:val="00013FB4"/>
    <w:rsid w:val="0001439D"/>
    <w:rsid w:val="00014662"/>
    <w:rsid w:val="000149D7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49A"/>
    <w:rsid w:val="0001680B"/>
    <w:rsid w:val="00016C76"/>
    <w:rsid w:val="000170CE"/>
    <w:rsid w:val="000171A8"/>
    <w:rsid w:val="00017206"/>
    <w:rsid w:val="0001721D"/>
    <w:rsid w:val="000179F1"/>
    <w:rsid w:val="00017C4C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0ED"/>
    <w:rsid w:val="0002214E"/>
    <w:rsid w:val="00022187"/>
    <w:rsid w:val="000221D5"/>
    <w:rsid w:val="000226A2"/>
    <w:rsid w:val="000229B5"/>
    <w:rsid w:val="00022BB3"/>
    <w:rsid w:val="00022BEE"/>
    <w:rsid w:val="00022CE6"/>
    <w:rsid w:val="00023082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825"/>
    <w:rsid w:val="00026E30"/>
    <w:rsid w:val="00026E5A"/>
    <w:rsid w:val="00027732"/>
    <w:rsid w:val="00027941"/>
    <w:rsid w:val="00027A4F"/>
    <w:rsid w:val="00030161"/>
    <w:rsid w:val="000302CA"/>
    <w:rsid w:val="00030326"/>
    <w:rsid w:val="0003076B"/>
    <w:rsid w:val="000307A1"/>
    <w:rsid w:val="0003082D"/>
    <w:rsid w:val="00030A1B"/>
    <w:rsid w:val="00030C5B"/>
    <w:rsid w:val="00030CD3"/>
    <w:rsid w:val="00030DC1"/>
    <w:rsid w:val="0003115F"/>
    <w:rsid w:val="000318E2"/>
    <w:rsid w:val="00031914"/>
    <w:rsid w:val="00031B6D"/>
    <w:rsid w:val="00031BFF"/>
    <w:rsid w:val="000321ED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CC4"/>
    <w:rsid w:val="00034E18"/>
    <w:rsid w:val="0003538F"/>
    <w:rsid w:val="000356CC"/>
    <w:rsid w:val="00035BC9"/>
    <w:rsid w:val="00035DAF"/>
    <w:rsid w:val="00035EB6"/>
    <w:rsid w:val="00036425"/>
    <w:rsid w:val="00036434"/>
    <w:rsid w:val="00036459"/>
    <w:rsid w:val="000370C0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861"/>
    <w:rsid w:val="000418D1"/>
    <w:rsid w:val="00041C99"/>
    <w:rsid w:val="00041EE6"/>
    <w:rsid w:val="0004267C"/>
    <w:rsid w:val="00043306"/>
    <w:rsid w:val="0004379D"/>
    <w:rsid w:val="00043984"/>
    <w:rsid w:val="00043D2E"/>
    <w:rsid w:val="00043F2A"/>
    <w:rsid w:val="00043F55"/>
    <w:rsid w:val="00044071"/>
    <w:rsid w:val="00044386"/>
    <w:rsid w:val="0004465C"/>
    <w:rsid w:val="00045126"/>
    <w:rsid w:val="0004539A"/>
    <w:rsid w:val="0004542F"/>
    <w:rsid w:val="0004560C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55E"/>
    <w:rsid w:val="00050AAC"/>
    <w:rsid w:val="00050E37"/>
    <w:rsid w:val="00050F9E"/>
    <w:rsid w:val="0005123C"/>
    <w:rsid w:val="00051CE6"/>
    <w:rsid w:val="00051E12"/>
    <w:rsid w:val="00051E6E"/>
    <w:rsid w:val="00051EFB"/>
    <w:rsid w:val="0005210A"/>
    <w:rsid w:val="000522E9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BCF"/>
    <w:rsid w:val="0005502B"/>
    <w:rsid w:val="000551A5"/>
    <w:rsid w:val="000556DB"/>
    <w:rsid w:val="00055E40"/>
    <w:rsid w:val="00055FE1"/>
    <w:rsid w:val="0005641B"/>
    <w:rsid w:val="0005698B"/>
    <w:rsid w:val="00056CB8"/>
    <w:rsid w:val="000574BB"/>
    <w:rsid w:val="000579DC"/>
    <w:rsid w:val="00060016"/>
    <w:rsid w:val="0006016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BA"/>
    <w:rsid w:val="00064FCF"/>
    <w:rsid w:val="000653B7"/>
    <w:rsid w:val="000659EA"/>
    <w:rsid w:val="00065D3D"/>
    <w:rsid w:val="00065E4B"/>
    <w:rsid w:val="00065F53"/>
    <w:rsid w:val="00066571"/>
    <w:rsid w:val="00066B52"/>
    <w:rsid w:val="00066B57"/>
    <w:rsid w:val="00066EAF"/>
    <w:rsid w:val="00067305"/>
    <w:rsid w:val="00067306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78A"/>
    <w:rsid w:val="00071852"/>
    <w:rsid w:val="0007191E"/>
    <w:rsid w:val="00072CBA"/>
    <w:rsid w:val="0007316F"/>
    <w:rsid w:val="00073583"/>
    <w:rsid w:val="00073B38"/>
    <w:rsid w:val="000749A1"/>
    <w:rsid w:val="00074C41"/>
    <w:rsid w:val="00074D9C"/>
    <w:rsid w:val="00074FF3"/>
    <w:rsid w:val="000750CF"/>
    <w:rsid w:val="0007515B"/>
    <w:rsid w:val="00075675"/>
    <w:rsid w:val="00075710"/>
    <w:rsid w:val="00075DF5"/>
    <w:rsid w:val="00075E10"/>
    <w:rsid w:val="00076223"/>
    <w:rsid w:val="000763DA"/>
    <w:rsid w:val="000764A8"/>
    <w:rsid w:val="00076772"/>
    <w:rsid w:val="00076DE0"/>
    <w:rsid w:val="00076E56"/>
    <w:rsid w:val="000773EC"/>
    <w:rsid w:val="000774D8"/>
    <w:rsid w:val="000778C5"/>
    <w:rsid w:val="000779B6"/>
    <w:rsid w:val="00077C24"/>
    <w:rsid w:val="00077D2D"/>
    <w:rsid w:val="00080091"/>
    <w:rsid w:val="000806C9"/>
    <w:rsid w:val="00080B66"/>
    <w:rsid w:val="00080EF3"/>
    <w:rsid w:val="00081618"/>
    <w:rsid w:val="00081670"/>
    <w:rsid w:val="00081DD1"/>
    <w:rsid w:val="00081ECB"/>
    <w:rsid w:val="0008284B"/>
    <w:rsid w:val="00082D49"/>
    <w:rsid w:val="00082F6F"/>
    <w:rsid w:val="00083062"/>
    <w:rsid w:val="000832E3"/>
    <w:rsid w:val="00083356"/>
    <w:rsid w:val="000838CE"/>
    <w:rsid w:val="000839D9"/>
    <w:rsid w:val="00083B51"/>
    <w:rsid w:val="0008427E"/>
    <w:rsid w:val="00084CCE"/>
    <w:rsid w:val="00084EC4"/>
    <w:rsid w:val="000850CA"/>
    <w:rsid w:val="000851AC"/>
    <w:rsid w:val="0008540D"/>
    <w:rsid w:val="00086028"/>
    <w:rsid w:val="000861B5"/>
    <w:rsid w:val="000865FF"/>
    <w:rsid w:val="000866EB"/>
    <w:rsid w:val="00086E2D"/>
    <w:rsid w:val="0008719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C66"/>
    <w:rsid w:val="00090D04"/>
    <w:rsid w:val="000918BC"/>
    <w:rsid w:val="00091A53"/>
    <w:rsid w:val="00091B38"/>
    <w:rsid w:val="00091B39"/>
    <w:rsid w:val="00092057"/>
    <w:rsid w:val="000924E2"/>
    <w:rsid w:val="00093070"/>
    <w:rsid w:val="0009317C"/>
    <w:rsid w:val="0009325E"/>
    <w:rsid w:val="000934A0"/>
    <w:rsid w:val="00093881"/>
    <w:rsid w:val="0009390D"/>
    <w:rsid w:val="00093A3D"/>
    <w:rsid w:val="00093B22"/>
    <w:rsid w:val="00093C0B"/>
    <w:rsid w:val="00093D75"/>
    <w:rsid w:val="000944F9"/>
    <w:rsid w:val="00094B0E"/>
    <w:rsid w:val="00094E7B"/>
    <w:rsid w:val="00095610"/>
    <w:rsid w:val="00095761"/>
    <w:rsid w:val="00095970"/>
    <w:rsid w:val="00095B07"/>
    <w:rsid w:val="00095B40"/>
    <w:rsid w:val="00095CD4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65D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08B"/>
    <w:rsid w:val="000A629F"/>
    <w:rsid w:val="000A70BC"/>
    <w:rsid w:val="000A7164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D2"/>
    <w:rsid w:val="000B0F0E"/>
    <w:rsid w:val="000B1370"/>
    <w:rsid w:val="000B16D9"/>
    <w:rsid w:val="000B208F"/>
    <w:rsid w:val="000B20EB"/>
    <w:rsid w:val="000B2618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4DF6"/>
    <w:rsid w:val="000B50DF"/>
    <w:rsid w:val="000B5568"/>
    <w:rsid w:val="000B56EC"/>
    <w:rsid w:val="000B5ADF"/>
    <w:rsid w:val="000B5EE4"/>
    <w:rsid w:val="000B5F3F"/>
    <w:rsid w:val="000B681D"/>
    <w:rsid w:val="000B6B81"/>
    <w:rsid w:val="000B6C64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BF"/>
    <w:rsid w:val="000C1261"/>
    <w:rsid w:val="000C16E7"/>
    <w:rsid w:val="000C1C6C"/>
    <w:rsid w:val="000C21E9"/>
    <w:rsid w:val="000C260D"/>
    <w:rsid w:val="000C2752"/>
    <w:rsid w:val="000C2855"/>
    <w:rsid w:val="000C2B2F"/>
    <w:rsid w:val="000C3306"/>
    <w:rsid w:val="000C3816"/>
    <w:rsid w:val="000C3AAA"/>
    <w:rsid w:val="000C3B64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6363"/>
    <w:rsid w:val="000C648A"/>
    <w:rsid w:val="000C6812"/>
    <w:rsid w:val="000C7120"/>
    <w:rsid w:val="000D0664"/>
    <w:rsid w:val="000D09A8"/>
    <w:rsid w:val="000D0F86"/>
    <w:rsid w:val="000D186A"/>
    <w:rsid w:val="000D1B4C"/>
    <w:rsid w:val="000D1EB8"/>
    <w:rsid w:val="000D206D"/>
    <w:rsid w:val="000D23E4"/>
    <w:rsid w:val="000D27EE"/>
    <w:rsid w:val="000D2864"/>
    <w:rsid w:val="000D29FC"/>
    <w:rsid w:val="000D2F00"/>
    <w:rsid w:val="000D3189"/>
    <w:rsid w:val="000D325C"/>
    <w:rsid w:val="000D356E"/>
    <w:rsid w:val="000D38D5"/>
    <w:rsid w:val="000D3956"/>
    <w:rsid w:val="000D3C8D"/>
    <w:rsid w:val="000D3DE1"/>
    <w:rsid w:val="000D3E7C"/>
    <w:rsid w:val="000D48FE"/>
    <w:rsid w:val="000D4B2F"/>
    <w:rsid w:val="000D4C0A"/>
    <w:rsid w:val="000D4DCF"/>
    <w:rsid w:val="000D56A0"/>
    <w:rsid w:val="000D577C"/>
    <w:rsid w:val="000D5970"/>
    <w:rsid w:val="000D6100"/>
    <w:rsid w:val="000D670D"/>
    <w:rsid w:val="000D69DF"/>
    <w:rsid w:val="000D6B87"/>
    <w:rsid w:val="000D7221"/>
    <w:rsid w:val="000D78DD"/>
    <w:rsid w:val="000D78E0"/>
    <w:rsid w:val="000D7924"/>
    <w:rsid w:val="000D7E13"/>
    <w:rsid w:val="000E0060"/>
    <w:rsid w:val="000E049A"/>
    <w:rsid w:val="000E088C"/>
    <w:rsid w:val="000E0ED5"/>
    <w:rsid w:val="000E15DD"/>
    <w:rsid w:val="000E1C05"/>
    <w:rsid w:val="000E1E22"/>
    <w:rsid w:val="000E2CC6"/>
    <w:rsid w:val="000E4294"/>
    <w:rsid w:val="000E4337"/>
    <w:rsid w:val="000E4351"/>
    <w:rsid w:val="000E47AF"/>
    <w:rsid w:val="000E483C"/>
    <w:rsid w:val="000E48A5"/>
    <w:rsid w:val="000E492F"/>
    <w:rsid w:val="000E4B50"/>
    <w:rsid w:val="000E4DF1"/>
    <w:rsid w:val="000E6210"/>
    <w:rsid w:val="000E6AC0"/>
    <w:rsid w:val="000E7B15"/>
    <w:rsid w:val="000E7CC1"/>
    <w:rsid w:val="000E7D05"/>
    <w:rsid w:val="000E7D75"/>
    <w:rsid w:val="000E7E2D"/>
    <w:rsid w:val="000F015A"/>
    <w:rsid w:val="000F02B9"/>
    <w:rsid w:val="000F0A8E"/>
    <w:rsid w:val="000F0F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9E1"/>
    <w:rsid w:val="000F3FBE"/>
    <w:rsid w:val="000F4025"/>
    <w:rsid w:val="000F4245"/>
    <w:rsid w:val="000F4D17"/>
    <w:rsid w:val="000F4E2C"/>
    <w:rsid w:val="000F524D"/>
    <w:rsid w:val="000F54A1"/>
    <w:rsid w:val="000F5522"/>
    <w:rsid w:val="000F5724"/>
    <w:rsid w:val="000F5B44"/>
    <w:rsid w:val="000F5BD5"/>
    <w:rsid w:val="000F5BDF"/>
    <w:rsid w:val="000F609E"/>
    <w:rsid w:val="000F632E"/>
    <w:rsid w:val="000F6352"/>
    <w:rsid w:val="000F6405"/>
    <w:rsid w:val="000F65B7"/>
    <w:rsid w:val="000F661B"/>
    <w:rsid w:val="000F67CB"/>
    <w:rsid w:val="000F6DD9"/>
    <w:rsid w:val="000F6FF9"/>
    <w:rsid w:val="000F79BD"/>
    <w:rsid w:val="000F7D6B"/>
    <w:rsid w:val="001000D4"/>
    <w:rsid w:val="001000DB"/>
    <w:rsid w:val="001005AD"/>
    <w:rsid w:val="00100A18"/>
    <w:rsid w:val="00100EF1"/>
    <w:rsid w:val="001011AA"/>
    <w:rsid w:val="00101449"/>
    <w:rsid w:val="001016EB"/>
    <w:rsid w:val="001017E7"/>
    <w:rsid w:val="00101FE1"/>
    <w:rsid w:val="0010212F"/>
    <w:rsid w:val="001022EC"/>
    <w:rsid w:val="00102BE5"/>
    <w:rsid w:val="00102EF9"/>
    <w:rsid w:val="00102F41"/>
    <w:rsid w:val="0010324A"/>
    <w:rsid w:val="001037FC"/>
    <w:rsid w:val="00103AD6"/>
    <w:rsid w:val="0010429A"/>
    <w:rsid w:val="00104377"/>
    <w:rsid w:val="00104ADD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7306"/>
    <w:rsid w:val="00107422"/>
    <w:rsid w:val="001074DD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60E"/>
    <w:rsid w:val="00115C2B"/>
    <w:rsid w:val="00115D81"/>
    <w:rsid w:val="00116284"/>
    <w:rsid w:val="001163CA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1C4"/>
    <w:rsid w:val="0012039F"/>
    <w:rsid w:val="00120635"/>
    <w:rsid w:val="001206B8"/>
    <w:rsid w:val="00120BF0"/>
    <w:rsid w:val="00120F25"/>
    <w:rsid w:val="00120F74"/>
    <w:rsid w:val="00121835"/>
    <w:rsid w:val="00121866"/>
    <w:rsid w:val="00121CFF"/>
    <w:rsid w:val="00121FDF"/>
    <w:rsid w:val="0012283D"/>
    <w:rsid w:val="001229C5"/>
    <w:rsid w:val="00122C75"/>
    <w:rsid w:val="00122DF4"/>
    <w:rsid w:val="0012305C"/>
    <w:rsid w:val="00123384"/>
    <w:rsid w:val="001234B8"/>
    <w:rsid w:val="001247C1"/>
    <w:rsid w:val="00124DF3"/>
    <w:rsid w:val="00124EEF"/>
    <w:rsid w:val="00125673"/>
    <w:rsid w:val="00125753"/>
    <w:rsid w:val="001258A5"/>
    <w:rsid w:val="00125905"/>
    <w:rsid w:val="00125C99"/>
    <w:rsid w:val="00125CA7"/>
    <w:rsid w:val="00125DA7"/>
    <w:rsid w:val="00126133"/>
    <w:rsid w:val="001261F2"/>
    <w:rsid w:val="001266AA"/>
    <w:rsid w:val="001266D2"/>
    <w:rsid w:val="001269B3"/>
    <w:rsid w:val="00126D46"/>
    <w:rsid w:val="00126E04"/>
    <w:rsid w:val="00126F05"/>
    <w:rsid w:val="00126F67"/>
    <w:rsid w:val="00127DC9"/>
    <w:rsid w:val="00127E25"/>
    <w:rsid w:val="00130058"/>
    <w:rsid w:val="001302B0"/>
    <w:rsid w:val="0013075F"/>
    <w:rsid w:val="00130A7D"/>
    <w:rsid w:val="00130EFD"/>
    <w:rsid w:val="00130F88"/>
    <w:rsid w:val="00130F99"/>
    <w:rsid w:val="00130FE6"/>
    <w:rsid w:val="00130FF9"/>
    <w:rsid w:val="0013101C"/>
    <w:rsid w:val="0013121B"/>
    <w:rsid w:val="001314A4"/>
    <w:rsid w:val="00131727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523"/>
    <w:rsid w:val="00133FE0"/>
    <w:rsid w:val="0013408F"/>
    <w:rsid w:val="001342FD"/>
    <w:rsid w:val="0013443B"/>
    <w:rsid w:val="0013467C"/>
    <w:rsid w:val="00134AC1"/>
    <w:rsid w:val="00135752"/>
    <w:rsid w:val="001359B0"/>
    <w:rsid w:val="001361A2"/>
    <w:rsid w:val="00136469"/>
    <w:rsid w:val="0013659C"/>
    <w:rsid w:val="001368DD"/>
    <w:rsid w:val="00136E62"/>
    <w:rsid w:val="00137091"/>
    <w:rsid w:val="00137748"/>
    <w:rsid w:val="00137C8C"/>
    <w:rsid w:val="00137CF3"/>
    <w:rsid w:val="00137E32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86"/>
    <w:rsid w:val="00141EAA"/>
    <w:rsid w:val="00142355"/>
    <w:rsid w:val="00142EAB"/>
    <w:rsid w:val="00142F61"/>
    <w:rsid w:val="0014301C"/>
    <w:rsid w:val="001435E0"/>
    <w:rsid w:val="001436EA"/>
    <w:rsid w:val="001437BF"/>
    <w:rsid w:val="00143858"/>
    <w:rsid w:val="001439C9"/>
    <w:rsid w:val="0014452B"/>
    <w:rsid w:val="0014551A"/>
    <w:rsid w:val="001458F1"/>
    <w:rsid w:val="00145D30"/>
    <w:rsid w:val="001462C3"/>
    <w:rsid w:val="00146F69"/>
    <w:rsid w:val="00147634"/>
    <w:rsid w:val="00147715"/>
    <w:rsid w:val="001478E7"/>
    <w:rsid w:val="001500E7"/>
    <w:rsid w:val="001506FF"/>
    <w:rsid w:val="00150C7B"/>
    <w:rsid w:val="00151362"/>
    <w:rsid w:val="001514D9"/>
    <w:rsid w:val="00151807"/>
    <w:rsid w:val="00151CE2"/>
    <w:rsid w:val="00151DCE"/>
    <w:rsid w:val="0015226B"/>
    <w:rsid w:val="0015284E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7009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285"/>
    <w:rsid w:val="001635C3"/>
    <w:rsid w:val="0016364A"/>
    <w:rsid w:val="00163E61"/>
    <w:rsid w:val="00163FDB"/>
    <w:rsid w:val="001641D9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70138"/>
    <w:rsid w:val="0017024F"/>
    <w:rsid w:val="0017044A"/>
    <w:rsid w:val="001706FA"/>
    <w:rsid w:val="00170835"/>
    <w:rsid w:val="00170D3B"/>
    <w:rsid w:val="00170E4C"/>
    <w:rsid w:val="0017100F"/>
    <w:rsid w:val="0017158F"/>
    <w:rsid w:val="00171986"/>
    <w:rsid w:val="001719FB"/>
    <w:rsid w:val="00171BBA"/>
    <w:rsid w:val="00171C6F"/>
    <w:rsid w:val="00171DA5"/>
    <w:rsid w:val="00171F6F"/>
    <w:rsid w:val="00172057"/>
    <w:rsid w:val="001723E0"/>
    <w:rsid w:val="00172535"/>
    <w:rsid w:val="001726CC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B85"/>
    <w:rsid w:val="00174D46"/>
    <w:rsid w:val="0017539E"/>
    <w:rsid w:val="001753DF"/>
    <w:rsid w:val="0017549F"/>
    <w:rsid w:val="001756AB"/>
    <w:rsid w:val="00175830"/>
    <w:rsid w:val="00175BFA"/>
    <w:rsid w:val="00175EC3"/>
    <w:rsid w:val="00175EEE"/>
    <w:rsid w:val="00176205"/>
    <w:rsid w:val="0017659B"/>
    <w:rsid w:val="00176A83"/>
    <w:rsid w:val="00176E02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90B"/>
    <w:rsid w:val="00180DD6"/>
    <w:rsid w:val="001815B4"/>
    <w:rsid w:val="00181696"/>
    <w:rsid w:val="00181840"/>
    <w:rsid w:val="00181B18"/>
    <w:rsid w:val="00181B2D"/>
    <w:rsid w:val="00181CF0"/>
    <w:rsid w:val="00182927"/>
    <w:rsid w:val="00182D1C"/>
    <w:rsid w:val="0018327C"/>
    <w:rsid w:val="001836E5"/>
    <w:rsid w:val="001839F1"/>
    <w:rsid w:val="00183C55"/>
    <w:rsid w:val="00183C6D"/>
    <w:rsid w:val="00183FA8"/>
    <w:rsid w:val="001840BD"/>
    <w:rsid w:val="001840C6"/>
    <w:rsid w:val="0018434C"/>
    <w:rsid w:val="001843E9"/>
    <w:rsid w:val="001851D1"/>
    <w:rsid w:val="001852C6"/>
    <w:rsid w:val="0018558D"/>
    <w:rsid w:val="00185813"/>
    <w:rsid w:val="00185B11"/>
    <w:rsid w:val="00185B8C"/>
    <w:rsid w:val="00185BF7"/>
    <w:rsid w:val="00185C47"/>
    <w:rsid w:val="0018609D"/>
    <w:rsid w:val="00186501"/>
    <w:rsid w:val="00186906"/>
    <w:rsid w:val="00186BC1"/>
    <w:rsid w:val="00186C2B"/>
    <w:rsid w:val="00186D03"/>
    <w:rsid w:val="00186EEE"/>
    <w:rsid w:val="00186F41"/>
    <w:rsid w:val="00187056"/>
    <w:rsid w:val="0019021F"/>
    <w:rsid w:val="00190481"/>
    <w:rsid w:val="001904AF"/>
    <w:rsid w:val="0019068E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93B"/>
    <w:rsid w:val="001949A1"/>
    <w:rsid w:val="00194AD9"/>
    <w:rsid w:val="00194B31"/>
    <w:rsid w:val="00194C9A"/>
    <w:rsid w:val="00194ED0"/>
    <w:rsid w:val="001950D7"/>
    <w:rsid w:val="001956DD"/>
    <w:rsid w:val="00195718"/>
    <w:rsid w:val="001961D2"/>
    <w:rsid w:val="0019623E"/>
    <w:rsid w:val="001962AA"/>
    <w:rsid w:val="001967E5"/>
    <w:rsid w:val="00197472"/>
    <w:rsid w:val="001A05ED"/>
    <w:rsid w:val="001A0C2C"/>
    <w:rsid w:val="001A0F79"/>
    <w:rsid w:val="001A127D"/>
    <w:rsid w:val="001A1368"/>
    <w:rsid w:val="001A1436"/>
    <w:rsid w:val="001A1C7D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B39"/>
    <w:rsid w:val="001A3BE9"/>
    <w:rsid w:val="001A432C"/>
    <w:rsid w:val="001A43B3"/>
    <w:rsid w:val="001A4547"/>
    <w:rsid w:val="001A4705"/>
    <w:rsid w:val="001A49F1"/>
    <w:rsid w:val="001A4C4A"/>
    <w:rsid w:val="001A52E9"/>
    <w:rsid w:val="001A56AD"/>
    <w:rsid w:val="001A579F"/>
    <w:rsid w:val="001A593B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3178"/>
    <w:rsid w:val="001B319E"/>
    <w:rsid w:val="001B3691"/>
    <w:rsid w:val="001B36C3"/>
    <w:rsid w:val="001B3E75"/>
    <w:rsid w:val="001B441D"/>
    <w:rsid w:val="001B45DF"/>
    <w:rsid w:val="001B4703"/>
    <w:rsid w:val="001B49D7"/>
    <w:rsid w:val="001B4BA2"/>
    <w:rsid w:val="001B4C02"/>
    <w:rsid w:val="001B4C11"/>
    <w:rsid w:val="001B56F0"/>
    <w:rsid w:val="001B5B0B"/>
    <w:rsid w:val="001B60F9"/>
    <w:rsid w:val="001B6127"/>
    <w:rsid w:val="001B77DD"/>
    <w:rsid w:val="001B7A74"/>
    <w:rsid w:val="001B7C22"/>
    <w:rsid w:val="001B7C8F"/>
    <w:rsid w:val="001C009A"/>
    <w:rsid w:val="001C00B0"/>
    <w:rsid w:val="001C0597"/>
    <w:rsid w:val="001C0959"/>
    <w:rsid w:val="001C0B5B"/>
    <w:rsid w:val="001C0FC2"/>
    <w:rsid w:val="001C1134"/>
    <w:rsid w:val="001C130E"/>
    <w:rsid w:val="001C1987"/>
    <w:rsid w:val="001C1A52"/>
    <w:rsid w:val="001C1DE3"/>
    <w:rsid w:val="001C22D3"/>
    <w:rsid w:val="001C2EFB"/>
    <w:rsid w:val="001C3741"/>
    <w:rsid w:val="001C3B3F"/>
    <w:rsid w:val="001C4188"/>
    <w:rsid w:val="001C4527"/>
    <w:rsid w:val="001C455C"/>
    <w:rsid w:val="001C4FBC"/>
    <w:rsid w:val="001C5256"/>
    <w:rsid w:val="001C5742"/>
    <w:rsid w:val="001C58B4"/>
    <w:rsid w:val="001C5978"/>
    <w:rsid w:val="001C5A1B"/>
    <w:rsid w:val="001C63B5"/>
    <w:rsid w:val="001C6C57"/>
    <w:rsid w:val="001C6D02"/>
    <w:rsid w:val="001C70E5"/>
    <w:rsid w:val="001C7527"/>
    <w:rsid w:val="001C7FB8"/>
    <w:rsid w:val="001D01A1"/>
    <w:rsid w:val="001D0E48"/>
    <w:rsid w:val="001D1175"/>
    <w:rsid w:val="001D124B"/>
    <w:rsid w:val="001D17D5"/>
    <w:rsid w:val="001D1B36"/>
    <w:rsid w:val="001D1EDC"/>
    <w:rsid w:val="001D2017"/>
    <w:rsid w:val="001D21CA"/>
    <w:rsid w:val="001D23BA"/>
    <w:rsid w:val="001D2555"/>
    <w:rsid w:val="001D29BC"/>
    <w:rsid w:val="001D311E"/>
    <w:rsid w:val="001D3802"/>
    <w:rsid w:val="001D3A68"/>
    <w:rsid w:val="001D3AEA"/>
    <w:rsid w:val="001D3EC6"/>
    <w:rsid w:val="001D3F5B"/>
    <w:rsid w:val="001D43A5"/>
    <w:rsid w:val="001D444F"/>
    <w:rsid w:val="001D4F86"/>
    <w:rsid w:val="001D54D5"/>
    <w:rsid w:val="001D571A"/>
    <w:rsid w:val="001D69AA"/>
    <w:rsid w:val="001D6BF1"/>
    <w:rsid w:val="001D7046"/>
    <w:rsid w:val="001D7187"/>
    <w:rsid w:val="001D7270"/>
    <w:rsid w:val="001D7302"/>
    <w:rsid w:val="001D7691"/>
    <w:rsid w:val="001D7C0C"/>
    <w:rsid w:val="001D7C8F"/>
    <w:rsid w:val="001D7D35"/>
    <w:rsid w:val="001E033F"/>
    <w:rsid w:val="001E036B"/>
    <w:rsid w:val="001E0542"/>
    <w:rsid w:val="001E06A6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F05F8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4F19"/>
    <w:rsid w:val="001F512A"/>
    <w:rsid w:val="001F5151"/>
    <w:rsid w:val="001F5703"/>
    <w:rsid w:val="001F57D1"/>
    <w:rsid w:val="001F5D18"/>
    <w:rsid w:val="001F5E14"/>
    <w:rsid w:val="001F5EEF"/>
    <w:rsid w:val="001F63DA"/>
    <w:rsid w:val="001F6A05"/>
    <w:rsid w:val="001F6B10"/>
    <w:rsid w:val="001F6BEA"/>
    <w:rsid w:val="001F70FB"/>
    <w:rsid w:val="001F71AF"/>
    <w:rsid w:val="001F75B2"/>
    <w:rsid w:val="001F7FCF"/>
    <w:rsid w:val="00200BC3"/>
    <w:rsid w:val="00200D65"/>
    <w:rsid w:val="00200F14"/>
    <w:rsid w:val="0020106A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87"/>
    <w:rsid w:val="00203290"/>
    <w:rsid w:val="00203728"/>
    <w:rsid w:val="00203744"/>
    <w:rsid w:val="00203886"/>
    <w:rsid w:val="00203C8D"/>
    <w:rsid w:val="00203CA9"/>
    <w:rsid w:val="00203F0D"/>
    <w:rsid w:val="00204B0C"/>
    <w:rsid w:val="00204B1E"/>
    <w:rsid w:val="00204BCD"/>
    <w:rsid w:val="002056AA"/>
    <w:rsid w:val="0020571B"/>
    <w:rsid w:val="00205868"/>
    <w:rsid w:val="002058E1"/>
    <w:rsid w:val="00205B37"/>
    <w:rsid w:val="00205D6D"/>
    <w:rsid w:val="00206192"/>
    <w:rsid w:val="002065C1"/>
    <w:rsid w:val="0020690D"/>
    <w:rsid w:val="00206D95"/>
    <w:rsid w:val="00206E3E"/>
    <w:rsid w:val="00207479"/>
    <w:rsid w:val="00207CB8"/>
    <w:rsid w:val="0021021C"/>
    <w:rsid w:val="0021029C"/>
    <w:rsid w:val="00210EE1"/>
    <w:rsid w:val="00211644"/>
    <w:rsid w:val="00211791"/>
    <w:rsid w:val="00211E6A"/>
    <w:rsid w:val="00211FCE"/>
    <w:rsid w:val="002120BD"/>
    <w:rsid w:val="00212655"/>
    <w:rsid w:val="00212772"/>
    <w:rsid w:val="0021287A"/>
    <w:rsid w:val="0021288D"/>
    <w:rsid w:val="00212A50"/>
    <w:rsid w:val="00213245"/>
    <w:rsid w:val="002133D3"/>
    <w:rsid w:val="00213493"/>
    <w:rsid w:val="00213A79"/>
    <w:rsid w:val="00213AB4"/>
    <w:rsid w:val="00213DEB"/>
    <w:rsid w:val="00213E67"/>
    <w:rsid w:val="00213F76"/>
    <w:rsid w:val="002144E8"/>
    <w:rsid w:val="00214748"/>
    <w:rsid w:val="00214809"/>
    <w:rsid w:val="00215080"/>
    <w:rsid w:val="0021551A"/>
    <w:rsid w:val="002157E5"/>
    <w:rsid w:val="0021580A"/>
    <w:rsid w:val="0021580C"/>
    <w:rsid w:val="00215BD0"/>
    <w:rsid w:val="00216712"/>
    <w:rsid w:val="00216B2C"/>
    <w:rsid w:val="002170EC"/>
    <w:rsid w:val="0021718E"/>
    <w:rsid w:val="002171A7"/>
    <w:rsid w:val="00217312"/>
    <w:rsid w:val="0021792C"/>
    <w:rsid w:val="00217A65"/>
    <w:rsid w:val="00217BDE"/>
    <w:rsid w:val="00217D57"/>
    <w:rsid w:val="00217E18"/>
    <w:rsid w:val="0022006F"/>
    <w:rsid w:val="00220645"/>
    <w:rsid w:val="002206F7"/>
    <w:rsid w:val="002207B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32F0"/>
    <w:rsid w:val="00223651"/>
    <w:rsid w:val="00223A1A"/>
    <w:rsid w:val="00223F9D"/>
    <w:rsid w:val="002240AD"/>
    <w:rsid w:val="00224965"/>
    <w:rsid w:val="00225213"/>
    <w:rsid w:val="00225941"/>
    <w:rsid w:val="00225B7E"/>
    <w:rsid w:val="00225EC1"/>
    <w:rsid w:val="00226123"/>
    <w:rsid w:val="002265F1"/>
    <w:rsid w:val="002279C5"/>
    <w:rsid w:val="00227BFF"/>
    <w:rsid w:val="00227DF2"/>
    <w:rsid w:val="002300F9"/>
    <w:rsid w:val="0023017D"/>
    <w:rsid w:val="002302EF"/>
    <w:rsid w:val="00230768"/>
    <w:rsid w:val="00230C61"/>
    <w:rsid w:val="00230D03"/>
    <w:rsid w:val="00230E0A"/>
    <w:rsid w:val="00231A71"/>
    <w:rsid w:val="00232121"/>
    <w:rsid w:val="00232181"/>
    <w:rsid w:val="002322EE"/>
    <w:rsid w:val="002325F3"/>
    <w:rsid w:val="0023298F"/>
    <w:rsid w:val="00232E49"/>
    <w:rsid w:val="00233319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E2A"/>
    <w:rsid w:val="00246FFC"/>
    <w:rsid w:val="002471C7"/>
    <w:rsid w:val="0024731A"/>
    <w:rsid w:val="0024736F"/>
    <w:rsid w:val="0024753A"/>
    <w:rsid w:val="00247932"/>
    <w:rsid w:val="00247BBC"/>
    <w:rsid w:val="00247FEE"/>
    <w:rsid w:val="0025019E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DA3"/>
    <w:rsid w:val="00252F65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5DF0"/>
    <w:rsid w:val="0025673C"/>
    <w:rsid w:val="00256791"/>
    <w:rsid w:val="00256D4A"/>
    <w:rsid w:val="00257261"/>
    <w:rsid w:val="002577D1"/>
    <w:rsid w:val="00257F3E"/>
    <w:rsid w:val="00257FE9"/>
    <w:rsid w:val="00260073"/>
    <w:rsid w:val="0026015E"/>
    <w:rsid w:val="00260594"/>
    <w:rsid w:val="00260881"/>
    <w:rsid w:val="00260C30"/>
    <w:rsid w:val="00260EAA"/>
    <w:rsid w:val="002610A8"/>
    <w:rsid w:val="0026144B"/>
    <w:rsid w:val="002616F0"/>
    <w:rsid w:val="00261A21"/>
    <w:rsid w:val="002621A6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3C2"/>
    <w:rsid w:val="002645B0"/>
    <w:rsid w:val="0026526B"/>
    <w:rsid w:val="00265D4E"/>
    <w:rsid w:val="00266D0C"/>
    <w:rsid w:val="00267132"/>
    <w:rsid w:val="00267A91"/>
    <w:rsid w:val="00267BA3"/>
    <w:rsid w:val="0027046C"/>
    <w:rsid w:val="002704C8"/>
    <w:rsid w:val="002704F7"/>
    <w:rsid w:val="00270953"/>
    <w:rsid w:val="00270CFA"/>
    <w:rsid w:val="00270EBE"/>
    <w:rsid w:val="002712A4"/>
    <w:rsid w:val="0027214F"/>
    <w:rsid w:val="00272387"/>
    <w:rsid w:val="002723D0"/>
    <w:rsid w:val="00272574"/>
    <w:rsid w:val="0027257C"/>
    <w:rsid w:val="002725A2"/>
    <w:rsid w:val="002732F0"/>
    <w:rsid w:val="00273487"/>
    <w:rsid w:val="00273738"/>
    <w:rsid w:val="002737AF"/>
    <w:rsid w:val="00273860"/>
    <w:rsid w:val="00273CA4"/>
    <w:rsid w:val="002741BE"/>
    <w:rsid w:val="00274299"/>
    <w:rsid w:val="002742AF"/>
    <w:rsid w:val="00274BFE"/>
    <w:rsid w:val="00274D6A"/>
    <w:rsid w:val="00274FC5"/>
    <w:rsid w:val="00275160"/>
    <w:rsid w:val="002752D6"/>
    <w:rsid w:val="0027546F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162C"/>
    <w:rsid w:val="0028216C"/>
    <w:rsid w:val="002824A6"/>
    <w:rsid w:val="0028271E"/>
    <w:rsid w:val="00282831"/>
    <w:rsid w:val="002833A1"/>
    <w:rsid w:val="002834A7"/>
    <w:rsid w:val="002835BA"/>
    <w:rsid w:val="002839DB"/>
    <w:rsid w:val="00283C91"/>
    <w:rsid w:val="002840C7"/>
    <w:rsid w:val="00284826"/>
    <w:rsid w:val="00284AF5"/>
    <w:rsid w:val="0028578A"/>
    <w:rsid w:val="002857A5"/>
    <w:rsid w:val="002858EF"/>
    <w:rsid w:val="00285AF1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6D1"/>
    <w:rsid w:val="00287A89"/>
    <w:rsid w:val="00287C59"/>
    <w:rsid w:val="00287CAB"/>
    <w:rsid w:val="0029003C"/>
    <w:rsid w:val="00290327"/>
    <w:rsid w:val="00290804"/>
    <w:rsid w:val="00290B93"/>
    <w:rsid w:val="00290C01"/>
    <w:rsid w:val="00290C21"/>
    <w:rsid w:val="00290C5D"/>
    <w:rsid w:val="00290C70"/>
    <w:rsid w:val="00290F1F"/>
    <w:rsid w:val="002910CE"/>
    <w:rsid w:val="00291ABA"/>
    <w:rsid w:val="00291CA1"/>
    <w:rsid w:val="00292071"/>
    <w:rsid w:val="00292183"/>
    <w:rsid w:val="002925CB"/>
    <w:rsid w:val="002928E2"/>
    <w:rsid w:val="00292FAA"/>
    <w:rsid w:val="00293227"/>
    <w:rsid w:val="0029344A"/>
    <w:rsid w:val="00293D54"/>
    <w:rsid w:val="00293E62"/>
    <w:rsid w:val="002941ED"/>
    <w:rsid w:val="00294518"/>
    <w:rsid w:val="002948B1"/>
    <w:rsid w:val="00294A7D"/>
    <w:rsid w:val="00294B1B"/>
    <w:rsid w:val="00294FF7"/>
    <w:rsid w:val="002950FF"/>
    <w:rsid w:val="00295588"/>
    <w:rsid w:val="002955BB"/>
    <w:rsid w:val="00295EE2"/>
    <w:rsid w:val="00295F2D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312"/>
    <w:rsid w:val="002A03BF"/>
    <w:rsid w:val="002A07C4"/>
    <w:rsid w:val="002A15F4"/>
    <w:rsid w:val="002A161C"/>
    <w:rsid w:val="002A1959"/>
    <w:rsid w:val="002A2055"/>
    <w:rsid w:val="002A22D9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C46"/>
    <w:rsid w:val="002A4D2F"/>
    <w:rsid w:val="002A4F2E"/>
    <w:rsid w:val="002A5899"/>
    <w:rsid w:val="002A5E04"/>
    <w:rsid w:val="002A62DD"/>
    <w:rsid w:val="002A6429"/>
    <w:rsid w:val="002A658D"/>
    <w:rsid w:val="002A6818"/>
    <w:rsid w:val="002A6CCC"/>
    <w:rsid w:val="002A70DE"/>
    <w:rsid w:val="002A7969"/>
    <w:rsid w:val="002A7D71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8A2"/>
    <w:rsid w:val="002B1EFD"/>
    <w:rsid w:val="002B27A1"/>
    <w:rsid w:val="002B292A"/>
    <w:rsid w:val="002B292F"/>
    <w:rsid w:val="002B2C21"/>
    <w:rsid w:val="002B3C10"/>
    <w:rsid w:val="002B3F9C"/>
    <w:rsid w:val="002B4472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9A1"/>
    <w:rsid w:val="002B6D08"/>
    <w:rsid w:val="002B72A3"/>
    <w:rsid w:val="002B7A60"/>
    <w:rsid w:val="002B7C9B"/>
    <w:rsid w:val="002B7DB5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13AA"/>
    <w:rsid w:val="002D1610"/>
    <w:rsid w:val="002D1804"/>
    <w:rsid w:val="002D2003"/>
    <w:rsid w:val="002D2274"/>
    <w:rsid w:val="002D2982"/>
    <w:rsid w:val="002D2BC7"/>
    <w:rsid w:val="002D2C0F"/>
    <w:rsid w:val="002D2F2F"/>
    <w:rsid w:val="002D2F99"/>
    <w:rsid w:val="002D337B"/>
    <w:rsid w:val="002D3956"/>
    <w:rsid w:val="002D40CB"/>
    <w:rsid w:val="002D4A06"/>
    <w:rsid w:val="002D4A63"/>
    <w:rsid w:val="002D4BC7"/>
    <w:rsid w:val="002D4BE4"/>
    <w:rsid w:val="002D5A9E"/>
    <w:rsid w:val="002D5D9D"/>
    <w:rsid w:val="002D61CF"/>
    <w:rsid w:val="002D6641"/>
    <w:rsid w:val="002D6909"/>
    <w:rsid w:val="002D69C9"/>
    <w:rsid w:val="002D69D7"/>
    <w:rsid w:val="002D70EA"/>
    <w:rsid w:val="002D71C0"/>
    <w:rsid w:val="002D7257"/>
    <w:rsid w:val="002D74CA"/>
    <w:rsid w:val="002D7611"/>
    <w:rsid w:val="002D76BB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C8"/>
    <w:rsid w:val="002E301E"/>
    <w:rsid w:val="002E3714"/>
    <w:rsid w:val="002E37C0"/>
    <w:rsid w:val="002E3876"/>
    <w:rsid w:val="002E39E1"/>
    <w:rsid w:val="002E3A50"/>
    <w:rsid w:val="002E3C02"/>
    <w:rsid w:val="002E40F6"/>
    <w:rsid w:val="002E44A9"/>
    <w:rsid w:val="002E4EA0"/>
    <w:rsid w:val="002E4F41"/>
    <w:rsid w:val="002E52FA"/>
    <w:rsid w:val="002E583C"/>
    <w:rsid w:val="002E5B07"/>
    <w:rsid w:val="002E633D"/>
    <w:rsid w:val="002E659E"/>
    <w:rsid w:val="002E692B"/>
    <w:rsid w:val="002E6A41"/>
    <w:rsid w:val="002E6D40"/>
    <w:rsid w:val="002E6E0F"/>
    <w:rsid w:val="002E6EF8"/>
    <w:rsid w:val="002E78F1"/>
    <w:rsid w:val="002E7A83"/>
    <w:rsid w:val="002F053E"/>
    <w:rsid w:val="002F0836"/>
    <w:rsid w:val="002F0999"/>
    <w:rsid w:val="002F0EA7"/>
    <w:rsid w:val="002F13DE"/>
    <w:rsid w:val="002F16E8"/>
    <w:rsid w:val="002F18B2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895"/>
    <w:rsid w:val="002F3C8F"/>
    <w:rsid w:val="002F3D10"/>
    <w:rsid w:val="002F410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622"/>
    <w:rsid w:val="002F7C7D"/>
    <w:rsid w:val="002F7D72"/>
    <w:rsid w:val="0030059F"/>
    <w:rsid w:val="00300DE4"/>
    <w:rsid w:val="00301215"/>
    <w:rsid w:val="0030147B"/>
    <w:rsid w:val="00302218"/>
    <w:rsid w:val="00302411"/>
    <w:rsid w:val="00302878"/>
    <w:rsid w:val="0030346F"/>
    <w:rsid w:val="003034F5"/>
    <w:rsid w:val="00303C62"/>
    <w:rsid w:val="00304462"/>
    <w:rsid w:val="00304565"/>
    <w:rsid w:val="0030478A"/>
    <w:rsid w:val="003048D7"/>
    <w:rsid w:val="00304D33"/>
    <w:rsid w:val="00304E36"/>
    <w:rsid w:val="00304EAD"/>
    <w:rsid w:val="00305253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BDF"/>
    <w:rsid w:val="00306DDB"/>
    <w:rsid w:val="00306FB8"/>
    <w:rsid w:val="00307040"/>
    <w:rsid w:val="003070A0"/>
    <w:rsid w:val="00307261"/>
    <w:rsid w:val="003072BA"/>
    <w:rsid w:val="00307488"/>
    <w:rsid w:val="0030752C"/>
    <w:rsid w:val="00307BD7"/>
    <w:rsid w:val="00307EF1"/>
    <w:rsid w:val="00310357"/>
    <w:rsid w:val="00310643"/>
    <w:rsid w:val="00310791"/>
    <w:rsid w:val="00310C67"/>
    <w:rsid w:val="00310FAF"/>
    <w:rsid w:val="00311095"/>
    <w:rsid w:val="00311A1C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116"/>
    <w:rsid w:val="0031418A"/>
    <w:rsid w:val="00314791"/>
    <w:rsid w:val="00314A84"/>
    <w:rsid w:val="00314C5A"/>
    <w:rsid w:val="00314D56"/>
    <w:rsid w:val="003155DB"/>
    <w:rsid w:val="003159F4"/>
    <w:rsid w:val="00315F25"/>
    <w:rsid w:val="0031610C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BC"/>
    <w:rsid w:val="00321E45"/>
    <w:rsid w:val="00321FC8"/>
    <w:rsid w:val="00322162"/>
    <w:rsid w:val="0032220C"/>
    <w:rsid w:val="00322BB0"/>
    <w:rsid w:val="0032307D"/>
    <w:rsid w:val="003230C9"/>
    <w:rsid w:val="003234C3"/>
    <w:rsid w:val="0032354D"/>
    <w:rsid w:val="00323DF1"/>
    <w:rsid w:val="00323E46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14"/>
    <w:rsid w:val="00327A2C"/>
    <w:rsid w:val="00327ACC"/>
    <w:rsid w:val="00327C31"/>
    <w:rsid w:val="00327F50"/>
    <w:rsid w:val="0033061D"/>
    <w:rsid w:val="00330AE2"/>
    <w:rsid w:val="00330B79"/>
    <w:rsid w:val="00330C04"/>
    <w:rsid w:val="00330F35"/>
    <w:rsid w:val="003310FE"/>
    <w:rsid w:val="003311F9"/>
    <w:rsid w:val="00331213"/>
    <w:rsid w:val="003312FA"/>
    <w:rsid w:val="0033167B"/>
    <w:rsid w:val="00332009"/>
    <w:rsid w:val="00332D24"/>
    <w:rsid w:val="00333909"/>
    <w:rsid w:val="0033390C"/>
    <w:rsid w:val="00333B14"/>
    <w:rsid w:val="00333C87"/>
    <w:rsid w:val="00333CF5"/>
    <w:rsid w:val="00333DF1"/>
    <w:rsid w:val="003343EA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5D37"/>
    <w:rsid w:val="003360DB"/>
    <w:rsid w:val="003363FA"/>
    <w:rsid w:val="00336474"/>
    <w:rsid w:val="003364B5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342"/>
    <w:rsid w:val="003405AF"/>
    <w:rsid w:val="00340AC5"/>
    <w:rsid w:val="00340D71"/>
    <w:rsid w:val="00340F7F"/>
    <w:rsid w:val="003414B8"/>
    <w:rsid w:val="003415E8"/>
    <w:rsid w:val="00341702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4491"/>
    <w:rsid w:val="0034460D"/>
    <w:rsid w:val="003448E3"/>
    <w:rsid w:val="00344CAC"/>
    <w:rsid w:val="00344EB9"/>
    <w:rsid w:val="003450BE"/>
    <w:rsid w:val="00345718"/>
    <w:rsid w:val="0034574C"/>
    <w:rsid w:val="00345774"/>
    <w:rsid w:val="0034595D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D9B"/>
    <w:rsid w:val="00347F0F"/>
    <w:rsid w:val="00350055"/>
    <w:rsid w:val="00350314"/>
    <w:rsid w:val="003503A1"/>
    <w:rsid w:val="003508F9"/>
    <w:rsid w:val="00350958"/>
    <w:rsid w:val="00350CAF"/>
    <w:rsid w:val="00350DDD"/>
    <w:rsid w:val="003515A4"/>
    <w:rsid w:val="00351812"/>
    <w:rsid w:val="003518EB"/>
    <w:rsid w:val="00351A87"/>
    <w:rsid w:val="003524BB"/>
    <w:rsid w:val="00352778"/>
    <w:rsid w:val="003529D6"/>
    <w:rsid w:val="00352A2D"/>
    <w:rsid w:val="00353004"/>
    <w:rsid w:val="0035331B"/>
    <w:rsid w:val="003535F7"/>
    <w:rsid w:val="00353860"/>
    <w:rsid w:val="003538EE"/>
    <w:rsid w:val="00353B40"/>
    <w:rsid w:val="00354381"/>
    <w:rsid w:val="0035475C"/>
    <w:rsid w:val="003551D7"/>
    <w:rsid w:val="00355524"/>
    <w:rsid w:val="00355C1D"/>
    <w:rsid w:val="00355ECC"/>
    <w:rsid w:val="00355F58"/>
    <w:rsid w:val="0035619C"/>
    <w:rsid w:val="00356520"/>
    <w:rsid w:val="003567B5"/>
    <w:rsid w:val="00356807"/>
    <w:rsid w:val="0035765A"/>
    <w:rsid w:val="00357F84"/>
    <w:rsid w:val="00357FCD"/>
    <w:rsid w:val="00357FE5"/>
    <w:rsid w:val="003603BB"/>
    <w:rsid w:val="003608B5"/>
    <w:rsid w:val="00360AD4"/>
    <w:rsid w:val="00360AFC"/>
    <w:rsid w:val="00361A69"/>
    <w:rsid w:val="00361AF5"/>
    <w:rsid w:val="003620B1"/>
    <w:rsid w:val="00362258"/>
    <w:rsid w:val="0036228F"/>
    <w:rsid w:val="0036248C"/>
    <w:rsid w:val="00362C87"/>
    <w:rsid w:val="00363875"/>
    <w:rsid w:val="0036399F"/>
    <w:rsid w:val="00363CC8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1F9"/>
    <w:rsid w:val="00370496"/>
    <w:rsid w:val="0037097C"/>
    <w:rsid w:val="00370A27"/>
    <w:rsid w:val="00370D3D"/>
    <w:rsid w:val="00370DF0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414D"/>
    <w:rsid w:val="00374BBA"/>
    <w:rsid w:val="00374BFA"/>
    <w:rsid w:val="00374C21"/>
    <w:rsid w:val="00374DB7"/>
    <w:rsid w:val="00374EC7"/>
    <w:rsid w:val="0037539F"/>
    <w:rsid w:val="003755FA"/>
    <w:rsid w:val="003761C4"/>
    <w:rsid w:val="00376633"/>
    <w:rsid w:val="00376DCA"/>
    <w:rsid w:val="00376DDE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8E3"/>
    <w:rsid w:val="003829CE"/>
    <w:rsid w:val="00383013"/>
    <w:rsid w:val="0038366D"/>
    <w:rsid w:val="00383743"/>
    <w:rsid w:val="00383FB7"/>
    <w:rsid w:val="003844BE"/>
    <w:rsid w:val="00384775"/>
    <w:rsid w:val="0038496A"/>
    <w:rsid w:val="00385032"/>
    <w:rsid w:val="00385FC4"/>
    <w:rsid w:val="0038605C"/>
    <w:rsid w:val="00386364"/>
    <w:rsid w:val="00386592"/>
    <w:rsid w:val="00386CE5"/>
    <w:rsid w:val="00387084"/>
    <w:rsid w:val="003873F4"/>
    <w:rsid w:val="003875D8"/>
    <w:rsid w:val="003876B9"/>
    <w:rsid w:val="0038771C"/>
    <w:rsid w:val="00387856"/>
    <w:rsid w:val="00387911"/>
    <w:rsid w:val="00387D23"/>
    <w:rsid w:val="0039094F"/>
    <w:rsid w:val="00390CE1"/>
    <w:rsid w:val="00392009"/>
    <w:rsid w:val="0039211A"/>
    <w:rsid w:val="00392376"/>
    <w:rsid w:val="003930BB"/>
    <w:rsid w:val="003932D7"/>
    <w:rsid w:val="0039332D"/>
    <w:rsid w:val="00393485"/>
    <w:rsid w:val="00393562"/>
    <w:rsid w:val="00393A65"/>
    <w:rsid w:val="00393E22"/>
    <w:rsid w:val="003940BF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D1D"/>
    <w:rsid w:val="00395F79"/>
    <w:rsid w:val="003964F1"/>
    <w:rsid w:val="0039741E"/>
    <w:rsid w:val="00397473"/>
    <w:rsid w:val="00397775"/>
    <w:rsid w:val="003977A9"/>
    <w:rsid w:val="00397AF7"/>
    <w:rsid w:val="00397D5B"/>
    <w:rsid w:val="00397D98"/>
    <w:rsid w:val="00397E9C"/>
    <w:rsid w:val="003A0723"/>
    <w:rsid w:val="003A0903"/>
    <w:rsid w:val="003A1385"/>
    <w:rsid w:val="003A208F"/>
    <w:rsid w:val="003A2C2A"/>
    <w:rsid w:val="003A3027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9C3"/>
    <w:rsid w:val="003A5AAC"/>
    <w:rsid w:val="003A5C27"/>
    <w:rsid w:val="003A5D7A"/>
    <w:rsid w:val="003A61D1"/>
    <w:rsid w:val="003A6CD2"/>
    <w:rsid w:val="003A71F1"/>
    <w:rsid w:val="003A72CB"/>
    <w:rsid w:val="003A74AE"/>
    <w:rsid w:val="003A7505"/>
    <w:rsid w:val="003B099F"/>
    <w:rsid w:val="003B0A9F"/>
    <w:rsid w:val="003B0D95"/>
    <w:rsid w:val="003B0E8D"/>
    <w:rsid w:val="003B128A"/>
    <w:rsid w:val="003B1411"/>
    <w:rsid w:val="003B174F"/>
    <w:rsid w:val="003B1E10"/>
    <w:rsid w:val="003B25DB"/>
    <w:rsid w:val="003B28FD"/>
    <w:rsid w:val="003B2905"/>
    <w:rsid w:val="003B2968"/>
    <w:rsid w:val="003B2B04"/>
    <w:rsid w:val="003B2B55"/>
    <w:rsid w:val="003B3251"/>
    <w:rsid w:val="003B3672"/>
    <w:rsid w:val="003B368C"/>
    <w:rsid w:val="003B3B42"/>
    <w:rsid w:val="003B3B88"/>
    <w:rsid w:val="003B44B2"/>
    <w:rsid w:val="003B461E"/>
    <w:rsid w:val="003B4857"/>
    <w:rsid w:val="003B4BF7"/>
    <w:rsid w:val="003B4C6D"/>
    <w:rsid w:val="003B4FC1"/>
    <w:rsid w:val="003B4FFD"/>
    <w:rsid w:val="003B50C3"/>
    <w:rsid w:val="003B51F1"/>
    <w:rsid w:val="003B529B"/>
    <w:rsid w:val="003B5680"/>
    <w:rsid w:val="003B5C8F"/>
    <w:rsid w:val="003B5D61"/>
    <w:rsid w:val="003B619A"/>
    <w:rsid w:val="003B61C9"/>
    <w:rsid w:val="003B6775"/>
    <w:rsid w:val="003B69F5"/>
    <w:rsid w:val="003B6F6A"/>
    <w:rsid w:val="003B6FBD"/>
    <w:rsid w:val="003B71D4"/>
    <w:rsid w:val="003B78F5"/>
    <w:rsid w:val="003B7975"/>
    <w:rsid w:val="003C04FB"/>
    <w:rsid w:val="003C073A"/>
    <w:rsid w:val="003C091E"/>
    <w:rsid w:val="003C0C5C"/>
    <w:rsid w:val="003C0DB7"/>
    <w:rsid w:val="003C10F0"/>
    <w:rsid w:val="003C129F"/>
    <w:rsid w:val="003C13A2"/>
    <w:rsid w:val="003C14C9"/>
    <w:rsid w:val="003C1531"/>
    <w:rsid w:val="003C27EA"/>
    <w:rsid w:val="003C286D"/>
    <w:rsid w:val="003C3AC8"/>
    <w:rsid w:val="003C3E16"/>
    <w:rsid w:val="003C416A"/>
    <w:rsid w:val="003C42A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EAF"/>
    <w:rsid w:val="003C7FD0"/>
    <w:rsid w:val="003D02A1"/>
    <w:rsid w:val="003D047A"/>
    <w:rsid w:val="003D04A3"/>
    <w:rsid w:val="003D0540"/>
    <w:rsid w:val="003D060E"/>
    <w:rsid w:val="003D075E"/>
    <w:rsid w:val="003D084A"/>
    <w:rsid w:val="003D0A33"/>
    <w:rsid w:val="003D13AE"/>
    <w:rsid w:val="003D1BFF"/>
    <w:rsid w:val="003D1D38"/>
    <w:rsid w:val="003D1D3D"/>
    <w:rsid w:val="003D2108"/>
    <w:rsid w:val="003D2847"/>
    <w:rsid w:val="003D2B40"/>
    <w:rsid w:val="003D2F7B"/>
    <w:rsid w:val="003D318B"/>
    <w:rsid w:val="003D326F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1DB"/>
    <w:rsid w:val="003D650F"/>
    <w:rsid w:val="003D67C1"/>
    <w:rsid w:val="003D68B9"/>
    <w:rsid w:val="003D6B52"/>
    <w:rsid w:val="003D6B7A"/>
    <w:rsid w:val="003D6BBA"/>
    <w:rsid w:val="003D6FA0"/>
    <w:rsid w:val="003E0150"/>
    <w:rsid w:val="003E0187"/>
    <w:rsid w:val="003E08C9"/>
    <w:rsid w:val="003E0BC3"/>
    <w:rsid w:val="003E0D52"/>
    <w:rsid w:val="003E1244"/>
    <w:rsid w:val="003E1401"/>
    <w:rsid w:val="003E20E4"/>
    <w:rsid w:val="003E21B6"/>
    <w:rsid w:val="003E2253"/>
    <w:rsid w:val="003E22CA"/>
    <w:rsid w:val="003E2380"/>
    <w:rsid w:val="003E286A"/>
    <w:rsid w:val="003E287F"/>
    <w:rsid w:val="003E2C86"/>
    <w:rsid w:val="003E2E2E"/>
    <w:rsid w:val="003E3020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EC"/>
    <w:rsid w:val="003F010B"/>
    <w:rsid w:val="003F05D2"/>
    <w:rsid w:val="003F0633"/>
    <w:rsid w:val="003F0930"/>
    <w:rsid w:val="003F0EDA"/>
    <w:rsid w:val="003F0F4A"/>
    <w:rsid w:val="003F139E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DD"/>
    <w:rsid w:val="003F3629"/>
    <w:rsid w:val="003F369E"/>
    <w:rsid w:val="003F3CE8"/>
    <w:rsid w:val="003F45B8"/>
    <w:rsid w:val="003F4673"/>
    <w:rsid w:val="003F477B"/>
    <w:rsid w:val="003F4DB8"/>
    <w:rsid w:val="003F4F1E"/>
    <w:rsid w:val="003F4FC0"/>
    <w:rsid w:val="003F5296"/>
    <w:rsid w:val="003F5304"/>
    <w:rsid w:val="003F5688"/>
    <w:rsid w:val="003F5E5C"/>
    <w:rsid w:val="003F6591"/>
    <w:rsid w:val="003F6649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5BB"/>
    <w:rsid w:val="0040191B"/>
    <w:rsid w:val="00401D36"/>
    <w:rsid w:val="00402166"/>
    <w:rsid w:val="00402226"/>
    <w:rsid w:val="004023E6"/>
    <w:rsid w:val="004028C8"/>
    <w:rsid w:val="00402A6E"/>
    <w:rsid w:val="00402EE7"/>
    <w:rsid w:val="00403C36"/>
    <w:rsid w:val="00403C80"/>
    <w:rsid w:val="00403DD9"/>
    <w:rsid w:val="00404186"/>
    <w:rsid w:val="004048C8"/>
    <w:rsid w:val="0040497A"/>
    <w:rsid w:val="00404FAD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806"/>
    <w:rsid w:val="00406E3A"/>
    <w:rsid w:val="00406E4C"/>
    <w:rsid w:val="0040791B"/>
    <w:rsid w:val="00407C75"/>
    <w:rsid w:val="00407E48"/>
    <w:rsid w:val="00407FA4"/>
    <w:rsid w:val="004102DF"/>
    <w:rsid w:val="004104A8"/>
    <w:rsid w:val="00410799"/>
    <w:rsid w:val="00410B4C"/>
    <w:rsid w:val="00410E7E"/>
    <w:rsid w:val="004110DF"/>
    <w:rsid w:val="004111E3"/>
    <w:rsid w:val="00411312"/>
    <w:rsid w:val="0041146C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468"/>
    <w:rsid w:val="00413A8B"/>
    <w:rsid w:val="004141D1"/>
    <w:rsid w:val="0041434F"/>
    <w:rsid w:val="00414506"/>
    <w:rsid w:val="00414690"/>
    <w:rsid w:val="00414FF3"/>
    <w:rsid w:val="004151FB"/>
    <w:rsid w:val="00415498"/>
    <w:rsid w:val="00415AA9"/>
    <w:rsid w:val="00415C3B"/>
    <w:rsid w:val="004164FB"/>
    <w:rsid w:val="004166F8"/>
    <w:rsid w:val="00416AB1"/>
    <w:rsid w:val="00416BFA"/>
    <w:rsid w:val="00416D5E"/>
    <w:rsid w:val="00417456"/>
    <w:rsid w:val="00417730"/>
    <w:rsid w:val="004177C0"/>
    <w:rsid w:val="00417A74"/>
    <w:rsid w:val="00417BA4"/>
    <w:rsid w:val="00417FB6"/>
    <w:rsid w:val="00417FB9"/>
    <w:rsid w:val="0042036F"/>
    <w:rsid w:val="00420729"/>
    <w:rsid w:val="00420E03"/>
    <w:rsid w:val="004210E0"/>
    <w:rsid w:val="00421170"/>
    <w:rsid w:val="00421810"/>
    <w:rsid w:val="004218A6"/>
    <w:rsid w:val="00421AB1"/>
    <w:rsid w:val="00421B39"/>
    <w:rsid w:val="00421D48"/>
    <w:rsid w:val="00421E76"/>
    <w:rsid w:val="004221A5"/>
    <w:rsid w:val="00422CD0"/>
    <w:rsid w:val="0042330F"/>
    <w:rsid w:val="004235C8"/>
    <w:rsid w:val="0042361D"/>
    <w:rsid w:val="0042373B"/>
    <w:rsid w:val="0042377D"/>
    <w:rsid w:val="00423E86"/>
    <w:rsid w:val="00424792"/>
    <w:rsid w:val="00424CF8"/>
    <w:rsid w:val="00424EB8"/>
    <w:rsid w:val="00424F5D"/>
    <w:rsid w:val="00425163"/>
    <w:rsid w:val="0042518B"/>
    <w:rsid w:val="004251F1"/>
    <w:rsid w:val="00425267"/>
    <w:rsid w:val="00425334"/>
    <w:rsid w:val="00425A5E"/>
    <w:rsid w:val="00425D8B"/>
    <w:rsid w:val="00425F76"/>
    <w:rsid w:val="00426060"/>
    <w:rsid w:val="004263B7"/>
    <w:rsid w:val="00426FD5"/>
    <w:rsid w:val="004274D7"/>
    <w:rsid w:val="004277C3"/>
    <w:rsid w:val="00427F92"/>
    <w:rsid w:val="00427FBE"/>
    <w:rsid w:val="004301F5"/>
    <w:rsid w:val="00430306"/>
    <w:rsid w:val="004303C1"/>
    <w:rsid w:val="0043069B"/>
    <w:rsid w:val="004307E2"/>
    <w:rsid w:val="00430C20"/>
    <w:rsid w:val="00430FD2"/>
    <w:rsid w:val="0043103B"/>
    <w:rsid w:val="00431054"/>
    <w:rsid w:val="0043105C"/>
    <w:rsid w:val="004313F6"/>
    <w:rsid w:val="00431501"/>
    <w:rsid w:val="00431782"/>
    <w:rsid w:val="004318B7"/>
    <w:rsid w:val="004319B5"/>
    <w:rsid w:val="00431CD6"/>
    <w:rsid w:val="00431E84"/>
    <w:rsid w:val="00431EDE"/>
    <w:rsid w:val="00432D34"/>
    <w:rsid w:val="0043302E"/>
    <w:rsid w:val="0043313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4E8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A2F"/>
    <w:rsid w:val="00444C10"/>
    <w:rsid w:val="00444D4F"/>
    <w:rsid w:val="00444FE9"/>
    <w:rsid w:val="004450E7"/>
    <w:rsid w:val="004457E0"/>
    <w:rsid w:val="0044588C"/>
    <w:rsid w:val="004458CB"/>
    <w:rsid w:val="00445AF4"/>
    <w:rsid w:val="00445E50"/>
    <w:rsid w:val="004469ED"/>
    <w:rsid w:val="00446CB1"/>
    <w:rsid w:val="004471E4"/>
    <w:rsid w:val="00447A32"/>
    <w:rsid w:val="00447F89"/>
    <w:rsid w:val="00450CAE"/>
    <w:rsid w:val="00450EE7"/>
    <w:rsid w:val="00451068"/>
    <w:rsid w:val="004512D4"/>
    <w:rsid w:val="004513A9"/>
    <w:rsid w:val="004513BF"/>
    <w:rsid w:val="00451498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ED5"/>
    <w:rsid w:val="00456F8B"/>
    <w:rsid w:val="00457052"/>
    <w:rsid w:val="004579EE"/>
    <w:rsid w:val="00457AD5"/>
    <w:rsid w:val="00457D3B"/>
    <w:rsid w:val="00457E66"/>
    <w:rsid w:val="00457E7D"/>
    <w:rsid w:val="004601B0"/>
    <w:rsid w:val="004602A2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3E72"/>
    <w:rsid w:val="004641FB"/>
    <w:rsid w:val="004645B9"/>
    <w:rsid w:val="00464755"/>
    <w:rsid w:val="00464A64"/>
    <w:rsid w:val="00465DBB"/>
    <w:rsid w:val="004668EF"/>
    <w:rsid w:val="004670EB"/>
    <w:rsid w:val="004672D6"/>
    <w:rsid w:val="004674E4"/>
    <w:rsid w:val="00467CBB"/>
    <w:rsid w:val="00470120"/>
    <w:rsid w:val="00470280"/>
    <w:rsid w:val="00470839"/>
    <w:rsid w:val="00470E15"/>
    <w:rsid w:val="004715F9"/>
    <w:rsid w:val="00471691"/>
    <w:rsid w:val="00471751"/>
    <w:rsid w:val="00471A84"/>
    <w:rsid w:val="00471AD4"/>
    <w:rsid w:val="00471B7F"/>
    <w:rsid w:val="00471EAC"/>
    <w:rsid w:val="004721CC"/>
    <w:rsid w:val="0047225E"/>
    <w:rsid w:val="00472502"/>
    <w:rsid w:val="004727AE"/>
    <w:rsid w:val="00472C25"/>
    <w:rsid w:val="0047339F"/>
    <w:rsid w:val="004733B0"/>
    <w:rsid w:val="00473734"/>
    <w:rsid w:val="0047444B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B8"/>
    <w:rsid w:val="004758F1"/>
    <w:rsid w:val="00475A34"/>
    <w:rsid w:val="00475AC8"/>
    <w:rsid w:val="00475F6E"/>
    <w:rsid w:val="0047617C"/>
    <w:rsid w:val="004765B0"/>
    <w:rsid w:val="004766B1"/>
    <w:rsid w:val="00476943"/>
    <w:rsid w:val="00476A63"/>
    <w:rsid w:val="00476BB7"/>
    <w:rsid w:val="004771FC"/>
    <w:rsid w:val="00477579"/>
    <w:rsid w:val="004777DB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9E1"/>
    <w:rsid w:val="00481C75"/>
    <w:rsid w:val="00481E02"/>
    <w:rsid w:val="00482274"/>
    <w:rsid w:val="0048237C"/>
    <w:rsid w:val="004823B1"/>
    <w:rsid w:val="00482B97"/>
    <w:rsid w:val="00482C86"/>
    <w:rsid w:val="00482EA5"/>
    <w:rsid w:val="00482EF0"/>
    <w:rsid w:val="004831A8"/>
    <w:rsid w:val="00483711"/>
    <w:rsid w:val="00483B18"/>
    <w:rsid w:val="00484031"/>
    <w:rsid w:val="0048407C"/>
    <w:rsid w:val="00484754"/>
    <w:rsid w:val="0048479F"/>
    <w:rsid w:val="00484D3E"/>
    <w:rsid w:val="00484D56"/>
    <w:rsid w:val="00484EEA"/>
    <w:rsid w:val="00484EF3"/>
    <w:rsid w:val="0048556F"/>
    <w:rsid w:val="004855C4"/>
    <w:rsid w:val="0048589B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F63"/>
    <w:rsid w:val="004941B8"/>
    <w:rsid w:val="004946BA"/>
    <w:rsid w:val="00494995"/>
    <w:rsid w:val="004949DC"/>
    <w:rsid w:val="00494AE8"/>
    <w:rsid w:val="00495388"/>
    <w:rsid w:val="004953E2"/>
    <w:rsid w:val="0049542C"/>
    <w:rsid w:val="0049543D"/>
    <w:rsid w:val="004956F7"/>
    <w:rsid w:val="00495870"/>
    <w:rsid w:val="00495CEF"/>
    <w:rsid w:val="00495E5D"/>
    <w:rsid w:val="004961D9"/>
    <w:rsid w:val="00496419"/>
    <w:rsid w:val="00496547"/>
    <w:rsid w:val="00496603"/>
    <w:rsid w:val="00496B25"/>
    <w:rsid w:val="00496BC0"/>
    <w:rsid w:val="00497A66"/>
    <w:rsid w:val="00497D3E"/>
    <w:rsid w:val="004A0554"/>
    <w:rsid w:val="004A058D"/>
    <w:rsid w:val="004A08F9"/>
    <w:rsid w:val="004A0B73"/>
    <w:rsid w:val="004A109F"/>
    <w:rsid w:val="004A136E"/>
    <w:rsid w:val="004A15DE"/>
    <w:rsid w:val="004A1EB5"/>
    <w:rsid w:val="004A211A"/>
    <w:rsid w:val="004A23BA"/>
    <w:rsid w:val="004A28A1"/>
    <w:rsid w:val="004A28B7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6A2"/>
    <w:rsid w:val="004A4958"/>
    <w:rsid w:val="004A4B35"/>
    <w:rsid w:val="004A4D32"/>
    <w:rsid w:val="004A57CF"/>
    <w:rsid w:val="004A59C0"/>
    <w:rsid w:val="004A5F47"/>
    <w:rsid w:val="004A6105"/>
    <w:rsid w:val="004A634E"/>
    <w:rsid w:val="004A6B5F"/>
    <w:rsid w:val="004A6EF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202"/>
    <w:rsid w:val="004B3356"/>
    <w:rsid w:val="004B33FB"/>
    <w:rsid w:val="004B3AC6"/>
    <w:rsid w:val="004B3FFF"/>
    <w:rsid w:val="004B4145"/>
    <w:rsid w:val="004B421A"/>
    <w:rsid w:val="004B45E1"/>
    <w:rsid w:val="004B464D"/>
    <w:rsid w:val="004B47FF"/>
    <w:rsid w:val="004B4DAD"/>
    <w:rsid w:val="004B526A"/>
    <w:rsid w:val="004B5452"/>
    <w:rsid w:val="004B57DC"/>
    <w:rsid w:val="004B5BA4"/>
    <w:rsid w:val="004B66D6"/>
    <w:rsid w:val="004B6ADA"/>
    <w:rsid w:val="004B7A87"/>
    <w:rsid w:val="004C0850"/>
    <w:rsid w:val="004C08C2"/>
    <w:rsid w:val="004C0E5B"/>
    <w:rsid w:val="004C0EEB"/>
    <w:rsid w:val="004C134D"/>
    <w:rsid w:val="004C1D93"/>
    <w:rsid w:val="004C1E8E"/>
    <w:rsid w:val="004C2156"/>
    <w:rsid w:val="004C25C6"/>
    <w:rsid w:val="004C26EB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4F74"/>
    <w:rsid w:val="004C4F75"/>
    <w:rsid w:val="004C51A9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6BD7"/>
    <w:rsid w:val="004C791D"/>
    <w:rsid w:val="004C7986"/>
    <w:rsid w:val="004C79DF"/>
    <w:rsid w:val="004C7A66"/>
    <w:rsid w:val="004C7B32"/>
    <w:rsid w:val="004C7EDE"/>
    <w:rsid w:val="004D00FA"/>
    <w:rsid w:val="004D0566"/>
    <w:rsid w:val="004D0F68"/>
    <w:rsid w:val="004D108A"/>
    <w:rsid w:val="004D1428"/>
    <w:rsid w:val="004D1642"/>
    <w:rsid w:val="004D17ED"/>
    <w:rsid w:val="004D1DEB"/>
    <w:rsid w:val="004D1F15"/>
    <w:rsid w:val="004D2478"/>
    <w:rsid w:val="004D25A8"/>
    <w:rsid w:val="004D3341"/>
    <w:rsid w:val="004D34BE"/>
    <w:rsid w:val="004D3938"/>
    <w:rsid w:val="004D3BAD"/>
    <w:rsid w:val="004D3DFA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33E"/>
    <w:rsid w:val="004E1C9E"/>
    <w:rsid w:val="004E230D"/>
    <w:rsid w:val="004E24C1"/>
    <w:rsid w:val="004E27B8"/>
    <w:rsid w:val="004E2A15"/>
    <w:rsid w:val="004E2DD3"/>
    <w:rsid w:val="004E2ECF"/>
    <w:rsid w:val="004E3A1F"/>
    <w:rsid w:val="004E3BA7"/>
    <w:rsid w:val="004E4531"/>
    <w:rsid w:val="004E468F"/>
    <w:rsid w:val="004E47DC"/>
    <w:rsid w:val="004E4955"/>
    <w:rsid w:val="004E4DD7"/>
    <w:rsid w:val="004E5212"/>
    <w:rsid w:val="004E529B"/>
    <w:rsid w:val="004E52FC"/>
    <w:rsid w:val="004E537B"/>
    <w:rsid w:val="004E5564"/>
    <w:rsid w:val="004E5A37"/>
    <w:rsid w:val="004E5CAD"/>
    <w:rsid w:val="004E5D9D"/>
    <w:rsid w:val="004E6107"/>
    <w:rsid w:val="004E651C"/>
    <w:rsid w:val="004E66AC"/>
    <w:rsid w:val="004E6948"/>
    <w:rsid w:val="004E6CC3"/>
    <w:rsid w:val="004E77C8"/>
    <w:rsid w:val="004E77FF"/>
    <w:rsid w:val="004F00C4"/>
    <w:rsid w:val="004F09CC"/>
    <w:rsid w:val="004F0ACB"/>
    <w:rsid w:val="004F12DF"/>
    <w:rsid w:val="004F12F8"/>
    <w:rsid w:val="004F13E5"/>
    <w:rsid w:val="004F1930"/>
    <w:rsid w:val="004F1ABE"/>
    <w:rsid w:val="004F1E1D"/>
    <w:rsid w:val="004F24DD"/>
    <w:rsid w:val="004F287E"/>
    <w:rsid w:val="004F2D02"/>
    <w:rsid w:val="004F2DAB"/>
    <w:rsid w:val="004F3262"/>
    <w:rsid w:val="004F388E"/>
    <w:rsid w:val="004F40A5"/>
    <w:rsid w:val="004F4531"/>
    <w:rsid w:val="004F4D4A"/>
    <w:rsid w:val="004F4F1F"/>
    <w:rsid w:val="004F4F4A"/>
    <w:rsid w:val="004F4F75"/>
    <w:rsid w:val="004F51A1"/>
    <w:rsid w:val="004F5327"/>
    <w:rsid w:val="004F5332"/>
    <w:rsid w:val="004F548B"/>
    <w:rsid w:val="004F5516"/>
    <w:rsid w:val="004F558C"/>
    <w:rsid w:val="004F558E"/>
    <w:rsid w:val="004F5B07"/>
    <w:rsid w:val="004F5B2C"/>
    <w:rsid w:val="004F5E24"/>
    <w:rsid w:val="004F6169"/>
    <w:rsid w:val="004F6384"/>
    <w:rsid w:val="004F65EE"/>
    <w:rsid w:val="004F670E"/>
    <w:rsid w:val="004F6B09"/>
    <w:rsid w:val="004F6C42"/>
    <w:rsid w:val="004F6ECC"/>
    <w:rsid w:val="004F6ED0"/>
    <w:rsid w:val="004F75E7"/>
    <w:rsid w:val="004F7990"/>
    <w:rsid w:val="005001FC"/>
    <w:rsid w:val="005006EE"/>
    <w:rsid w:val="00501090"/>
    <w:rsid w:val="005013CA"/>
    <w:rsid w:val="005014CB"/>
    <w:rsid w:val="0050174F"/>
    <w:rsid w:val="0050178E"/>
    <w:rsid w:val="005017A6"/>
    <w:rsid w:val="00501D93"/>
    <w:rsid w:val="00502405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5F29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573"/>
    <w:rsid w:val="005166B7"/>
    <w:rsid w:val="005169DE"/>
    <w:rsid w:val="005170D9"/>
    <w:rsid w:val="0051781D"/>
    <w:rsid w:val="00517967"/>
    <w:rsid w:val="00517C94"/>
    <w:rsid w:val="00520328"/>
    <w:rsid w:val="0052044E"/>
    <w:rsid w:val="00520682"/>
    <w:rsid w:val="005207AA"/>
    <w:rsid w:val="00521AC6"/>
    <w:rsid w:val="00521BB1"/>
    <w:rsid w:val="00522072"/>
    <w:rsid w:val="0052234E"/>
    <w:rsid w:val="0052240B"/>
    <w:rsid w:val="005224E7"/>
    <w:rsid w:val="005225E0"/>
    <w:rsid w:val="005228F0"/>
    <w:rsid w:val="00522C97"/>
    <w:rsid w:val="00522D9A"/>
    <w:rsid w:val="00522F1D"/>
    <w:rsid w:val="005236F3"/>
    <w:rsid w:val="0052370C"/>
    <w:rsid w:val="00523817"/>
    <w:rsid w:val="00523945"/>
    <w:rsid w:val="00523C95"/>
    <w:rsid w:val="00523E51"/>
    <w:rsid w:val="00524D20"/>
    <w:rsid w:val="00525094"/>
    <w:rsid w:val="005250B4"/>
    <w:rsid w:val="005258B5"/>
    <w:rsid w:val="0052590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D27"/>
    <w:rsid w:val="00531E3C"/>
    <w:rsid w:val="005325FC"/>
    <w:rsid w:val="00532C74"/>
    <w:rsid w:val="005334DA"/>
    <w:rsid w:val="0053418D"/>
    <w:rsid w:val="0053436C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67"/>
    <w:rsid w:val="005371A3"/>
    <w:rsid w:val="0053754E"/>
    <w:rsid w:val="00537845"/>
    <w:rsid w:val="00537981"/>
    <w:rsid w:val="00537D5E"/>
    <w:rsid w:val="00540347"/>
    <w:rsid w:val="00540CE9"/>
    <w:rsid w:val="00541592"/>
    <w:rsid w:val="0054247F"/>
    <w:rsid w:val="005425DC"/>
    <w:rsid w:val="00542794"/>
    <w:rsid w:val="00542AB3"/>
    <w:rsid w:val="00542AB4"/>
    <w:rsid w:val="00542F62"/>
    <w:rsid w:val="00543081"/>
    <w:rsid w:val="0054361A"/>
    <w:rsid w:val="00543C74"/>
    <w:rsid w:val="00543CCF"/>
    <w:rsid w:val="0054440A"/>
    <w:rsid w:val="00544784"/>
    <w:rsid w:val="00544C56"/>
    <w:rsid w:val="00545235"/>
    <w:rsid w:val="005452D5"/>
    <w:rsid w:val="00545474"/>
    <w:rsid w:val="00545977"/>
    <w:rsid w:val="00545C28"/>
    <w:rsid w:val="00546F91"/>
    <w:rsid w:val="005471AC"/>
    <w:rsid w:val="00547EEF"/>
    <w:rsid w:val="005500CD"/>
    <w:rsid w:val="00550816"/>
    <w:rsid w:val="00551307"/>
    <w:rsid w:val="00551886"/>
    <w:rsid w:val="0055190D"/>
    <w:rsid w:val="0055214E"/>
    <w:rsid w:val="00552757"/>
    <w:rsid w:val="00552966"/>
    <w:rsid w:val="00552E64"/>
    <w:rsid w:val="00552F24"/>
    <w:rsid w:val="0055316B"/>
    <w:rsid w:val="005531D5"/>
    <w:rsid w:val="005533D9"/>
    <w:rsid w:val="00553BBF"/>
    <w:rsid w:val="00553E17"/>
    <w:rsid w:val="005543E6"/>
    <w:rsid w:val="00554590"/>
    <w:rsid w:val="005545A5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EAE"/>
    <w:rsid w:val="0055728A"/>
    <w:rsid w:val="0055753C"/>
    <w:rsid w:val="00557A3C"/>
    <w:rsid w:val="00560078"/>
    <w:rsid w:val="0056056E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21F"/>
    <w:rsid w:val="00564489"/>
    <w:rsid w:val="005646CA"/>
    <w:rsid w:val="00564A04"/>
    <w:rsid w:val="00565032"/>
    <w:rsid w:val="00565115"/>
    <w:rsid w:val="005654A8"/>
    <w:rsid w:val="00565555"/>
    <w:rsid w:val="005655F3"/>
    <w:rsid w:val="0056564B"/>
    <w:rsid w:val="005663FE"/>
    <w:rsid w:val="00566664"/>
    <w:rsid w:val="00566A44"/>
    <w:rsid w:val="00566C2B"/>
    <w:rsid w:val="00566EDA"/>
    <w:rsid w:val="00567010"/>
    <w:rsid w:val="0056757D"/>
    <w:rsid w:val="0057026D"/>
    <w:rsid w:val="005711B0"/>
    <w:rsid w:val="00571334"/>
    <w:rsid w:val="00571705"/>
    <w:rsid w:val="00571795"/>
    <w:rsid w:val="00572143"/>
    <w:rsid w:val="005721B1"/>
    <w:rsid w:val="0057282D"/>
    <w:rsid w:val="0057285A"/>
    <w:rsid w:val="00572BA2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5B"/>
    <w:rsid w:val="005757A1"/>
    <w:rsid w:val="00575F3A"/>
    <w:rsid w:val="005768C8"/>
    <w:rsid w:val="00576937"/>
    <w:rsid w:val="005769A8"/>
    <w:rsid w:val="00576FCC"/>
    <w:rsid w:val="00577060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2F04"/>
    <w:rsid w:val="005838A6"/>
    <w:rsid w:val="00583E5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757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027"/>
    <w:rsid w:val="00593320"/>
    <w:rsid w:val="00593E45"/>
    <w:rsid w:val="0059460A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2484"/>
    <w:rsid w:val="005A24ED"/>
    <w:rsid w:val="005A2770"/>
    <w:rsid w:val="005A395D"/>
    <w:rsid w:val="005A3A47"/>
    <w:rsid w:val="005A3C3F"/>
    <w:rsid w:val="005A3E6D"/>
    <w:rsid w:val="005A3F02"/>
    <w:rsid w:val="005A41AC"/>
    <w:rsid w:val="005A427C"/>
    <w:rsid w:val="005A4532"/>
    <w:rsid w:val="005A4B4A"/>
    <w:rsid w:val="005A4F1E"/>
    <w:rsid w:val="005A5420"/>
    <w:rsid w:val="005A546E"/>
    <w:rsid w:val="005A5691"/>
    <w:rsid w:val="005A5BD8"/>
    <w:rsid w:val="005A5EFB"/>
    <w:rsid w:val="005A638B"/>
    <w:rsid w:val="005A6402"/>
    <w:rsid w:val="005A6609"/>
    <w:rsid w:val="005A6F6E"/>
    <w:rsid w:val="005A73CD"/>
    <w:rsid w:val="005B0330"/>
    <w:rsid w:val="005B0471"/>
    <w:rsid w:val="005B04DA"/>
    <w:rsid w:val="005B078D"/>
    <w:rsid w:val="005B086C"/>
    <w:rsid w:val="005B0CC2"/>
    <w:rsid w:val="005B0F26"/>
    <w:rsid w:val="005B0FF1"/>
    <w:rsid w:val="005B1112"/>
    <w:rsid w:val="005B117E"/>
    <w:rsid w:val="005B1286"/>
    <w:rsid w:val="005B16AB"/>
    <w:rsid w:val="005B16C7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B34"/>
    <w:rsid w:val="005B3BBE"/>
    <w:rsid w:val="005B3D77"/>
    <w:rsid w:val="005B46A7"/>
    <w:rsid w:val="005B46DA"/>
    <w:rsid w:val="005B49E5"/>
    <w:rsid w:val="005B4C31"/>
    <w:rsid w:val="005B4F0D"/>
    <w:rsid w:val="005B4F78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B7C1D"/>
    <w:rsid w:val="005C019F"/>
    <w:rsid w:val="005C0316"/>
    <w:rsid w:val="005C0968"/>
    <w:rsid w:val="005C0E86"/>
    <w:rsid w:val="005C14EE"/>
    <w:rsid w:val="005C1D6A"/>
    <w:rsid w:val="005C1DAC"/>
    <w:rsid w:val="005C1DEF"/>
    <w:rsid w:val="005C2B99"/>
    <w:rsid w:val="005C2C8C"/>
    <w:rsid w:val="005C2DF9"/>
    <w:rsid w:val="005C3D52"/>
    <w:rsid w:val="005C4297"/>
    <w:rsid w:val="005C49D6"/>
    <w:rsid w:val="005C4B10"/>
    <w:rsid w:val="005C5160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D09B1"/>
    <w:rsid w:val="005D0DDC"/>
    <w:rsid w:val="005D0F8E"/>
    <w:rsid w:val="005D0FDE"/>
    <w:rsid w:val="005D0FE0"/>
    <w:rsid w:val="005D15A7"/>
    <w:rsid w:val="005D1682"/>
    <w:rsid w:val="005D189C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B68"/>
    <w:rsid w:val="005D4B82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EF3"/>
    <w:rsid w:val="005E37CB"/>
    <w:rsid w:val="005E3DAC"/>
    <w:rsid w:val="005E3F62"/>
    <w:rsid w:val="005E4257"/>
    <w:rsid w:val="005E49E2"/>
    <w:rsid w:val="005E4B54"/>
    <w:rsid w:val="005E4C0E"/>
    <w:rsid w:val="005E53EC"/>
    <w:rsid w:val="005E588D"/>
    <w:rsid w:val="005E5A78"/>
    <w:rsid w:val="005E5AD4"/>
    <w:rsid w:val="005E5B47"/>
    <w:rsid w:val="005E5B58"/>
    <w:rsid w:val="005E5D3B"/>
    <w:rsid w:val="005E5E8B"/>
    <w:rsid w:val="005E5ED8"/>
    <w:rsid w:val="005E6104"/>
    <w:rsid w:val="005E731A"/>
    <w:rsid w:val="005F00EF"/>
    <w:rsid w:val="005F07FA"/>
    <w:rsid w:val="005F0C44"/>
    <w:rsid w:val="005F0EA3"/>
    <w:rsid w:val="005F17A6"/>
    <w:rsid w:val="005F2316"/>
    <w:rsid w:val="005F2E9A"/>
    <w:rsid w:val="005F2F6F"/>
    <w:rsid w:val="005F3119"/>
    <w:rsid w:val="005F3170"/>
    <w:rsid w:val="005F349F"/>
    <w:rsid w:val="005F41D0"/>
    <w:rsid w:val="005F4616"/>
    <w:rsid w:val="005F4850"/>
    <w:rsid w:val="005F4FA0"/>
    <w:rsid w:val="005F5728"/>
    <w:rsid w:val="005F6F6B"/>
    <w:rsid w:val="005F7082"/>
    <w:rsid w:val="005F7887"/>
    <w:rsid w:val="005F78A1"/>
    <w:rsid w:val="005F7D6F"/>
    <w:rsid w:val="00600911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6D6"/>
    <w:rsid w:val="006027C6"/>
    <w:rsid w:val="00602880"/>
    <w:rsid w:val="00602A13"/>
    <w:rsid w:val="00602D3E"/>
    <w:rsid w:val="006036BF"/>
    <w:rsid w:val="00603751"/>
    <w:rsid w:val="00603883"/>
    <w:rsid w:val="0060406F"/>
    <w:rsid w:val="0060479F"/>
    <w:rsid w:val="00604B5C"/>
    <w:rsid w:val="00604B6E"/>
    <w:rsid w:val="00605014"/>
    <w:rsid w:val="00605139"/>
    <w:rsid w:val="00605394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B17"/>
    <w:rsid w:val="00610C84"/>
    <w:rsid w:val="00610CD4"/>
    <w:rsid w:val="00611071"/>
    <w:rsid w:val="006116E5"/>
    <w:rsid w:val="00611D04"/>
    <w:rsid w:val="00611DB0"/>
    <w:rsid w:val="00612B13"/>
    <w:rsid w:val="00612B23"/>
    <w:rsid w:val="00612E09"/>
    <w:rsid w:val="00612EFD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CF2"/>
    <w:rsid w:val="00616F5D"/>
    <w:rsid w:val="00616FB0"/>
    <w:rsid w:val="00616FDE"/>
    <w:rsid w:val="00617038"/>
    <w:rsid w:val="006171E6"/>
    <w:rsid w:val="00617214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D7"/>
    <w:rsid w:val="00617CCC"/>
    <w:rsid w:val="006201BF"/>
    <w:rsid w:val="00620248"/>
    <w:rsid w:val="00620439"/>
    <w:rsid w:val="00620597"/>
    <w:rsid w:val="0062082B"/>
    <w:rsid w:val="006208BE"/>
    <w:rsid w:val="00620E51"/>
    <w:rsid w:val="00620EA1"/>
    <w:rsid w:val="00621335"/>
    <w:rsid w:val="00621A15"/>
    <w:rsid w:val="0062254B"/>
    <w:rsid w:val="0062276E"/>
    <w:rsid w:val="00622BFC"/>
    <w:rsid w:val="00622CD6"/>
    <w:rsid w:val="00622D86"/>
    <w:rsid w:val="00622DBC"/>
    <w:rsid w:val="00622F03"/>
    <w:rsid w:val="00623A9E"/>
    <w:rsid w:val="00623AE2"/>
    <w:rsid w:val="00623AF5"/>
    <w:rsid w:val="006240D3"/>
    <w:rsid w:val="0062425F"/>
    <w:rsid w:val="006247E4"/>
    <w:rsid w:val="00625B8D"/>
    <w:rsid w:val="00625D16"/>
    <w:rsid w:val="00625F57"/>
    <w:rsid w:val="00625F73"/>
    <w:rsid w:val="0062603B"/>
    <w:rsid w:val="00626394"/>
    <w:rsid w:val="00626721"/>
    <w:rsid w:val="00626730"/>
    <w:rsid w:val="00626C48"/>
    <w:rsid w:val="00626D54"/>
    <w:rsid w:val="00626FE4"/>
    <w:rsid w:val="006300D8"/>
    <w:rsid w:val="00630F30"/>
    <w:rsid w:val="006310F3"/>
    <w:rsid w:val="006314FF"/>
    <w:rsid w:val="006318C0"/>
    <w:rsid w:val="00631B93"/>
    <w:rsid w:val="00631F39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4E2"/>
    <w:rsid w:val="006346F3"/>
    <w:rsid w:val="006349BF"/>
    <w:rsid w:val="0063526D"/>
    <w:rsid w:val="00635788"/>
    <w:rsid w:val="00635EAE"/>
    <w:rsid w:val="00636488"/>
    <w:rsid w:val="006364ED"/>
    <w:rsid w:val="006366E8"/>
    <w:rsid w:val="006369B7"/>
    <w:rsid w:val="00636DAC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0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3EAB"/>
    <w:rsid w:val="006449CB"/>
    <w:rsid w:val="00644BB3"/>
    <w:rsid w:val="006450D1"/>
    <w:rsid w:val="006454EA"/>
    <w:rsid w:val="00645A14"/>
    <w:rsid w:val="00645F21"/>
    <w:rsid w:val="006461E1"/>
    <w:rsid w:val="006466C8"/>
    <w:rsid w:val="00646AA7"/>
    <w:rsid w:val="00646C9B"/>
    <w:rsid w:val="00646ED4"/>
    <w:rsid w:val="00646FC2"/>
    <w:rsid w:val="00647163"/>
    <w:rsid w:val="00647468"/>
    <w:rsid w:val="00647595"/>
    <w:rsid w:val="00647B07"/>
    <w:rsid w:val="00650200"/>
    <w:rsid w:val="0065034C"/>
    <w:rsid w:val="00650840"/>
    <w:rsid w:val="00650A05"/>
    <w:rsid w:val="006521EA"/>
    <w:rsid w:val="006522DA"/>
    <w:rsid w:val="006524CA"/>
    <w:rsid w:val="006528B3"/>
    <w:rsid w:val="00652E06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5D9"/>
    <w:rsid w:val="00655648"/>
    <w:rsid w:val="00655B9E"/>
    <w:rsid w:val="00655D7D"/>
    <w:rsid w:val="00655E1E"/>
    <w:rsid w:val="00656929"/>
    <w:rsid w:val="00657704"/>
    <w:rsid w:val="006578B1"/>
    <w:rsid w:val="00657BCA"/>
    <w:rsid w:val="006605C0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A80"/>
    <w:rsid w:val="00662CEF"/>
    <w:rsid w:val="006631BC"/>
    <w:rsid w:val="006631D3"/>
    <w:rsid w:val="0066338C"/>
    <w:rsid w:val="006633ED"/>
    <w:rsid w:val="00663433"/>
    <w:rsid w:val="00663C6F"/>
    <w:rsid w:val="00663FB8"/>
    <w:rsid w:val="006641C2"/>
    <w:rsid w:val="0066481E"/>
    <w:rsid w:val="00664A4E"/>
    <w:rsid w:val="00664BEA"/>
    <w:rsid w:val="00664F87"/>
    <w:rsid w:val="00664FBB"/>
    <w:rsid w:val="00665016"/>
    <w:rsid w:val="0066525D"/>
    <w:rsid w:val="0066581B"/>
    <w:rsid w:val="00665B4B"/>
    <w:rsid w:val="00665F7E"/>
    <w:rsid w:val="00666298"/>
    <w:rsid w:val="00666694"/>
    <w:rsid w:val="00666B4A"/>
    <w:rsid w:val="00666B78"/>
    <w:rsid w:val="0066707D"/>
    <w:rsid w:val="00667691"/>
    <w:rsid w:val="0066783E"/>
    <w:rsid w:val="00667A9D"/>
    <w:rsid w:val="00667C63"/>
    <w:rsid w:val="00667E19"/>
    <w:rsid w:val="006700FC"/>
    <w:rsid w:val="00670AF8"/>
    <w:rsid w:val="006713EC"/>
    <w:rsid w:val="0067157D"/>
    <w:rsid w:val="006717DD"/>
    <w:rsid w:val="006718D0"/>
    <w:rsid w:val="006722E7"/>
    <w:rsid w:val="00672716"/>
    <w:rsid w:val="0067296B"/>
    <w:rsid w:val="00672E50"/>
    <w:rsid w:val="00673537"/>
    <w:rsid w:val="00673DD7"/>
    <w:rsid w:val="0067407E"/>
    <w:rsid w:val="00674147"/>
    <w:rsid w:val="0067450E"/>
    <w:rsid w:val="006748BD"/>
    <w:rsid w:val="00674B12"/>
    <w:rsid w:val="00674ED2"/>
    <w:rsid w:val="00674FB5"/>
    <w:rsid w:val="006752EE"/>
    <w:rsid w:val="00675A37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AE4"/>
    <w:rsid w:val="00682C78"/>
    <w:rsid w:val="00682D07"/>
    <w:rsid w:val="00682D1F"/>
    <w:rsid w:val="00682FBC"/>
    <w:rsid w:val="006843A5"/>
    <w:rsid w:val="00684466"/>
    <w:rsid w:val="0068493C"/>
    <w:rsid w:val="00684BE1"/>
    <w:rsid w:val="00685EB6"/>
    <w:rsid w:val="00686170"/>
    <w:rsid w:val="00687053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98D"/>
    <w:rsid w:val="00693CB6"/>
    <w:rsid w:val="00693E53"/>
    <w:rsid w:val="00694155"/>
    <w:rsid w:val="006941ED"/>
    <w:rsid w:val="00694245"/>
    <w:rsid w:val="0069491A"/>
    <w:rsid w:val="00694F54"/>
    <w:rsid w:val="006953A8"/>
    <w:rsid w:val="00695577"/>
    <w:rsid w:val="0069570E"/>
    <w:rsid w:val="00695887"/>
    <w:rsid w:val="00695AEF"/>
    <w:rsid w:val="00696166"/>
    <w:rsid w:val="0069635F"/>
    <w:rsid w:val="00696AED"/>
    <w:rsid w:val="00697449"/>
    <w:rsid w:val="006975BB"/>
    <w:rsid w:val="00697651"/>
    <w:rsid w:val="00697819"/>
    <w:rsid w:val="00697A88"/>
    <w:rsid w:val="006A00D3"/>
    <w:rsid w:val="006A01F3"/>
    <w:rsid w:val="006A052B"/>
    <w:rsid w:val="006A0B8E"/>
    <w:rsid w:val="006A0DF0"/>
    <w:rsid w:val="006A0E25"/>
    <w:rsid w:val="006A1054"/>
    <w:rsid w:val="006A130D"/>
    <w:rsid w:val="006A156A"/>
    <w:rsid w:val="006A195F"/>
    <w:rsid w:val="006A1B0C"/>
    <w:rsid w:val="006A2577"/>
    <w:rsid w:val="006A266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480"/>
    <w:rsid w:val="006A5590"/>
    <w:rsid w:val="006A58D0"/>
    <w:rsid w:val="006A5AC2"/>
    <w:rsid w:val="006A5BB3"/>
    <w:rsid w:val="006A5D10"/>
    <w:rsid w:val="006A5DDF"/>
    <w:rsid w:val="006A60C9"/>
    <w:rsid w:val="006A6448"/>
    <w:rsid w:val="006A666E"/>
    <w:rsid w:val="006A679E"/>
    <w:rsid w:val="006A67EA"/>
    <w:rsid w:val="006A71E1"/>
    <w:rsid w:val="006A77B1"/>
    <w:rsid w:val="006A7F17"/>
    <w:rsid w:val="006B0188"/>
    <w:rsid w:val="006B02A6"/>
    <w:rsid w:val="006B0BBC"/>
    <w:rsid w:val="006B0F33"/>
    <w:rsid w:val="006B1360"/>
    <w:rsid w:val="006B340E"/>
    <w:rsid w:val="006B39C2"/>
    <w:rsid w:val="006B3FC5"/>
    <w:rsid w:val="006B43A2"/>
    <w:rsid w:val="006B4499"/>
    <w:rsid w:val="006B4B1F"/>
    <w:rsid w:val="006B4CB2"/>
    <w:rsid w:val="006B517A"/>
    <w:rsid w:val="006B53C0"/>
    <w:rsid w:val="006B5B6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51C"/>
    <w:rsid w:val="006C2BD3"/>
    <w:rsid w:val="006C30B2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B43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77B"/>
    <w:rsid w:val="006C7804"/>
    <w:rsid w:val="006C7854"/>
    <w:rsid w:val="006C7910"/>
    <w:rsid w:val="006C798A"/>
    <w:rsid w:val="006C7CA2"/>
    <w:rsid w:val="006D051D"/>
    <w:rsid w:val="006D06C8"/>
    <w:rsid w:val="006D0B0C"/>
    <w:rsid w:val="006D0CCC"/>
    <w:rsid w:val="006D0D64"/>
    <w:rsid w:val="006D0E63"/>
    <w:rsid w:val="006D0FF9"/>
    <w:rsid w:val="006D12F9"/>
    <w:rsid w:val="006D14B5"/>
    <w:rsid w:val="006D186F"/>
    <w:rsid w:val="006D1872"/>
    <w:rsid w:val="006D1E7F"/>
    <w:rsid w:val="006D2137"/>
    <w:rsid w:val="006D21EC"/>
    <w:rsid w:val="006D2B87"/>
    <w:rsid w:val="006D32F7"/>
    <w:rsid w:val="006D39F5"/>
    <w:rsid w:val="006D3A3D"/>
    <w:rsid w:val="006D3C69"/>
    <w:rsid w:val="006D3CFD"/>
    <w:rsid w:val="006D42E0"/>
    <w:rsid w:val="006D464A"/>
    <w:rsid w:val="006D480A"/>
    <w:rsid w:val="006D4A78"/>
    <w:rsid w:val="006D4C72"/>
    <w:rsid w:val="006D4DA4"/>
    <w:rsid w:val="006D4E82"/>
    <w:rsid w:val="006D50B0"/>
    <w:rsid w:val="006D56A9"/>
    <w:rsid w:val="006D5AB4"/>
    <w:rsid w:val="006D5BA0"/>
    <w:rsid w:val="006D5CC1"/>
    <w:rsid w:val="006D5EAF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E066F"/>
    <w:rsid w:val="006E06F3"/>
    <w:rsid w:val="006E0F0F"/>
    <w:rsid w:val="006E1395"/>
    <w:rsid w:val="006E1407"/>
    <w:rsid w:val="006E14F2"/>
    <w:rsid w:val="006E1515"/>
    <w:rsid w:val="006E1697"/>
    <w:rsid w:val="006E196B"/>
    <w:rsid w:val="006E1E9B"/>
    <w:rsid w:val="006E1F99"/>
    <w:rsid w:val="006E1FB5"/>
    <w:rsid w:val="006E21CC"/>
    <w:rsid w:val="006E295A"/>
    <w:rsid w:val="006E2A32"/>
    <w:rsid w:val="006E2AB0"/>
    <w:rsid w:val="006E2BA8"/>
    <w:rsid w:val="006E2D30"/>
    <w:rsid w:val="006E31D7"/>
    <w:rsid w:val="006E3398"/>
    <w:rsid w:val="006E3451"/>
    <w:rsid w:val="006E37F6"/>
    <w:rsid w:val="006E3886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A1F"/>
    <w:rsid w:val="006E5EA2"/>
    <w:rsid w:val="006E605B"/>
    <w:rsid w:val="006E65F4"/>
    <w:rsid w:val="006E6A16"/>
    <w:rsid w:val="006E70B8"/>
    <w:rsid w:val="006E7221"/>
    <w:rsid w:val="006E7281"/>
    <w:rsid w:val="006E7A35"/>
    <w:rsid w:val="006E7BDF"/>
    <w:rsid w:val="006E7CED"/>
    <w:rsid w:val="006E7E18"/>
    <w:rsid w:val="006F002F"/>
    <w:rsid w:val="006F06BA"/>
    <w:rsid w:val="006F0E20"/>
    <w:rsid w:val="006F2051"/>
    <w:rsid w:val="006F2ABF"/>
    <w:rsid w:val="006F2E7C"/>
    <w:rsid w:val="006F2F9E"/>
    <w:rsid w:val="006F3016"/>
    <w:rsid w:val="006F3037"/>
    <w:rsid w:val="006F37CE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8CE"/>
    <w:rsid w:val="006F7A1F"/>
    <w:rsid w:val="006F7E76"/>
    <w:rsid w:val="0070062C"/>
    <w:rsid w:val="00700CC5"/>
    <w:rsid w:val="007014BA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3285"/>
    <w:rsid w:val="007038AA"/>
    <w:rsid w:val="00703D04"/>
    <w:rsid w:val="00703F63"/>
    <w:rsid w:val="007046F6"/>
    <w:rsid w:val="00704AEC"/>
    <w:rsid w:val="007058E6"/>
    <w:rsid w:val="00705DB2"/>
    <w:rsid w:val="0070608B"/>
    <w:rsid w:val="00706384"/>
    <w:rsid w:val="007065D0"/>
    <w:rsid w:val="00706E35"/>
    <w:rsid w:val="00707122"/>
    <w:rsid w:val="00707570"/>
    <w:rsid w:val="007078CA"/>
    <w:rsid w:val="00707B96"/>
    <w:rsid w:val="00707DC4"/>
    <w:rsid w:val="0071022E"/>
    <w:rsid w:val="007109BF"/>
    <w:rsid w:val="00711806"/>
    <w:rsid w:val="007118F0"/>
    <w:rsid w:val="00712AF3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486"/>
    <w:rsid w:val="00715510"/>
    <w:rsid w:val="007155DA"/>
    <w:rsid w:val="00715820"/>
    <w:rsid w:val="00715A71"/>
    <w:rsid w:val="00715EAC"/>
    <w:rsid w:val="00716370"/>
    <w:rsid w:val="007169FA"/>
    <w:rsid w:val="00716A8A"/>
    <w:rsid w:val="00716BDA"/>
    <w:rsid w:val="00716F48"/>
    <w:rsid w:val="00717073"/>
    <w:rsid w:val="007172F0"/>
    <w:rsid w:val="00717670"/>
    <w:rsid w:val="0071795D"/>
    <w:rsid w:val="00717E8B"/>
    <w:rsid w:val="00720105"/>
    <w:rsid w:val="00720E97"/>
    <w:rsid w:val="00721A2D"/>
    <w:rsid w:val="007223D7"/>
    <w:rsid w:val="007223ED"/>
    <w:rsid w:val="007224D9"/>
    <w:rsid w:val="00722618"/>
    <w:rsid w:val="00722A5A"/>
    <w:rsid w:val="00722FCB"/>
    <w:rsid w:val="0072321D"/>
    <w:rsid w:val="00723510"/>
    <w:rsid w:val="00723638"/>
    <w:rsid w:val="00723AEF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39C"/>
    <w:rsid w:val="0072675F"/>
    <w:rsid w:val="007268FF"/>
    <w:rsid w:val="00726FA2"/>
    <w:rsid w:val="007273BA"/>
    <w:rsid w:val="007276AF"/>
    <w:rsid w:val="00727839"/>
    <w:rsid w:val="00727A28"/>
    <w:rsid w:val="00727BA4"/>
    <w:rsid w:val="00727BD8"/>
    <w:rsid w:val="00727D6F"/>
    <w:rsid w:val="00727E0D"/>
    <w:rsid w:val="00727F11"/>
    <w:rsid w:val="00727FAE"/>
    <w:rsid w:val="007305E2"/>
    <w:rsid w:val="00730D11"/>
    <w:rsid w:val="00731012"/>
    <w:rsid w:val="00731E85"/>
    <w:rsid w:val="00732029"/>
    <w:rsid w:val="007323D0"/>
    <w:rsid w:val="007327A5"/>
    <w:rsid w:val="00732975"/>
    <w:rsid w:val="007329A1"/>
    <w:rsid w:val="00732B1C"/>
    <w:rsid w:val="00732E63"/>
    <w:rsid w:val="00733127"/>
    <w:rsid w:val="0073314C"/>
    <w:rsid w:val="00733204"/>
    <w:rsid w:val="00733A2D"/>
    <w:rsid w:val="00733C00"/>
    <w:rsid w:val="00734331"/>
    <w:rsid w:val="00734683"/>
    <w:rsid w:val="007347A8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401DF"/>
    <w:rsid w:val="007404A0"/>
    <w:rsid w:val="00740626"/>
    <w:rsid w:val="0074068E"/>
    <w:rsid w:val="00740B75"/>
    <w:rsid w:val="00740D43"/>
    <w:rsid w:val="00741490"/>
    <w:rsid w:val="0074199C"/>
    <w:rsid w:val="00741B9E"/>
    <w:rsid w:val="007420B8"/>
    <w:rsid w:val="007426EF"/>
    <w:rsid w:val="007426F5"/>
    <w:rsid w:val="00742C95"/>
    <w:rsid w:val="00742D74"/>
    <w:rsid w:val="00742F7F"/>
    <w:rsid w:val="0074301B"/>
    <w:rsid w:val="00743053"/>
    <w:rsid w:val="007431C1"/>
    <w:rsid w:val="0074337E"/>
    <w:rsid w:val="007434BB"/>
    <w:rsid w:val="00743518"/>
    <w:rsid w:val="00743A63"/>
    <w:rsid w:val="00744044"/>
    <w:rsid w:val="00744087"/>
    <w:rsid w:val="0074464D"/>
    <w:rsid w:val="0074470C"/>
    <w:rsid w:val="00744EFD"/>
    <w:rsid w:val="007453F4"/>
    <w:rsid w:val="00745B3E"/>
    <w:rsid w:val="00746013"/>
    <w:rsid w:val="0074663F"/>
    <w:rsid w:val="007469CB"/>
    <w:rsid w:val="00746CE9"/>
    <w:rsid w:val="0074766D"/>
    <w:rsid w:val="00747A79"/>
    <w:rsid w:val="00747AC3"/>
    <w:rsid w:val="00747B40"/>
    <w:rsid w:val="00747B41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910"/>
    <w:rsid w:val="0075195E"/>
    <w:rsid w:val="00752776"/>
    <w:rsid w:val="007529A6"/>
    <w:rsid w:val="00752A8E"/>
    <w:rsid w:val="00753094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8EB"/>
    <w:rsid w:val="00755D47"/>
    <w:rsid w:val="007564B4"/>
    <w:rsid w:val="00756589"/>
    <w:rsid w:val="00756835"/>
    <w:rsid w:val="0075717D"/>
    <w:rsid w:val="0075770A"/>
    <w:rsid w:val="0075785A"/>
    <w:rsid w:val="00760A54"/>
    <w:rsid w:val="00760AEA"/>
    <w:rsid w:val="00760E1D"/>
    <w:rsid w:val="00760EF7"/>
    <w:rsid w:val="00760FB7"/>
    <w:rsid w:val="007621C4"/>
    <w:rsid w:val="00762252"/>
    <w:rsid w:val="007622AB"/>
    <w:rsid w:val="00762336"/>
    <w:rsid w:val="00762687"/>
    <w:rsid w:val="007626AC"/>
    <w:rsid w:val="00762CD8"/>
    <w:rsid w:val="007631EC"/>
    <w:rsid w:val="00763249"/>
    <w:rsid w:val="0076368E"/>
    <w:rsid w:val="00763806"/>
    <w:rsid w:val="0076380B"/>
    <w:rsid w:val="00763E8D"/>
    <w:rsid w:val="00763F28"/>
    <w:rsid w:val="007645B5"/>
    <w:rsid w:val="007646B9"/>
    <w:rsid w:val="007646E5"/>
    <w:rsid w:val="007648C3"/>
    <w:rsid w:val="00764D11"/>
    <w:rsid w:val="00764EBE"/>
    <w:rsid w:val="00764F81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532"/>
    <w:rsid w:val="007665A6"/>
    <w:rsid w:val="00766E67"/>
    <w:rsid w:val="00766F26"/>
    <w:rsid w:val="0076763F"/>
    <w:rsid w:val="00767FC5"/>
    <w:rsid w:val="0077006B"/>
    <w:rsid w:val="007701EC"/>
    <w:rsid w:val="00770881"/>
    <w:rsid w:val="00770B72"/>
    <w:rsid w:val="00770BF2"/>
    <w:rsid w:val="00770C93"/>
    <w:rsid w:val="007712AE"/>
    <w:rsid w:val="0077196A"/>
    <w:rsid w:val="0077213D"/>
    <w:rsid w:val="007727F4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FAC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4EDD"/>
    <w:rsid w:val="00785552"/>
    <w:rsid w:val="00785AA3"/>
    <w:rsid w:val="00785C63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888"/>
    <w:rsid w:val="007904DA"/>
    <w:rsid w:val="0079070F"/>
    <w:rsid w:val="007907A7"/>
    <w:rsid w:val="00790A6F"/>
    <w:rsid w:val="00790F27"/>
    <w:rsid w:val="007911FB"/>
    <w:rsid w:val="00791426"/>
    <w:rsid w:val="007914CF"/>
    <w:rsid w:val="0079243F"/>
    <w:rsid w:val="00792772"/>
    <w:rsid w:val="00792804"/>
    <w:rsid w:val="00792B80"/>
    <w:rsid w:val="00792EF9"/>
    <w:rsid w:val="00792FBA"/>
    <w:rsid w:val="0079301E"/>
    <w:rsid w:val="0079345D"/>
    <w:rsid w:val="00793999"/>
    <w:rsid w:val="00793A8F"/>
    <w:rsid w:val="00793EC2"/>
    <w:rsid w:val="007940E0"/>
    <w:rsid w:val="00794C9B"/>
    <w:rsid w:val="00795573"/>
    <w:rsid w:val="00795B9E"/>
    <w:rsid w:val="00795FFE"/>
    <w:rsid w:val="007964EE"/>
    <w:rsid w:val="00797532"/>
    <w:rsid w:val="007975C9"/>
    <w:rsid w:val="0079791A"/>
    <w:rsid w:val="007A00BA"/>
    <w:rsid w:val="007A0C1A"/>
    <w:rsid w:val="007A0C1D"/>
    <w:rsid w:val="007A1580"/>
    <w:rsid w:val="007A168A"/>
    <w:rsid w:val="007A197A"/>
    <w:rsid w:val="007A1CCD"/>
    <w:rsid w:val="007A20B4"/>
    <w:rsid w:val="007A21BB"/>
    <w:rsid w:val="007A234A"/>
    <w:rsid w:val="007A27B4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F60"/>
    <w:rsid w:val="007A3FDE"/>
    <w:rsid w:val="007A411A"/>
    <w:rsid w:val="007A415D"/>
    <w:rsid w:val="007A4709"/>
    <w:rsid w:val="007A479B"/>
    <w:rsid w:val="007A4B4E"/>
    <w:rsid w:val="007A4BBA"/>
    <w:rsid w:val="007A5418"/>
    <w:rsid w:val="007A6052"/>
    <w:rsid w:val="007A6654"/>
    <w:rsid w:val="007A67D0"/>
    <w:rsid w:val="007A6888"/>
    <w:rsid w:val="007A701C"/>
    <w:rsid w:val="007A7216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5EC"/>
    <w:rsid w:val="007B1907"/>
    <w:rsid w:val="007B1B24"/>
    <w:rsid w:val="007B1B36"/>
    <w:rsid w:val="007B1DFC"/>
    <w:rsid w:val="007B2B75"/>
    <w:rsid w:val="007B2C33"/>
    <w:rsid w:val="007B2D81"/>
    <w:rsid w:val="007B324A"/>
    <w:rsid w:val="007B324C"/>
    <w:rsid w:val="007B327D"/>
    <w:rsid w:val="007B33A9"/>
    <w:rsid w:val="007B3485"/>
    <w:rsid w:val="007B3CBA"/>
    <w:rsid w:val="007B4179"/>
    <w:rsid w:val="007B442F"/>
    <w:rsid w:val="007B44F0"/>
    <w:rsid w:val="007B46CE"/>
    <w:rsid w:val="007B488D"/>
    <w:rsid w:val="007B4A38"/>
    <w:rsid w:val="007B4BF1"/>
    <w:rsid w:val="007B4EC7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5F3"/>
    <w:rsid w:val="007C1BE8"/>
    <w:rsid w:val="007C22CB"/>
    <w:rsid w:val="007C2517"/>
    <w:rsid w:val="007C28A9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C4A"/>
    <w:rsid w:val="007C4D87"/>
    <w:rsid w:val="007C4D9E"/>
    <w:rsid w:val="007C50C1"/>
    <w:rsid w:val="007C5505"/>
    <w:rsid w:val="007C56F5"/>
    <w:rsid w:val="007C575F"/>
    <w:rsid w:val="007C5860"/>
    <w:rsid w:val="007C5A8D"/>
    <w:rsid w:val="007C61C4"/>
    <w:rsid w:val="007C6338"/>
    <w:rsid w:val="007C6777"/>
    <w:rsid w:val="007C6877"/>
    <w:rsid w:val="007C6BBD"/>
    <w:rsid w:val="007C6CD9"/>
    <w:rsid w:val="007C6CF5"/>
    <w:rsid w:val="007C7410"/>
    <w:rsid w:val="007C7440"/>
    <w:rsid w:val="007C764C"/>
    <w:rsid w:val="007C7B5D"/>
    <w:rsid w:val="007D005A"/>
    <w:rsid w:val="007D02C0"/>
    <w:rsid w:val="007D037F"/>
    <w:rsid w:val="007D0897"/>
    <w:rsid w:val="007D115B"/>
    <w:rsid w:val="007D12F9"/>
    <w:rsid w:val="007D1821"/>
    <w:rsid w:val="007D1AE4"/>
    <w:rsid w:val="007D1E3E"/>
    <w:rsid w:val="007D1ECD"/>
    <w:rsid w:val="007D2039"/>
    <w:rsid w:val="007D2067"/>
    <w:rsid w:val="007D21A4"/>
    <w:rsid w:val="007D21CE"/>
    <w:rsid w:val="007D22AB"/>
    <w:rsid w:val="007D23D1"/>
    <w:rsid w:val="007D25CF"/>
    <w:rsid w:val="007D27CE"/>
    <w:rsid w:val="007D29B5"/>
    <w:rsid w:val="007D2AEC"/>
    <w:rsid w:val="007D35A4"/>
    <w:rsid w:val="007D3BA4"/>
    <w:rsid w:val="007D3FC8"/>
    <w:rsid w:val="007D42BD"/>
    <w:rsid w:val="007D4669"/>
    <w:rsid w:val="007D4FF8"/>
    <w:rsid w:val="007D52F6"/>
    <w:rsid w:val="007D58A1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88F"/>
    <w:rsid w:val="007E2DEF"/>
    <w:rsid w:val="007E2E54"/>
    <w:rsid w:val="007E3709"/>
    <w:rsid w:val="007E3CEA"/>
    <w:rsid w:val="007E3D21"/>
    <w:rsid w:val="007E3DA5"/>
    <w:rsid w:val="007E400E"/>
    <w:rsid w:val="007E4641"/>
    <w:rsid w:val="007E488B"/>
    <w:rsid w:val="007E48CD"/>
    <w:rsid w:val="007E4A2E"/>
    <w:rsid w:val="007E4AD6"/>
    <w:rsid w:val="007E4D45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AD8"/>
    <w:rsid w:val="007F0C5D"/>
    <w:rsid w:val="007F0F89"/>
    <w:rsid w:val="007F15B4"/>
    <w:rsid w:val="007F1A2C"/>
    <w:rsid w:val="007F1E7B"/>
    <w:rsid w:val="007F23D9"/>
    <w:rsid w:val="007F2D3D"/>
    <w:rsid w:val="007F2F4C"/>
    <w:rsid w:val="007F3204"/>
    <w:rsid w:val="007F3FF4"/>
    <w:rsid w:val="007F4AF7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59B5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6F4"/>
    <w:rsid w:val="00803D25"/>
    <w:rsid w:val="00803D69"/>
    <w:rsid w:val="0080423A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E"/>
    <w:rsid w:val="00810761"/>
    <w:rsid w:val="008107D4"/>
    <w:rsid w:val="0081084E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6B"/>
    <w:rsid w:val="008135C9"/>
    <w:rsid w:val="0081396B"/>
    <w:rsid w:val="00813A34"/>
    <w:rsid w:val="00813F0E"/>
    <w:rsid w:val="00813F35"/>
    <w:rsid w:val="00814320"/>
    <w:rsid w:val="008145A3"/>
    <w:rsid w:val="00814FA6"/>
    <w:rsid w:val="008150FF"/>
    <w:rsid w:val="00815140"/>
    <w:rsid w:val="008152C5"/>
    <w:rsid w:val="0081549A"/>
    <w:rsid w:val="008154C5"/>
    <w:rsid w:val="008154DB"/>
    <w:rsid w:val="00815A2C"/>
    <w:rsid w:val="00815A63"/>
    <w:rsid w:val="008164E9"/>
    <w:rsid w:val="00816FFA"/>
    <w:rsid w:val="008175BC"/>
    <w:rsid w:val="0081776C"/>
    <w:rsid w:val="00820ADC"/>
    <w:rsid w:val="00820F09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4"/>
    <w:rsid w:val="008221C7"/>
    <w:rsid w:val="008223B3"/>
    <w:rsid w:val="008224CC"/>
    <w:rsid w:val="008224F9"/>
    <w:rsid w:val="0082308B"/>
    <w:rsid w:val="008232D1"/>
    <w:rsid w:val="00823865"/>
    <w:rsid w:val="00823C54"/>
    <w:rsid w:val="008240C7"/>
    <w:rsid w:val="00824104"/>
    <w:rsid w:val="00824437"/>
    <w:rsid w:val="00824768"/>
    <w:rsid w:val="00824AED"/>
    <w:rsid w:val="00825404"/>
    <w:rsid w:val="00825508"/>
    <w:rsid w:val="0082568B"/>
    <w:rsid w:val="00825B6A"/>
    <w:rsid w:val="00826326"/>
    <w:rsid w:val="00826992"/>
    <w:rsid w:val="00826AB1"/>
    <w:rsid w:val="00827489"/>
    <w:rsid w:val="0082787B"/>
    <w:rsid w:val="00827C09"/>
    <w:rsid w:val="008300E2"/>
    <w:rsid w:val="00830212"/>
    <w:rsid w:val="00830386"/>
    <w:rsid w:val="00830596"/>
    <w:rsid w:val="008306FD"/>
    <w:rsid w:val="00830B61"/>
    <w:rsid w:val="00830BFB"/>
    <w:rsid w:val="00830FF1"/>
    <w:rsid w:val="008310A1"/>
    <w:rsid w:val="008312A5"/>
    <w:rsid w:val="008315E7"/>
    <w:rsid w:val="008319E2"/>
    <w:rsid w:val="00831A6C"/>
    <w:rsid w:val="00831BE2"/>
    <w:rsid w:val="00831E1D"/>
    <w:rsid w:val="00832283"/>
    <w:rsid w:val="008323B6"/>
    <w:rsid w:val="0083245E"/>
    <w:rsid w:val="0083261F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5B8"/>
    <w:rsid w:val="008347B4"/>
    <w:rsid w:val="008348A1"/>
    <w:rsid w:val="00834B92"/>
    <w:rsid w:val="00834BEC"/>
    <w:rsid w:val="008351F8"/>
    <w:rsid w:val="008355FF"/>
    <w:rsid w:val="00836374"/>
    <w:rsid w:val="008364C5"/>
    <w:rsid w:val="00836CBD"/>
    <w:rsid w:val="00837028"/>
    <w:rsid w:val="00837031"/>
    <w:rsid w:val="00837228"/>
    <w:rsid w:val="0083747F"/>
    <w:rsid w:val="00837603"/>
    <w:rsid w:val="008377A4"/>
    <w:rsid w:val="00837E5E"/>
    <w:rsid w:val="00837FF6"/>
    <w:rsid w:val="008400BB"/>
    <w:rsid w:val="00840AD3"/>
    <w:rsid w:val="00840ED9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746"/>
    <w:rsid w:val="0084379C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51B"/>
    <w:rsid w:val="008467AD"/>
    <w:rsid w:val="008469C4"/>
    <w:rsid w:val="008469F3"/>
    <w:rsid w:val="00847288"/>
    <w:rsid w:val="0084782E"/>
    <w:rsid w:val="00847BDF"/>
    <w:rsid w:val="00847DCA"/>
    <w:rsid w:val="0084B755"/>
    <w:rsid w:val="00850E2D"/>
    <w:rsid w:val="00850E52"/>
    <w:rsid w:val="00850ED8"/>
    <w:rsid w:val="008517F4"/>
    <w:rsid w:val="00851B31"/>
    <w:rsid w:val="008522CF"/>
    <w:rsid w:val="0085296C"/>
    <w:rsid w:val="008529C7"/>
    <w:rsid w:val="00852CA9"/>
    <w:rsid w:val="00852F59"/>
    <w:rsid w:val="00852FCA"/>
    <w:rsid w:val="00852FEE"/>
    <w:rsid w:val="0085353F"/>
    <w:rsid w:val="008538FC"/>
    <w:rsid w:val="00854534"/>
    <w:rsid w:val="0085490F"/>
    <w:rsid w:val="00854B0C"/>
    <w:rsid w:val="00854BE2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112B"/>
    <w:rsid w:val="00861A13"/>
    <w:rsid w:val="00861B0D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6313"/>
    <w:rsid w:val="0086667E"/>
    <w:rsid w:val="00866ADA"/>
    <w:rsid w:val="00866B33"/>
    <w:rsid w:val="00866DB5"/>
    <w:rsid w:val="00866DD3"/>
    <w:rsid w:val="008673CF"/>
    <w:rsid w:val="008677E1"/>
    <w:rsid w:val="00867FF1"/>
    <w:rsid w:val="008703FA"/>
    <w:rsid w:val="0087049C"/>
    <w:rsid w:val="008704F5"/>
    <w:rsid w:val="008709BE"/>
    <w:rsid w:val="00870E77"/>
    <w:rsid w:val="00870E80"/>
    <w:rsid w:val="00870EBD"/>
    <w:rsid w:val="00871146"/>
    <w:rsid w:val="0087172F"/>
    <w:rsid w:val="00871BCD"/>
    <w:rsid w:val="008721AB"/>
    <w:rsid w:val="00872893"/>
    <w:rsid w:val="008729DE"/>
    <w:rsid w:val="008730D7"/>
    <w:rsid w:val="008735AB"/>
    <w:rsid w:val="008737B0"/>
    <w:rsid w:val="008752BB"/>
    <w:rsid w:val="0087546B"/>
    <w:rsid w:val="008759FE"/>
    <w:rsid w:val="00875A0B"/>
    <w:rsid w:val="00875C43"/>
    <w:rsid w:val="00876EA3"/>
    <w:rsid w:val="00876FE3"/>
    <w:rsid w:val="00877121"/>
    <w:rsid w:val="00877677"/>
    <w:rsid w:val="00877A6D"/>
    <w:rsid w:val="00877D70"/>
    <w:rsid w:val="00877F5F"/>
    <w:rsid w:val="0088029A"/>
    <w:rsid w:val="00880612"/>
    <w:rsid w:val="00880A22"/>
    <w:rsid w:val="00880B2D"/>
    <w:rsid w:val="00880D3D"/>
    <w:rsid w:val="00881116"/>
    <w:rsid w:val="00881131"/>
    <w:rsid w:val="00881194"/>
    <w:rsid w:val="0088119E"/>
    <w:rsid w:val="00881B50"/>
    <w:rsid w:val="00881BA0"/>
    <w:rsid w:val="00881C6F"/>
    <w:rsid w:val="008820B9"/>
    <w:rsid w:val="0088258B"/>
    <w:rsid w:val="00882757"/>
    <w:rsid w:val="00882A27"/>
    <w:rsid w:val="00882D35"/>
    <w:rsid w:val="00882E3F"/>
    <w:rsid w:val="00882E78"/>
    <w:rsid w:val="0088328E"/>
    <w:rsid w:val="008834A0"/>
    <w:rsid w:val="008836A6"/>
    <w:rsid w:val="00883AF3"/>
    <w:rsid w:val="00883F0B"/>
    <w:rsid w:val="00883FC4"/>
    <w:rsid w:val="008841E0"/>
    <w:rsid w:val="0088437B"/>
    <w:rsid w:val="008846B2"/>
    <w:rsid w:val="008848C5"/>
    <w:rsid w:val="00885218"/>
    <w:rsid w:val="0088527C"/>
    <w:rsid w:val="00886177"/>
    <w:rsid w:val="00886331"/>
    <w:rsid w:val="00886502"/>
    <w:rsid w:val="00886BD9"/>
    <w:rsid w:val="00886F71"/>
    <w:rsid w:val="0088704D"/>
    <w:rsid w:val="008876E5"/>
    <w:rsid w:val="00887A65"/>
    <w:rsid w:val="00890655"/>
    <w:rsid w:val="00890C20"/>
    <w:rsid w:val="00890DB5"/>
    <w:rsid w:val="00890F10"/>
    <w:rsid w:val="008910F4"/>
    <w:rsid w:val="00891201"/>
    <w:rsid w:val="0089122D"/>
    <w:rsid w:val="00891C72"/>
    <w:rsid w:val="00891D58"/>
    <w:rsid w:val="00891E6A"/>
    <w:rsid w:val="00892208"/>
    <w:rsid w:val="0089222C"/>
    <w:rsid w:val="008926B1"/>
    <w:rsid w:val="008927F8"/>
    <w:rsid w:val="008928C0"/>
    <w:rsid w:val="008934BD"/>
    <w:rsid w:val="008938EE"/>
    <w:rsid w:val="00893C38"/>
    <w:rsid w:val="00893E4D"/>
    <w:rsid w:val="0089417D"/>
    <w:rsid w:val="00894E83"/>
    <w:rsid w:val="0089509C"/>
    <w:rsid w:val="0089550F"/>
    <w:rsid w:val="00895682"/>
    <w:rsid w:val="00895810"/>
    <w:rsid w:val="0089590E"/>
    <w:rsid w:val="00895AED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97FAA"/>
    <w:rsid w:val="008A090B"/>
    <w:rsid w:val="008A0A40"/>
    <w:rsid w:val="008A1091"/>
    <w:rsid w:val="008A13F8"/>
    <w:rsid w:val="008A1629"/>
    <w:rsid w:val="008A1C46"/>
    <w:rsid w:val="008A22D1"/>
    <w:rsid w:val="008A2662"/>
    <w:rsid w:val="008A29D1"/>
    <w:rsid w:val="008A2E5F"/>
    <w:rsid w:val="008A31C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ACF"/>
    <w:rsid w:val="008A4CED"/>
    <w:rsid w:val="008A500B"/>
    <w:rsid w:val="008A63C0"/>
    <w:rsid w:val="008A65BA"/>
    <w:rsid w:val="008A692C"/>
    <w:rsid w:val="008A6E11"/>
    <w:rsid w:val="008A7184"/>
    <w:rsid w:val="008A7193"/>
    <w:rsid w:val="008A73E1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89F"/>
    <w:rsid w:val="008B6FE2"/>
    <w:rsid w:val="008B7031"/>
    <w:rsid w:val="008B7070"/>
    <w:rsid w:val="008B76AA"/>
    <w:rsid w:val="008C00B3"/>
    <w:rsid w:val="008C0270"/>
    <w:rsid w:val="008C037E"/>
    <w:rsid w:val="008C052C"/>
    <w:rsid w:val="008C0596"/>
    <w:rsid w:val="008C05B2"/>
    <w:rsid w:val="008C0699"/>
    <w:rsid w:val="008C0C30"/>
    <w:rsid w:val="008C0C85"/>
    <w:rsid w:val="008C0EC1"/>
    <w:rsid w:val="008C163A"/>
    <w:rsid w:val="008C236D"/>
    <w:rsid w:val="008C2B64"/>
    <w:rsid w:val="008C2FE1"/>
    <w:rsid w:val="008C312C"/>
    <w:rsid w:val="008C3195"/>
    <w:rsid w:val="008C330D"/>
    <w:rsid w:val="008C3471"/>
    <w:rsid w:val="008C35AF"/>
    <w:rsid w:val="008C3A8D"/>
    <w:rsid w:val="008C3B96"/>
    <w:rsid w:val="008C3FC0"/>
    <w:rsid w:val="008C4008"/>
    <w:rsid w:val="008C40A3"/>
    <w:rsid w:val="008C415F"/>
    <w:rsid w:val="008C4378"/>
    <w:rsid w:val="008C49FE"/>
    <w:rsid w:val="008C4B42"/>
    <w:rsid w:val="008C4BE1"/>
    <w:rsid w:val="008C4DA9"/>
    <w:rsid w:val="008C4E6D"/>
    <w:rsid w:val="008C52BF"/>
    <w:rsid w:val="008C534C"/>
    <w:rsid w:val="008C568F"/>
    <w:rsid w:val="008C5694"/>
    <w:rsid w:val="008C595C"/>
    <w:rsid w:val="008C59CA"/>
    <w:rsid w:val="008C59E4"/>
    <w:rsid w:val="008C5BDB"/>
    <w:rsid w:val="008C5E64"/>
    <w:rsid w:val="008C5F6C"/>
    <w:rsid w:val="008C6241"/>
    <w:rsid w:val="008C6953"/>
    <w:rsid w:val="008C6EDD"/>
    <w:rsid w:val="008C717B"/>
    <w:rsid w:val="008C7395"/>
    <w:rsid w:val="008C73C9"/>
    <w:rsid w:val="008C7972"/>
    <w:rsid w:val="008D0186"/>
    <w:rsid w:val="008D0E32"/>
    <w:rsid w:val="008D0E83"/>
    <w:rsid w:val="008D0EDB"/>
    <w:rsid w:val="008D1420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436"/>
    <w:rsid w:val="008D3451"/>
    <w:rsid w:val="008D3CF2"/>
    <w:rsid w:val="008D3EA0"/>
    <w:rsid w:val="008D3F85"/>
    <w:rsid w:val="008D437C"/>
    <w:rsid w:val="008D44FE"/>
    <w:rsid w:val="008D4BE8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2083"/>
    <w:rsid w:val="008E209F"/>
    <w:rsid w:val="008E258C"/>
    <w:rsid w:val="008E26C7"/>
    <w:rsid w:val="008E2A29"/>
    <w:rsid w:val="008E2E0E"/>
    <w:rsid w:val="008E2E35"/>
    <w:rsid w:val="008E3080"/>
    <w:rsid w:val="008E3248"/>
    <w:rsid w:val="008E3EE0"/>
    <w:rsid w:val="008E3F2A"/>
    <w:rsid w:val="008E42D8"/>
    <w:rsid w:val="008E4C12"/>
    <w:rsid w:val="008E54E3"/>
    <w:rsid w:val="008E59C1"/>
    <w:rsid w:val="008E68D5"/>
    <w:rsid w:val="008E6AF6"/>
    <w:rsid w:val="008E6E32"/>
    <w:rsid w:val="008E7293"/>
    <w:rsid w:val="008E73C5"/>
    <w:rsid w:val="008E7548"/>
    <w:rsid w:val="008E77B9"/>
    <w:rsid w:val="008E7A12"/>
    <w:rsid w:val="008E7A23"/>
    <w:rsid w:val="008E7CB0"/>
    <w:rsid w:val="008F0129"/>
    <w:rsid w:val="008F0A02"/>
    <w:rsid w:val="008F0E4C"/>
    <w:rsid w:val="008F0EE1"/>
    <w:rsid w:val="008F1149"/>
    <w:rsid w:val="008F1336"/>
    <w:rsid w:val="008F1422"/>
    <w:rsid w:val="008F17D7"/>
    <w:rsid w:val="008F185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2A5"/>
    <w:rsid w:val="008F49E6"/>
    <w:rsid w:val="008F4E92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8AA"/>
    <w:rsid w:val="008F7916"/>
    <w:rsid w:val="008F7C6B"/>
    <w:rsid w:val="0090020B"/>
    <w:rsid w:val="0090037E"/>
    <w:rsid w:val="009005E3"/>
    <w:rsid w:val="009006E0"/>
    <w:rsid w:val="00901126"/>
    <w:rsid w:val="009017ED"/>
    <w:rsid w:val="009018CC"/>
    <w:rsid w:val="00901B83"/>
    <w:rsid w:val="0090201A"/>
    <w:rsid w:val="009021F6"/>
    <w:rsid w:val="00902242"/>
    <w:rsid w:val="00902A67"/>
    <w:rsid w:val="00902B38"/>
    <w:rsid w:val="00902C56"/>
    <w:rsid w:val="0090316B"/>
    <w:rsid w:val="009031F3"/>
    <w:rsid w:val="00903237"/>
    <w:rsid w:val="00903A57"/>
    <w:rsid w:val="00903A9F"/>
    <w:rsid w:val="00903EF4"/>
    <w:rsid w:val="009047D0"/>
    <w:rsid w:val="00904AD4"/>
    <w:rsid w:val="00905243"/>
    <w:rsid w:val="0090553E"/>
    <w:rsid w:val="0090554C"/>
    <w:rsid w:val="00905609"/>
    <w:rsid w:val="0090569E"/>
    <w:rsid w:val="00905703"/>
    <w:rsid w:val="00905E86"/>
    <w:rsid w:val="009060BD"/>
    <w:rsid w:val="0090610C"/>
    <w:rsid w:val="0090637F"/>
    <w:rsid w:val="00906423"/>
    <w:rsid w:val="00906BC5"/>
    <w:rsid w:val="00907165"/>
    <w:rsid w:val="00907300"/>
    <w:rsid w:val="00907AC7"/>
    <w:rsid w:val="00907DE8"/>
    <w:rsid w:val="00907EB8"/>
    <w:rsid w:val="00910011"/>
    <w:rsid w:val="00910255"/>
    <w:rsid w:val="00910B4B"/>
    <w:rsid w:val="00910B9F"/>
    <w:rsid w:val="00910DAA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87"/>
    <w:rsid w:val="009131AD"/>
    <w:rsid w:val="00913819"/>
    <w:rsid w:val="00913A42"/>
    <w:rsid w:val="00913D8D"/>
    <w:rsid w:val="0091427D"/>
    <w:rsid w:val="00914A0A"/>
    <w:rsid w:val="00914B53"/>
    <w:rsid w:val="00914BAD"/>
    <w:rsid w:val="00914C9E"/>
    <w:rsid w:val="00914EBD"/>
    <w:rsid w:val="0091514E"/>
    <w:rsid w:val="0091528F"/>
    <w:rsid w:val="00915404"/>
    <w:rsid w:val="009155D9"/>
    <w:rsid w:val="00915927"/>
    <w:rsid w:val="0091598C"/>
    <w:rsid w:val="00915B3F"/>
    <w:rsid w:val="00915DEC"/>
    <w:rsid w:val="00915FD7"/>
    <w:rsid w:val="00916147"/>
    <w:rsid w:val="00916E23"/>
    <w:rsid w:val="00916E67"/>
    <w:rsid w:val="009177D5"/>
    <w:rsid w:val="0091799B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968"/>
    <w:rsid w:val="00923A41"/>
    <w:rsid w:val="00923B22"/>
    <w:rsid w:val="00923C2B"/>
    <w:rsid w:val="0092406E"/>
    <w:rsid w:val="00924388"/>
    <w:rsid w:val="00924E51"/>
    <w:rsid w:val="009252A5"/>
    <w:rsid w:val="00925BFF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B7F"/>
    <w:rsid w:val="00927DF7"/>
    <w:rsid w:val="00927FFC"/>
    <w:rsid w:val="009300F1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870"/>
    <w:rsid w:val="00933AAE"/>
    <w:rsid w:val="00933C9B"/>
    <w:rsid w:val="00933E85"/>
    <w:rsid w:val="00934138"/>
    <w:rsid w:val="0093425A"/>
    <w:rsid w:val="00934574"/>
    <w:rsid w:val="0093487B"/>
    <w:rsid w:val="00934C8C"/>
    <w:rsid w:val="00935052"/>
    <w:rsid w:val="009356CE"/>
    <w:rsid w:val="00935721"/>
    <w:rsid w:val="00935B19"/>
    <w:rsid w:val="00935B2A"/>
    <w:rsid w:val="009363DA"/>
    <w:rsid w:val="00936CBF"/>
    <w:rsid w:val="00936DC9"/>
    <w:rsid w:val="00937117"/>
    <w:rsid w:val="0093764F"/>
    <w:rsid w:val="00937A67"/>
    <w:rsid w:val="00937AF9"/>
    <w:rsid w:val="00937ECB"/>
    <w:rsid w:val="00940113"/>
    <w:rsid w:val="0094027E"/>
    <w:rsid w:val="0094030E"/>
    <w:rsid w:val="00940320"/>
    <w:rsid w:val="00940330"/>
    <w:rsid w:val="00940885"/>
    <w:rsid w:val="00940AD2"/>
    <w:rsid w:val="009417A9"/>
    <w:rsid w:val="009417E0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C7"/>
    <w:rsid w:val="00943A26"/>
    <w:rsid w:val="00943AAD"/>
    <w:rsid w:val="00943DD3"/>
    <w:rsid w:val="00943FF9"/>
    <w:rsid w:val="00944096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64"/>
    <w:rsid w:val="00946E52"/>
    <w:rsid w:val="00947364"/>
    <w:rsid w:val="009479E1"/>
    <w:rsid w:val="00947DC0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F1F"/>
    <w:rsid w:val="009521EE"/>
    <w:rsid w:val="00952580"/>
    <w:rsid w:val="009526F5"/>
    <w:rsid w:val="0095289F"/>
    <w:rsid w:val="00952C58"/>
    <w:rsid w:val="00952D0D"/>
    <w:rsid w:val="00952D60"/>
    <w:rsid w:val="00953016"/>
    <w:rsid w:val="009536CA"/>
    <w:rsid w:val="00953AE9"/>
    <w:rsid w:val="00953F46"/>
    <w:rsid w:val="009549C8"/>
    <w:rsid w:val="00954A66"/>
    <w:rsid w:val="0095500A"/>
    <w:rsid w:val="00955043"/>
    <w:rsid w:val="00955D73"/>
    <w:rsid w:val="00955FBD"/>
    <w:rsid w:val="0095690F"/>
    <w:rsid w:val="009569FD"/>
    <w:rsid w:val="00956AE7"/>
    <w:rsid w:val="00956C63"/>
    <w:rsid w:val="00956EC5"/>
    <w:rsid w:val="00956F48"/>
    <w:rsid w:val="00957998"/>
    <w:rsid w:val="00957F14"/>
    <w:rsid w:val="00957FC1"/>
    <w:rsid w:val="0096039A"/>
    <w:rsid w:val="009606CE"/>
    <w:rsid w:val="0096096A"/>
    <w:rsid w:val="00960FB9"/>
    <w:rsid w:val="0096109E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21E"/>
    <w:rsid w:val="009635BC"/>
    <w:rsid w:val="00963803"/>
    <w:rsid w:val="00963A25"/>
    <w:rsid w:val="00963C4D"/>
    <w:rsid w:val="00963E02"/>
    <w:rsid w:val="0096494F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9ED"/>
    <w:rsid w:val="00966DEB"/>
    <w:rsid w:val="00967081"/>
    <w:rsid w:val="009672A3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9"/>
    <w:rsid w:val="0097237C"/>
    <w:rsid w:val="009723AA"/>
    <w:rsid w:val="009725D5"/>
    <w:rsid w:val="0097290D"/>
    <w:rsid w:val="0097297E"/>
    <w:rsid w:val="00972D4B"/>
    <w:rsid w:val="0097383F"/>
    <w:rsid w:val="009738B3"/>
    <w:rsid w:val="00973C2B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3CD"/>
    <w:rsid w:val="009774F4"/>
    <w:rsid w:val="009777CB"/>
    <w:rsid w:val="00977846"/>
    <w:rsid w:val="009779DA"/>
    <w:rsid w:val="00977AB0"/>
    <w:rsid w:val="00977B28"/>
    <w:rsid w:val="00977BBB"/>
    <w:rsid w:val="0098017B"/>
    <w:rsid w:val="00980A4B"/>
    <w:rsid w:val="009810A4"/>
    <w:rsid w:val="00981356"/>
    <w:rsid w:val="00981474"/>
    <w:rsid w:val="00981934"/>
    <w:rsid w:val="00981957"/>
    <w:rsid w:val="009822C6"/>
    <w:rsid w:val="00982D57"/>
    <w:rsid w:val="00983A52"/>
    <w:rsid w:val="00983F97"/>
    <w:rsid w:val="009841EA"/>
    <w:rsid w:val="0098446D"/>
    <w:rsid w:val="00984760"/>
    <w:rsid w:val="009847DF"/>
    <w:rsid w:val="00984AE0"/>
    <w:rsid w:val="00985942"/>
    <w:rsid w:val="00985B77"/>
    <w:rsid w:val="00985F8F"/>
    <w:rsid w:val="00986139"/>
    <w:rsid w:val="009861E5"/>
    <w:rsid w:val="0098635C"/>
    <w:rsid w:val="0098638B"/>
    <w:rsid w:val="009863E6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991"/>
    <w:rsid w:val="00993B03"/>
    <w:rsid w:val="00993E2E"/>
    <w:rsid w:val="00994623"/>
    <w:rsid w:val="00994822"/>
    <w:rsid w:val="009949B1"/>
    <w:rsid w:val="00994F5B"/>
    <w:rsid w:val="00995392"/>
    <w:rsid w:val="00995B17"/>
    <w:rsid w:val="00995C22"/>
    <w:rsid w:val="009969E5"/>
    <w:rsid w:val="00996A55"/>
    <w:rsid w:val="00996B89"/>
    <w:rsid w:val="009979AD"/>
    <w:rsid w:val="00997B73"/>
    <w:rsid w:val="009A01AB"/>
    <w:rsid w:val="009A0353"/>
    <w:rsid w:val="009A0854"/>
    <w:rsid w:val="009A135D"/>
    <w:rsid w:val="009A15BC"/>
    <w:rsid w:val="009A178F"/>
    <w:rsid w:val="009A1C3C"/>
    <w:rsid w:val="009A1E6A"/>
    <w:rsid w:val="009A226B"/>
    <w:rsid w:val="009A260A"/>
    <w:rsid w:val="009A2714"/>
    <w:rsid w:val="009A352C"/>
    <w:rsid w:val="009A360E"/>
    <w:rsid w:val="009A46CE"/>
    <w:rsid w:val="009A49F0"/>
    <w:rsid w:val="009A5447"/>
    <w:rsid w:val="009A5B87"/>
    <w:rsid w:val="009A5C93"/>
    <w:rsid w:val="009A60BA"/>
    <w:rsid w:val="009A6109"/>
    <w:rsid w:val="009A6519"/>
    <w:rsid w:val="009A6980"/>
    <w:rsid w:val="009A6CEF"/>
    <w:rsid w:val="009A7496"/>
    <w:rsid w:val="009A7CDF"/>
    <w:rsid w:val="009B06A9"/>
    <w:rsid w:val="009B07B0"/>
    <w:rsid w:val="009B12D3"/>
    <w:rsid w:val="009B15AB"/>
    <w:rsid w:val="009B18ED"/>
    <w:rsid w:val="009B22DC"/>
    <w:rsid w:val="009B2472"/>
    <w:rsid w:val="009B26AB"/>
    <w:rsid w:val="009B2894"/>
    <w:rsid w:val="009B2AA9"/>
    <w:rsid w:val="009B2B08"/>
    <w:rsid w:val="009B2F70"/>
    <w:rsid w:val="009B36EE"/>
    <w:rsid w:val="009B3929"/>
    <w:rsid w:val="009B3B6A"/>
    <w:rsid w:val="009B3E24"/>
    <w:rsid w:val="009B440B"/>
    <w:rsid w:val="009B4B4C"/>
    <w:rsid w:val="009B4CD1"/>
    <w:rsid w:val="009B50ED"/>
    <w:rsid w:val="009B53ED"/>
    <w:rsid w:val="009B53F8"/>
    <w:rsid w:val="009B543B"/>
    <w:rsid w:val="009B5D32"/>
    <w:rsid w:val="009B5F90"/>
    <w:rsid w:val="009B62F6"/>
    <w:rsid w:val="009B6ACA"/>
    <w:rsid w:val="009B6B96"/>
    <w:rsid w:val="009B6CCD"/>
    <w:rsid w:val="009B6DD4"/>
    <w:rsid w:val="009B71B2"/>
    <w:rsid w:val="009B74BB"/>
    <w:rsid w:val="009B766C"/>
    <w:rsid w:val="009B7D54"/>
    <w:rsid w:val="009C0147"/>
    <w:rsid w:val="009C01EF"/>
    <w:rsid w:val="009C0502"/>
    <w:rsid w:val="009C05B7"/>
    <w:rsid w:val="009C0656"/>
    <w:rsid w:val="009C0858"/>
    <w:rsid w:val="009C0A0D"/>
    <w:rsid w:val="009C0AB7"/>
    <w:rsid w:val="009C0D78"/>
    <w:rsid w:val="009C0E20"/>
    <w:rsid w:val="009C0E44"/>
    <w:rsid w:val="009C0EE0"/>
    <w:rsid w:val="009C10A5"/>
    <w:rsid w:val="009C13AC"/>
    <w:rsid w:val="009C13E6"/>
    <w:rsid w:val="009C15C3"/>
    <w:rsid w:val="009C2300"/>
    <w:rsid w:val="009C25DF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EBF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D0358"/>
    <w:rsid w:val="009D0840"/>
    <w:rsid w:val="009D087C"/>
    <w:rsid w:val="009D08A1"/>
    <w:rsid w:val="009D090C"/>
    <w:rsid w:val="009D1440"/>
    <w:rsid w:val="009D15A3"/>
    <w:rsid w:val="009D1611"/>
    <w:rsid w:val="009D1AEE"/>
    <w:rsid w:val="009D1B16"/>
    <w:rsid w:val="009D2DF1"/>
    <w:rsid w:val="009D2E98"/>
    <w:rsid w:val="009D2ED4"/>
    <w:rsid w:val="009D331D"/>
    <w:rsid w:val="009D36DF"/>
    <w:rsid w:val="009D3842"/>
    <w:rsid w:val="009D3DF4"/>
    <w:rsid w:val="009D43D3"/>
    <w:rsid w:val="009D44F8"/>
    <w:rsid w:val="009D44FF"/>
    <w:rsid w:val="009D4663"/>
    <w:rsid w:val="009D4709"/>
    <w:rsid w:val="009D4738"/>
    <w:rsid w:val="009D48D6"/>
    <w:rsid w:val="009D4C05"/>
    <w:rsid w:val="009D4CD1"/>
    <w:rsid w:val="009D4DA3"/>
    <w:rsid w:val="009D5192"/>
    <w:rsid w:val="009D549D"/>
    <w:rsid w:val="009D5500"/>
    <w:rsid w:val="009D5A52"/>
    <w:rsid w:val="009D64D1"/>
    <w:rsid w:val="009D6860"/>
    <w:rsid w:val="009D692D"/>
    <w:rsid w:val="009D6F72"/>
    <w:rsid w:val="009D75E6"/>
    <w:rsid w:val="009D75ED"/>
    <w:rsid w:val="009D7BC4"/>
    <w:rsid w:val="009D7FCA"/>
    <w:rsid w:val="009E049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A06"/>
    <w:rsid w:val="009E6B42"/>
    <w:rsid w:val="009E6C41"/>
    <w:rsid w:val="009E6F70"/>
    <w:rsid w:val="009E7400"/>
    <w:rsid w:val="009E7AF2"/>
    <w:rsid w:val="009E7FCC"/>
    <w:rsid w:val="009F0C96"/>
    <w:rsid w:val="009F1C7C"/>
    <w:rsid w:val="009F1FB4"/>
    <w:rsid w:val="009F1FC7"/>
    <w:rsid w:val="009F20DE"/>
    <w:rsid w:val="009F2199"/>
    <w:rsid w:val="009F27EE"/>
    <w:rsid w:val="009F2BC2"/>
    <w:rsid w:val="009F2DCE"/>
    <w:rsid w:val="009F31BB"/>
    <w:rsid w:val="009F3860"/>
    <w:rsid w:val="009F3B5E"/>
    <w:rsid w:val="009F4881"/>
    <w:rsid w:val="009F4CA3"/>
    <w:rsid w:val="009F4D42"/>
    <w:rsid w:val="009F4E93"/>
    <w:rsid w:val="009F5A34"/>
    <w:rsid w:val="009F5B5A"/>
    <w:rsid w:val="009F5BF8"/>
    <w:rsid w:val="009F5D32"/>
    <w:rsid w:val="009F5E27"/>
    <w:rsid w:val="009F5FEF"/>
    <w:rsid w:val="009F6523"/>
    <w:rsid w:val="009F6629"/>
    <w:rsid w:val="009F679C"/>
    <w:rsid w:val="009F69C2"/>
    <w:rsid w:val="009F6E27"/>
    <w:rsid w:val="009F6EE9"/>
    <w:rsid w:val="009F72F8"/>
    <w:rsid w:val="009F73A0"/>
    <w:rsid w:val="009F7800"/>
    <w:rsid w:val="00A0010E"/>
    <w:rsid w:val="00A0073D"/>
    <w:rsid w:val="00A00770"/>
    <w:rsid w:val="00A00C73"/>
    <w:rsid w:val="00A014A4"/>
    <w:rsid w:val="00A01DF7"/>
    <w:rsid w:val="00A02213"/>
    <w:rsid w:val="00A02250"/>
    <w:rsid w:val="00A02394"/>
    <w:rsid w:val="00A02476"/>
    <w:rsid w:val="00A026D9"/>
    <w:rsid w:val="00A026E9"/>
    <w:rsid w:val="00A02EB5"/>
    <w:rsid w:val="00A03375"/>
    <w:rsid w:val="00A03629"/>
    <w:rsid w:val="00A03E1D"/>
    <w:rsid w:val="00A03EB1"/>
    <w:rsid w:val="00A04997"/>
    <w:rsid w:val="00A04BF3"/>
    <w:rsid w:val="00A05712"/>
    <w:rsid w:val="00A0596E"/>
    <w:rsid w:val="00A05AC6"/>
    <w:rsid w:val="00A05AE8"/>
    <w:rsid w:val="00A05B02"/>
    <w:rsid w:val="00A05DBE"/>
    <w:rsid w:val="00A05F0A"/>
    <w:rsid w:val="00A06498"/>
    <w:rsid w:val="00A06ACF"/>
    <w:rsid w:val="00A06D4B"/>
    <w:rsid w:val="00A06E58"/>
    <w:rsid w:val="00A07245"/>
    <w:rsid w:val="00A07AE1"/>
    <w:rsid w:val="00A07D8E"/>
    <w:rsid w:val="00A10019"/>
    <w:rsid w:val="00A1001A"/>
    <w:rsid w:val="00A108CC"/>
    <w:rsid w:val="00A10B64"/>
    <w:rsid w:val="00A10F14"/>
    <w:rsid w:val="00A11152"/>
    <w:rsid w:val="00A111FF"/>
    <w:rsid w:val="00A1132D"/>
    <w:rsid w:val="00A11522"/>
    <w:rsid w:val="00A11648"/>
    <w:rsid w:val="00A1251F"/>
    <w:rsid w:val="00A12AF4"/>
    <w:rsid w:val="00A12F39"/>
    <w:rsid w:val="00A13612"/>
    <w:rsid w:val="00A13625"/>
    <w:rsid w:val="00A13C6E"/>
    <w:rsid w:val="00A13CC9"/>
    <w:rsid w:val="00A13CDF"/>
    <w:rsid w:val="00A14304"/>
    <w:rsid w:val="00A144AD"/>
    <w:rsid w:val="00A1469F"/>
    <w:rsid w:val="00A147D2"/>
    <w:rsid w:val="00A14AB0"/>
    <w:rsid w:val="00A14B3D"/>
    <w:rsid w:val="00A14C13"/>
    <w:rsid w:val="00A15196"/>
    <w:rsid w:val="00A15269"/>
    <w:rsid w:val="00A153EB"/>
    <w:rsid w:val="00A15518"/>
    <w:rsid w:val="00A15AD8"/>
    <w:rsid w:val="00A1608A"/>
    <w:rsid w:val="00A16152"/>
    <w:rsid w:val="00A1620B"/>
    <w:rsid w:val="00A162A3"/>
    <w:rsid w:val="00A16634"/>
    <w:rsid w:val="00A16F1E"/>
    <w:rsid w:val="00A1712B"/>
    <w:rsid w:val="00A17537"/>
    <w:rsid w:val="00A17995"/>
    <w:rsid w:val="00A17DE4"/>
    <w:rsid w:val="00A2078B"/>
    <w:rsid w:val="00A210B9"/>
    <w:rsid w:val="00A21673"/>
    <w:rsid w:val="00A2171D"/>
    <w:rsid w:val="00A21A03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6D9"/>
    <w:rsid w:val="00A23973"/>
    <w:rsid w:val="00A239AA"/>
    <w:rsid w:val="00A23FF5"/>
    <w:rsid w:val="00A2402F"/>
    <w:rsid w:val="00A24083"/>
    <w:rsid w:val="00A24210"/>
    <w:rsid w:val="00A243C5"/>
    <w:rsid w:val="00A2463A"/>
    <w:rsid w:val="00A2498C"/>
    <w:rsid w:val="00A249AA"/>
    <w:rsid w:val="00A25A5F"/>
    <w:rsid w:val="00A264F4"/>
    <w:rsid w:val="00A2674D"/>
    <w:rsid w:val="00A26D66"/>
    <w:rsid w:val="00A277B0"/>
    <w:rsid w:val="00A27F6F"/>
    <w:rsid w:val="00A300FB"/>
    <w:rsid w:val="00A30124"/>
    <w:rsid w:val="00A307A8"/>
    <w:rsid w:val="00A30838"/>
    <w:rsid w:val="00A3093E"/>
    <w:rsid w:val="00A30C98"/>
    <w:rsid w:val="00A30EF2"/>
    <w:rsid w:val="00A3117C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F73"/>
    <w:rsid w:val="00A36A3E"/>
    <w:rsid w:val="00A36D50"/>
    <w:rsid w:val="00A371F4"/>
    <w:rsid w:val="00A376D5"/>
    <w:rsid w:val="00A378C5"/>
    <w:rsid w:val="00A37A04"/>
    <w:rsid w:val="00A37A13"/>
    <w:rsid w:val="00A40143"/>
    <w:rsid w:val="00A4071E"/>
    <w:rsid w:val="00A40A1F"/>
    <w:rsid w:val="00A4122F"/>
    <w:rsid w:val="00A413E4"/>
    <w:rsid w:val="00A41B18"/>
    <w:rsid w:val="00A41DA3"/>
    <w:rsid w:val="00A4203C"/>
    <w:rsid w:val="00A428AE"/>
    <w:rsid w:val="00A42982"/>
    <w:rsid w:val="00A42A61"/>
    <w:rsid w:val="00A42BFB"/>
    <w:rsid w:val="00A42DA5"/>
    <w:rsid w:val="00A42DBA"/>
    <w:rsid w:val="00A439C5"/>
    <w:rsid w:val="00A439F7"/>
    <w:rsid w:val="00A43A24"/>
    <w:rsid w:val="00A43DF0"/>
    <w:rsid w:val="00A43ECD"/>
    <w:rsid w:val="00A4420B"/>
    <w:rsid w:val="00A445BE"/>
    <w:rsid w:val="00A445E9"/>
    <w:rsid w:val="00A44A81"/>
    <w:rsid w:val="00A44C56"/>
    <w:rsid w:val="00A44E8C"/>
    <w:rsid w:val="00A45401"/>
    <w:rsid w:val="00A458B0"/>
    <w:rsid w:val="00A45BFC"/>
    <w:rsid w:val="00A45DC6"/>
    <w:rsid w:val="00A4604F"/>
    <w:rsid w:val="00A46240"/>
    <w:rsid w:val="00A46480"/>
    <w:rsid w:val="00A466DC"/>
    <w:rsid w:val="00A47C36"/>
    <w:rsid w:val="00A50234"/>
    <w:rsid w:val="00A504ED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770"/>
    <w:rsid w:val="00A538C4"/>
    <w:rsid w:val="00A53945"/>
    <w:rsid w:val="00A54338"/>
    <w:rsid w:val="00A54BAD"/>
    <w:rsid w:val="00A54BE5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FDC"/>
    <w:rsid w:val="00A610EA"/>
    <w:rsid w:val="00A61495"/>
    <w:rsid w:val="00A618B3"/>
    <w:rsid w:val="00A618D7"/>
    <w:rsid w:val="00A61AF8"/>
    <w:rsid w:val="00A62070"/>
    <w:rsid w:val="00A623B5"/>
    <w:rsid w:val="00A6265F"/>
    <w:rsid w:val="00A62A0D"/>
    <w:rsid w:val="00A62C17"/>
    <w:rsid w:val="00A62CE0"/>
    <w:rsid w:val="00A635A8"/>
    <w:rsid w:val="00A63960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500"/>
    <w:rsid w:val="00A675A7"/>
    <w:rsid w:val="00A67753"/>
    <w:rsid w:val="00A67D76"/>
    <w:rsid w:val="00A701D7"/>
    <w:rsid w:val="00A7030F"/>
    <w:rsid w:val="00A70328"/>
    <w:rsid w:val="00A7046C"/>
    <w:rsid w:val="00A70B93"/>
    <w:rsid w:val="00A71156"/>
    <w:rsid w:val="00A71356"/>
    <w:rsid w:val="00A71B89"/>
    <w:rsid w:val="00A71F23"/>
    <w:rsid w:val="00A723A0"/>
    <w:rsid w:val="00A72BCE"/>
    <w:rsid w:val="00A72DD1"/>
    <w:rsid w:val="00A7334F"/>
    <w:rsid w:val="00A73753"/>
    <w:rsid w:val="00A73F63"/>
    <w:rsid w:val="00A7414A"/>
    <w:rsid w:val="00A74D30"/>
    <w:rsid w:val="00A75433"/>
    <w:rsid w:val="00A75704"/>
    <w:rsid w:val="00A757F8"/>
    <w:rsid w:val="00A7581F"/>
    <w:rsid w:val="00A75958"/>
    <w:rsid w:val="00A75B67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183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ED1"/>
    <w:rsid w:val="00A82F4D"/>
    <w:rsid w:val="00A831F4"/>
    <w:rsid w:val="00A8347D"/>
    <w:rsid w:val="00A8350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54B"/>
    <w:rsid w:val="00A859C9"/>
    <w:rsid w:val="00A85A8E"/>
    <w:rsid w:val="00A85AEE"/>
    <w:rsid w:val="00A85BD0"/>
    <w:rsid w:val="00A8600B"/>
    <w:rsid w:val="00A862AE"/>
    <w:rsid w:val="00A863CB"/>
    <w:rsid w:val="00A86623"/>
    <w:rsid w:val="00A867DE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1DA8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65A"/>
    <w:rsid w:val="00A9548E"/>
    <w:rsid w:val="00A95723"/>
    <w:rsid w:val="00A95AC6"/>
    <w:rsid w:val="00A95B26"/>
    <w:rsid w:val="00A95FA5"/>
    <w:rsid w:val="00A96A89"/>
    <w:rsid w:val="00A96D65"/>
    <w:rsid w:val="00A97350"/>
    <w:rsid w:val="00A9788C"/>
    <w:rsid w:val="00A97B31"/>
    <w:rsid w:val="00AA0773"/>
    <w:rsid w:val="00AA081C"/>
    <w:rsid w:val="00AA089F"/>
    <w:rsid w:val="00AA0A42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56"/>
    <w:rsid w:val="00AA3870"/>
    <w:rsid w:val="00AA3A97"/>
    <w:rsid w:val="00AA3F5A"/>
    <w:rsid w:val="00AA4237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2B2"/>
    <w:rsid w:val="00AA696F"/>
    <w:rsid w:val="00AA6A38"/>
    <w:rsid w:val="00AA70D4"/>
    <w:rsid w:val="00AA71EA"/>
    <w:rsid w:val="00AA72FF"/>
    <w:rsid w:val="00AA79C5"/>
    <w:rsid w:val="00AA7BE5"/>
    <w:rsid w:val="00AA7E9F"/>
    <w:rsid w:val="00AA7FC4"/>
    <w:rsid w:val="00AB098A"/>
    <w:rsid w:val="00AB0C6A"/>
    <w:rsid w:val="00AB0CED"/>
    <w:rsid w:val="00AB0DAF"/>
    <w:rsid w:val="00AB0FFD"/>
    <w:rsid w:val="00AB1753"/>
    <w:rsid w:val="00AB1CAD"/>
    <w:rsid w:val="00AB1DD3"/>
    <w:rsid w:val="00AB230E"/>
    <w:rsid w:val="00AB2892"/>
    <w:rsid w:val="00AB2ED0"/>
    <w:rsid w:val="00AB366B"/>
    <w:rsid w:val="00AB3A09"/>
    <w:rsid w:val="00AB413D"/>
    <w:rsid w:val="00AB41D8"/>
    <w:rsid w:val="00AB4395"/>
    <w:rsid w:val="00AB47A1"/>
    <w:rsid w:val="00AB4A03"/>
    <w:rsid w:val="00AB4E36"/>
    <w:rsid w:val="00AB51B2"/>
    <w:rsid w:val="00AB55F3"/>
    <w:rsid w:val="00AB5D12"/>
    <w:rsid w:val="00AB6471"/>
    <w:rsid w:val="00AB666F"/>
    <w:rsid w:val="00AB73B7"/>
    <w:rsid w:val="00AB76CB"/>
    <w:rsid w:val="00AB7B79"/>
    <w:rsid w:val="00AC051B"/>
    <w:rsid w:val="00AC0992"/>
    <w:rsid w:val="00AC0BC2"/>
    <w:rsid w:val="00AC0BDC"/>
    <w:rsid w:val="00AC10ED"/>
    <w:rsid w:val="00AC12F0"/>
    <w:rsid w:val="00AC151B"/>
    <w:rsid w:val="00AC1AFB"/>
    <w:rsid w:val="00AC1B94"/>
    <w:rsid w:val="00AC1D25"/>
    <w:rsid w:val="00AC1D9B"/>
    <w:rsid w:val="00AC1DB0"/>
    <w:rsid w:val="00AC1F0A"/>
    <w:rsid w:val="00AC1FCD"/>
    <w:rsid w:val="00AC2292"/>
    <w:rsid w:val="00AC2613"/>
    <w:rsid w:val="00AC2664"/>
    <w:rsid w:val="00AC26F9"/>
    <w:rsid w:val="00AC275E"/>
    <w:rsid w:val="00AC34DD"/>
    <w:rsid w:val="00AC34FB"/>
    <w:rsid w:val="00AC3659"/>
    <w:rsid w:val="00AC4081"/>
    <w:rsid w:val="00AC40ED"/>
    <w:rsid w:val="00AC450C"/>
    <w:rsid w:val="00AC47E4"/>
    <w:rsid w:val="00AC4C7C"/>
    <w:rsid w:val="00AC4CF4"/>
    <w:rsid w:val="00AC4D8A"/>
    <w:rsid w:val="00AC4E4E"/>
    <w:rsid w:val="00AC5045"/>
    <w:rsid w:val="00AC545F"/>
    <w:rsid w:val="00AC56C5"/>
    <w:rsid w:val="00AC58D4"/>
    <w:rsid w:val="00AC5EAA"/>
    <w:rsid w:val="00AC6133"/>
    <w:rsid w:val="00AC627E"/>
    <w:rsid w:val="00AC63A1"/>
    <w:rsid w:val="00AC67F3"/>
    <w:rsid w:val="00AC6FE1"/>
    <w:rsid w:val="00AC700F"/>
    <w:rsid w:val="00AC70F1"/>
    <w:rsid w:val="00AC721C"/>
    <w:rsid w:val="00AC75EE"/>
    <w:rsid w:val="00AD0199"/>
    <w:rsid w:val="00AD0B4C"/>
    <w:rsid w:val="00AD0CCE"/>
    <w:rsid w:val="00AD0E18"/>
    <w:rsid w:val="00AD1832"/>
    <w:rsid w:val="00AD18A1"/>
    <w:rsid w:val="00AD18C5"/>
    <w:rsid w:val="00AD1F8F"/>
    <w:rsid w:val="00AD2696"/>
    <w:rsid w:val="00AD26C0"/>
    <w:rsid w:val="00AD2D22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32C"/>
    <w:rsid w:val="00AD7352"/>
    <w:rsid w:val="00AD7393"/>
    <w:rsid w:val="00AD7904"/>
    <w:rsid w:val="00AE0FF8"/>
    <w:rsid w:val="00AE11CB"/>
    <w:rsid w:val="00AE19B4"/>
    <w:rsid w:val="00AE19E0"/>
    <w:rsid w:val="00AE1F4A"/>
    <w:rsid w:val="00AE22A1"/>
    <w:rsid w:val="00AE2A7C"/>
    <w:rsid w:val="00AE2AF0"/>
    <w:rsid w:val="00AE2C55"/>
    <w:rsid w:val="00AE30A1"/>
    <w:rsid w:val="00AE3100"/>
    <w:rsid w:val="00AE3103"/>
    <w:rsid w:val="00AE38BA"/>
    <w:rsid w:val="00AE3D78"/>
    <w:rsid w:val="00AE3DB4"/>
    <w:rsid w:val="00AE3F10"/>
    <w:rsid w:val="00AE5047"/>
    <w:rsid w:val="00AE521E"/>
    <w:rsid w:val="00AE5636"/>
    <w:rsid w:val="00AE5743"/>
    <w:rsid w:val="00AE5AF5"/>
    <w:rsid w:val="00AE5B2C"/>
    <w:rsid w:val="00AE5FCB"/>
    <w:rsid w:val="00AE637C"/>
    <w:rsid w:val="00AE6426"/>
    <w:rsid w:val="00AE674B"/>
    <w:rsid w:val="00AE69C1"/>
    <w:rsid w:val="00AE6BE3"/>
    <w:rsid w:val="00AE71A7"/>
    <w:rsid w:val="00AE73FE"/>
    <w:rsid w:val="00AE7423"/>
    <w:rsid w:val="00AE786A"/>
    <w:rsid w:val="00AE7A7D"/>
    <w:rsid w:val="00AF0058"/>
    <w:rsid w:val="00AF0BE4"/>
    <w:rsid w:val="00AF0C43"/>
    <w:rsid w:val="00AF0E05"/>
    <w:rsid w:val="00AF14FB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3AAF"/>
    <w:rsid w:val="00AF3C4A"/>
    <w:rsid w:val="00AF3DBB"/>
    <w:rsid w:val="00AF3E6C"/>
    <w:rsid w:val="00AF4257"/>
    <w:rsid w:val="00AF42B4"/>
    <w:rsid w:val="00AF48ED"/>
    <w:rsid w:val="00AF5156"/>
    <w:rsid w:val="00AF57B6"/>
    <w:rsid w:val="00AF5A36"/>
    <w:rsid w:val="00AF601F"/>
    <w:rsid w:val="00AF610A"/>
    <w:rsid w:val="00AF612E"/>
    <w:rsid w:val="00AF64C2"/>
    <w:rsid w:val="00AF6728"/>
    <w:rsid w:val="00AF6D15"/>
    <w:rsid w:val="00AF6F2B"/>
    <w:rsid w:val="00AF725D"/>
    <w:rsid w:val="00AF7617"/>
    <w:rsid w:val="00AF7C2E"/>
    <w:rsid w:val="00B0014E"/>
    <w:rsid w:val="00B0058B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340"/>
    <w:rsid w:val="00B04508"/>
    <w:rsid w:val="00B04583"/>
    <w:rsid w:val="00B04739"/>
    <w:rsid w:val="00B047F5"/>
    <w:rsid w:val="00B04C96"/>
    <w:rsid w:val="00B04D53"/>
    <w:rsid w:val="00B04E5D"/>
    <w:rsid w:val="00B04FFF"/>
    <w:rsid w:val="00B05CBE"/>
    <w:rsid w:val="00B05E9D"/>
    <w:rsid w:val="00B060FF"/>
    <w:rsid w:val="00B0693A"/>
    <w:rsid w:val="00B0716C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1924"/>
    <w:rsid w:val="00B1243C"/>
    <w:rsid w:val="00B124C4"/>
    <w:rsid w:val="00B12653"/>
    <w:rsid w:val="00B1273A"/>
    <w:rsid w:val="00B12A96"/>
    <w:rsid w:val="00B12B1C"/>
    <w:rsid w:val="00B12E1E"/>
    <w:rsid w:val="00B12F00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23E"/>
    <w:rsid w:val="00B1643C"/>
    <w:rsid w:val="00B1643E"/>
    <w:rsid w:val="00B16791"/>
    <w:rsid w:val="00B1686E"/>
    <w:rsid w:val="00B168A6"/>
    <w:rsid w:val="00B16A1F"/>
    <w:rsid w:val="00B16E76"/>
    <w:rsid w:val="00B1723D"/>
    <w:rsid w:val="00B1738A"/>
    <w:rsid w:val="00B1746B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A15"/>
    <w:rsid w:val="00B22B07"/>
    <w:rsid w:val="00B23296"/>
    <w:rsid w:val="00B236CF"/>
    <w:rsid w:val="00B23826"/>
    <w:rsid w:val="00B23D1C"/>
    <w:rsid w:val="00B23E1E"/>
    <w:rsid w:val="00B24155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3DE"/>
    <w:rsid w:val="00B26537"/>
    <w:rsid w:val="00B265B1"/>
    <w:rsid w:val="00B2673B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1201"/>
    <w:rsid w:val="00B313A1"/>
    <w:rsid w:val="00B31C22"/>
    <w:rsid w:val="00B32220"/>
    <w:rsid w:val="00B32C5A"/>
    <w:rsid w:val="00B32C6F"/>
    <w:rsid w:val="00B32FCC"/>
    <w:rsid w:val="00B3325F"/>
    <w:rsid w:val="00B333D5"/>
    <w:rsid w:val="00B34573"/>
    <w:rsid w:val="00B34B38"/>
    <w:rsid w:val="00B34D28"/>
    <w:rsid w:val="00B34F5A"/>
    <w:rsid w:val="00B35495"/>
    <w:rsid w:val="00B35FBF"/>
    <w:rsid w:val="00B36464"/>
    <w:rsid w:val="00B36701"/>
    <w:rsid w:val="00B367A4"/>
    <w:rsid w:val="00B36C59"/>
    <w:rsid w:val="00B36F1E"/>
    <w:rsid w:val="00B370D6"/>
    <w:rsid w:val="00B37488"/>
    <w:rsid w:val="00B374BA"/>
    <w:rsid w:val="00B3751D"/>
    <w:rsid w:val="00B375F0"/>
    <w:rsid w:val="00B37708"/>
    <w:rsid w:val="00B379A1"/>
    <w:rsid w:val="00B37C90"/>
    <w:rsid w:val="00B4003E"/>
    <w:rsid w:val="00B400AB"/>
    <w:rsid w:val="00B402D1"/>
    <w:rsid w:val="00B404FB"/>
    <w:rsid w:val="00B4058A"/>
    <w:rsid w:val="00B4088F"/>
    <w:rsid w:val="00B4093C"/>
    <w:rsid w:val="00B40AA7"/>
    <w:rsid w:val="00B40F8F"/>
    <w:rsid w:val="00B4104F"/>
    <w:rsid w:val="00B4158B"/>
    <w:rsid w:val="00B417A4"/>
    <w:rsid w:val="00B41AA3"/>
    <w:rsid w:val="00B41C6C"/>
    <w:rsid w:val="00B41E09"/>
    <w:rsid w:val="00B41F38"/>
    <w:rsid w:val="00B42432"/>
    <w:rsid w:val="00B425E3"/>
    <w:rsid w:val="00B42696"/>
    <w:rsid w:val="00B42B30"/>
    <w:rsid w:val="00B42D32"/>
    <w:rsid w:val="00B430FD"/>
    <w:rsid w:val="00B432E4"/>
    <w:rsid w:val="00B43478"/>
    <w:rsid w:val="00B436E5"/>
    <w:rsid w:val="00B43A4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758"/>
    <w:rsid w:val="00B4694E"/>
    <w:rsid w:val="00B469FE"/>
    <w:rsid w:val="00B46B92"/>
    <w:rsid w:val="00B46CEE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1456"/>
    <w:rsid w:val="00B51665"/>
    <w:rsid w:val="00B51AD2"/>
    <w:rsid w:val="00B51CD8"/>
    <w:rsid w:val="00B5240A"/>
    <w:rsid w:val="00B52674"/>
    <w:rsid w:val="00B527EC"/>
    <w:rsid w:val="00B52D41"/>
    <w:rsid w:val="00B53044"/>
    <w:rsid w:val="00B5304E"/>
    <w:rsid w:val="00B53E75"/>
    <w:rsid w:val="00B53F57"/>
    <w:rsid w:val="00B54008"/>
    <w:rsid w:val="00B540D9"/>
    <w:rsid w:val="00B549E5"/>
    <w:rsid w:val="00B54E30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CFC"/>
    <w:rsid w:val="00B57F33"/>
    <w:rsid w:val="00B602AB"/>
    <w:rsid w:val="00B602CB"/>
    <w:rsid w:val="00B607B1"/>
    <w:rsid w:val="00B607B8"/>
    <w:rsid w:val="00B60A1C"/>
    <w:rsid w:val="00B612C5"/>
    <w:rsid w:val="00B61496"/>
    <w:rsid w:val="00B61623"/>
    <w:rsid w:val="00B6205B"/>
    <w:rsid w:val="00B6216A"/>
    <w:rsid w:val="00B62214"/>
    <w:rsid w:val="00B62425"/>
    <w:rsid w:val="00B62C6F"/>
    <w:rsid w:val="00B62D84"/>
    <w:rsid w:val="00B6385F"/>
    <w:rsid w:val="00B63C51"/>
    <w:rsid w:val="00B63E01"/>
    <w:rsid w:val="00B63F62"/>
    <w:rsid w:val="00B64242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B6A"/>
    <w:rsid w:val="00B7206F"/>
    <w:rsid w:val="00B720D0"/>
    <w:rsid w:val="00B72120"/>
    <w:rsid w:val="00B725AE"/>
    <w:rsid w:val="00B728DE"/>
    <w:rsid w:val="00B72D78"/>
    <w:rsid w:val="00B73011"/>
    <w:rsid w:val="00B734E2"/>
    <w:rsid w:val="00B73614"/>
    <w:rsid w:val="00B73621"/>
    <w:rsid w:val="00B738CB"/>
    <w:rsid w:val="00B738FE"/>
    <w:rsid w:val="00B73B51"/>
    <w:rsid w:val="00B73D27"/>
    <w:rsid w:val="00B73DF7"/>
    <w:rsid w:val="00B73FA5"/>
    <w:rsid w:val="00B740D6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658E"/>
    <w:rsid w:val="00B76B44"/>
    <w:rsid w:val="00B76F77"/>
    <w:rsid w:val="00B771FF"/>
    <w:rsid w:val="00B77299"/>
    <w:rsid w:val="00B77484"/>
    <w:rsid w:val="00B77D45"/>
    <w:rsid w:val="00B81307"/>
    <w:rsid w:val="00B8165D"/>
    <w:rsid w:val="00B81B5B"/>
    <w:rsid w:val="00B81D13"/>
    <w:rsid w:val="00B81D35"/>
    <w:rsid w:val="00B8203D"/>
    <w:rsid w:val="00B8208F"/>
    <w:rsid w:val="00B820E5"/>
    <w:rsid w:val="00B8225D"/>
    <w:rsid w:val="00B82737"/>
    <w:rsid w:val="00B828AF"/>
    <w:rsid w:val="00B828B1"/>
    <w:rsid w:val="00B82C4A"/>
    <w:rsid w:val="00B830E3"/>
    <w:rsid w:val="00B835B8"/>
    <w:rsid w:val="00B8373C"/>
    <w:rsid w:val="00B83809"/>
    <w:rsid w:val="00B83AB4"/>
    <w:rsid w:val="00B83AB9"/>
    <w:rsid w:val="00B83F04"/>
    <w:rsid w:val="00B83F94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63D"/>
    <w:rsid w:val="00B87EA5"/>
    <w:rsid w:val="00B901CA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D12"/>
    <w:rsid w:val="00B9508F"/>
    <w:rsid w:val="00B95566"/>
    <w:rsid w:val="00B959D5"/>
    <w:rsid w:val="00B960F1"/>
    <w:rsid w:val="00B96509"/>
    <w:rsid w:val="00B96E83"/>
    <w:rsid w:val="00B96F45"/>
    <w:rsid w:val="00B97151"/>
    <w:rsid w:val="00B97624"/>
    <w:rsid w:val="00B97B83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8EA"/>
    <w:rsid w:val="00BA3DFB"/>
    <w:rsid w:val="00BA406F"/>
    <w:rsid w:val="00BA416A"/>
    <w:rsid w:val="00BA4EB9"/>
    <w:rsid w:val="00BA5432"/>
    <w:rsid w:val="00BA5B91"/>
    <w:rsid w:val="00BA5E6F"/>
    <w:rsid w:val="00BA5E94"/>
    <w:rsid w:val="00BA618C"/>
    <w:rsid w:val="00BA6351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D58"/>
    <w:rsid w:val="00BB530E"/>
    <w:rsid w:val="00BB5C6E"/>
    <w:rsid w:val="00BB5D72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110C"/>
    <w:rsid w:val="00BC1682"/>
    <w:rsid w:val="00BC1E84"/>
    <w:rsid w:val="00BC22B6"/>
    <w:rsid w:val="00BC2359"/>
    <w:rsid w:val="00BC24CA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C97"/>
    <w:rsid w:val="00BC6067"/>
    <w:rsid w:val="00BC6525"/>
    <w:rsid w:val="00BC6561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821"/>
    <w:rsid w:val="00BD1ABC"/>
    <w:rsid w:val="00BD1D03"/>
    <w:rsid w:val="00BD215D"/>
    <w:rsid w:val="00BD24C2"/>
    <w:rsid w:val="00BD2743"/>
    <w:rsid w:val="00BD2AFD"/>
    <w:rsid w:val="00BD2F2C"/>
    <w:rsid w:val="00BD3205"/>
    <w:rsid w:val="00BD3888"/>
    <w:rsid w:val="00BD38A7"/>
    <w:rsid w:val="00BD39A3"/>
    <w:rsid w:val="00BD3C38"/>
    <w:rsid w:val="00BD3D44"/>
    <w:rsid w:val="00BD3E58"/>
    <w:rsid w:val="00BD48EE"/>
    <w:rsid w:val="00BD5068"/>
    <w:rsid w:val="00BD546C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D1C"/>
    <w:rsid w:val="00BD7F94"/>
    <w:rsid w:val="00BE0387"/>
    <w:rsid w:val="00BE044C"/>
    <w:rsid w:val="00BE09B4"/>
    <w:rsid w:val="00BE0B11"/>
    <w:rsid w:val="00BE116A"/>
    <w:rsid w:val="00BE149E"/>
    <w:rsid w:val="00BE14E4"/>
    <w:rsid w:val="00BE1741"/>
    <w:rsid w:val="00BE1FF2"/>
    <w:rsid w:val="00BE206E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CC2"/>
    <w:rsid w:val="00BE3D1A"/>
    <w:rsid w:val="00BE40C7"/>
    <w:rsid w:val="00BE414D"/>
    <w:rsid w:val="00BE44F6"/>
    <w:rsid w:val="00BE4891"/>
    <w:rsid w:val="00BE4A65"/>
    <w:rsid w:val="00BE4BF0"/>
    <w:rsid w:val="00BE4C85"/>
    <w:rsid w:val="00BE5165"/>
    <w:rsid w:val="00BE5468"/>
    <w:rsid w:val="00BE57ED"/>
    <w:rsid w:val="00BE5827"/>
    <w:rsid w:val="00BE5F2B"/>
    <w:rsid w:val="00BE6316"/>
    <w:rsid w:val="00BE66F7"/>
    <w:rsid w:val="00BE69D9"/>
    <w:rsid w:val="00BE7234"/>
    <w:rsid w:val="00BF00E7"/>
    <w:rsid w:val="00BF010F"/>
    <w:rsid w:val="00BF018F"/>
    <w:rsid w:val="00BF043E"/>
    <w:rsid w:val="00BF0572"/>
    <w:rsid w:val="00BF06DA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4BA"/>
    <w:rsid w:val="00BF55B8"/>
    <w:rsid w:val="00BF59A4"/>
    <w:rsid w:val="00BF59CB"/>
    <w:rsid w:val="00BF5B5E"/>
    <w:rsid w:val="00BF5C36"/>
    <w:rsid w:val="00BF5DEB"/>
    <w:rsid w:val="00BF6394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CC"/>
    <w:rsid w:val="00C02E1E"/>
    <w:rsid w:val="00C02EA7"/>
    <w:rsid w:val="00C02F97"/>
    <w:rsid w:val="00C0300C"/>
    <w:rsid w:val="00C03343"/>
    <w:rsid w:val="00C03596"/>
    <w:rsid w:val="00C03D3B"/>
    <w:rsid w:val="00C03D66"/>
    <w:rsid w:val="00C03F20"/>
    <w:rsid w:val="00C0433B"/>
    <w:rsid w:val="00C04B66"/>
    <w:rsid w:val="00C0535E"/>
    <w:rsid w:val="00C05618"/>
    <w:rsid w:val="00C05AFC"/>
    <w:rsid w:val="00C05F2E"/>
    <w:rsid w:val="00C0637F"/>
    <w:rsid w:val="00C065E0"/>
    <w:rsid w:val="00C0666E"/>
    <w:rsid w:val="00C0682D"/>
    <w:rsid w:val="00C06860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1FF"/>
    <w:rsid w:val="00C1252E"/>
    <w:rsid w:val="00C1290E"/>
    <w:rsid w:val="00C12E2D"/>
    <w:rsid w:val="00C12F5D"/>
    <w:rsid w:val="00C13236"/>
    <w:rsid w:val="00C13806"/>
    <w:rsid w:val="00C139C5"/>
    <w:rsid w:val="00C13A72"/>
    <w:rsid w:val="00C13F90"/>
    <w:rsid w:val="00C141CD"/>
    <w:rsid w:val="00C143AD"/>
    <w:rsid w:val="00C14961"/>
    <w:rsid w:val="00C14B44"/>
    <w:rsid w:val="00C15186"/>
    <w:rsid w:val="00C15503"/>
    <w:rsid w:val="00C155F5"/>
    <w:rsid w:val="00C15739"/>
    <w:rsid w:val="00C15ABB"/>
    <w:rsid w:val="00C167A6"/>
    <w:rsid w:val="00C16BAF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76"/>
    <w:rsid w:val="00C20DB5"/>
    <w:rsid w:val="00C20FE3"/>
    <w:rsid w:val="00C21140"/>
    <w:rsid w:val="00C21486"/>
    <w:rsid w:val="00C218E2"/>
    <w:rsid w:val="00C21990"/>
    <w:rsid w:val="00C219F7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35F0"/>
    <w:rsid w:val="00C2367D"/>
    <w:rsid w:val="00C238DB"/>
    <w:rsid w:val="00C23AA8"/>
    <w:rsid w:val="00C23BF1"/>
    <w:rsid w:val="00C23D57"/>
    <w:rsid w:val="00C246D3"/>
    <w:rsid w:val="00C249DA"/>
    <w:rsid w:val="00C2523C"/>
    <w:rsid w:val="00C25341"/>
    <w:rsid w:val="00C2560D"/>
    <w:rsid w:val="00C25734"/>
    <w:rsid w:val="00C25818"/>
    <w:rsid w:val="00C26289"/>
    <w:rsid w:val="00C265BA"/>
    <w:rsid w:val="00C2680B"/>
    <w:rsid w:val="00C26B83"/>
    <w:rsid w:val="00C27132"/>
    <w:rsid w:val="00C2736C"/>
    <w:rsid w:val="00C27ACB"/>
    <w:rsid w:val="00C30631"/>
    <w:rsid w:val="00C30B4F"/>
    <w:rsid w:val="00C30D2C"/>
    <w:rsid w:val="00C30E2E"/>
    <w:rsid w:val="00C30F52"/>
    <w:rsid w:val="00C311AA"/>
    <w:rsid w:val="00C314A7"/>
    <w:rsid w:val="00C316FA"/>
    <w:rsid w:val="00C31B80"/>
    <w:rsid w:val="00C321C8"/>
    <w:rsid w:val="00C324D9"/>
    <w:rsid w:val="00C32A6F"/>
    <w:rsid w:val="00C331EE"/>
    <w:rsid w:val="00C33371"/>
    <w:rsid w:val="00C3354B"/>
    <w:rsid w:val="00C33554"/>
    <w:rsid w:val="00C3356C"/>
    <w:rsid w:val="00C33800"/>
    <w:rsid w:val="00C33A39"/>
    <w:rsid w:val="00C33EAF"/>
    <w:rsid w:val="00C3400C"/>
    <w:rsid w:val="00C3457E"/>
    <w:rsid w:val="00C350A1"/>
    <w:rsid w:val="00C35351"/>
    <w:rsid w:val="00C354A3"/>
    <w:rsid w:val="00C35A9D"/>
    <w:rsid w:val="00C35B71"/>
    <w:rsid w:val="00C35EFE"/>
    <w:rsid w:val="00C36214"/>
    <w:rsid w:val="00C364A3"/>
    <w:rsid w:val="00C36687"/>
    <w:rsid w:val="00C366CD"/>
    <w:rsid w:val="00C366D8"/>
    <w:rsid w:val="00C3673B"/>
    <w:rsid w:val="00C36807"/>
    <w:rsid w:val="00C368B3"/>
    <w:rsid w:val="00C36BD4"/>
    <w:rsid w:val="00C374EC"/>
    <w:rsid w:val="00C37BF7"/>
    <w:rsid w:val="00C402E0"/>
    <w:rsid w:val="00C40659"/>
    <w:rsid w:val="00C40D71"/>
    <w:rsid w:val="00C41217"/>
    <w:rsid w:val="00C41498"/>
    <w:rsid w:val="00C41B1F"/>
    <w:rsid w:val="00C41EA7"/>
    <w:rsid w:val="00C41F6A"/>
    <w:rsid w:val="00C42072"/>
    <w:rsid w:val="00C4214C"/>
    <w:rsid w:val="00C4237A"/>
    <w:rsid w:val="00C424A2"/>
    <w:rsid w:val="00C42918"/>
    <w:rsid w:val="00C42E16"/>
    <w:rsid w:val="00C43144"/>
    <w:rsid w:val="00C4335F"/>
    <w:rsid w:val="00C43401"/>
    <w:rsid w:val="00C43701"/>
    <w:rsid w:val="00C438FD"/>
    <w:rsid w:val="00C43BB5"/>
    <w:rsid w:val="00C43D75"/>
    <w:rsid w:val="00C43DC1"/>
    <w:rsid w:val="00C43E03"/>
    <w:rsid w:val="00C443C4"/>
    <w:rsid w:val="00C4470C"/>
    <w:rsid w:val="00C44950"/>
    <w:rsid w:val="00C44955"/>
    <w:rsid w:val="00C453D0"/>
    <w:rsid w:val="00C45792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354"/>
    <w:rsid w:val="00C474B5"/>
    <w:rsid w:val="00C475CD"/>
    <w:rsid w:val="00C47A62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E0"/>
    <w:rsid w:val="00C51764"/>
    <w:rsid w:val="00C517BA"/>
    <w:rsid w:val="00C51D8F"/>
    <w:rsid w:val="00C52252"/>
    <w:rsid w:val="00C52859"/>
    <w:rsid w:val="00C52E26"/>
    <w:rsid w:val="00C53105"/>
    <w:rsid w:val="00C540AA"/>
    <w:rsid w:val="00C54412"/>
    <w:rsid w:val="00C546D0"/>
    <w:rsid w:val="00C550DD"/>
    <w:rsid w:val="00C55806"/>
    <w:rsid w:val="00C5598F"/>
    <w:rsid w:val="00C55AB4"/>
    <w:rsid w:val="00C55D21"/>
    <w:rsid w:val="00C562A1"/>
    <w:rsid w:val="00C56306"/>
    <w:rsid w:val="00C5633A"/>
    <w:rsid w:val="00C564C6"/>
    <w:rsid w:val="00C5691E"/>
    <w:rsid w:val="00C56DEF"/>
    <w:rsid w:val="00C570A1"/>
    <w:rsid w:val="00C6011A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3FBD"/>
    <w:rsid w:val="00C6405E"/>
    <w:rsid w:val="00C64064"/>
    <w:rsid w:val="00C643BD"/>
    <w:rsid w:val="00C6443D"/>
    <w:rsid w:val="00C64834"/>
    <w:rsid w:val="00C64B7F"/>
    <w:rsid w:val="00C64BBD"/>
    <w:rsid w:val="00C64DED"/>
    <w:rsid w:val="00C64F7D"/>
    <w:rsid w:val="00C64FBA"/>
    <w:rsid w:val="00C657BA"/>
    <w:rsid w:val="00C661C9"/>
    <w:rsid w:val="00C66A01"/>
    <w:rsid w:val="00C66D5D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10B3"/>
    <w:rsid w:val="00C714E7"/>
    <w:rsid w:val="00C71A8D"/>
    <w:rsid w:val="00C71F3E"/>
    <w:rsid w:val="00C720B7"/>
    <w:rsid w:val="00C72A95"/>
    <w:rsid w:val="00C72D9A"/>
    <w:rsid w:val="00C7322B"/>
    <w:rsid w:val="00C73792"/>
    <w:rsid w:val="00C74067"/>
    <w:rsid w:val="00C74370"/>
    <w:rsid w:val="00C74454"/>
    <w:rsid w:val="00C746D8"/>
    <w:rsid w:val="00C74AB8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631"/>
    <w:rsid w:val="00C77810"/>
    <w:rsid w:val="00C7782A"/>
    <w:rsid w:val="00C77CF9"/>
    <w:rsid w:val="00C80080"/>
    <w:rsid w:val="00C802E9"/>
    <w:rsid w:val="00C80E30"/>
    <w:rsid w:val="00C811FF"/>
    <w:rsid w:val="00C815C4"/>
    <w:rsid w:val="00C81710"/>
    <w:rsid w:val="00C81BEC"/>
    <w:rsid w:val="00C81C56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3F6C"/>
    <w:rsid w:val="00C84122"/>
    <w:rsid w:val="00C8435B"/>
    <w:rsid w:val="00C85024"/>
    <w:rsid w:val="00C8601D"/>
    <w:rsid w:val="00C86114"/>
    <w:rsid w:val="00C86357"/>
    <w:rsid w:val="00C8639E"/>
    <w:rsid w:val="00C86C26"/>
    <w:rsid w:val="00C86EC3"/>
    <w:rsid w:val="00C86F1F"/>
    <w:rsid w:val="00C87475"/>
    <w:rsid w:val="00C876F8"/>
    <w:rsid w:val="00C87744"/>
    <w:rsid w:val="00C87F14"/>
    <w:rsid w:val="00C90205"/>
    <w:rsid w:val="00C910A9"/>
    <w:rsid w:val="00C910DB"/>
    <w:rsid w:val="00C91990"/>
    <w:rsid w:val="00C91E98"/>
    <w:rsid w:val="00C92DD7"/>
    <w:rsid w:val="00C93276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A81"/>
    <w:rsid w:val="00C94B1A"/>
    <w:rsid w:val="00C94B65"/>
    <w:rsid w:val="00C94CE4"/>
    <w:rsid w:val="00C955E4"/>
    <w:rsid w:val="00C956DD"/>
    <w:rsid w:val="00C95E9B"/>
    <w:rsid w:val="00C960B4"/>
    <w:rsid w:val="00C96352"/>
    <w:rsid w:val="00C964FA"/>
    <w:rsid w:val="00C96725"/>
    <w:rsid w:val="00C96A75"/>
    <w:rsid w:val="00C96EE1"/>
    <w:rsid w:val="00C97A89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4F0"/>
    <w:rsid w:val="00CA350A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21F7"/>
    <w:rsid w:val="00CB24AF"/>
    <w:rsid w:val="00CB24D5"/>
    <w:rsid w:val="00CB24EB"/>
    <w:rsid w:val="00CB29A7"/>
    <w:rsid w:val="00CB2B1B"/>
    <w:rsid w:val="00CB2B43"/>
    <w:rsid w:val="00CB2BA4"/>
    <w:rsid w:val="00CB3057"/>
    <w:rsid w:val="00CB3079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95"/>
    <w:rsid w:val="00CB5AD3"/>
    <w:rsid w:val="00CB6BDB"/>
    <w:rsid w:val="00CB70ED"/>
    <w:rsid w:val="00CB750D"/>
    <w:rsid w:val="00CB7587"/>
    <w:rsid w:val="00CB7AD5"/>
    <w:rsid w:val="00CB7B98"/>
    <w:rsid w:val="00CB7E09"/>
    <w:rsid w:val="00CB7EC7"/>
    <w:rsid w:val="00CC036B"/>
    <w:rsid w:val="00CC087B"/>
    <w:rsid w:val="00CC155A"/>
    <w:rsid w:val="00CC18E7"/>
    <w:rsid w:val="00CC1A61"/>
    <w:rsid w:val="00CC1B78"/>
    <w:rsid w:val="00CC2055"/>
    <w:rsid w:val="00CC22E2"/>
    <w:rsid w:val="00CC2B79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5418"/>
    <w:rsid w:val="00CC5970"/>
    <w:rsid w:val="00CC5AB1"/>
    <w:rsid w:val="00CC603D"/>
    <w:rsid w:val="00CC6093"/>
    <w:rsid w:val="00CC6734"/>
    <w:rsid w:val="00CC6A9D"/>
    <w:rsid w:val="00CC6F76"/>
    <w:rsid w:val="00CC6F9E"/>
    <w:rsid w:val="00CC73FA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4FCE"/>
    <w:rsid w:val="00CD5542"/>
    <w:rsid w:val="00CD5FAF"/>
    <w:rsid w:val="00CD612E"/>
    <w:rsid w:val="00CD6818"/>
    <w:rsid w:val="00CD6A4B"/>
    <w:rsid w:val="00CD6BDF"/>
    <w:rsid w:val="00CD6E78"/>
    <w:rsid w:val="00CD7887"/>
    <w:rsid w:val="00CD7AA8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1E04"/>
    <w:rsid w:val="00CE1F10"/>
    <w:rsid w:val="00CE2920"/>
    <w:rsid w:val="00CE2AA6"/>
    <w:rsid w:val="00CE2E09"/>
    <w:rsid w:val="00CE340B"/>
    <w:rsid w:val="00CE3937"/>
    <w:rsid w:val="00CE3955"/>
    <w:rsid w:val="00CE48CC"/>
    <w:rsid w:val="00CE4915"/>
    <w:rsid w:val="00CE4BA0"/>
    <w:rsid w:val="00CE4F49"/>
    <w:rsid w:val="00CE5163"/>
    <w:rsid w:val="00CE5794"/>
    <w:rsid w:val="00CE589B"/>
    <w:rsid w:val="00CE5A24"/>
    <w:rsid w:val="00CE5B38"/>
    <w:rsid w:val="00CE5DF4"/>
    <w:rsid w:val="00CE619B"/>
    <w:rsid w:val="00CE6451"/>
    <w:rsid w:val="00CE69F9"/>
    <w:rsid w:val="00CE6E6C"/>
    <w:rsid w:val="00CE6E72"/>
    <w:rsid w:val="00CE71AD"/>
    <w:rsid w:val="00CE74A6"/>
    <w:rsid w:val="00CE7575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949"/>
    <w:rsid w:val="00CF2BEE"/>
    <w:rsid w:val="00CF3929"/>
    <w:rsid w:val="00CF4BE3"/>
    <w:rsid w:val="00CF5303"/>
    <w:rsid w:val="00CF5F1E"/>
    <w:rsid w:val="00CF61A3"/>
    <w:rsid w:val="00CF6373"/>
    <w:rsid w:val="00CF6E97"/>
    <w:rsid w:val="00CF7270"/>
    <w:rsid w:val="00CF749C"/>
    <w:rsid w:val="00CF7646"/>
    <w:rsid w:val="00D00098"/>
    <w:rsid w:val="00D000C3"/>
    <w:rsid w:val="00D0067B"/>
    <w:rsid w:val="00D006A9"/>
    <w:rsid w:val="00D0084F"/>
    <w:rsid w:val="00D0091F"/>
    <w:rsid w:val="00D00A1C"/>
    <w:rsid w:val="00D01B49"/>
    <w:rsid w:val="00D01B65"/>
    <w:rsid w:val="00D01BB6"/>
    <w:rsid w:val="00D01D91"/>
    <w:rsid w:val="00D01E0B"/>
    <w:rsid w:val="00D01F26"/>
    <w:rsid w:val="00D03482"/>
    <w:rsid w:val="00D039A9"/>
    <w:rsid w:val="00D03F13"/>
    <w:rsid w:val="00D04502"/>
    <w:rsid w:val="00D04521"/>
    <w:rsid w:val="00D0499B"/>
    <w:rsid w:val="00D04A5F"/>
    <w:rsid w:val="00D04C77"/>
    <w:rsid w:val="00D04E6C"/>
    <w:rsid w:val="00D05797"/>
    <w:rsid w:val="00D06523"/>
    <w:rsid w:val="00D065E4"/>
    <w:rsid w:val="00D06BB7"/>
    <w:rsid w:val="00D06CE4"/>
    <w:rsid w:val="00D06ECE"/>
    <w:rsid w:val="00D06FD9"/>
    <w:rsid w:val="00D07894"/>
    <w:rsid w:val="00D1005C"/>
    <w:rsid w:val="00D100F6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B95"/>
    <w:rsid w:val="00D1316B"/>
    <w:rsid w:val="00D13737"/>
    <w:rsid w:val="00D137EE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2C3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D35"/>
    <w:rsid w:val="00D202F6"/>
    <w:rsid w:val="00D20712"/>
    <w:rsid w:val="00D20719"/>
    <w:rsid w:val="00D21182"/>
    <w:rsid w:val="00D213AF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81A"/>
    <w:rsid w:val="00D24CE6"/>
    <w:rsid w:val="00D24E3A"/>
    <w:rsid w:val="00D24FCE"/>
    <w:rsid w:val="00D2587D"/>
    <w:rsid w:val="00D25FEB"/>
    <w:rsid w:val="00D2607B"/>
    <w:rsid w:val="00D268C6"/>
    <w:rsid w:val="00D26963"/>
    <w:rsid w:val="00D26E2E"/>
    <w:rsid w:val="00D27030"/>
    <w:rsid w:val="00D27A94"/>
    <w:rsid w:val="00D27DDD"/>
    <w:rsid w:val="00D27F42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0EC"/>
    <w:rsid w:val="00D34556"/>
    <w:rsid w:val="00D34AB1"/>
    <w:rsid w:val="00D3519A"/>
    <w:rsid w:val="00D3524B"/>
    <w:rsid w:val="00D35274"/>
    <w:rsid w:val="00D354B5"/>
    <w:rsid w:val="00D354D8"/>
    <w:rsid w:val="00D35AC9"/>
    <w:rsid w:val="00D362C4"/>
    <w:rsid w:val="00D36489"/>
    <w:rsid w:val="00D3656C"/>
    <w:rsid w:val="00D36A5F"/>
    <w:rsid w:val="00D36C72"/>
    <w:rsid w:val="00D37229"/>
    <w:rsid w:val="00D372D4"/>
    <w:rsid w:val="00D373C2"/>
    <w:rsid w:val="00D3760A"/>
    <w:rsid w:val="00D3790F"/>
    <w:rsid w:val="00D379B7"/>
    <w:rsid w:val="00D37CF7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826"/>
    <w:rsid w:val="00D42D03"/>
    <w:rsid w:val="00D435C7"/>
    <w:rsid w:val="00D43888"/>
    <w:rsid w:val="00D43BB3"/>
    <w:rsid w:val="00D4408C"/>
    <w:rsid w:val="00D4433D"/>
    <w:rsid w:val="00D44551"/>
    <w:rsid w:val="00D4518C"/>
    <w:rsid w:val="00D45E24"/>
    <w:rsid w:val="00D462C5"/>
    <w:rsid w:val="00D466FB"/>
    <w:rsid w:val="00D46939"/>
    <w:rsid w:val="00D469CB"/>
    <w:rsid w:val="00D46ADC"/>
    <w:rsid w:val="00D46BF9"/>
    <w:rsid w:val="00D46D86"/>
    <w:rsid w:val="00D46E9B"/>
    <w:rsid w:val="00D46FA3"/>
    <w:rsid w:val="00D471AA"/>
    <w:rsid w:val="00D47339"/>
    <w:rsid w:val="00D47741"/>
    <w:rsid w:val="00D47FF9"/>
    <w:rsid w:val="00D50221"/>
    <w:rsid w:val="00D5031D"/>
    <w:rsid w:val="00D5066E"/>
    <w:rsid w:val="00D507BC"/>
    <w:rsid w:val="00D510A0"/>
    <w:rsid w:val="00D51134"/>
    <w:rsid w:val="00D5149B"/>
    <w:rsid w:val="00D5184E"/>
    <w:rsid w:val="00D51B4D"/>
    <w:rsid w:val="00D52022"/>
    <w:rsid w:val="00D5205E"/>
    <w:rsid w:val="00D528B8"/>
    <w:rsid w:val="00D52DB4"/>
    <w:rsid w:val="00D52DDA"/>
    <w:rsid w:val="00D52FC2"/>
    <w:rsid w:val="00D533B8"/>
    <w:rsid w:val="00D53699"/>
    <w:rsid w:val="00D538A1"/>
    <w:rsid w:val="00D53B46"/>
    <w:rsid w:val="00D53DA1"/>
    <w:rsid w:val="00D53E46"/>
    <w:rsid w:val="00D545D1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57E31"/>
    <w:rsid w:val="00D60331"/>
    <w:rsid w:val="00D6098D"/>
    <w:rsid w:val="00D61148"/>
    <w:rsid w:val="00D61AD2"/>
    <w:rsid w:val="00D61DEA"/>
    <w:rsid w:val="00D61EDA"/>
    <w:rsid w:val="00D61F17"/>
    <w:rsid w:val="00D620CA"/>
    <w:rsid w:val="00D6238F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A81"/>
    <w:rsid w:val="00D64D89"/>
    <w:rsid w:val="00D650E2"/>
    <w:rsid w:val="00D6538C"/>
    <w:rsid w:val="00D65475"/>
    <w:rsid w:val="00D65AB8"/>
    <w:rsid w:val="00D65EA7"/>
    <w:rsid w:val="00D65F88"/>
    <w:rsid w:val="00D662A6"/>
    <w:rsid w:val="00D665E0"/>
    <w:rsid w:val="00D668C6"/>
    <w:rsid w:val="00D66ABA"/>
    <w:rsid w:val="00D66D96"/>
    <w:rsid w:val="00D6788A"/>
    <w:rsid w:val="00D67969"/>
    <w:rsid w:val="00D67B25"/>
    <w:rsid w:val="00D7016C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40"/>
    <w:rsid w:val="00D72F99"/>
    <w:rsid w:val="00D7366C"/>
    <w:rsid w:val="00D736E7"/>
    <w:rsid w:val="00D73717"/>
    <w:rsid w:val="00D74294"/>
    <w:rsid w:val="00D74387"/>
    <w:rsid w:val="00D745A8"/>
    <w:rsid w:val="00D74A69"/>
    <w:rsid w:val="00D74ACE"/>
    <w:rsid w:val="00D74FA1"/>
    <w:rsid w:val="00D75995"/>
    <w:rsid w:val="00D75EC4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32AD"/>
    <w:rsid w:val="00D83501"/>
    <w:rsid w:val="00D838EB"/>
    <w:rsid w:val="00D83A49"/>
    <w:rsid w:val="00D83C21"/>
    <w:rsid w:val="00D841AC"/>
    <w:rsid w:val="00D84590"/>
    <w:rsid w:val="00D8459C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6482"/>
    <w:rsid w:val="00D86B05"/>
    <w:rsid w:val="00D86C4D"/>
    <w:rsid w:val="00D871D7"/>
    <w:rsid w:val="00D8744B"/>
    <w:rsid w:val="00D879EB"/>
    <w:rsid w:val="00D87F7D"/>
    <w:rsid w:val="00D903CC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AA9"/>
    <w:rsid w:val="00D94D01"/>
    <w:rsid w:val="00D953D9"/>
    <w:rsid w:val="00D954DB"/>
    <w:rsid w:val="00D95E3A"/>
    <w:rsid w:val="00D95F2D"/>
    <w:rsid w:val="00D962C0"/>
    <w:rsid w:val="00D96433"/>
    <w:rsid w:val="00D964C3"/>
    <w:rsid w:val="00D965C3"/>
    <w:rsid w:val="00D96A34"/>
    <w:rsid w:val="00D971D1"/>
    <w:rsid w:val="00D97404"/>
    <w:rsid w:val="00D97A76"/>
    <w:rsid w:val="00D97B6D"/>
    <w:rsid w:val="00D97D5C"/>
    <w:rsid w:val="00DA002B"/>
    <w:rsid w:val="00DA00FF"/>
    <w:rsid w:val="00DA0158"/>
    <w:rsid w:val="00DA0184"/>
    <w:rsid w:val="00DA0A8B"/>
    <w:rsid w:val="00DA0B3C"/>
    <w:rsid w:val="00DA0BC2"/>
    <w:rsid w:val="00DA0EE5"/>
    <w:rsid w:val="00DA116D"/>
    <w:rsid w:val="00DA12ED"/>
    <w:rsid w:val="00DA1BEF"/>
    <w:rsid w:val="00DA1FB2"/>
    <w:rsid w:val="00DA21EC"/>
    <w:rsid w:val="00DA2303"/>
    <w:rsid w:val="00DA2C50"/>
    <w:rsid w:val="00DA2D8E"/>
    <w:rsid w:val="00DA4CF3"/>
    <w:rsid w:val="00DA4DEC"/>
    <w:rsid w:val="00DA4FB4"/>
    <w:rsid w:val="00DA54E4"/>
    <w:rsid w:val="00DA568B"/>
    <w:rsid w:val="00DA5BDE"/>
    <w:rsid w:val="00DA5D68"/>
    <w:rsid w:val="00DA5F72"/>
    <w:rsid w:val="00DA62CD"/>
    <w:rsid w:val="00DA6728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BD"/>
    <w:rsid w:val="00DA7ECB"/>
    <w:rsid w:val="00DB0419"/>
    <w:rsid w:val="00DB081D"/>
    <w:rsid w:val="00DB111C"/>
    <w:rsid w:val="00DB1C03"/>
    <w:rsid w:val="00DB2236"/>
    <w:rsid w:val="00DB2605"/>
    <w:rsid w:val="00DB2828"/>
    <w:rsid w:val="00DB29BF"/>
    <w:rsid w:val="00DB2E47"/>
    <w:rsid w:val="00DB377F"/>
    <w:rsid w:val="00DB3E4F"/>
    <w:rsid w:val="00DB3E53"/>
    <w:rsid w:val="00DB4A67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3167"/>
    <w:rsid w:val="00DC347C"/>
    <w:rsid w:val="00DC3637"/>
    <w:rsid w:val="00DC3932"/>
    <w:rsid w:val="00DC3B30"/>
    <w:rsid w:val="00DC3FC5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721D"/>
    <w:rsid w:val="00DC734F"/>
    <w:rsid w:val="00DC76F1"/>
    <w:rsid w:val="00DC7B0B"/>
    <w:rsid w:val="00DC7D39"/>
    <w:rsid w:val="00DC7D60"/>
    <w:rsid w:val="00DC7F42"/>
    <w:rsid w:val="00DD0205"/>
    <w:rsid w:val="00DD06BD"/>
    <w:rsid w:val="00DD0A7B"/>
    <w:rsid w:val="00DD0A7F"/>
    <w:rsid w:val="00DD0CD4"/>
    <w:rsid w:val="00DD0CFA"/>
    <w:rsid w:val="00DD18E1"/>
    <w:rsid w:val="00DD18F9"/>
    <w:rsid w:val="00DD1EB2"/>
    <w:rsid w:val="00DD1FB1"/>
    <w:rsid w:val="00DD2087"/>
    <w:rsid w:val="00DD2434"/>
    <w:rsid w:val="00DD2A03"/>
    <w:rsid w:val="00DD3708"/>
    <w:rsid w:val="00DD3711"/>
    <w:rsid w:val="00DD3981"/>
    <w:rsid w:val="00DD3A1B"/>
    <w:rsid w:val="00DD3AE7"/>
    <w:rsid w:val="00DD3C6D"/>
    <w:rsid w:val="00DD3E51"/>
    <w:rsid w:val="00DD3FE1"/>
    <w:rsid w:val="00DD42AE"/>
    <w:rsid w:val="00DD51D6"/>
    <w:rsid w:val="00DD54C6"/>
    <w:rsid w:val="00DD587E"/>
    <w:rsid w:val="00DD5D04"/>
    <w:rsid w:val="00DD5FA5"/>
    <w:rsid w:val="00DD607C"/>
    <w:rsid w:val="00DD6274"/>
    <w:rsid w:val="00DD6359"/>
    <w:rsid w:val="00DD6741"/>
    <w:rsid w:val="00DD6F65"/>
    <w:rsid w:val="00DD73B9"/>
    <w:rsid w:val="00DD7E0A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20F4"/>
    <w:rsid w:val="00DE20FB"/>
    <w:rsid w:val="00DE2247"/>
    <w:rsid w:val="00DE2494"/>
    <w:rsid w:val="00DE27ED"/>
    <w:rsid w:val="00DE2E38"/>
    <w:rsid w:val="00DE334F"/>
    <w:rsid w:val="00DE3E49"/>
    <w:rsid w:val="00DE414B"/>
    <w:rsid w:val="00DE416F"/>
    <w:rsid w:val="00DE43ED"/>
    <w:rsid w:val="00DE4AE5"/>
    <w:rsid w:val="00DE4F46"/>
    <w:rsid w:val="00DE5052"/>
    <w:rsid w:val="00DE5551"/>
    <w:rsid w:val="00DE5A51"/>
    <w:rsid w:val="00DE6390"/>
    <w:rsid w:val="00DE68AB"/>
    <w:rsid w:val="00DE6E23"/>
    <w:rsid w:val="00DE7087"/>
    <w:rsid w:val="00DE7B96"/>
    <w:rsid w:val="00DE7C8E"/>
    <w:rsid w:val="00DF03D9"/>
    <w:rsid w:val="00DF06AF"/>
    <w:rsid w:val="00DF0932"/>
    <w:rsid w:val="00DF09EE"/>
    <w:rsid w:val="00DF119A"/>
    <w:rsid w:val="00DF1252"/>
    <w:rsid w:val="00DF215C"/>
    <w:rsid w:val="00DF2440"/>
    <w:rsid w:val="00DF24C0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3EB"/>
    <w:rsid w:val="00DF5751"/>
    <w:rsid w:val="00DF5AAB"/>
    <w:rsid w:val="00DF5B36"/>
    <w:rsid w:val="00DF5DE7"/>
    <w:rsid w:val="00DF67D6"/>
    <w:rsid w:val="00DF67FE"/>
    <w:rsid w:val="00DF68B1"/>
    <w:rsid w:val="00DF68C8"/>
    <w:rsid w:val="00DF7127"/>
    <w:rsid w:val="00DF7333"/>
    <w:rsid w:val="00DF77A0"/>
    <w:rsid w:val="00DF7B48"/>
    <w:rsid w:val="00DF7FAB"/>
    <w:rsid w:val="00E00247"/>
    <w:rsid w:val="00E004E1"/>
    <w:rsid w:val="00E00E11"/>
    <w:rsid w:val="00E01138"/>
    <w:rsid w:val="00E012D7"/>
    <w:rsid w:val="00E01BBA"/>
    <w:rsid w:val="00E021CC"/>
    <w:rsid w:val="00E0277D"/>
    <w:rsid w:val="00E02A71"/>
    <w:rsid w:val="00E0324A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9DA"/>
    <w:rsid w:val="00E06CEE"/>
    <w:rsid w:val="00E06F9A"/>
    <w:rsid w:val="00E07128"/>
    <w:rsid w:val="00E0716C"/>
    <w:rsid w:val="00E075A9"/>
    <w:rsid w:val="00E07837"/>
    <w:rsid w:val="00E07E68"/>
    <w:rsid w:val="00E105EE"/>
    <w:rsid w:val="00E1074C"/>
    <w:rsid w:val="00E10766"/>
    <w:rsid w:val="00E10BA2"/>
    <w:rsid w:val="00E10D25"/>
    <w:rsid w:val="00E10E3C"/>
    <w:rsid w:val="00E111F4"/>
    <w:rsid w:val="00E113C8"/>
    <w:rsid w:val="00E1172D"/>
    <w:rsid w:val="00E11791"/>
    <w:rsid w:val="00E11DEE"/>
    <w:rsid w:val="00E11E26"/>
    <w:rsid w:val="00E11FEE"/>
    <w:rsid w:val="00E122DE"/>
    <w:rsid w:val="00E12735"/>
    <w:rsid w:val="00E1298F"/>
    <w:rsid w:val="00E129EF"/>
    <w:rsid w:val="00E12F67"/>
    <w:rsid w:val="00E138E1"/>
    <w:rsid w:val="00E13CEC"/>
    <w:rsid w:val="00E140BD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717A"/>
    <w:rsid w:val="00E17482"/>
    <w:rsid w:val="00E174BE"/>
    <w:rsid w:val="00E1764E"/>
    <w:rsid w:val="00E178A5"/>
    <w:rsid w:val="00E178C4"/>
    <w:rsid w:val="00E178EF"/>
    <w:rsid w:val="00E179E9"/>
    <w:rsid w:val="00E17B10"/>
    <w:rsid w:val="00E17C0A"/>
    <w:rsid w:val="00E17D51"/>
    <w:rsid w:val="00E2000D"/>
    <w:rsid w:val="00E2046F"/>
    <w:rsid w:val="00E2047F"/>
    <w:rsid w:val="00E20508"/>
    <w:rsid w:val="00E20C50"/>
    <w:rsid w:val="00E210EE"/>
    <w:rsid w:val="00E21481"/>
    <w:rsid w:val="00E2183B"/>
    <w:rsid w:val="00E2183C"/>
    <w:rsid w:val="00E21B73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30BD"/>
    <w:rsid w:val="00E233B2"/>
    <w:rsid w:val="00E237E7"/>
    <w:rsid w:val="00E23BE8"/>
    <w:rsid w:val="00E23CA7"/>
    <w:rsid w:val="00E23CF9"/>
    <w:rsid w:val="00E23EFB"/>
    <w:rsid w:val="00E240D2"/>
    <w:rsid w:val="00E24FE4"/>
    <w:rsid w:val="00E2524B"/>
    <w:rsid w:val="00E25636"/>
    <w:rsid w:val="00E257B2"/>
    <w:rsid w:val="00E259D8"/>
    <w:rsid w:val="00E25B2D"/>
    <w:rsid w:val="00E25E7D"/>
    <w:rsid w:val="00E25EE1"/>
    <w:rsid w:val="00E25F0D"/>
    <w:rsid w:val="00E2618D"/>
    <w:rsid w:val="00E2648A"/>
    <w:rsid w:val="00E26729"/>
    <w:rsid w:val="00E26F04"/>
    <w:rsid w:val="00E273ED"/>
    <w:rsid w:val="00E2743E"/>
    <w:rsid w:val="00E274FB"/>
    <w:rsid w:val="00E27BED"/>
    <w:rsid w:val="00E30A10"/>
    <w:rsid w:val="00E30BFE"/>
    <w:rsid w:val="00E30C76"/>
    <w:rsid w:val="00E30C78"/>
    <w:rsid w:val="00E31491"/>
    <w:rsid w:val="00E32315"/>
    <w:rsid w:val="00E324FA"/>
    <w:rsid w:val="00E3259E"/>
    <w:rsid w:val="00E3296B"/>
    <w:rsid w:val="00E32A7A"/>
    <w:rsid w:val="00E32D43"/>
    <w:rsid w:val="00E334DC"/>
    <w:rsid w:val="00E338ED"/>
    <w:rsid w:val="00E33CCB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4CC"/>
    <w:rsid w:val="00E406B7"/>
    <w:rsid w:val="00E407DF"/>
    <w:rsid w:val="00E412AB"/>
    <w:rsid w:val="00E418B8"/>
    <w:rsid w:val="00E42433"/>
    <w:rsid w:val="00E42830"/>
    <w:rsid w:val="00E42BCE"/>
    <w:rsid w:val="00E43148"/>
    <w:rsid w:val="00E43152"/>
    <w:rsid w:val="00E43155"/>
    <w:rsid w:val="00E43967"/>
    <w:rsid w:val="00E439ED"/>
    <w:rsid w:val="00E43C61"/>
    <w:rsid w:val="00E440FD"/>
    <w:rsid w:val="00E444B6"/>
    <w:rsid w:val="00E446F4"/>
    <w:rsid w:val="00E44C09"/>
    <w:rsid w:val="00E459E1"/>
    <w:rsid w:val="00E45B15"/>
    <w:rsid w:val="00E45E8E"/>
    <w:rsid w:val="00E463FC"/>
    <w:rsid w:val="00E46693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1FE3"/>
    <w:rsid w:val="00E52074"/>
    <w:rsid w:val="00E52286"/>
    <w:rsid w:val="00E52606"/>
    <w:rsid w:val="00E52D43"/>
    <w:rsid w:val="00E52EEB"/>
    <w:rsid w:val="00E53211"/>
    <w:rsid w:val="00E5373B"/>
    <w:rsid w:val="00E53AF9"/>
    <w:rsid w:val="00E53DC8"/>
    <w:rsid w:val="00E53F4B"/>
    <w:rsid w:val="00E542B3"/>
    <w:rsid w:val="00E5461A"/>
    <w:rsid w:val="00E54B5E"/>
    <w:rsid w:val="00E54D21"/>
    <w:rsid w:val="00E54F94"/>
    <w:rsid w:val="00E55ADB"/>
    <w:rsid w:val="00E55B00"/>
    <w:rsid w:val="00E56612"/>
    <w:rsid w:val="00E5663F"/>
    <w:rsid w:val="00E56E36"/>
    <w:rsid w:val="00E573FB"/>
    <w:rsid w:val="00E57938"/>
    <w:rsid w:val="00E57BE2"/>
    <w:rsid w:val="00E57F39"/>
    <w:rsid w:val="00E6036D"/>
    <w:rsid w:val="00E609D5"/>
    <w:rsid w:val="00E60A50"/>
    <w:rsid w:val="00E60D71"/>
    <w:rsid w:val="00E6100F"/>
    <w:rsid w:val="00E616D9"/>
    <w:rsid w:val="00E61B57"/>
    <w:rsid w:val="00E61E21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937"/>
    <w:rsid w:val="00E6449B"/>
    <w:rsid w:val="00E64614"/>
    <w:rsid w:val="00E64828"/>
    <w:rsid w:val="00E64C8E"/>
    <w:rsid w:val="00E64DE3"/>
    <w:rsid w:val="00E6517F"/>
    <w:rsid w:val="00E65180"/>
    <w:rsid w:val="00E6538D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A44"/>
    <w:rsid w:val="00E67A6D"/>
    <w:rsid w:val="00E67DA2"/>
    <w:rsid w:val="00E67E08"/>
    <w:rsid w:val="00E67E64"/>
    <w:rsid w:val="00E67FF8"/>
    <w:rsid w:val="00E70433"/>
    <w:rsid w:val="00E710FA"/>
    <w:rsid w:val="00E718DF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207"/>
    <w:rsid w:val="00E733E0"/>
    <w:rsid w:val="00E737FB"/>
    <w:rsid w:val="00E739B9"/>
    <w:rsid w:val="00E73A6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6478"/>
    <w:rsid w:val="00E765C9"/>
    <w:rsid w:val="00E7699B"/>
    <w:rsid w:val="00E76FF9"/>
    <w:rsid w:val="00E776B8"/>
    <w:rsid w:val="00E7791E"/>
    <w:rsid w:val="00E77A68"/>
    <w:rsid w:val="00E77AA2"/>
    <w:rsid w:val="00E8057E"/>
    <w:rsid w:val="00E8136D"/>
    <w:rsid w:val="00E8151E"/>
    <w:rsid w:val="00E8165B"/>
    <w:rsid w:val="00E816A8"/>
    <w:rsid w:val="00E816E0"/>
    <w:rsid w:val="00E819D1"/>
    <w:rsid w:val="00E8244D"/>
    <w:rsid w:val="00E82653"/>
    <w:rsid w:val="00E82B52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45EB"/>
    <w:rsid w:val="00E85122"/>
    <w:rsid w:val="00E85382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70FA"/>
    <w:rsid w:val="00E87839"/>
    <w:rsid w:val="00E878E6"/>
    <w:rsid w:val="00E87BE6"/>
    <w:rsid w:val="00E900A6"/>
    <w:rsid w:val="00E900D8"/>
    <w:rsid w:val="00E9049F"/>
    <w:rsid w:val="00E9085A"/>
    <w:rsid w:val="00E90BAA"/>
    <w:rsid w:val="00E91085"/>
    <w:rsid w:val="00E913A5"/>
    <w:rsid w:val="00E91617"/>
    <w:rsid w:val="00E91A10"/>
    <w:rsid w:val="00E91CCD"/>
    <w:rsid w:val="00E92775"/>
    <w:rsid w:val="00E929E9"/>
    <w:rsid w:val="00E929FF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8D7"/>
    <w:rsid w:val="00E94AFA"/>
    <w:rsid w:val="00E94E73"/>
    <w:rsid w:val="00E955BA"/>
    <w:rsid w:val="00E956B2"/>
    <w:rsid w:val="00E95EBB"/>
    <w:rsid w:val="00E960C8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7B3"/>
    <w:rsid w:val="00E97AF5"/>
    <w:rsid w:val="00E97FB0"/>
    <w:rsid w:val="00EA01BB"/>
    <w:rsid w:val="00EA02F2"/>
    <w:rsid w:val="00EA079B"/>
    <w:rsid w:val="00EA07B7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9EE"/>
    <w:rsid w:val="00EA2CA4"/>
    <w:rsid w:val="00EA2D4D"/>
    <w:rsid w:val="00EA3730"/>
    <w:rsid w:val="00EA3BA0"/>
    <w:rsid w:val="00EA3D10"/>
    <w:rsid w:val="00EA48CC"/>
    <w:rsid w:val="00EA4E5D"/>
    <w:rsid w:val="00EA4EAF"/>
    <w:rsid w:val="00EA4F02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1B"/>
    <w:rsid w:val="00EA6999"/>
    <w:rsid w:val="00EA71B5"/>
    <w:rsid w:val="00EA7358"/>
    <w:rsid w:val="00EA73AC"/>
    <w:rsid w:val="00EA7642"/>
    <w:rsid w:val="00EA7802"/>
    <w:rsid w:val="00EA79FB"/>
    <w:rsid w:val="00EA7BFD"/>
    <w:rsid w:val="00EA7C22"/>
    <w:rsid w:val="00EA7E94"/>
    <w:rsid w:val="00EB0364"/>
    <w:rsid w:val="00EB0435"/>
    <w:rsid w:val="00EB0B8B"/>
    <w:rsid w:val="00EB10A8"/>
    <w:rsid w:val="00EB10AC"/>
    <w:rsid w:val="00EB111F"/>
    <w:rsid w:val="00EB11A7"/>
    <w:rsid w:val="00EB156F"/>
    <w:rsid w:val="00EB1A70"/>
    <w:rsid w:val="00EB1E36"/>
    <w:rsid w:val="00EB1ED2"/>
    <w:rsid w:val="00EB21BA"/>
    <w:rsid w:val="00EB227B"/>
    <w:rsid w:val="00EB2337"/>
    <w:rsid w:val="00EB2487"/>
    <w:rsid w:val="00EB27C8"/>
    <w:rsid w:val="00EB27E1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D9E"/>
    <w:rsid w:val="00EB6748"/>
    <w:rsid w:val="00EB678A"/>
    <w:rsid w:val="00EB69EE"/>
    <w:rsid w:val="00EB6C2B"/>
    <w:rsid w:val="00EB6EFC"/>
    <w:rsid w:val="00EB703A"/>
    <w:rsid w:val="00EB72C3"/>
    <w:rsid w:val="00EB7483"/>
    <w:rsid w:val="00EB74DC"/>
    <w:rsid w:val="00EB78CD"/>
    <w:rsid w:val="00EB79FC"/>
    <w:rsid w:val="00EB7D72"/>
    <w:rsid w:val="00EC006D"/>
    <w:rsid w:val="00EC017E"/>
    <w:rsid w:val="00EC07EF"/>
    <w:rsid w:val="00EC0803"/>
    <w:rsid w:val="00EC0A52"/>
    <w:rsid w:val="00EC0BAA"/>
    <w:rsid w:val="00EC0FE6"/>
    <w:rsid w:val="00EC1089"/>
    <w:rsid w:val="00EC19AF"/>
    <w:rsid w:val="00EC1B8C"/>
    <w:rsid w:val="00EC2059"/>
    <w:rsid w:val="00EC27FE"/>
    <w:rsid w:val="00EC2B01"/>
    <w:rsid w:val="00EC31FD"/>
    <w:rsid w:val="00EC3279"/>
    <w:rsid w:val="00EC3A5E"/>
    <w:rsid w:val="00EC3E27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875"/>
    <w:rsid w:val="00EC78D9"/>
    <w:rsid w:val="00EC797F"/>
    <w:rsid w:val="00EC7D15"/>
    <w:rsid w:val="00EC7DBE"/>
    <w:rsid w:val="00ED023F"/>
    <w:rsid w:val="00ED0908"/>
    <w:rsid w:val="00ED0B4D"/>
    <w:rsid w:val="00ED134F"/>
    <w:rsid w:val="00ED1D2E"/>
    <w:rsid w:val="00ED1EE5"/>
    <w:rsid w:val="00ED20E9"/>
    <w:rsid w:val="00ED22AE"/>
    <w:rsid w:val="00ED25F9"/>
    <w:rsid w:val="00ED2652"/>
    <w:rsid w:val="00ED28AF"/>
    <w:rsid w:val="00ED2A1C"/>
    <w:rsid w:val="00ED2A2A"/>
    <w:rsid w:val="00ED2ADF"/>
    <w:rsid w:val="00ED2B1F"/>
    <w:rsid w:val="00ED2B51"/>
    <w:rsid w:val="00ED2DC4"/>
    <w:rsid w:val="00ED2FE8"/>
    <w:rsid w:val="00ED30AE"/>
    <w:rsid w:val="00ED3B40"/>
    <w:rsid w:val="00ED3EBD"/>
    <w:rsid w:val="00ED4081"/>
    <w:rsid w:val="00ED41EC"/>
    <w:rsid w:val="00ED4459"/>
    <w:rsid w:val="00ED4918"/>
    <w:rsid w:val="00ED517F"/>
    <w:rsid w:val="00ED5B00"/>
    <w:rsid w:val="00ED5CC6"/>
    <w:rsid w:val="00ED5D4B"/>
    <w:rsid w:val="00ED64AF"/>
    <w:rsid w:val="00ED6CC6"/>
    <w:rsid w:val="00ED6CD1"/>
    <w:rsid w:val="00ED6DC9"/>
    <w:rsid w:val="00ED74D8"/>
    <w:rsid w:val="00ED7AA4"/>
    <w:rsid w:val="00ED7D2C"/>
    <w:rsid w:val="00EE0284"/>
    <w:rsid w:val="00EE03C8"/>
    <w:rsid w:val="00EE03F8"/>
    <w:rsid w:val="00EE0BED"/>
    <w:rsid w:val="00EE1C96"/>
    <w:rsid w:val="00EE1CEA"/>
    <w:rsid w:val="00EE1D0B"/>
    <w:rsid w:val="00EE1D30"/>
    <w:rsid w:val="00EE1D3E"/>
    <w:rsid w:val="00EE1F0F"/>
    <w:rsid w:val="00EE2005"/>
    <w:rsid w:val="00EE2418"/>
    <w:rsid w:val="00EE2611"/>
    <w:rsid w:val="00EE29D1"/>
    <w:rsid w:val="00EE2B6D"/>
    <w:rsid w:val="00EE3228"/>
    <w:rsid w:val="00EE3823"/>
    <w:rsid w:val="00EE387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61F1"/>
    <w:rsid w:val="00EE63C6"/>
    <w:rsid w:val="00EE690E"/>
    <w:rsid w:val="00EE6B45"/>
    <w:rsid w:val="00EE6E82"/>
    <w:rsid w:val="00EE73A4"/>
    <w:rsid w:val="00EE7417"/>
    <w:rsid w:val="00EE7841"/>
    <w:rsid w:val="00EE7AAB"/>
    <w:rsid w:val="00EE7BD6"/>
    <w:rsid w:val="00EF07FF"/>
    <w:rsid w:val="00EF0853"/>
    <w:rsid w:val="00EF0985"/>
    <w:rsid w:val="00EF0A5A"/>
    <w:rsid w:val="00EF0A89"/>
    <w:rsid w:val="00EF0C2D"/>
    <w:rsid w:val="00EF0D37"/>
    <w:rsid w:val="00EF0FA9"/>
    <w:rsid w:val="00EF1264"/>
    <w:rsid w:val="00EF139F"/>
    <w:rsid w:val="00EF1BCC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3B8"/>
    <w:rsid w:val="00EF6673"/>
    <w:rsid w:val="00EF687B"/>
    <w:rsid w:val="00EF70CF"/>
    <w:rsid w:val="00EF7267"/>
    <w:rsid w:val="00F001EC"/>
    <w:rsid w:val="00F002A9"/>
    <w:rsid w:val="00F00445"/>
    <w:rsid w:val="00F00659"/>
    <w:rsid w:val="00F00ACD"/>
    <w:rsid w:val="00F00B29"/>
    <w:rsid w:val="00F0143A"/>
    <w:rsid w:val="00F01798"/>
    <w:rsid w:val="00F01C6F"/>
    <w:rsid w:val="00F02247"/>
    <w:rsid w:val="00F02686"/>
    <w:rsid w:val="00F02C4C"/>
    <w:rsid w:val="00F02D04"/>
    <w:rsid w:val="00F0341A"/>
    <w:rsid w:val="00F034DB"/>
    <w:rsid w:val="00F035D3"/>
    <w:rsid w:val="00F037DB"/>
    <w:rsid w:val="00F03892"/>
    <w:rsid w:val="00F03F46"/>
    <w:rsid w:val="00F042D8"/>
    <w:rsid w:val="00F044AF"/>
    <w:rsid w:val="00F045A0"/>
    <w:rsid w:val="00F051B7"/>
    <w:rsid w:val="00F0537D"/>
    <w:rsid w:val="00F05529"/>
    <w:rsid w:val="00F0567C"/>
    <w:rsid w:val="00F05FE6"/>
    <w:rsid w:val="00F064C1"/>
    <w:rsid w:val="00F06544"/>
    <w:rsid w:val="00F066BE"/>
    <w:rsid w:val="00F06A63"/>
    <w:rsid w:val="00F06B5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6AF"/>
    <w:rsid w:val="00F1185A"/>
    <w:rsid w:val="00F11F3C"/>
    <w:rsid w:val="00F12013"/>
    <w:rsid w:val="00F12197"/>
    <w:rsid w:val="00F121E1"/>
    <w:rsid w:val="00F12625"/>
    <w:rsid w:val="00F12707"/>
    <w:rsid w:val="00F12890"/>
    <w:rsid w:val="00F128CF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83C"/>
    <w:rsid w:val="00F14FE0"/>
    <w:rsid w:val="00F150EF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12B7"/>
    <w:rsid w:val="00F21A68"/>
    <w:rsid w:val="00F21C89"/>
    <w:rsid w:val="00F21D9C"/>
    <w:rsid w:val="00F21E0A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40"/>
    <w:rsid w:val="00F25250"/>
    <w:rsid w:val="00F253C6"/>
    <w:rsid w:val="00F257D2"/>
    <w:rsid w:val="00F25A80"/>
    <w:rsid w:val="00F25B72"/>
    <w:rsid w:val="00F25EDE"/>
    <w:rsid w:val="00F26610"/>
    <w:rsid w:val="00F26C9B"/>
    <w:rsid w:val="00F26CB1"/>
    <w:rsid w:val="00F26E48"/>
    <w:rsid w:val="00F26EBA"/>
    <w:rsid w:val="00F2703D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57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322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3C8"/>
    <w:rsid w:val="00F424E8"/>
    <w:rsid w:val="00F425F2"/>
    <w:rsid w:val="00F4272F"/>
    <w:rsid w:val="00F429C0"/>
    <w:rsid w:val="00F42CFF"/>
    <w:rsid w:val="00F436EB"/>
    <w:rsid w:val="00F439AF"/>
    <w:rsid w:val="00F43D0C"/>
    <w:rsid w:val="00F43E36"/>
    <w:rsid w:val="00F44087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593"/>
    <w:rsid w:val="00F506A9"/>
    <w:rsid w:val="00F50854"/>
    <w:rsid w:val="00F50B16"/>
    <w:rsid w:val="00F50DC5"/>
    <w:rsid w:val="00F510E1"/>
    <w:rsid w:val="00F51B64"/>
    <w:rsid w:val="00F521F6"/>
    <w:rsid w:val="00F5239C"/>
    <w:rsid w:val="00F52684"/>
    <w:rsid w:val="00F52760"/>
    <w:rsid w:val="00F527E6"/>
    <w:rsid w:val="00F52FCE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5EA6"/>
    <w:rsid w:val="00F56218"/>
    <w:rsid w:val="00F5624F"/>
    <w:rsid w:val="00F56305"/>
    <w:rsid w:val="00F5647E"/>
    <w:rsid w:val="00F56A56"/>
    <w:rsid w:val="00F56AB4"/>
    <w:rsid w:val="00F5722F"/>
    <w:rsid w:val="00F57A55"/>
    <w:rsid w:val="00F57C82"/>
    <w:rsid w:val="00F57F7A"/>
    <w:rsid w:val="00F60032"/>
    <w:rsid w:val="00F60AE7"/>
    <w:rsid w:val="00F60C7A"/>
    <w:rsid w:val="00F6126B"/>
    <w:rsid w:val="00F612D5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E1C"/>
    <w:rsid w:val="00F6522D"/>
    <w:rsid w:val="00F65485"/>
    <w:rsid w:val="00F659F1"/>
    <w:rsid w:val="00F65E39"/>
    <w:rsid w:val="00F65FC8"/>
    <w:rsid w:val="00F665B8"/>
    <w:rsid w:val="00F66A3C"/>
    <w:rsid w:val="00F67373"/>
    <w:rsid w:val="00F674AF"/>
    <w:rsid w:val="00F676AD"/>
    <w:rsid w:val="00F67972"/>
    <w:rsid w:val="00F67AF7"/>
    <w:rsid w:val="00F67B2E"/>
    <w:rsid w:val="00F67C63"/>
    <w:rsid w:val="00F704A0"/>
    <w:rsid w:val="00F706E3"/>
    <w:rsid w:val="00F707A6"/>
    <w:rsid w:val="00F7085E"/>
    <w:rsid w:val="00F70A33"/>
    <w:rsid w:val="00F70B18"/>
    <w:rsid w:val="00F70EF0"/>
    <w:rsid w:val="00F71389"/>
    <w:rsid w:val="00F720D8"/>
    <w:rsid w:val="00F728D6"/>
    <w:rsid w:val="00F730FF"/>
    <w:rsid w:val="00F73349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1B2"/>
    <w:rsid w:val="00F757CB"/>
    <w:rsid w:val="00F75A6C"/>
    <w:rsid w:val="00F75ED7"/>
    <w:rsid w:val="00F76622"/>
    <w:rsid w:val="00F7677A"/>
    <w:rsid w:val="00F76844"/>
    <w:rsid w:val="00F76849"/>
    <w:rsid w:val="00F76881"/>
    <w:rsid w:val="00F76ABB"/>
    <w:rsid w:val="00F76E8A"/>
    <w:rsid w:val="00F770ED"/>
    <w:rsid w:val="00F77BD0"/>
    <w:rsid w:val="00F8062F"/>
    <w:rsid w:val="00F8070B"/>
    <w:rsid w:val="00F808DE"/>
    <w:rsid w:val="00F808F5"/>
    <w:rsid w:val="00F80D3B"/>
    <w:rsid w:val="00F80E2D"/>
    <w:rsid w:val="00F80EC0"/>
    <w:rsid w:val="00F81234"/>
    <w:rsid w:val="00F8160C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47C0"/>
    <w:rsid w:val="00F850C1"/>
    <w:rsid w:val="00F85536"/>
    <w:rsid w:val="00F8589A"/>
    <w:rsid w:val="00F85E10"/>
    <w:rsid w:val="00F86094"/>
    <w:rsid w:val="00F86183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D4C"/>
    <w:rsid w:val="00F9110C"/>
    <w:rsid w:val="00F91395"/>
    <w:rsid w:val="00F92229"/>
    <w:rsid w:val="00F923F8"/>
    <w:rsid w:val="00F926B8"/>
    <w:rsid w:val="00F92C1B"/>
    <w:rsid w:val="00F92FAB"/>
    <w:rsid w:val="00F93269"/>
    <w:rsid w:val="00F932D9"/>
    <w:rsid w:val="00F9367B"/>
    <w:rsid w:val="00F93850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9FB"/>
    <w:rsid w:val="00FA2B63"/>
    <w:rsid w:val="00FA2D28"/>
    <w:rsid w:val="00FA375B"/>
    <w:rsid w:val="00FA37EB"/>
    <w:rsid w:val="00FA3ECB"/>
    <w:rsid w:val="00FA462E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452"/>
    <w:rsid w:val="00FA6B9A"/>
    <w:rsid w:val="00FA6F3B"/>
    <w:rsid w:val="00FA7847"/>
    <w:rsid w:val="00FA79A2"/>
    <w:rsid w:val="00FA7CB1"/>
    <w:rsid w:val="00FA7E65"/>
    <w:rsid w:val="00FA7E6B"/>
    <w:rsid w:val="00FB036D"/>
    <w:rsid w:val="00FB0A0C"/>
    <w:rsid w:val="00FB0E3D"/>
    <w:rsid w:val="00FB15E9"/>
    <w:rsid w:val="00FB1747"/>
    <w:rsid w:val="00FB175E"/>
    <w:rsid w:val="00FB1789"/>
    <w:rsid w:val="00FB1BAB"/>
    <w:rsid w:val="00FB1FBF"/>
    <w:rsid w:val="00FB1FED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FD"/>
    <w:rsid w:val="00FB4B5F"/>
    <w:rsid w:val="00FB4BBA"/>
    <w:rsid w:val="00FB4F40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A6D"/>
    <w:rsid w:val="00FC1AE0"/>
    <w:rsid w:val="00FC223F"/>
    <w:rsid w:val="00FC25AA"/>
    <w:rsid w:val="00FC2700"/>
    <w:rsid w:val="00FC3021"/>
    <w:rsid w:val="00FC3749"/>
    <w:rsid w:val="00FC3D39"/>
    <w:rsid w:val="00FC3E3D"/>
    <w:rsid w:val="00FC4212"/>
    <w:rsid w:val="00FC4CC6"/>
    <w:rsid w:val="00FC4D55"/>
    <w:rsid w:val="00FC4ED0"/>
    <w:rsid w:val="00FC5FDD"/>
    <w:rsid w:val="00FC632B"/>
    <w:rsid w:val="00FC63B0"/>
    <w:rsid w:val="00FC6D51"/>
    <w:rsid w:val="00FC6DB7"/>
    <w:rsid w:val="00FC7003"/>
    <w:rsid w:val="00FC7087"/>
    <w:rsid w:val="00FC72CC"/>
    <w:rsid w:val="00FC74B2"/>
    <w:rsid w:val="00FC7562"/>
    <w:rsid w:val="00FC7704"/>
    <w:rsid w:val="00FC7751"/>
    <w:rsid w:val="00FC7B68"/>
    <w:rsid w:val="00FC7CA9"/>
    <w:rsid w:val="00FD02AE"/>
    <w:rsid w:val="00FD0857"/>
    <w:rsid w:val="00FD0CC7"/>
    <w:rsid w:val="00FD0D58"/>
    <w:rsid w:val="00FD2436"/>
    <w:rsid w:val="00FD2707"/>
    <w:rsid w:val="00FD2D44"/>
    <w:rsid w:val="00FD346A"/>
    <w:rsid w:val="00FD37E4"/>
    <w:rsid w:val="00FD3D6E"/>
    <w:rsid w:val="00FD3EFC"/>
    <w:rsid w:val="00FD3F75"/>
    <w:rsid w:val="00FD4103"/>
    <w:rsid w:val="00FD4395"/>
    <w:rsid w:val="00FD479F"/>
    <w:rsid w:val="00FD4CEC"/>
    <w:rsid w:val="00FD4D47"/>
    <w:rsid w:val="00FD509F"/>
    <w:rsid w:val="00FD51D2"/>
    <w:rsid w:val="00FD5B28"/>
    <w:rsid w:val="00FD5FCE"/>
    <w:rsid w:val="00FD6171"/>
    <w:rsid w:val="00FD618A"/>
    <w:rsid w:val="00FD6253"/>
    <w:rsid w:val="00FD66D4"/>
    <w:rsid w:val="00FD6796"/>
    <w:rsid w:val="00FD6843"/>
    <w:rsid w:val="00FD6B11"/>
    <w:rsid w:val="00FD6BE5"/>
    <w:rsid w:val="00FD6F30"/>
    <w:rsid w:val="00FD7AE9"/>
    <w:rsid w:val="00FD7F94"/>
    <w:rsid w:val="00FE017F"/>
    <w:rsid w:val="00FE01E3"/>
    <w:rsid w:val="00FE0619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2CF9"/>
    <w:rsid w:val="00FE3234"/>
    <w:rsid w:val="00FE399E"/>
    <w:rsid w:val="00FE3B35"/>
    <w:rsid w:val="00FE3BB5"/>
    <w:rsid w:val="00FE41AC"/>
    <w:rsid w:val="00FE45B1"/>
    <w:rsid w:val="00FE4B76"/>
    <w:rsid w:val="00FE4E60"/>
    <w:rsid w:val="00FE4FA7"/>
    <w:rsid w:val="00FE5222"/>
    <w:rsid w:val="00FE55A6"/>
    <w:rsid w:val="00FE57A6"/>
    <w:rsid w:val="00FE5BA3"/>
    <w:rsid w:val="00FE61A2"/>
    <w:rsid w:val="00FE65CB"/>
    <w:rsid w:val="00FE66AF"/>
    <w:rsid w:val="00FE691E"/>
    <w:rsid w:val="00FE6E75"/>
    <w:rsid w:val="00FE708F"/>
    <w:rsid w:val="00FE70B3"/>
    <w:rsid w:val="00FE70F4"/>
    <w:rsid w:val="00FE775B"/>
    <w:rsid w:val="00FE7BC5"/>
    <w:rsid w:val="00FE7BCA"/>
    <w:rsid w:val="00FF0246"/>
    <w:rsid w:val="00FF042B"/>
    <w:rsid w:val="00FF068C"/>
    <w:rsid w:val="00FF0B06"/>
    <w:rsid w:val="00FF0B89"/>
    <w:rsid w:val="00FF1082"/>
    <w:rsid w:val="00FF136C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9F"/>
    <w:rsid w:val="00FF423D"/>
    <w:rsid w:val="00FF4674"/>
    <w:rsid w:val="00FF48C6"/>
    <w:rsid w:val="00FF4E67"/>
    <w:rsid w:val="00FF532A"/>
    <w:rsid w:val="00FF5577"/>
    <w:rsid w:val="00FF565E"/>
    <w:rsid w:val="00FF5B46"/>
    <w:rsid w:val="00FF64F7"/>
    <w:rsid w:val="00FF688A"/>
    <w:rsid w:val="00FF6FA5"/>
    <w:rsid w:val="00FF74E1"/>
    <w:rsid w:val="00FF7AB9"/>
    <w:rsid w:val="00FF7C47"/>
    <w:rsid w:val="00FF7E5F"/>
    <w:rsid w:val="0266D1A1"/>
    <w:rsid w:val="026ED33E"/>
    <w:rsid w:val="04B4667E"/>
    <w:rsid w:val="04DE23BC"/>
    <w:rsid w:val="05676C5A"/>
    <w:rsid w:val="068E7F29"/>
    <w:rsid w:val="06950E4E"/>
    <w:rsid w:val="06CF2C57"/>
    <w:rsid w:val="079F1B16"/>
    <w:rsid w:val="084AF69C"/>
    <w:rsid w:val="0869ADA4"/>
    <w:rsid w:val="08A6CE30"/>
    <w:rsid w:val="08CC02BC"/>
    <w:rsid w:val="08D0F3C0"/>
    <w:rsid w:val="09893F29"/>
    <w:rsid w:val="098EB285"/>
    <w:rsid w:val="09B6B131"/>
    <w:rsid w:val="0A0B0691"/>
    <w:rsid w:val="0A3921F0"/>
    <w:rsid w:val="0AA38AC9"/>
    <w:rsid w:val="0AD552BD"/>
    <w:rsid w:val="0B54C879"/>
    <w:rsid w:val="0B8E4708"/>
    <w:rsid w:val="0B99998F"/>
    <w:rsid w:val="0BA090BB"/>
    <w:rsid w:val="0C01E00C"/>
    <w:rsid w:val="0C1246B8"/>
    <w:rsid w:val="0C378985"/>
    <w:rsid w:val="0C5CDC5E"/>
    <w:rsid w:val="0D772CB9"/>
    <w:rsid w:val="0EA29FCF"/>
    <w:rsid w:val="0ED1FEBC"/>
    <w:rsid w:val="0F0CDD16"/>
    <w:rsid w:val="104E1C2D"/>
    <w:rsid w:val="1077FAC7"/>
    <w:rsid w:val="109B8FCE"/>
    <w:rsid w:val="10C7FC51"/>
    <w:rsid w:val="11D1E015"/>
    <w:rsid w:val="126C1866"/>
    <w:rsid w:val="1296BF30"/>
    <w:rsid w:val="13599EC1"/>
    <w:rsid w:val="13C917FB"/>
    <w:rsid w:val="1466CAF8"/>
    <w:rsid w:val="1481C496"/>
    <w:rsid w:val="151A4375"/>
    <w:rsid w:val="154AD472"/>
    <w:rsid w:val="15C4A72E"/>
    <w:rsid w:val="15EED63A"/>
    <w:rsid w:val="161C48CE"/>
    <w:rsid w:val="167D8975"/>
    <w:rsid w:val="169B57CB"/>
    <w:rsid w:val="16E5EFC1"/>
    <w:rsid w:val="17C477C3"/>
    <w:rsid w:val="18897507"/>
    <w:rsid w:val="196FE2D9"/>
    <w:rsid w:val="1A78DFBA"/>
    <w:rsid w:val="1A8447F4"/>
    <w:rsid w:val="1AF42E0E"/>
    <w:rsid w:val="1B08727E"/>
    <w:rsid w:val="1B915BC9"/>
    <w:rsid w:val="1BD2A6DB"/>
    <w:rsid w:val="1BD9CBBF"/>
    <w:rsid w:val="1C0C8916"/>
    <w:rsid w:val="1C246B39"/>
    <w:rsid w:val="1C35DF99"/>
    <w:rsid w:val="1C6BD883"/>
    <w:rsid w:val="1D0BBBEC"/>
    <w:rsid w:val="1D1186E0"/>
    <w:rsid w:val="1DB23F3B"/>
    <w:rsid w:val="1DC4C44A"/>
    <w:rsid w:val="1EB643B8"/>
    <w:rsid w:val="1EC2C691"/>
    <w:rsid w:val="1F3966B6"/>
    <w:rsid w:val="1F759FB7"/>
    <w:rsid w:val="1FAD2591"/>
    <w:rsid w:val="1FE5C4F7"/>
    <w:rsid w:val="2065112E"/>
    <w:rsid w:val="21B3EA2B"/>
    <w:rsid w:val="21E31CAE"/>
    <w:rsid w:val="21F5C49A"/>
    <w:rsid w:val="22F4894C"/>
    <w:rsid w:val="230A52C2"/>
    <w:rsid w:val="233B6784"/>
    <w:rsid w:val="235F555A"/>
    <w:rsid w:val="23777A18"/>
    <w:rsid w:val="238534C1"/>
    <w:rsid w:val="23A626C5"/>
    <w:rsid w:val="23FDC811"/>
    <w:rsid w:val="24677888"/>
    <w:rsid w:val="25581FC3"/>
    <w:rsid w:val="258B126A"/>
    <w:rsid w:val="262A76BC"/>
    <w:rsid w:val="26596DDA"/>
    <w:rsid w:val="26FAD5F8"/>
    <w:rsid w:val="27844412"/>
    <w:rsid w:val="27C712A4"/>
    <w:rsid w:val="283EF30A"/>
    <w:rsid w:val="29350C19"/>
    <w:rsid w:val="297F66A6"/>
    <w:rsid w:val="29E1C980"/>
    <w:rsid w:val="2A013C42"/>
    <w:rsid w:val="2A625A03"/>
    <w:rsid w:val="2ACE2099"/>
    <w:rsid w:val="2B00CEA7"/>
    <w:rsid w:val="2B160170"/>
    <w:rsid w:val="2B75C983"/>
    <w:rsid w:val="2BB64B4B"/>
    <w:rsid w:val="2BCE0EB1"/>
    <w:rsid w:val="2CE12024"/>
    <w:rsid w:val="2D7198BB"/>
    <w:rsid w:val="2E5F359C"/>
    <w:rsid w:val="2E68E793"/>
    <w:rsid w:val="2E6D69B7"/>
    <w:rsid w:val="2F40EC8E"/>
    <w:rsid w:val="2FD39C08"/>
    <w:rsid w:val="305104AF"/>
    <w:rsid w:val="30EFC5C8"/>
    <w:rsid w:val="3173D7A6"/>
    <w:rsid w:val="322DA0DA"/>
    <w:rsid w:val="32430592"/>
    <w:rsid w:val="3319088A"/>
    <w:rsid w:val="332A099B"/>
    <w:rsid w:val="333A0D45"/>
    <w:rsid w:val="33606182"/>
    <w:rsid w:val="337A9239"/>
    <w:rsid w:val="33941749"/>
    <w:rsid w:val="339C4F97"/>
    <w:rsid w:val="342D3879"/>
    <w:rsid w:val="3568CD0F"/>
    <w:rsid w:val="35C3F703"/>
    <w:rsid w:val="36AD5663"/>
    <w:rsid w:val="36C6B191"/>
    <w:rsid w:val="3759C4E1"/>
    <w:rsid w:val="37685A85"/>
    <w:rsid w:val="377CE7C0"/>
    <w:rsid w:val="3794DEE6"/>
    <w:rsid w:val="37A13438"/>
    <w:rsid w:val="37CDE31D"/>
    <w:rsid w:val="38F87F4E"/>
    <w:rsid w:val="39578E8E"/>
    <w:rsid w:val="395F4190"/>
    <w:rsid w:val="39C13680"/>
    <w:rsid w:val="39C2BAC3"/>
    <w:rsid w:val="39CE7187"/>
    <w:rsid w:val="39D13313"/>
    <w:rsid w:val="39F31C23"/>
    <w:rsid w:val="3A8F7AA0"/>
    <w:rsid w:val="3AE0C848"/>
    <w:rsid w:val="3AE22091"/>
    <w:rsid w:val="3AEBE1B7"/>
    <w:rsid w:val="3B5ABD54"/>
    <w:rsid w:val="3BDD3897"/>
    <w:rsid w:val="3C2CD879"/>
    <w:rsid w:val="3C6318B4"/>
    <w:rsid w:val="3CB36A09"/>
    <w:rsid w:val="3D843DF5"/>
    <w:rsid w:val="3ED3FE54"/>
    <w:rsid w:val="3F0590BD"/>
    <w:rsid w:val="3F10C51D"/>
    <w:rsid w:val="3F2A14A1"/>
    <w:rsid w:val="3F36D233"/>
    <w:rsid w:val="3FAB2AFF"/>
    <w:rsid w:val="3FAE499C"/>
    <w:rsid w:val="406A35BB"/>
    <w:rsid w:val="40869A76"/>
    <w:rsid w:val="408FCB8F"/>
    <w:rsid w:val="40DFA8AF"/>
    <w:rsid w:val="412F01F3"/>
    <w:rsid w:val="41750B2C"/>
    <w:rsid w:val="41F42AD6"/>
    <w:rsid w:val="42AA9BE9"/>
    <w:rsid w:val="43A5DD24"/>
    <w:rsid w:val="443FB909"/>
    <w:rsid w:val="4448A959"/>
    <w:rsid w:val="444D8FC5"/>
    <w:rsid w:val="44D0008F"/>
    <w:rsid w:val="45065816"/>
    <w:rsid w:val="451E3AA1"/>
    <w:rsid w:val="45C46C93"/>
    <w:rsid w:val="46F64E8E"/>
    <w:rsid w:val="476514FE"/>
    <w:rsid w:val="479B2218"/>
    <w:rsid w:val="481AE1BF"/>
    <w:rsid w:val="48980A91"/>
    <w:rsid w:val="48B34114"/>
    <w:rsid w:val="4928EA4E"/>
    <w:rsid w:val="495FDEE2"/>
    <w:rsid w:val="49A61819"/>
    <w:rsid w:val="49DDAB04"/>
    <w:rsid w:val="49EEF9E7"/>
    <w:rsid w:val="4AC4663B"/>
    <w:rsid w:val="4AFA0AC3"/>
    <w:rsid w:val="4B0FD207"/>
    <w:rsid w:val="4C8FCDAF"/>
    <w:rsid w:val="4CA1AB91"/>
    <w:rsid w:val="4CDD1DA1"/>
    <w:rsid w:val="4D83C9EE"/>
    <w:rsid w:val="4DAD7F23"/>
    <w:rsid w:val="4DB30358"/>
    <w:rsid w:val="4DED96E8"/>
    <w:rsid w:val="4DF2732E"/>
    <w:rsid w:val="4E464AF3"/>
    <w:rsid w:val="4F33F993"/>
    <w:rsid w:val="4FB6B311"/>
    <w:rsid w:val="4FC4347C"/>
    <w:rsid w:val="4FDB33A3"/>
    <w:rsid w:val="50E6BB35"/>
    <w:rsid w:val="5150B840"/>
    <w:rsid w:val="515E5237"/>
    <w:rsid w:val="51A51404"/>
    <w:rsid w:val="52196644"/>
    <w:rsid w:val="525132D0"/>
    <w:rsid w:val="528A0CBC"/>
    <w:rsid w:val="5296877B"/>
    <w:rsid w:val="52F4A2C1"/>
    <w:rsid w:val="53299627"/>
    <w:rsid w:val="53756CDA"/>
    <w:rsid w:val="54D5D0F7"/>
    <w:rsid w:val="54D86BC4"/>
    <w:rsid w:val="54F774A3"/>
    <w:rsid w:val="55FCBEA9"/>
    <w:rsid w:val="56417BAD"/>
    <w:rsid w:val="56D63960"/>
    <w:rsid w:val="580E5102"/>
    <w:rsid w:val="58DD3A03"/>
    <w:rsid w:val="595E294F"/>
    <w:rsid w:val="5965C94D"/>
    <w:rsid w:val="5B7A1CD0"/>
    <w:rsid w:val="5C241FA1"/>
    <w:rsid w:val="5CDDA05F"/>
    <w:rsid w:val="5DB20986"/>
    <w:rsid w:val="5DE75DCF"/>
    <w:rsid w:val="5F3791EF"/>
    <w:rsid w:val="5F42333C"/>
    <w:rsid w:val="5F42A2D2"/>
    <w:rsid w:val="5F5EA2E6"/>
    <w:rsid w:val="60104F19"/>
    <w:rsid w:val="604D94E9"/>
    <w:rsid w:val="6095004C"/>
    <w:rsid w:val="60CD6ED3"/>
    <w:rsid w:val="612E684F"/>
    <w:rsid w:val="624A16C3"/>
    <w:rsid w:val="62D60884"/>
    <w:rsid w:val="62D6C745"/>
    <w:rsid w:val="638C647B"/>
    <w:rsid w:val="64B54CED"/>
    <w:rsid w:val="651F1F80"/>
    <w:rsid w:val="6525DE16"/>
    <w:rsid w:val="6525ED86"/>
    <w:rsid w:val="65309C46"/>
    <w:rsid w:val="6533BEEE"/>
    <w:rsid w:val="65549B20"/>
    <w:rsid w:val="6591C10A"/>
    <w:rsid w:val="65957F9B"/>
    <w:rsid w:val="65965786"/>
    <w:rsid w:val="6622A35C"/>
    <w:rsid w:val="66564990"/>
    <w:rsid w:val="67952DCC"/>
    <w:rsid w:val="68743E22"/>
    <w:rsid w:val="6888932D"/>
    <w:rsid w:val="68F2CD40"/>
    <w:rsid w:val="695708DD"/>
    <w:rsid w:val="697D6979"/>
    <w:rsid w:val="699EECBB"/>
    <w:rsid w:val="69D617BF"/>
    <w:rsid w:val="6A00D003"/>
    <w:rsid w:val="6A355569"/>
    <w:rsid w:val="6A43E8CC"/>
    <w:rsid w:val="6A4EE7AF"/>
    <w:rsid w:val="6B3CC70D"/>
    <w:rsid w:val="6B40A00B"/>
    <w:rsid w:val="6B4B7CF7"/>
    <w:rsid w:val="6B6FB483"/>
    <w:rsid w:val="6C8DC193"/>
    <w:rsid w:val="6CD972FB"/>
    <w:rsid w:val="6D2896B4"/>
    <w:rsid w:val="6D51E09D"/>
    <w:rsid w:val="6E655EC9"/>
    <w:rsid w:val="6EA159EF"/>
    <w:rsid w:val="6EAC1E4A"/>
    <w:rsid w:val="6EF91C51"/>
    <w:rsid w:val="6F2258D2"/>
    <w:rsid w:val="70E590A4"/>
    <w:rsid w:val="714F4F3B"/>
    <w:rsid w:val="719A46B0"/>
    <w:rsid w:val="725B60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78BA584"/>
    <w:rsid w:val="793B4207"/>
    <w:rsid w:val="79A8E557"/>
    <w:rsid w:val="79CD6CA0"/>
    <w:rsid w:val="79DCD887"/>
    <w:rsid w:val="79F3CA01"/>
    <w:rsid w:val="79FDDB2A"/>
    <w:rsid w:val="7AB15334"/>
    <w:rsid w:val="7B41E181"/>
    <w:rsid w:val="7B46BDE2"/>
    <w:rsid w:val="7C23C39A"/>
    <w:rsid w:val="7C44F8A6"/>
    <w:rsid w:val="7C5160CE"/>
    <w:rsid w:val="7CE928D7"/>
    <w:rsid w:val="7D44F0A0"/>
    <w:rsid w:val="7DD54D97"/>
    <w:rsid w:val="7DFB0096"/>
    <w:rsid w:val="7E17E972"/>
    <w:rsid w:val="7E35028F"/>
    <w:rsid w:val="7E4788A0"/>
    <w:rsid w:val="7E6A15D0"/>
    <w:rsid w:val="7F03A77C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666ADAF"/>
  <w15:docId w15:val="{34760286-431B-4C8A-A037-7EAF6FE7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76</Pages>
  <Words>14418</Words>
  <Characters>82188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Nitinath, Kajohntridach</cp:lastModifiedBy>
  <cp:revision>3</cp:revision>
  <cp:lastPrinted>2022-02-21T01:52:00Z</cp:lastPrinted>
  <dcterms:created xsi:type="dcterms:W3CDTF">2022-02-22T06:41:00Z</dcterms:created>
  <dcterms:modified xsi:type="dcterms:W3CDTF">2022-02-22T06:44:00Z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