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2282B1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Title"/>
    </w:p>
    <w:p w14:paraId="10FCAF46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8DCC448" w14:textId="77777777" w:rsidR="001148C0" w:rsidRPr="002258C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862CC4E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144B77B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43FE026" w14:textId="77777777" w:rsidR="001148C0" w:rsidRPr="002258C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186CBF3" w14:textId="77777777" w:rsidR="001148C0" w:rsidRPr="00483087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bookmarkStart w:id="1" w:name="Start"/>
      <w:bookmarkStart w:id="2" w:name="SubTitle"/>
      <w:bookmarkEnd w:id="0"/>
      <w:bookmarkEnd w:id="1"/>
      <w:r>
        <w:rPr>
          <w:rFonts w:ascii="Angsana New" w:hAnsi="Angsana New" w:cs="Angsana New"/>
          <w:b/>
          <w:bCs/>
          <w:sz w:val="52"/>
          <w:szCs w:val="52"/>
          <w:cs/>
        </w:rPr>
        <w:t>บริษัท ออโตคอร์ป โฮลดิ้ง จำกัด (มหาชน) และบริษัทย่อย</w:t>
      </w:r>
    </w:p>
    <w:p w14:paraId="6B4B0151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377E6AAD" w14:textId="33D69108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  <w:cs/>
        </w:rPr>
      </w:pPr>
      <w:r w:rsidRPr="00E86E38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64148A" w:rsidRPr="0064148A">
        <w:rPr>
          <w:rFonts w:ascii="Angsana New" w:hAnsi="Angsana New" w:cs="Angsana New"/>
          <w:sz w:val="32"/>
          <w:szCs w:val="32"/>
        </w:rPr>
        <w:t>31</w:t>
      </w:r>
      <w:r w:rsidRPr="00E86E38">
        <w:rPr>
          <w:rFonts w:ascii="Angsana New" w:hAnsi="Angsana New" w:cs="Angsana New"/>
          <w:sz w:val="32"/>
          <w:szCs w:val="32"/>
        </w:rPr>
        <w:t xml:space="preserve"> </w:t>
      </w:r>
      <w:r w:rsidRPr="00E86E3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sz w:val="32"/>
          <w:szCs w:val="32"/>
        </w:rPr>
        <w:t>256</w:t>
      </w:r>
      <w:r w:rsidR="0064148A" w:rsidRPr="0064148A">
        <w:rPr>
          <w:rFonts w:ascii="Angsana New" w:hAnsi="Angsana New" w:cs="Angsana New" w:hint="cs"/>
          <w:sz w:val="32"/>
          <w:szCs w:val="32"/>
        </w:rPr>
        <w:t>4</w:t>
      </w:r>
    </w:p>
    <w:p w14:paraId="07CF3835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  <w:tab w:val="left" w:pos="744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E86E38"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ab/>
      </w:r>
    </w:p>
    <w:p w14:paraId="33ABF610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  <w:r w:rsidRPr="00E86E38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670B8F1D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17E3A6E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2946135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  <w:sectPr w:rsidR="001148C0" w:rsidSect="001148C0">
          <w:headerReference w:type="default" r:id="rId8"/>
          <w:headerReference w:type="first" r:id="rId9"/>
          <w:pgSz w:w="11907" w:h="16840" w:code="9"/>
          <w:pgMar w:top="691" w:right="1152" w:bottom="720" w:left="1152" w:header="720" w:footer="720" w:gutter="0"/>
          <w:pgNumType w:start="0"/>
          <w:cols w:space="708"/>
          <w:titlePg/>
          <w:docGrid w:linePitch="360"/>
        </w:sectPr>
      </w:pPr>
    </w:p>
    <w:p w14:paraId="31620087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7BAFF75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E6D8C2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62167F96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4299A1A" w14:textId="7447A2D5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3EC7D3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B098D8C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C150B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887ECE1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1975657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BC150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55D8494E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5811F5C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ความเห็น</w:t>
      </w:r>
    </w:p>
    <w:p w14:paraId="259CE716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F5A0898" w14:textId="4ED5F9F9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และของเฉพาะบริษัท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)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ตามลำดับ ซึ่งประกอบด้วย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256</w:t>
      </w:r>
      <w:r w:rsidR="0064148A" w:rsidRPr="0064148A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งบกำไรขาดทุนรวมและ</w:t>
      </w:r>
      <w:r w:rsidR="00310892">
        <w:rPr>
          <w:rFonts w:ascii="Angsana New" w:hAnsi="Angsana New" w:cs="Angsana New"/>
          <w:color w:val="000000"/>
          <w:sz w:val="30"/>
          <w:szCs w:val="30"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งบกำไรขาดทุนเฉพาะกิจการ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C085B48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7A28524" w14:textId="1770D51B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2564</w:t>
      </w:r>
      <w:r w:rsidR="008260B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0DA8174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09A53502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21EF3691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10D0BED" w14:textId="77777777" w:rsid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E86E3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E86E38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86E38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ในรายงานของข้าพเจ้า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8F663B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451A4E6" w14:textId="77777777" w:rsidR="001148C0" w:rsidRDefault="001148C0" w:rsidP="001148C0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1148C0" w:rsidSect="002B3227"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50" w:gutter="0"/>
          <w:cols w:space="720"/>
          <w:titlePg/>
        </w:sectPr>
      </w:pPr>
    </w:p>
    <w:p w14:paraId="0B2FDFA1" w14:textId="77777777" w:rsidR="001148C0" w:rsidRPr="001148C0" w:rsidRDefault="001148C0" w:rsidP="001148C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148C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6A2CF52" w14:textId="77777777" w:rsidR="001148C0" w:rsidRPr="001148C0" w:rsidRDefault="001148C0" w:rsidP="001148C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EF86097" w14:textId="77777777" w:rsidR="001148C0" w:rsidRPr="001148C0" w:rsidRDefault="001148C0" w:rsidP="001148C0">
      <w:pPr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148C0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9E7EF6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960"/>
      </w:tblGrid>
      <w:tr w:rsidR="001148C0" w:rsidRPr="001148C0" w14:paraId="2E103F96" w14:textId="77777777" w:rsidTr="002B3227">
        <w:tc>
          <w:tcPr>
            <w:tcW w:w="9550" w:type="dxa"/>
            <w:gridSpan w:val="2"/>
            <w:shd w:val="clear" w:color="auto" w:fill="auto"/>
          </w:tcPr>
          <w:p w14:paraId="607971D1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1148C0" w:rsidRPr="001148C0" w14:paraId="5BBD76D0" w14:textId="77777777" w:rsidTr="002B3227">
        <w:tc>
          <w:tcPr>
            <w:tcW w:w="9550" w:type="dxa"/>
            <w:gridSpan w:val="2"/>
            <w:shd w:val="clear" w:color="auto" w:fill="auto"/>
          </w:tcPr>
          <w:p w14:paraId="40641D1B" w14:textId="4F78D78C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E6B64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และ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 </w:t>
            </w:r>
          </w:p>
        </w:tc>
      </w:tr>
      <w:tr w:rsidR="001148C0" w:rsidRPr="001148C0" w14:paraId="01A23AF3" w14:textId="77777777" w:rsidTr="002B3227">
        <w:tc>
          <w:tcPr>
            <w:tcW w:w="4590" w:type="dxa"/>
            <w:shd w:val="clear" w:color="auto" w:fill="auto"/>
          </w:tcPr>
          <w:p w14:paraId="0E83F9E2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5" w:type="dxa"/>
            <w:shd w:val="clear" w:color="auto" w:fill="auto"/>
          </w:tcPr>
          <w:p w14:paraId="7816114A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14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148C0" w:rsidRPr="001148C0" w14:paraId="473CEED9" w14:textId="77777777" w:rsidTr="002B3227">
        <w:tc>
          <w:tcPr>
            <w:tcW w:w="4590" w:type="dxa"/>
            <w:shd w:val="clear" w:color="auto" w:fill="auto"/>
          </w:tcPr>
          <w:p w14:paraId="47BC2184" w14:textId="77777777" w:rsidR="001148C0" w:rsidRPr="001148C0" w:rsidRDefault="001148C0" w:rsidP="001148C0">
            <w:pPr>
              <w:tabs>
                <w:tab w:val="clear" w:pos="4451"/>
                <w:tab w:val="clear" w:pos="4678"/>
              </w:tabs>
              <w:autoSpaceDE w:val="0"/>
              <w:autoSpaceDN w:val="0"/>
              <w:spacing w:line="240" w:lineRule="auto"/>
              <w:ind w:right="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สินค้าคงเหลือหลักของกลุ่มบริษัทเป็นสินค้าประเภทรถยนต์ ปริมาณการขายสินค้าของกลุ่มบริษัทขึ้นอยู่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กับอุปสงค์ของรถยนต์แต่ละรุ่นและอุปทานของบริษัท ผู้ผลิตรถยนต์ เนื่องจากความผันผวนในปริมาณการขายรถยนต์ ซึ่งมีผลต่อราคาขายรถยนต์ในแต่ละช่วงเวลา ทำให้ผู้บริหารต้องใช้ดุลยพินิจในการกำหนดมูลค่าสุทธิที่จะได้รับของสินค้าคงเหลือ โดยการพิจารณาจากการคาดการณ์การซื้อขายในอนาคตประกอบกับโปรแกรมการส่งเสริมการขายต่าง ๆ จากบริษัทผู้ผลิตรถยนต์ นอกจากนี้กลุ่มบริษัทมีมูลค่าของสินค้าคงเหลือที่เป็นสาระสำคัญ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5" w:type="dxa"/>
            <w:shd w:val="clear" w:color="auto" w:fill="auto"/>
          </w:tcPr>
          <w:p w14:paraId="175EA95C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วิธีการตรวจสอบของข้าพเจ้ามีดังนี้</w:t>
            </w:r>
          </w:p>
          <w:p w14:paraId="2593FCA6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สอบถามผู้บริหารเพื่อให้ได้มาซึ่งความเข้าใจของนโยบายของกลุ่มบริษัทในการประมาณการมูลค่าสุทธิที่จะได้รับของสินค้าคงเหลือ</w:t>
            </w:r>
          </w:p>
          <w:p w14:paraId="3950380F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การทำความเข้าใจในลักษณะของระบบการควบคุมภายในที่เกี่ยวข้องกับการบริหารจัดการสินค้าคงเหลือ </w:t>
            </w:r>
          </w:p>
          <w:p w14:paraId="5583636D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การเข้าร่วมสังเกตการณ์การตรวจนับสินค้าคงเหลือ</w:t>
            </w:r>
          </w:p>
          <w:p w14:paraId="2C8A2D7B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การพิจารณาความเหมาะสมของการประมาณการในอดีต เพื่อเปรียบเทียบกับการประมาณการมูลค่าสุทธิ</w:t>
            </w:r>
            <w:r w:rsidRPr="001148C0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ที่จะได้รับของสินค้าคงเหลือ ณ วันสิ้นรอบระยะเวลารายงาน</w:t>
            </w:r>
          </w:p>
          <w:p w14:paraId="4BFF9C34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การทดสอบการคำนวณมูลค่าสุทธิที่จะได้รับคืน</w:t>
            </w:r>
          </w:p>
          <w:p w14:paraId="28184C89" w14:textId="77777777" w:rsidR="001148C0" w:rsidRPr="001148C0" w:rsidRDefault="001148C0" w:rsidP="001148C0">
            <w:pPr>
              <w:pStyle w:val="Default"/>
              <w:numPr>
                <w:ilvl w:val="0"/>
                <w:numId w:val="24"/>
              </w:numPr>
              <w:tabs>
                <w:tab w:val="left" w:pos="43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210"/>
                <w:tab w:val="left" w:pos="43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งบการเงินตามมาตรฐานการรายงานทางการเงิน</w:t>
            </w:r>
          </w:p>
        </w:tc>
      </w:tr>
    </w:tbl>
    <w:p w14:paraId="07A3D4D3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3285BE6" w14:textId="77777777" w:rsidR="001148C0" w:rsidRPr="001148C0" w:rsidRDefault="001148C0" w:rsidP="001148C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148C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2E5A57B4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5AE3635D" w14:textId="6993F4DD" w:rsid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148C0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FACA5FF" w14:textId="77777777" w:rsidR="002B3227" w:rsidRPr="001148C0" w:rsidRDefault="002B3227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6067D1DB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09EAAE0E" w14:textId="77777777" w:rsidR="001148C0" w:rsidRPr="001D4BC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0B240D5B" w14:textId="77777777" w:rsidR="001148C0" w:rsidRPr="009D3882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01210D5E" w14:textId="77777777" w:rsidR="001148C0" w:rsidRPr="001D4BC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1D4BC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C0A7031" w14:textId="77777777" w:rsidR="001148C0" w:rsidRPr="0032416B" w:rsidRDefault="001148C0" w:rsidP="002B3227">
      <w:pPr>
        <w:pStyle w:val="Default"/>
        <w:jc w:val="thaiDistribute"/>
        <w:rPr>
          <w:rFonts w:ascii="Angsana New" w:eastAsia="Calibri" w:hAnsi="Angsana New" w:cs="Angsana New"/>
        </w:rPr>
      </w:pPr>
    </w:p>
    <w:p w14:paraId="677EE59C" w14:textId="77777777" w:rsidR="001148C0" w:rsidRDefault="001148C0" w:rsidP="002B3227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D4BC8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3B86F0" w14:textId="77777777" w:rsidR="001148C0" w:rsidRPr="003B15F6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28B462E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2B4411B7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D68575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6ECB2B3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190591D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79071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22D0FE7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</w:t>
      </w:r>
    </w:p>
    <w:p w14:paraId="15C7C406" w14:textId="77777777" w:rsidR="001148C0" w:rsidRPr="003B15F6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BB7C904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4A756B9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CDD0FBF" w14:textId="1FF74FA6" w:rsidR="001148C0" w:rsidRDefault="001148C0" w:rsidP="00C25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7B1D239" w14:textId="77777777" w:rsidR="001148C0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Pr="00BC150B">
        <w:rPr>
          <w:rFonts w:ascii="Angsana New" w:eastAsia="Calibri" w:hAnsi="Angsana New" w:cs="Angsana New"/>
          <w:sz w:val="30"/>
          <w:szCs w:val="30"/>
          <w:cs/>
        </w:rPr>
        <w:t>มีผ</w:t>
      </w:r>
      <w:r w:rsidRPr="00BC150B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2BDACB9F" w14:textId="77777777" w:rsidR="001148C0" w:rsidRPr="003B15F6" w:rsidRDefault="001148C0" w:rsidP="001148C0">
      <w:pPr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3C2505B" w14:textId="77777777" w:rsidR="001148C0" w:rsidRPr="00BC150B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091725F" w14:textId="77777777" w:rsidR="001148C0" w:rsidRPr="00DC7666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C766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C7666">
        <w:rPr>
          <w:rFonts w:ascii="Angsana New" w:hAnsi="Angsana New" w:cs="Angsana New"/>
          <w:color w:val="000000"/>
          <w:sz w:val="30"/>
          <w:szCs w:val="30"/>
          <w:cs/>
        </w:rPr>
        <w:t>รวมและ          งบการเงินเฉพาะกิจการ</w:t>
      </w:r>
      <w:r w:rsidRPr="00DC766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            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 การควบคุมภ</w:t>
      </w:r>
      <w:r w:rsidRPr="00DC7666">
        <w:rPr>
          <w:rFonts w:ascii="Angsana New" w:hAnsi="Angsana New" w:cs="Angsana New"/>
          <w:sz w:val="30"/>
          <w:szCs w:val="30"/>
          <w:cs/>
        </w:rPr>
        <w:t>ายใน</w:t>
      </w:r>
    </w:p>
    <w:p w14:paraId="76DD9301" w14:textId="77777777" w:rsidR="001148C0" w:rsidRPr="006603EC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6603EC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603EC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D5D8E2B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923C463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>
        <w:rPr>
          <w:rFonts w:ascii="Angsana New" w:hAnsi="Angsana New" w:cs="Angsana New"/>
          <w:sz w:val="30"/>
          <w:szCs w:val="30"/>
          <w:cs/>
        </w:rPr>
        <w:t xml:space="preserve">        </w:t>
      </w:r>
      <w:r w:rsidRPr="00BC150B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BC150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50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C31EFB7" w14:textId="77777777" w:rsidR="001148C0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C150B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โดยรวม รวมถึงการ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เปิดเผย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2C63318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8A3040D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0DF2284" w14:textId="77777777" w:rsidR="001148C0" w:rsidRPr="009C4941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8"/>
          <w:szCs w:val="28"/>
        </w:rPr>
      </w:pPr>
    </w:p>
    <w:p w14:paraId="4B3BF9D8" w14:textId="77777777" w:rsidR="001148C0" w:rsidRDefault="001148C0" w:rsidP="001148C0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หน้าที่ในการกำกับดูแล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96386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6ECAFC8" w14:textId="77777777" w:rsidR="001148C0" w:rsidRPr="009C4941" w:rsidRDefault="001148C0" w:rsidP="001148C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1205D1A" w14:textId="77777777" w:rsidR="001148C0" w:rsidRPr="009C4941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C4941">
        <w:rPr>
          <w:rFonts w:ascii="Angsana New" w:eastAsia="Calibri" w:hAnsi="Angsana New" w:cs="Angsana New"/>
          <w:sz w:val="30"/>
          <w:szCs w:val="30"/>
          <w:cs/>
        </w:rPr>
        <w:t>อิสระ</w:t>
      </w:r>
    </w:p>
    <w:p w14:paraId="61A0994B" w14:textId="77777777" w:rsidR="001148C0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25ACD5" w14:textId="4D199009" w:rsidR="001148C0" w:rsidRPr="005725BB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725BB">
        <w:rPr>
          <w:rFonts w:ascii="Angsana New" w:eastAsia="Calibri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C484C">
        <w:rPr>
          <w:rFonts w:ascii="Angsana New" w:eastAsia="Calibri" w:hAnsi="Angsana New" w:cs="Angsana New"/>
          <w:sz w:val="30"/>
          <w:szCs w:val="30"/>
        </w:rPr>
        <w:br/>
      </w:r>
      <w:r w:rsidRPr="005725BB">
        <w:rPr>
          <w:rFonts w:ascii="Angsana New" w:eastAsia="Calibri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5725BB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564585E" w14:textId="77777777" w:rsidR="001148C0" w:rsidRPr="003B15F6" w:rsidRDefault="001148C0" w:rsidP="001148C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59F0B0E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2"/>
          <w:szCs w:val="22"/>
        </w:rPr>
      </w:pPr>
    </w:p>
    <w:p w14:paraId="5177EA0F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05B105A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2"/>
          <w:szCs w:val="22"/>
        </w:rPr>
      </w:pPr>
    </w:p>
    <w:p w14:paraId="4A045810" w14:textId="77777777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>(บุญญฤทธิ์ ถนอมเจริญ)</w:t>
      </w:r>
    </w:p>
    <w:p w14:paraId="23B32765" w14:textId="77777777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>ผู้สอบบัญชีรับอนุญาต</w:t>
      </w:r>
    </w:p>
    <w:p w14:paraId="2AFB0F68" w14:textId="21AF2DE2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 xml:space="preserve">เลขทะเบียน </w:t>
      </w:r>
      <w:r w:rsidR="0064148A" w:rsidRPr="0064148A">
        <w:rPr>
          <w:rFonts w:ascii="Angsana New" w:hAnsi="Angsana New" w:cs="Angsana New"/>
          <w:lang w:val="en-US"/>
        </w:rPr>
        <w:t>7900</w:t>
      </w:r>
    </w:p>
    <w:p w14:paraId="4B5D6F68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</w:p>
    <w:p w14:paraId="5A87D32E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7BD62DB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786288D" w14:textId="26D17E62" w:rsidR="001148C0" w:rsidRDefault="0064148A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64148A">
        <w:rPr>
          <w:rFonts w:ascii="Angsana New" w:hAnsi="Angsana New" w:cs="Angsana New"/>
          <w:sz w:val="30"/>
          <w:szCs w:val="30"/>
        </w:rPr>
        <w:t>23</w:t>
      </w:r>
      <w:r w:rsidR="00AB5B23" w:rsidRPr="00197966">
        <w:rPr>
          <w:rFonts w:ascii="Angsana New" w:hAnsi="Angsana New" w:cs="Angsana New"/>
          <w:sz w:val="30"/>
          <w:szCs w:val="30"/>
        </w:rPr>
        <w:t xml:space="preserve"> </w:t>
      </w:r>
      <w:r w:rsidR="00AB5B23" w:rsidRPr="0019796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64148A">
        <w:rPr>
          <w:rFonts w:ascii="Angsana New" w:hAnsi="Angsana New" w:cs="Angsana New"/>
          <w:sz w:val="30"/>
          <w:szCs w:val="30"/>
        </w:rPr>
        <w:t>2565</w:t>
      </w:r>
    </w:p>
    <w:p w14:paraId="0F999ED6" w14:textId="2EF10B01" w:rsidR="0049161F" w:rsidRDefault="0064148A" w:rsidP="0086183C">
      <w:pPr>
        <w:spacing w:line="240" w:lineRule="auto"/>
        <w:ind w:left="547"/>
        <w:rPr>
          <w:rFonts w:ascii="Angsana New" w:hAnsi="Angsana New" w:cs="Angsana New"/>
          <w:sz w:val="2"/>
          <w:szCs w:val="2"/>
        </w:rPr>
      </w:pPr>
      <w:r w:rsidRPr="0064148A">
        <w:rPr>
          <w:rFonts w:ascii="Angsana New" w:hAnsi="Angsana New" w:cs="Angsana New"/>
          <w:sz w:val="2"/>
          <w:szCs w:val="2"/>
        </w:rPr>
        <w:t>2565</w:t>
      </w:r>
    </w:p>
    <w:sectPr w:rsidR="0049161F" w:rsidSect="003A296E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98CC2" w14:textId="77777777" w:rsidR="00A41329" w:rsidRDefault="00A41329">
      <w:r>
        <w:separator/>
      </w:r>
    </w:p>
  </w:endnote>
  <w:endnote w:type="continuationSeparator" w:id="0">
    <w:p w14:paraId="4DC02B10" w14:textId="77777777" w:rsidR="00A41329" w:rsidRDefault="00A4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1789D" w14:textId="7BE25DE0" w:rsidR="00A5509B" w:rsidRDefault="00A5509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148A" w:rsidRPr="0064148A">
      <w:rPr>
        <w:rStyle w:val="PageNumber"/>
        <w:noProof/>
      </w:rPr>
      <w:t>8</w:t>
    </w:r>
    <w:r>
      <w:rPr>
        <w:rStyle w:val="PageNumber"/>
      </w:rPr>
      <w:fldChar w:fldCharType="end"/>
    </w:r>
  </w:p>
  <w:p w14:paraId="4F7CEE9C" w14:textId="77777777" w:rsidR="00A5509B" w:rsidRDefault="00A5509B" w:rsidP="00061884">
    <w:pPr>
      <w:pStyle w:val="Footer"/>
      <w:ind w:right="360"/>
    </w:pPr>
  </w:p>
  <w:p w14:paraId="06DAACC5" w14:textId="77777777" w:rsidR="00A5509B" w:rsidRDefault="00A550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62C32" w14:textId="319B535C" w:rsidR="00A5509B" w:rsidRPr="00D86C19" w:rsidRDefault="00A5509B" w:rsidP="00626CD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86C19">
      <w:rPr>
        <w:rFonts w:ascii="Angsana New" w:hAnsi="Angsana New" w:cs="Angsana New"/>
        <w:sz w:val="30"/>
        <w:szCs w:val="30"/>
      </w:rPr>
      <w:fldChar w:fldCharType="begin"/>
    </w:r>
    <w:r w:rsidRPr="00D86C19">
      <w:rPr>
        <w:rFonts w:ascii="Angsana New" w:hAnsi="Angsana New" w:cs="Angsana New"/>
        <w:sz w:val="30"/>
        <w:szCs w:val="30"/>
      </w:rPr>
      <w:instrText xml:space="preserve"> PAGE   \</w:instrText>
    </w:r>
    <w:r w:rsidRPr="00D86C19">
      <w:rPr>
        <w:rFonts w:ascii="Angsana New" w:hAnsi="Angsana New" w:cs="Angsana New"/>
        <w:sz w:val="30"/>
        <w:szCs w:val="30"/>
        <w:cs/>
      </w:rPr>
      <w:instrText xml:space="preserve">* </w:instrText>
    </w:r>
    <w:r w:rsidRPr="00D86C19">
      <w:rPr>
        <w:rFonts w:ascii="Angsana New" w:hAnsi="Angsana New" w:cs="Angsana New"/>
        <w:sz w:val="30"/>
        <w:szCs w:val="30"/>
      </w:rPr>
      <w:instrText xml:space="preserve">MERGEFORMAT </w:instrText>
    </w:r>
    <w:r w:rsidRPr="00D86C19">
      <w:rPr>
        <w:rFonts w:ascii="Angsana New" w:hAnsi="Angsana New" w:cs="Angsana New"/>
        <w:sz w:val="30"/>
        <w:szCs w:val="30"/>
      </w:rPr>
      <w:fldChar w:fldCharType="separate"/>
    </w:r>
    <w:r w:rsidR="0064148A" w:rsidRPr="0064148A">
      <w:rPr>
        <w:rFonts w:ascii="Angsana New" w:hAnsi="Angsana New" w:cs="Angsana New"/>
        <w:noProof/>
        <w:sz w:val="30"/>
        <w:szCs w:val="30"/>
      </w:rPr>
      <w:t>5</w:t>
    </w:r>
    <w:r w:rsidRPr="00D86C1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697200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DF5149" w14:textId="4A5F68AA" w:rsidR="00A5509B" w:rsidRDefault="00DE5C12">
        <w:pPr>
          <w:pStyle w:val="Footer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4121E" w14:textId="77777777" w:rsidR="00A41329" w:rsidRDefault="00A41329">
      <w:r>
        <w:separator/>
      </w:r>
    </w:p>
  </w:footnote>
  <w:footnote w:type="continuationSeparator" w:id="0">
    <w:p w14:paraId="2CEC4287" w14:textId="77777777" w:rsidR="00A41329" w:rsidRDefault="00A41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1A888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2BB1BFB" w14:textId="77777777" w:rsidR="00A5509B" w:rsidRPr="001E4815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21DA2" w14:textId="77777777" w:rsidR="00A5509B" w:rsidRPr="00FB488D" w:rsidRDefault="00A5509B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  <w:p w14:paraId="31179995" w14:textId="77777777" w:rsidR="00A5509B" w:rsidRPr="00FB488D" w:rsidRDefault="00A5509B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  <w:p w14:paraId="716BB8C6" w14:textId="77777777" w:rsidR="00A5509B" w:rsidRPr="00FB488D" w:rsidRDefault="00A5509B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90E34" w14:textId="77777777" w:rsidR="00A5509B" w:rsidRPr="001E4815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78280F5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A8C80" w14:textId="77777777" w:rsidR="00DE5C12" w:rsidRDefault="00DE5C12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02ECC3C0" w14:textId="77777777" w:rsidR="00DE5C12" w:rsidRPr="001E4815" w:rsidRDefault="00DE5C12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17327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444666E6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953703"/>
    <w:multiLevelType w:val="hybridMultilevel"/>
    <w:tmpl w:val="32EE5672"/>
    <w:lvl w:ilvl="0" w:tplc="B6E2754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39"/>
  </w:num>
  <w:num w:numId="14">
    <w:abstractNumId w:val="24"/>
  </w:num>
  <w:num w:numId="15">
    <w:abstractNumId w:val="27"/>
  </w:num>
  <w:num w:numId="16">
    <w:abstractNumId w:val="25"/>
  </w:num>
  <w:num w:numId="17">
    <w:abstractNumId w:val="28"/>
  </w:num>
  <w:num w:numId="18">
    <w:abstractNumId w:val="12"/>
  </w:num>
  <w:num w:numId="19">
    <w:abstractNumId w:val="36"/>
  </w:num>
  <w:num w:numId="20">
    <w:abstractNumId w:val="15"/>
  </w:num>
  <w:num w:numId="21">
    <w:abstractNumId w:val="23"/>
  </w:num>
  <w:num w:numId="22">
    <w:abstractNumId w:val="34"/>
  </w:num>
  <w:num w:numId="23">
    <w:abstractNumId w:val="20"/>
  </w:num>
  <w:num w:numId="24">
    <w:abstractNumId w:val="33"/>
  </w:num>
  <w:num w:numId="25">
    <w:abstractNumId w:val="14"/>
  </w:num>
  <w:num w:numId="26">
    <w:abstractNumId w:val="16"/>
  </w:num>
  <w:num w:numId="27">
    <w:abstractNumId w:val="35"/>
  </w:num>
  <w:num w:numId="28">
    <w:abstractNumId w:val="41"/>
  </w:num>
  <w:num w:numId="29">
    <w:abstractNumId w:val="19"/>
  </w:num>
  <w:num w:numId="30">
    <w:abstractNumId w:val="42"/>
  </w:num>
  <w:num w:numId="31">
    <w:abstractNumId w:val="18"/>
  </w:num>
  <w:num w:numId="32">
    <w:abstractNumId w:val="22"/>
  </w:num>
  <w:num w:numId="33">
    <w:abstractNumId w:val="13"/>
  </w:num>
  <w:num w:numId="34">
    <w:abstractNumId w:val="37"/>
  </w:num>
  <w:num w:numId="35">
    <w:abstractNumId w:val="31"/>
  </w:num>
  <w:num w:numId="36">
    <w:abstractNumId w:val="29"/>
  </w:num>
  <w:num w:numId="37">
    <w:abstractNumId w:val="38"/>
  </w:num>
  <w:num w:numId="38">
    <w:abstractNumId w:val="17"/>
  </w:num>
  <w:num w:numId="39">
    <w:abstractNumId w:val="43"/>
  </w:num>
  <w:num w:numId="40">
    <w:abstractNumId w:val="11"/>
  </w:num>
  <w:num w:numId="41">
    <w:abstractNumId w:val="44"/>
  </w:num>
  <w:num w:numId="42">
    <w:abstractNumId w:val="30"/>
  </w:num>
  <w:num w:numId="43">
    <w:abstractNumId w:val="40"/>
  </w:num>
  <w:num w:numId="44">
    <w:abstractNumId w:val="10"/>
  </w:num>
  <w:num w:numId="45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5E91"/>
    <w:rsid w:val="0000625C"/>
    <w:rsid w:val="00006406"/>
    <w:rsid w:val="000064EF"/>
    <w:rsid w:val="00006A85"/>
    <w:rsid w:val="0000763E"/>
    <w:rsid w:val="00007C2F"/>
    <w:rsid w:val="00010FAB"/>
    <w:rsid w:val="0001125B"/>
    <w:rsid w:val="00011987"/>
    <w:rsid w:val="00013BE6"/>
    <w:rsid w:val="00013D09"/>
    <w:rsid w:val="0001453B"/>
    <w:rsid w:val="00014D70"/>
    <w:rsid w:val="00014F2A"/>
    <w:rsid w:val="00015075"/>
    <w:rsid w:val="00015351"/>
    <w:rsid w:val="0001540F"/>
    <w:rsid w:val="000156E0"/>
    <w:rsid w:val="00016221"/>
    <w:rsid w:val="000162DF"/>
    <w:rsid w:val="00016396"/>
    <w:rsid w:val="00017542"/>
    <w:rsid w:val="00017BB1"/>
    <w:rsid w:val="00020849"/>
    <w:rsid w:val="000209FC"/>
    <w:rsid w:val="00022A4D"/>
    <w:rsid w:val="0002302B"/>
    <w:rsid w:val="000236D1"/>
    <w:rsid w:val="00025237"/>
    <w:rsid w:val="00026990"/>
    <w:rsid w:val="00026A0A"/>
    <w:rsid w:val="000270BE"/>
    <w:rsid w:val="00027261"/>
    <w:rsid w:val="0002781B"/>
    <w:rsid w:val="00030AD3"/>
    <w:rsid w:val="000313A1"/>
    <w:rsid w:val="00031EEC"/>
    <w:rsid w:val="00032861"/>
    <w:rsid w:val="00033891"/>
    <w:rsid w:val="00033C99"/>
    <w:rsid w:val="0003429A"/>
    <w:rsid w:val="000345BD"/>
    <w:rsid w:val="00034A38"/>
    <w:rsid w:val="00034EEB"/>
    <w:rsid w:val="000358C3"/>
    <w:rsid w:val="00035FFE"/>
    <w:rsid w:val="00036E70"/>
    <w:rsid w:val="00036EB8"/>
    <w:rsid w:val="00037198"/>
    <w:rsid w:val="00037254"/>
    <w:rsid w:val="000379F3"/>
    <w:rsid w:val="00040025"/>
    <w:rsid w:val="00041020"/>
    <w:rsid w:val="00041F76"/>
    <w:rsid w:val="0004224C"/>
    <w:rsid w:val="000429FB"/>
    <w:rsid w:val="000434A8"/>
    <w:rsid w:val="00043ADB"/>
    <w:rsid w:val="00043B68"/>
    <w:rsid w:val="00045798"/>
    <w:rsid w:val="00045A7E"/>
    <w:rsid w:val="00045A96"/>
    <w:rsid w:val="0004757A"/>
    <w:rsid w:val="0004764E"/>
    <w:rsid w:val="00050380"/>
    <w:rsid w:val="00050499"/>
    <w:rsid w:val="00050B7F"/>
    <w:rsid w:val="00052199"/>
    <w:rsid w:val="000521F3"/>
    <w:rsid w:val="0005240A"/>
    <w:rsid w:val="00052722"/>
    <w:rsid w:val="00052ACD"/>
    <w:rsid w:val="00052D04"/>
    <w:rsid w:val="000553F0"/>
    <w:rsid w:val="0005654F"/>
    <w:rsid w:val="000565CE"/>
    <w:rsid w:val="00056D87"/>
    <w:rsid w:val="00056DDE"/>
    <w:rsid w:val="00060DB9"/>
    <w:rsid w:val="000615EA"/>
    <w:rsid w:val="00061884"/>
    <w:rsid w:val="00061938"/>
    <w:rsid w:val="00061C9E"/>
    <w:rsid w:val="000628E4"/>
    <w:rsid w:val="00063071"/>
    <w:rsid w:val="00063C69"/>
    <w:rsid w:val="000658FA"/>
    <w:rsid w:val="00065A19"/>
    <w:rsid w:val="00065E8C"/>
    <w:rsid w:val="00066585"/>
    <w:rsid w:val="00067194"/>
    <w:rsid w:val="000673F5"/>
    <w:rsid w:val="0006755D"/>
    <w:rsid w:val="00067836"/>
    <w:rsid w:val="00067A1C"/>
    <w:rsid w:val="00067CAF"/>
    <w:rsid w:val="00070393"/>
    <w:rsid w:val="00070B39"/>
    <w:rsid w:val="00070DE2"/>
    <w:rsid w:val="00071F0A"/>
    <w:rsid w:val="00073106"/>
    <w:rsid w:val="000738AE"/>
    <w:rsid w:val="00076326"/>
    <w:rsid w:val="00076562"/>
    <w:rsid w:val="00076A0F"/>
    <w:rsid w:val="00076BF3"/>
    <w:rsid w:val="00076EB6"/>
    <w:rsid w:val="00076F80"/>
    <w:rsid w:val="000779E3"/>
    <w:rsid w:val="000800AA"/>
    <w:rsid w:val="000803C8"/>
    <w:rsid w:val="00081E79"/>
    <w:rsid w:val="00081F0E"/>
    <w:rsid w:val="000823F8"/>
    <w:rsid w:val="00082A22"/>
    <w:rsid w:val="00083351"/>
    <w:rsid w:val="0008466F"/>
    <w:rsid w:val="00084DE8"/>
    <w:rsid w:val="000851CD"/>
    <w:rsid w:val="000858B8"/>
    <w:rsid w:val="00087901"/>
    <w:rsid w:val="00087CE4"/>
    <w:rsid w:val="000906FC"/>
    <w:rsid w:val="0009199B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1EA3"/>
    <w:rsid w:val="000B2644"/>
    <w:rsid w:val="000B2897"/>
    <w:rsid w:val="000B43F5"/>
    <w:rsid w:val="000B4B60"/>
    <w:rsid w:val="000B4EF0"/>
    <w:rsid w:val="000B56C8"/>
    <w:rsid w:val="000B5E44"/>
    <w:rsid w:val="000B773D"/>
    <w:rsid w:val="000C0677"/>
    <w:rsid w:val="000C0B39"/>
    <w:rsid w:val="000C16F0"/>
    <w:rsid w:val="000C1709"/>
    <w:rsid w:val="000C19DA"/>
    <w:rsid w:val="000C1E38"/>
    <w:rsid w:val="000C1E5E"/>
    <w:rsid w:val="000C232F"/>
    <w:rsid w:val="000C292F"/>
    <w:rsid w:val="000C293D"/>
    <w:rsid w:val="000C476D"/>
    <w:rsid w:val="000C47CE"/>
    <w:rsid w:val="000C4923"/>
    <w:rsid w:val="000C4FB4"/>
    <w:rsid w:val="000C58A4"/>
    <w:rsid w:val="000C5D36"/>
    <w:rsid w:val="000C63D1"/>
    <w:rsid w:val="000C6ABE"/>
    <w:rsid w:val="000C6CB5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64C"/>
    <w:rsid w:val="000D47FC"/>
    <w:rsid w:val="000D6312"/>
    <w:rsid w:val="000D6CDD"/>
    <w:rsid w:val="000D6D63"/>
    <w:rsid w:val="000D6FD8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3409"/>
    <w:rsid w:val="000E482B"/>
    <w:rsid w:val="000E4BAC"/>
    <w:rsid w:val="000E5277"/>
    <w:rsid w:val="000E5AC0"/>
    <w:rsid w:val="000E725A"/>
    <w:rsid w:val="000E7686"/>
    <w:rsid w:val="000E7ADE"/>
    <w:rsid w:val="000E7F6B"/>
    <w:rsid w:val="000F1567"/>
    <w:rsid w:val="000F15CB"/>
    <w:rsid w:val="000F1736"/>
    <w:rsid w:val="000F191E"/>
    <w:rsid w:val="000F2483"/>
    <w:rsid w:val="000F2555"/>
    <w:rsid w:val="000F3A0E"/>
    <w:rsid w:val="000F43C6"/>
    <w:rsid w:val="000F4764"/>
    <w:rsid w:val="000F496A"/>
    <w:rsid w:val="000F4F57"/>
    <w:rsid w:val="000F517B"/>
    <w:rsid w:val="000F5543"/>
    <w:rsid w:val="000F5EB0"/>
    <w:rsid w:val="000F65D5"/>
    <w:rsid w:val="000F687A"/>
    <w:rsid w:val="000F74E4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F22"/>
    <w:rsid w:val="00105D57"/>
    <w:rsid w:val="0010665A"/>
    <w:rsid w:val="001067A0"/>
    <w:rsid w:val="00106A70"/>
    <w:rsid w:val="00106EFD"/>
    <w:rsid w:val="00107287"/>
    <w:rsid w:val="00107D42"/>
    <w:rsid w:val="0011027C"/>
    <w:rsid w:val="00110F06"/>
    <w:rsid w:val="00111E99"/>
    <w:rsid w:val="001122EA"/>
    <w:rsid w:val="00112BA6"/>
    <w:rsid w:val="001133D7"/>
    <w:rsid w:val="00114216"/>
    <w:rsid w:val="001147E4"/>
    <w:rsid w:val="001148C0"/>
    <w:rsid w:val="001151EA"/>
    <w:rsid w:val="001158F6"/>
    <w:rsid w:val="00115D13"/>
    <w:rsid w:val="00116D1F"/>
    <w:rsid w:val="00116FE1"/>
    <w:rsid w:val="0012112B"/>
    <w:rsid w:val="001218F7"/>
    <w:rsid w:val="00122057"/>
    <w:rsid w:val="00123809"/>
    <w:rsid w:val="00123835"/>
    <w:rsid w:val="00123F51"/>
    <w:rsid w:val="00125FBC"/>
    <w:rsid w:val="001262DB"/>
    <w:rsid w:val="0012704B"/>
    <w:rsid w:val="00127B83"/>
    <w:rsid w:val="00127CDB"/>
    <w:rsid w:val="001301FA"/>
    <w:rsid w:val="00130D04"/>
    <w:rsid w:val="001321BD"/>
    <w:rsid w:val="001322FF"/>
    <w:rsid w:val="00132B01"/>
    <w:rsid w:val="00132FDC"/>
    <w:rsid w:val="001346A5"/>
    <w:rsid w:val="001346EA"/>
    <w:rsid w:val="0013512D"/>
    <w:rsid w:val="00135900"/>
    <w:rsid w:val="00135923"/>
    <w:rsid w:val="00135E95"/>
    <w:rsid w:val="0013630A"/>
    <w:rsid w:val="00136358"/>
    <w:rsid w:val="00136800"/>
    <w:rsid w:val="00136C26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644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217A"/>
    <w:rsid w:val="00152642"/>
    <w:rsid w:val="0015282D"/>
    <w:rsid w:val="001531C2"/>
    <w:rsid w:val="0015362C"/>
    <w:rsid w:val="00153BF7"/>
    <w:rsid w:val="00153D11"/>
    <w:rsid w:val="00154059"/>
    <w:rsid w:val="00154B96"/>
    <w:rsid w:val="00155D73"/>
    <w:rsid w:val="00155F80"/>
    <w:rsid w:val="001561DC"/>
    <w:rsid w:val="00156874"/>
    <w:rsid w:val="0015717C"/>
    <w:rsid w:val="00160259"/>
    <w:rsid w:val="001621C1"/>
    <w:rsid w:val="00162C0B"/>
    <w:rsid w:val="001630F9"/>
    <w:rsid w:val="001641BB"/>
    <w:rsid w:val="001641BC"/>
    <w:rsid w:val="0016459F"/>
    <w:rsid w:val="00164B1B"/>
    <w:rsid w:val="00164DDF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1927"/>
    <w:rsid w:val="00171ED4"/>
    <w:rsid w:val="00172A3B"/>
    <w:rsid w:val="00172B4E"/>
    <w:rsid w:val="00173830"/>
    <w:rsid w:val="00173BA5"/>
    <w:rsid w:val="00173D16"/>
    <w:rsid w:val="00173FB5"/>
    <w:rsid w:val="0017415E"/>
    <w:rsid w:val="00174994"/>
    <w:rsid w:val="00174C0F"/>
    <w:rsid w:val="00176A3F"/>
    <w:rsid w:val="00177163"/>
    <w:rsid w:val="00177B30"/>
    <w:rsid w:val="0018131F"/>
    <w:rsid w:val="00181EEC"/>
    <w:rsid w:val="00182172"/>
    <w:rsid w:val="001821DC"/>
    <w:rsid w:val="00182BFB"/>
    <w:rsid w:val="00182F67"/>
    <w:rsid w:val="00185213"/>
    <w:rsid w:val="001855C5"/>
    <w:rsid w:val="00185E54"/>
    <w:rsid w:val="001863FD"/>
    <w:rsid w:val="00186CE4"/>
    <w:rsid w:val="001873E7"/>
    <w:rsid w:val="00187D0C"/>
    <w:rsid w:val="001900B1"/>
    <w:rsid w:val="0019063D"/>
    <w:rsid w:val="00191617"/>
    <w:rsid w:val="00191C75"/>
    <w:rsid w:val="001923F3"/>
    <w:rsid w:val="0019275E"/>
    <w:rsid w:val="00192C9B"/>
    <w:rsid w:val="00193749"/>
    <w:rsid w:val="00193B8C"/>
    <w:rsid w:val="00193BA3"/>
    <w:rsid w:val="00193F69"/>
    <w:rsid w:val="00194041"/>
    <w:rsid w:val="00195F8F"/>
    <w:rsid w:val="00197540"/>
    <w:rsid w:val="00197966"/>
    <w:rsid w:val="001A00F5"/>
    <w:rsid w:val="001A1240"/>
    <w:rsid w:val="001A1311"/>
    <w:rsid w:val="001A1A14"/>
    <w:rsid w:val="001A29D4"/>
    <w:rsid w:val="001A2E2B"/>
    <w:rsid w:val="001A348D"/>
    <w:rsid w:val="001A35BE"/>
    <w:rsid w:val="001A4B40"/>
    <w:rsid w:val="001A4D23"/>
    <w:rsid w:val="001A5045"/>
    <w:rsid w:val="001A5102"/>
    <w:rsid w:val="001A520D"/>
    <w:rsid w:val="001A56C1"/>
    <w:rsid w:val="001A5952"/>
    <w:rsid w:val="001A5A02"/>
    <w:rsid w:val="001A6023"/>
    <w:rsid w:val="001A6E83"/>
    <w:rsid w:val="001A7722"/>
    <w:rsid w:val="001B0253"/>
    <w:rsid w:val="001B0693"/>
    <w:rsid w:val="001B0AD9"/>
    <w:rsid w:val="001B0CD7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945"/>
    <w:rsid w:val="001B7B4F"/>
    <w:rsid w:val="001C0FDA"/>
    <w:rsid w:val="001C167F"/>
    <w:rsid w:val="001C1721"/>
    <w:rsid w:val="001C1951"/>
    <w:rsid w:val="001C19D0"/>
    <w:rsid w:val="001C1F0F"/>
    <w:rsid w:val="001C24C6"/>
    <w:rsid w:val="001C25D4"/>
    <w:rsid w:val="001C29A7"/>
    <w:rsid w:val="001C3DA5"/>
    <w:rsid w:val="001C3DB7"/>
    <w:rsid w:val="001C4111"/>
    <w:rsid w:val="001C4565"/>
    <w:rsid w:val="001C5569"/>
    <w:rsid w:val="001C563F"/>
    <w:rsid w:val="001C57CE"/>
    <w:rsid w:val="001C6320"/>
    <w:rsid w:val="001C69B9"/>
    <w:rsid w:val="001C6CC2"/>
    <w:rsid w:val="001C7840"/>
    <w:rsid w:val="001D0C25"/>
    <w:rsid w:val="001D1E7D"/>
    <w:rsid w:val="001D1FEB"/>
    <w:rsid w:val="001D26FC"/>
    <w:rsid w:val="001D2B12"/>
    <w:rsid w:val="001D2EA1"/>
    <w:rsid w:val="001D3F68"/>
    <w:rsid w:val="001D4124"/>
    <w:rsid w:val="001D471F"/>
    <w:rsid w:val="001D475A"/>
    <w:rsid w:val="001D4BC8"/>
    <w:rsid w:val="001D4BFF"/>
    <w:rsid w:val="001D5F63"/>
    <w:rsid w:val="001D5FAE"/>
    <w:rsid w:val="001D6024"/>
    <w:rsid w:val="001D6C83"/>
    <w:rsid w:val="001D7B9D"/>
    <w:rsid w:val="001E0C38"/>
    <w:rsid w:val="001E1D3D"/>
    <w:rsid w:val="001E23ED"/>
    <w:rsid w:val="001E31D6"/>
    <w:rsid w:val="001E4815"/>
    <w:rsid w:val="001E57D1"/>
    <w:rsid w:val="001E5EB1"/>
    <w:rsid w:val="001E6718"/>
    <w:rsid w:val="001E692E"/>
    <w:rsid w:val="001E737A"/>
    <w:rsid w:val="001E7733"/>
    <w:rsid w:val="001F09E2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E7A"/>
    <w:rsid w:val="001F69B1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B0B"/>
    <w:rsid w:val="00204B6A"/>
    <w:rsid w:val="00204CE3"/>
    <w:rsid w:val="00205E8A"/>
    <w:rsid w:val="00205F5D"/>
    <w:rsid w:val="00206D3E"/>
    <w:rsid w:val="00206DEA"/>
    <w:rsid w:val="00207C1C"/>
    <w:rsid w:val="00210962"/>
    <w:rsid w:val="002112C8"/>
    <w:rsid w:val="00211571"/>
    <w:rsid w:val="00211EB9"/>
    <w:rsid w:val="00212229"/>
    <w:rsid w:val="002124DF"/>
    <w:rsid w:val="00212B30"/>
    <w:rsid w:val="00212CC1"/>
    <w:rsid w:val="00212EDA"/>
    <w:rsid w:val="0021383E"/>
    <w:rsid w:val="00213E67"/>
    <w:rsid w:val="00214910"/>
    <w:rsid w:val="00214941"/>
    <w:rsid w:val="00216018"/>
    <w:rsid w:val="002160CB"/>
    <w:rsid w:val="00217172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A2E"/>
    <w:rsid w:val="002242DD"/>
    <w:rsid w:val="00224671"/>
    <w:rsid w:val="00224BEA"/>
    <w:rsid w:val="00225359"/>
    <w:rsid w:val="002258C6"/>
    <w:rsid w:val="00225CD5"/>
    <w:rsid w:val="002264C7"/>
    <w:rsid w:val="00230A1C"/>
    <w:rsid w:val="00230A8D"/>
    <w:rsid w:val="0023212A"/>
    <w:rsid w:val="002322E0"/>
    <w:rsid w:val="002322F4"/>
    <w:rsid w:val="00232E06"/>
    <w:rsid w:val="00233B53"/>
    <w:rsid w:val="002345D8"/>
    <w:rsid w:val="002347C1"/>
    <w:rsid w:val="00234DC3"/>
    <w:rsid w:val="00234E04"/>
    <w:rsid w:val="00235199"/>
    <w:rsid w:val="002358EE"/>
    <w:rsid w:val="0023690B"/>
    <w:rsid w:val="00236C71"/>
    <w:rsid w:val="0023707F"/>
    <w:rsid w:val="00237895"/>
    <w:rsid w:val="0024021E"/>
    <w:rsid w:val="0024089D"/>
    <w:rsid w:val="00240D58"/>
    <w:rsid w:val="002414E1"/>
    <w:rsid w:val="00241686"/>
    <w:rsid w:val="00244B89"/>
    <w:rsid w:val="00245476"/>
    <w:rsid w:val="002461DA"/>
    <w:rsid w:val="002462C0"/>
    <w:rsid w:val="00247131"/>
    <w:rsid w:val="00247805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44FE"/>
    <w:rsid w:val="00254A8A"/>
    <w:rsid w:val="00254ED4"/>
    <w:rsid w:val="002565C0"/>
    <w:rsid w:val="0025778A"/>
    <w:rsid w:val="0026031F"/>
    <w:rsid w:val="00260ED7"/>
    <w:rsid w:val="00261221"/>
    <w:rsid w:val="0026129B"/>
    <w:rsid w:val="00261461"/>
    <w:rsid w:val="00262719"/>
    <w:rsid w:val="00262DF8"/>
    <w:rsid w:val="00262F12"/>
    <w:rsid w:val="002646BE"/>
    <w:rsid w:val="00264E9A"/>
    <w:rsid w:val="0026519C"/>
    <w:rsid w:val="00265B3A"/>
    <w:rsid w:val="00265CDD"/>
    <w:rsid w:val="0026626E"/>
    <w:rsid w:val="002673AE"/>
    <w:rsid w:val="002710D0"/>
    <w:rsid w:val="00272141"/>
    <w:rsid w:val="00272794"/>
    <w:rsid w:val="00272AEF"/>
    <w:rsid w:val="00273020"/>
    <w:rsid w:val="002745DF"/>
    <w:rsid w:val="00275300"/>
    <w:rsid w:val="00276B6C"/>
    <w:rsid w:val="00277FF5"/>
    <w:rsid w:val="002805F5"/>
    <w:rsid w:val="0028067C"/>
    <w:rsid w:val="002807BD"/>
    <w:rsid w:val="002814C9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91542"/>
    <w:rsid w:val="00292F39"/>
    <w:rsid w:val="00293036"/>
    <w:rsid w:val="00294B55"/>
    <w:rsid w:val="002957C5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D28"/>
    <w:rsid w:val="002A2E2B"/>
    <w:rsid w:val="002A2F25"/>
    <w:rsid w:val="002A3852"/>
    <w:rsid w:val="002A3E73"/>
    <w:rsid w:val="002A434A"/>
    <w:rsid w:val="002A52DC"/>
    <w:rsid w:val="002A7019"/>
    <w:rsid w:val="002A7336"/>
    <w:rsid w:val="002A734C"/>
    <w:rsid w:val="002A7AD1"/>
    <w:rsid w:val="002A7B68"/>
    <w:rsid w:val="002B0B65"/>
    <w:rsid w:val="002B0E1C"/>
    <w:rsid w:val="002B0E9E"/>
    <w:rsid w:val="002B1F9F"/>
    <w:rsid w:val="002B2A42"/>
    <w:rsid w:val="002B3021"/>
    <w:rsid w:val="002B3191"/>
    <w:rsid w:val="002B3227"/>
    <w:rsid w:val="002B3B0D"/>
    <w:rsid w:val="002B3B5E"/>
    <w:rsid w:val="002B48A7"/>
    <w:rsid w:val="002B4C06"/>
    <w:rsid w:val="002B4D3B"/>
    <w:rsid w:val="002B4D4B"/>
    <w:rsid w:val="002B553A"/>
    <w:rsid w:val="002B58A4"/>
    <w:rsid w:val="002B79C7"/>
    <w:rsid w:val="002C12FC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65DD"/>
    <w:rsid w:val="002C7B35"/>
    <w:rsid w:val="002C7D31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45CA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E62"/>
    <w:rsid w:val="002E15ED"/>
    <w:rsid w:val="002E1924"/>
    <w:rsid w:val="002E2B4B"/>
    <w:rsid w:val="002E2E14"/>
    <w:rsid w:val="002E3673"/>
    <w:rsid w:val="002E3747"/>
    <w:rsid w:val="002E3F71"/>
    <w:rsid w:val="002E5037"/>
    <w:rsid w:val="002E57A5"/>
    <w:rsid w:val="002E6E2A"/>
    <w:rsid w:val="002E6EBC"/>
    <w:rsid w:val="002F08F4"/>
    <w:rsid w:val="002F1641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621A"/>
    <w:rsid w:val="002F6BC4"/>
    <w:rsid w:val="002F6E54"/>
    <w:rsid w:val="002F70EE"/>
    <w:rsid w:val="002F7BCF"/>
    <w:rsid w:val="002F7CF1"/>
    <w:rsid w:val="0030005B"/>
    <w:rsid w:val="00300557"/>
    <w:rsid w:val="00301EF2"/>
    <w:rsid w:val="0030206E"/>
    <w:rsid w:val="003022CA"/>
    <w:rsid w:val="0030241D"/>
    <w:rsid w:val="00302D16"/>
    <w:rsid w:val="003039E5"/>
    <w:rsid w:val="00303D38"/>
    <w:rsid w:val="00304AAC"/>
    <w:rsid w:val="00304FED"/>
    <w:rsid w:val="00305B27"/>
    <w:rsid w:val="00305B55"/>
    <w:rsid w:val="00306006"/>
    <w:rsid w:val="00306602"/>
    <w:rsid w:val="00307023"/>
    <w:rsid w:val="00307B04"/>
    <w:rsid w:val="00307B53"/>
    <w:rsid w:val="00307B83"/>
    <w:rsid w:val="00307D32"/>
    <w:rsid w:val="00310892"/>
    <w:rsid w:val="00310AFA"/>
    <w:rsid w:val="00311BEA"/>
    <w:rsid w:val="00312575"/>
    <w:rsid w:val="00312623"/>
    <w:rsid w:val="00313B02"/>
    <w:rsid w:val="00314167"/>
    <w:rsid w:val="0031503D"/>
    <w:rsid w:val="003157B9"/>
    <w:rsid w:val="003159AC"/>
    <w:rsid w:val="00315A75"/>
    <w:rsid w:val="003163C0"/>
    <w:rsid w:val="0031751D"/>
    <w:rsid w:val="00320F77"/>
    <w:rsid w:val="00321EAE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6755"/>
    <w:rsid w:val="00330A81"/>
    <w:rsid w:val="00331DA9"/>
    <w:rsid w:val="003320FE"/>
    <w:rsid w:val="0033217D"/>
    <w:rsid w:val="00332341"/>
    <w:rsid w:val="0033265F"/>
    <w:rsid w:val="00332E85"/>
    <w:rsid w:val="003339E3"/>
    <w:rsid w:val="00333BCF"/>
    <w:rsid w:val="00334590"/>
    <w:rsid w:val="00334F1B"/>
    <w:rsid w:val="00336673"/>
    <w:rsid w:val="003374D4"/>
    <w:rsid w:val="00337849"/>
    <w:rsid w:val="00340359"/>
    <w:rsid w:val="00340C6F"/>
    <w:rsid w:val="0034106F"/>
    <w:rsid w:val="00341D58"/>
    <w:rsid w:val="003428C8"/>
    <w:rsid w:val="00343925"/>
    <w:rsid w:val="00343F41"/>
    <w:rsid w:val="00343F6C"/>
    <w:rsid w:val="003444A5"/>
    <w:rsid w:val="003454DD"/>
    <w:rsid w:val="00347213"/>
    <w:rsid w:val="00347229"/>
    <w:rsid w:val="0034756F"/>
    <w:rsid w:val="00347614"/>
    <w:rsid w:val="00347619"/>
    <w:rsid w:val="00347D39"/>
    <w:rsid w:val="00351EC0"/>
    <w:rsid w:val="00352A6F"/>
    <w:rsid w:val="003533D6"/>
    <w:rsid w:val="003541EA"/>
    <w:rsid w:val="00354CA8"/>
    <w:rsid w:val="003554F4"/>
    <w:rsid w:val="00355759"/>
    <w:rsid w:val="00355861"/>
    <w:rsid w:val="0035595B"/>
    <w:rsid w:val="00355FE1"/>
    <w:rsid w:val="00356DF5"/>
    <w:rsid w:val="00356E06"/>
    <w:rsid w:val="00361067"/>
    <w:rsid w:val="00361087"/>
    <w:rsid w:val="00362FEA"/>
    <w:rsid w:val="00363750"/>
    <w:rsid w:val="003647B1"/>
    <w:rsid w:val="00364D23"/>
    <w:rsid w:val="00365C95"/>
    <w:rsid w:val="003675D2"/>
    <w:rsid w:val="00370285"/>
    <w:rsid w:val="0037079E"/>
    <w:rsid w:val="00370B9B"/>
    <w:rsid w:val="00370E2C"/>
    <w:rsid w:val="003722E4"/>
    <w:rsid w:val="00373E3D"/>
    <w:rsid w:val="00373F4D"/>
    <w:rsid w:val="00374A48"/>
    <w:rsid w:val="00375299"/>
    <w:rsid w:val="003752B0"/>
    <w:rsid w:val="00376C56"/>
    <w:rsid w:val="003772C3"/>
    <w:rsid w:val="00377A2E"/>
    <w:rsid w:val="00381865"/>
    <w:rsid w:val="003819BD"/>
    <w:rsid w:val="003822B0"/>
    <w:rsid w:val="00382552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FFB"/>
    <w:rsid w:val="003940CF"/>
    <w:rsid w:val="00394738"/>
    <w:rsid w:val="00395CDF"/>
    <w:rsid w:val="00395F2D"/>
    <w:rsid w:val="003965D2"/>
    <w:rsid w:val="00396E41"/>
    <w:rsid w:val="003A0402"/>
    <w:rsid w:val="003A0792"/>
    <w:rsid w:val="003A0B2D"/>
    <w:rsid w:val="003A14A3"/>
    <w:rsid w:val="003A1E1D"/>
    <w:rsid w:val="003A2392"/>
    <w:rsid w:val="003A28EB"/>
    <w:rsid w:val="003A296E"/>
    <w:rsid w:val="003A34F7"/>
    <w:rsid w:val="003A3555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2B49"/>
    <w:rsid w:val="003B3378"/>
    <w:rsid w:val="003B45EB"/>
    <w:rsid w:val="003B52E9"/>
    <w:rsid w:val="003B587F"/>
    <w:rsid w:val="003B59C9"/>
    <w:rsid w:val="003B5F19"/>
    <w:rsid w:val="003B6064"/>
    <w:rsid w:val="003B64F7"/>
    <w:rsid w:val="003B69E1"/>
    <w:rsid w:val="003B75A0"/>
    <w:rsid w:val="003B78E9"/>
    <w:rsid w:val="003B7F49"/>
    <w:rsid w:val="003C0667"/>
    <w:rsid w:val="003C0697"/>
    <w:rsid w:val="003C0940"/>
    <w:rsid w:val="003C13E3"/>
    <w:rsid w:val="003C1566"/>
    <w:rsid w:val="003C1B80"/>
    <w:rsid w:val="003C3961"/>
    <w:rsid w:val="003C3B06"/>
    <w:rsid w:val="003C594C"/>
    <w:rsid w:val="003C6CD7"/>
    <w:rsid w:val="003C7386"/>
    <w:rsid w:val="003C7500"/>
    <w:rsid w:val="003C771E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87C"/>
    <w:rsid w:val="003E288D"/>
    <w:rsid w:val="003E370E"/>
    <w:rsid w:val="003E42FF"/>
    <w:rsid w:val="003E447D"/>
    <w:rsid w:val="003E552D"/>
    <w:rsid w:val="003E55B1"/>
    <w:rsid w:val="003E59FD"/>
    <w:rsid w:val="003E69E0"/>
    <w:rsid w:val="003E6F87"/>
    <w:rsid w:val="003E7253"/>
    <w:rsid w:val="003F06DB"/>
    <w:rsid w:val="003F124A"/>
    <w:rsid w:val="003F3AC6"/>
    <w:rsid w:val="003F3F82"/>
    <w:rsid w:val="003F41F7"/>
    <w:rsid w:val="003F5B8F"/>
    <w:rsid w:val="003F5CF5"/>
    <w:rsid w:val="003F5F0C"/>
    <w:rsid w:val="003F6157"/>
    <w:rsid w:val="003F6823"/>
    <w:rsid w:val="003F6AC4"/>
    <w:rsid w:val="003F7D93"/>
    <w:rsid w:val="0040022C"/>
    <w:rsid w:val="0040064D"/>
    <w:rsid w:val="00400ED9"/>
    <w:rsid w:val="00401456"/>
    <w:rsid w:val="004014DB"/>
    <w:rsid w:val="00401851"/>
    <w:rsid w:val="00401C7B"/>
    <w:rsid w:val="004030FA"/>
    <w:rsid w:val="004036AB"/>
    <w:rsid w:val="00405279"/>
    <w:rsid w:val="00405AD8"/>
    <w:rsid w:val="004065AD"/>
    <w:rsid w:val="0040700B"/>
    <w:rsid w:val="00407B78"/>
    <w:rsid w:val="00410116"/>
    <w:rsid w:val="0041044A"/>
    <w:rsid w:val="004104E2"/>
    <w:rsid w:val="004121CB"/>
    <w:rsid w:val="00413AF5"/>
    <w:rsid w:val="004140DE"/>
    <w:rsid w:val="00414A2E"/>
    <w:rsid w:val="00414CF6"/>
    <w:rsid w:val="00415069"/>
    <w:rsid w:val="00416797"/>
    <w:rsid w:val="00416DD0"/>
    <w:rsid w:val="00416F4F"/>
    <w:rsid w:val="00417044"/>
    <w:rsid w:val="004178B7"/>
    <w:rsid w:val="004200B6"/>
    <w:rsid w:val="00420488"/>
    <w:rsid w:val="00420534"/>
    <w:rsid w:val="00420598"/>
    <w:rsid w:val="00420F7F"/>
    <w:rsid w:val="00421436"/>
    <w:rsid w:val="00421D26"/>
    <w:rsid w:val="00421E77"/>
    <w:rsid w:val="00422DE4"/>
    <w:rsid w:val="00423496"/>
    <w:rsid w:val="004239FB"/>
    <w:rsid w:val="00423C22"/>
    <w:rsid w:val="00425CC2"/>
    <w:rsid w:val="00425D10"/>
    <w:rsid w:val="004268CF"/>
    <w:rsid w:val="0042695D"/>
    <w:rsid w:val="004276E7"/>
    <w:rsid w:val="00427D18"/>
    <w:rsid w:val="00430D23"/>
    <w:rsid w:val="004311BE"/>
    <w:rsid w:val="004312C0"/>
    <w:rsid w:val="00431D47"/>
    <w:rsid w:val="00431FA2"/>
    <w:rsid w:val="0043213F"/>
    <w:rsid w:val="00432238"/>
    <w:rsid w:val="00435527"/>
    <w:rsid w:val="00435AAD"/>
    <w:rsid w:val="00435F32"/>
    <w:rsid w:val="00436074"/>
    <w:rsid w:val="00436BD0"/>
    <w:rsid w:val="0043786C"/>
    <w:rsid w:val="00437BAF"/>
    <w:rsid w:val="00437E09"/>
    <w:rsid w:val="00440483"/>
    <w:rsid w:val="004409C8"/>
    <w:rsid w:val="00441207"/>
    <w:rsid w:val="004416B3"/>
    <w:rsid w:val="00441B34"/>
    <w:rsid w:val="00441F57"/>
    <w:rsid w:val="00442211"/>
    <w:rsid w:val="00442B1E"/>
    <w:rsid w:val="00442D9F"/>
    <w:rsid w:val="0044325B"/>
    <w:rsid w:val="00443DA7"/>
    <w:rsid w:val="00444487"/>
    <w:rsid w:val="00444704"/>
    <w:rsid w:val="00445A0E"/>
    <w:rsid w:val="00446A99"/>
    <w:rsid w:val="00447068"/>
    <w:rsid w:val="00447CED"/>
    <w:rsid w:val="00450EDF"/>
    <w:rsid w:val="00450F17"/>
    <w:rsid w:val="00451880"/>
    <w:rsid w:val="00451C86"/>
    <w:rsid w:val="00451D98"/>
    <w:rsid w:val="00452D16"/>
    <w:rsid w:val="00453A1A"/>
    <w:rsid w:val="00453D35"/>
    <w:rsid w:val="00453D65"/>
    <w:rsid w:val="00454C4D"/>
    <w:rsid w:val="00454CDB"/>
    <w:rsid w:val="004553D2"/>
    <w:rsid w:val="004554A5"/>
    <w:rsid w:val="004555D1"/>
    <w:rsid w:val="00455FE2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21D8"/>
    <w:rsid w:val="00462212"/>
    <w:rsid w:val="0046261B"/>
    <w:rsid w:val="00463EDA"/>
    <w:rsid w:val="00464553"/>
    <w:rsid w:val="004659DD"/>
    <w:rsid w:val="00465F7E"/>
    <w:rsid w:val="004662E7"/>
    <w:rsid w:val="00466761"/>
    <w:rsid w:val="00466A76"/>
    <w:rsid w:val="00467031"/>
    <w:rsid w:val="0046731A"/>
    <w:rsid w:val="0046766A"/>
    <w:rsid w:val="00467EBB"/>
    <w:rsid w:val="0047170F"/>
    <w:rsid w:val="00471DD3"/>
    <w:rsid w:val="0047231E"/>
    <w:rsid w:val="00472895"/>
    <w:rsid w:val="00472C10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90"/>
    <w:rsid w:val="00476E8F"/>
    <w:rsid w:val="0047796B"/>
    <w:rsid w:val="00477A13"/>
    <w:rsid w:val="00480556"/>
    <w:rsid w:val="0048057E"/>
    <w:rsid w:val="00482B3A"/>
    <w:rsid w:val="00482B76"/>
    <w:rsid w:val="00482EB7"/>
    <w:rsid w:val="00483360"/>
    <w:rsid w:val="00483A9F"/>
    <w:rsid w:val="00484162"/>
    <w:rsid w:val="004850D5"/>
    <w:rsid w:val="00485C8E"/>
    <w:rsid w:val="00486814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A8C"/>
    <w:rsid w:val="004A2369"/>
    <w:rsid w:val="004A262F"/>
    <w:rsid w:val="004A2DD3"/>
    <w:rsid w:val="004A2EAE"/>
    <w:rsid w:val="004A3036"/>
    <w:rsid w:val="004A3B57"/>
    <w:rsid w:val="004A4E44"/>
    <w:rsid w:val="004A5F82"/>
    <w:rsid w:val="004A6EA5"/>
    <w:rsid w:val="004A7BD5"/>
    <w:rsid w:val="004B0E55"/>
    <w:rsid w:val="004B1303"/>
    <w:rsid w:val="004B1B2D"/>
    <w:rsid w:val="004B1B99"/>
    <w:rsid w:val="004B1F5E"/>
    <w:rsid w:val="004B3B76"/>
    <w:rsid w:val="004B3CA5"/>
    <w:rsid w:val="004B43EC"/>
    <w:rsid w:val="004B5037"/>
    <w:rsid w:val="004B566A"/>
    <w:rsid w:val="004B56B2"/>
    <w:rsid w:val="004B6237"/>
    <w:rsid w:val="004B6458"/>
    <w:rsid w:val="004B6C59"/>
    <w:rsid w:val="004B6EA3"/>
    <w:rsid w:val="004B7341"/>
    <w:rsid w:val="004B75BA"/>
    <w:rsid w:val="004B79B3"/>
    <w:rsid w:val="004C01CB"/>
    <w:rsid w:val="004C079F"/>
    <w:rsid w:val="004C08BB"/>
    <w:rsid w:val="004C09CC"/>
    <w:rsid w:val="004C0B0A"/>
    <w:rsid w:val="004C1C96"/>
    <w:rsid w:val="004C2D73"/>
    <w:rsid w:val="004C2ED3"/>
    <w:rsid w:val="004C332B"/>
    <w:rsid w:val="004C36EB"/>
    <w:rsid w:val="004C3C7A"/>
    <w:rsid w:val="004C3F8D"/>
    <w:rsid w:val="004C4BBF"/>
    <w:rsid w:val="004C4CA5"/>
    <w:rsid w:val="004C53A7"/>
    <w:rsid w:val="004C5CB3"/>
    <w:rsid w:val="004C6082"/>
    <w:rsid w:val="004C6C7A"/>
    <w:rsid w:val="004C700C"/>
    <w:rsid w:val="004C7283"/>
    <w:rsid w:val="004C73EA"/>
    <w:rsid w:val="004C7B0A"/>
    <w:rsid w:val="004D0BB9"/>
    <w:rsid w:val="004D13FC"/>
    <w:rsid w:val="004D1573"/>
    <w:rsid w:val="004D1EB7"/>
    <w:rsid w:val="004D26FB"/>
    <w:rsid w:val="004D455C"/>
    <w:rsid w:val="004D482F"/>
    <w:rsid w:val="004D5751"/>
    <w:rsid w:val="004D6448"/>
    <w:rsid w:val="004D69B3"/>
    <w:rsid w:val="004D6E20"/>
    <w:rsid w:val="004D75C3"/>
    <w:rsid w:val="004E1281"/>
    <w:rsid w:val="004E18B5"/>
    <w:rsid w:val="004E1F08"/>
    <w:rsid w:val="004E2283"/>
    <w:rsid w:val="004E3AF9"/>
    <w:rsid w:val="004E3C19"/>
    <w:rsid w:val="004E4CA3"/>
    <w:rsid w:val="004E4CE0"/>
    <w:rsid w:val="004E57DB"/>
    <w:rsid w:val="004E62BB"/>
    <w:rsid w:val="004E6C4D"/>
    <w:rsid w:val="004E6D67"/>
    <w:rsid w:val="004E70E8"/>
    <w:rsid w:val="004E75EC"/>
    <w:rsid w:val="004E7EED"/>
    <w:rsid w:val="004F0D67"/>
    <w:rsid w:val="004F104C"/>
    <w:rsid w:val="004F1D0B"/>
    <w:rsid w:val="004F2316"/>
    <w:rsid w:val="004F24B4"/>
    <w:rsid w:val="004F29BC"/>
    <w:rsid w:val="004F2DC7"/>
    <w:rsid w:val="004F330E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180"/>
    <w:rsid w:val="004F7245"/>
    <w:rsid w:val="004F74FA"/>
    <w:rsid w:val="004F7773"/>
    <w:rsid w:val="004F786C"/>
    <w:rsid w:val="00500B3A"/>
    <w:rsid w:val="005010D7"/>
    <w:rsid w:val="0050142D"/>
    <w:rsid w:val="005014A2"/>
    <w:rsid w:val="005018F4"/>
    <w:rsid w:val="00502120"/>
    <w:rsid w:val="00502762"/>
    <w:rsid w:val="00503364"/>
    <w:rsid w:val="00504454"/>
    <w:rsid w:val="00504D04"/>
    <w:rsid w:val="00506893"/>
    <w:rsid w:val="005069B9"/>
    <w:rsid w:val="00506D78"/>
    <w:rsid w:val="0050745C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FB6"/>
    <w:rsid w:val="00514622"/>
    <w:rsid w:val="00515569"/>
    <w:rsid w:val="00515DE0"/>
    <w:rsid w:val="00516707"/>
    <w:rsid w:val="00516CD8"/>
    <w:rsid w:val="00516DCC"/>
    <w:rsid w:val="005177DC"/>
    <w:rsid w:val="00517D59"/>
    <w:rsid w:val="0052018A"/>
    <w:rsid w:val="00520C7D"/>
    <w:rsid w:val="00521089"/>
    <w:rsid w:val="005214B7"/>
    <w:rsid w:val="00521E58"/>
    <w:rsid w:val="005227B9"/>
    <w:rsid w:val="00522AA7"/>
    <w:rsid w:val="00522FCD"/>
    <w:rsid w:val="0052301A"/>
    <w:rsid w:val="00523629"/>
    <w:rsid w:val="00523932"/>
    <w:rsid w:val="005240F2"/>
    <w:rsid w:val="005240FA"/>
    <w:rsid w:val="0052428C"/>
    <w:rsid w:val="0052486B"/>
    <w:rsid w:val="00524A4E"/>
    <w:rsid w:val="005255A8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2A65"/>
    <w:rsid w:val="0053313E"/>
    <w:rsid w:val="00533850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0E0C"/>
    <w:rsid w:val="00541403"/>
    <w:rsid w:val="00541465"/>
    <w:rsid w:val="005414A8"/>
    <w:rsid w:val="00542B02"/>
    <w:rsid w:val="00542F48"/>
    <w:rsid w:val="005431E7"/>
    <w:rsid w:val="00543C25"/>
    <w:rsid w:val="00543E18"/>
    <w:rsid w:val="00543E9B"/>
    <w:rsid w:val="00544393"/>
    <w:rsid w:val="0054481A"/>
    <w:rsid w:val="00544F54"/>
    <w:rsid w:val="0054542E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74D"/>
    <w:rsid w:val="0055351A"/>
    <w:rsid w:val="005561EC"/>
    <w:rsid w:val="00556849"/>
    <w:rsid w:val="00556C33"/>
    <w:rsid w:val="00556C38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649A"/>
    <w:rsid w:val="005668B3"/>
    <w:rsid w:val="00566BDB"/>
    <w:rsid w:val="00566DE1"/>
    <w:rsid w:val="00566F21"/>
    <w:rsid w:val="00567067"/>
    <w:rsid w:val="005701C5"/>
    <w:rsid w:val="005705E3"/>
    <w:rsid w:val="00570668"/>
    <w:rsid w:val="005708C2"/>
    <w:rsid w:val="00570A1A"/>
    <w:rsid w:val="00571050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E5A"/>
    <w:rsid w:val="00582BC7"/>
    <w:rsid w:val="005837E7"/>
    <w:rsid w:val="00583D63"/>
    <w:rsid w:val="00583F46"/>
    <w:rsid w:val="0058409B"/>
    <w:rsid w:val="0058421A"/>
    <w:rsid w:val="00585747"/>
    <w:rsid w:val="00585867"/>
    <w:rsid w:val="0058689F"/>
    <w:rsid w:val="00586B62"/>
    <w:rsid w:val="00587A7F"/>
    <w:rsid w:val="00587B9D"/>
    <w:rsid w:val="00587F19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E67"/>
    <w:rsid w:val="005A0EEC"/>
    <w:rsid w:val="005A2672"/>
    <w:rsid w:val="005A2C56"/>
    <w:rsid w:val="005A4F6C"/>
    <w:rsid w:val="005A590C"/>
    <w:rsid w:val="005B0CA0"/>
    <w:rsid w:val="005B0F2B"/>
    <w:rsid w:val="005B10A3"/>
    <w:rsid w:val="005B1667"/>
    <w:rsid w:val="005B1E5B"/>
    <w:rsid w:val="005B25FA"/>
    <w:rsid w:val="005B26E3"/>
    <w:rsid w:val="005B2792"/>
    <w:rsid w:val="005B2B4D"/>
    <w:rsid w:val="005B4058"/>
    <w:rsid w:val="005B481E"/>
    <w:rsid w:val="005B5A55"/>
    <w:rsid w:val="005B6502"/>
    <w:rsid w:val="005B651E"/>
    <w:rsid w:val="005B77DB"/>
    <w:rsid w:val="005C05D5"/>
    <w:rsid w:val="005C0FD4"/>
    <w:rsid w:val="005C1CAB"/>
    <w:rsid w:val="005C1E92"/>
    <w:rsid w:val="005C2921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8A2"/>
    <w:rsid w:val="005C7E59"/>
    <w:rsid w:val="005D00E7"/>
    <w:rsid w:val="005D0500"/>
    <w:rsid w:val="005D0548"/>
    <w:rsid w:val="005D08C2"/>
    <w:rsid w:val="005D11F5"/>
    <w:rsid w:val="005D13D3"/>
    <w:rsid w:val="005D2812"/>
    <w:rsid w:val="005D2946"/>
    <w:rsid w:val="005D2A88"/>
    <w:rsid w:val="005D34FD"/>
    <w:rsid w:val="005D3D9A"/>
    <w:rsid w:val="005D4D0A"/>
    <w:rsid w:val="005D5060"/>
    <w:rsid w:val="005D5B68"/>
    <w:rsid w:val="005D5E62"/>
    <w:rsid w:val="005D645D"/>
    <w:rsid w:val="005D6842"/>
    <w:rsid w:val="005D70D0"/>
    <w:rsid w:val="005D7585"/>
    <w:rsid w:val="005D7C47"/>
    <w:rsid w:val="005D7F0B"/>
    <w:rsid w:val="005E0025"/>
    <w:rsid w:val="005E0420"/>
    <w:rsid w:val="005E10F8"/>
    <w:rsid w:val="005E1412"/>
    <w:rsid w:val="005E2EDA"/>
    <w:rsid w:val="005E3D1D"/>
    <w:rsid w:val="005E3D4F"/>
    <w:rsid w:val="005E48C3"/>
    <w:rsid w:val="005E4BF7"/>
    <w:rsid w:val="005E625D"/>
    <w:rsid w:val="005E6D00"/>
    <w:rsid w:val="005E73B8"/>
    <w:rsid w:val="005E7C6E"/>
    <w:rsid w:val="005F1431"/>
    <w:rsid w:val="005F14B1"/>
    <w:rsid w:val="005F2278"/>
    <w:rsid w:val="005F246A"/>
    <w:rsid w:val="005F40EC"/>
    <w:rsid w:val="005F4453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72F"/>
    <w:rsid w:val="00602D14"/>
    <w:rsid w:val="00603725"/>
    <w:rsid w:val="00605541"/>
    <w:rsid w:val="006056D3"/>
    <w:rsid w:val="00606219"/>
    <w:rsid w:val="00606733"/>
    <w:rsid w:val="0060682E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CE5"/>
    <w:rsid w:val="00614DFF"/>
    <w:rsid w:val="00615220"/>
    <w:rsid w:val="00615749"/>
    <w:rsid w:val="00615C2B"/>
    <w:rsid w:val="0061741C"/>
    <w:rsid w:val="00617691"/>
    <w:rsid w:val="00617FF4"/>
    <w:rsid w:val="00620FC1"/>
    <w:rsid w:val="00621771"/>
    <w:rsid w:val="006219F1"/>
    <w:rsid w:val="00621A11"/>
    <w:rsid w:val="00621A4E"/>
    <w:rsid w:val="00621C4D"/>
    <w:rsid w:val="00621E6E"/>
    <w:rsid w:val="00622212"/>
    <w:rsid w:val="00623107"/>
    <w:rsid w:val="0062310B"/>
    <w:rsid w:val="006234DD"/>
    <w:rsid w:val="006236CA"/>
    <w:rsid w:val="0062375F"/>
    <w:rsid w:val="0062432D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56D"/>
    <w:rsid w:val="00632C80"/>
    <w:rsid w:val="006331E4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4024A"/>
    <w:rsid w:val="0064148A"/>
    <w:rsid w:val="006416C1"/>
    <w:rsid w:val="006417D2"/>
    <w:rsid w:val="006418C1"/>
    <w:rsid w:val="00643E0F"/>
    <w:rsid w:val="0064408C"/>
    <w:rsid w:val="00644123"/>
    <w:rsid w:val="006450A6"/>
    <w:rsid w:val="006453F6"/>
    <w:rsid w:val="00645952"/>
    <w:rsid w:val="00647561"/>
    <w:rsid w:val="006503C9"/>
    <w:rsid w:val="00650A0F"/>
    <w:rsid w:val="00651644"/>
    <w:rsid w:val="006519BA"/>
    <w:rsid w:val="00651BB0"/>
    <w:rsid w:val="006527C9"/>
    <w:rsid w:val="00652BD1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4E7"/>
    <w:rsid w:val="00661664"/>
    <w:rsid w:val="006617F6"/>
    <w:rsid w:val="00661C89"/>
    <w:rsid w:val="00662851"/>
    <w:rsid w:val="00662B05"/>
    <w:rsid w:val="00662F73"/>
    <w:rsid w:val="00663023"/>
    <w:rsid w:val="00663568"/>
    <w:rsid w:val="00663903"/>
    <w:rsid w:val="00663AE0"/>
    <w:rsid w:val="00663C29"/>
    <w:rsid w:val="00664859"/>
    <w:rsid w:val="00664997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346A"/>
    <w:rsid w:val="00673AF0"/>
    <w:rsid w:val="006740C8"/>
    <w:rsid w:val="00675253"/>
    <w:rsid w:val="00675434"/>
    <w:rsid w:val="00676734"/>
    <w:rsid w:val="00676F54"/>
    <w:rsid w:val="00677039"/>
    <w:rsid w:val="00677101"/>
    <w:rsid w:val="006777E9"/>
    <w:rsid w:val="00677C3D"/>
    <w:rsid w:val="006804DA"/>
    <w:rsid w:val="006816AE"/>
    <w:rsid w:val="006818D5"/>
    <w:rsid w:val="0068210A"/>
    <w:rsid w:val="00682428"/>
    <w:rsid w:val="00683D20"/>
    <w:rsid w:val="00683FB6"/>
    <w:rsid w:val="00684496"/>
    <w:rsid w:val="00684A97"/>
    <w:rsid w:val="00686550"/>
    <w:rsid w:val="0068692E"/>
    <w:rsid w:val="00687B26"/>
    <w:rsid w:val="0069067F"/>
    <w:rsid w:val="006909B4"/>
    <w:rsid w:val="00690A8C"/>
    <w:rsid w:val="00690C24"/>
    <w:rsid w:val="0069175D"/>
    <w:rsid w:val="00693E83"/>
    <w:rsid w:val="0069409F"/>
    <w:rsid w:val="00694366"/>
    <w:rsid w:val="00694D7E"/>
    <w:rsid w:val="006958BD"/>
    <w:rsid w:val="00697413"/>
    <w:rsid w:val="00697A6F"/>
    <w:rsid w:val="006A0246"/>
    <w:rsid w:val="006A093B"/>
    <w:rsid w:val="006A1552"/>
    <w:rsid w:val="006A2491"/>
    <w:rsid w:val="006A2A4D"/>
    <w:rsid w:val="006A2EA6"/>
    <w:rsid w:val="006A433B"/>
    <w:rsid w:val="006A4908"/>
    <w:rsid w:val="006A5420"/>
    <w:rsid w:val="006A5DA6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4097"/>
    <w:rsid w:val="006B432F"/>
    <w:rsid w:val="006B53EB"/>
    <w:rsid w:val="006B5419"/>
    <w:rsid w:val="006B5BB8"/>
    <w:rsid w:val="006B6D73"/>
    <w:rsid w:val="006B74AB"/>
    <w:rsid w:val="006B7897"/>
    <w:rsid w:val="006C0B4E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8FA"/>
    <w:rsid w:val="006C68BE"/>
    <w:rsid w:val="006C6A76"/>
    <w:rsid w:val="006C7307"/>
    <w:rsid w:val="006C7874"/>
    <w:rsid w:val="006C7F94"/>
    <w:rsid w:val="006D019A"/>
    <w:rsid w:val="006D0410"/>
    <w:rsid w:val="006D0419"/>
    <w:rsid w:val="006D07E7"/>
    <w:rsid w:val="006D0DFB"/>
    <w:rsid w:val="006D16A2"/>
    <w:rsid w:val="006D20F5"/>
    <w:rsid w:val="006D25B0"/>
    <w:rsid w:val="006D2A6E"/>
    <w:rsid w:val="006D2F7F"/>
    <w:rsid w:val="006D39E3"/>
    <w:rsid w:val="006D3AA4"/>
    <w:rsid w:val="006D409B"/>
    <w:rsid w:val="006D507A"/>
    <w:rsid w:val="006D5245"/>
    <w:rsid w:val="006D5DFE"/>
    <w:rsid w:val="006D6F84"/>
    <w:rsid w:val="006E17E2"/>
    <w:rsid w:val="006E1E36"/>
    <w:rsid w:val="006E215F"/>
    <w:rsid w:val="006E2412"/>
    <w:rsid w:val="006E2531"/>
    <w:rsid w:val="006E279E"/>
    <w:rsid w:val="006E2CE3"/>
    <w:rsid w:val="006E2F00"/>
    <w:rsid w:val="006E3665"/>
    <w:rsid w:val="006E38B2"/>
    <w:rsid w:val="006E3A24"/>
    <w:rsid w:val="006E4C16"/>
    <w:rsid w:val="006E6513"/>
    <w:rsid w:val="006E7CC8"/>
    <w:rsid w:val="006E7D0F"/>
    <w:rsid w:val="006F0724"/>
    <w:rsid w:val="006F0CE8"/>
    <w:rsid w:val="006F0D94"/>
    <w:rsid w:val="006F127B"/>
    <w:rsid w:val="006F1BEC"/>
    <w:rsid w:val="006F22BB"/>
    <w:rsid w:val="006F3A07"/>
    <w:rsid w:val="006F4074"/>
    <w:rsid w:val="006F4850"/>
    <w:rsid w:val="006F561F"/>
    <w:rsid w:val="006F68F9"/>
    <w:rsid w:val="006F7B59"/>
    <w:rsid w:val="0070002D"/>
    <w:rsid w:val="0070116A"/>
    <w:rsid w:val="00701DD8"/>
    <w:rsid w:val="007020EF"/>
    <w:rsid w:val="00702D77"/>
    <w:rsid w:val="00703403"/>
    <w:rsid w:val="00703E01"/>
    <w:rsid w:val="007053BF"/>
    <w:rsid w:val="00705490"/>
    <w:rsid w:val="00705FE8"/>
    <w:rsid w:val="00706477"/>
    <w:rsid w:val="0070648E"/>
    <w:rsid w:val="0070661C"/>
    <w:rsid w:val="007071F8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E55"/>
    <w:rsid w:val="00720078"/>
    <w:rsid w:val="007215D0"/>
    <w:rsid w:val="00721A02"/>
    <w:rsid w:val="00721EF0"/>
    <w:rsid w:val="00722B5C"/>
    <w:rsid w:val="00722BC4"/>
    <w:rsid w:val="00722BCB"/>
    <w:rsid w:val="00723E51"/>
    <w:rsid w:val="00724184"/>
    <w:rsid w:val="00724820"/>
    <w:rsid w:val="00724892"/>
    <w:rsid w:val="00724C71"/>
    <w:rsid w:val="0072515E"/>
    <w:rsid w:val="0073022E"/>
    <w:rsid w:val="00730369"/>
    <w:rsid w:val="00730F6D"/>
    <w:rsid w:val="00731F80"/>
    <w:rsid w:val="00732D26"/>
    <w:rsid w:val="007330CF"/>
    <w:rsid w:val="007337C4"/>
    <w:rsid w:val="007337D0"/>
    <w:rsid w:val="00733B5D"/>
    <w:rsid w:val="00733B94"/>
    <w:rsid w:val="007342D7"/>
    <w:rsid w:val="00734440"/>
    <w:rsid w:val="0073455B"/>
    <w:rsid w:val="00735963"/>
    <w:rsid w:val="00735A59"/>
    <w:rsid w:val="00735B0D"/>
    <w:rsid w:val="00735D2D"/>
    <w:rsid w:val="00736835"/>
    <w:rsid w:val="007368E6"/>
    <w:rsid w:val="00736D7E"/>
    <w:rsid w:val="00737123"/>
    <w:rsid w:val="00737A95"/>
    <w:rsid w:val="007413BE"/>
    <w:rsid w:val="00741A07"/>
    <w:rsid w:val="00742617"/>
    <w:rsid w:val="00742F6E"/>
    <w:rsid w:val="00743BC0"/>
    <w:rsid w:val="00743C86"/>
    <w:rsid w:val="0074400E"/>
    <w:rsid w:val="007450A9"/>
    <w:rsid w:val="007466BC"/>
    <w:rsid w:val="00747880"/>
    <w:rsid w:val="00747D74"/>
    <w:rsid w:val="00750A90"/>
    <w:rsid w:val="00750BD6"/>
    <w:rsid w:val="00751472"/>
    <w:rsid w:val="00751FB4"/>
    <w:rsid w:val="00752770"/>
    <w:rsid w:val="00752865"/>
    <w:rsid w:val="00752DDA"/>
    <w:rsid w:val="00753CBC"/>
    <w:rsid w:val="007551C3"/>
    <w:rsid w:val="00755978"/>
    <w:rsid w:val="00755E51"/>
    <w:rsid w:val="00755F49"/>
    <w:rsid w:val="00756408"/>
    <w:rsid w:val="0075693E"/>
    <w:rsid w:val="00757030"/>
    <w:rsid w:val="00757ABE"/>
    <w:rsid w:val="00757BE3"/>
    <w:rsid w:val="00760294"/>
    <w:rsid w:val="007620CB"/>
    <w:rsid w:val="007620F4"/>
    <w:rsid w:val="007631D2"/>
    <w:rsid w:val="00764658"/>
    <w:rsid w:val="00764BE0"/>
    <w:rsid w:val="00766A05"/>
    <w:rsid w:val="00766ECE"/>
    <w:rsid w:val="00766F9C"/>
    <w:rsid w:val="007672E9"/>
    <w:rsid w:val="007673AC"/>
    <w:rsid w:val="00767411"/>
    <w:rsid w:val="00767F70"/>
    <w:rsid w:val="0077226F"/>
    <w:rsid w:val="007729A9"/>
    <w:rsid w:val="00772FA4"/>
    <w:rsid w:val="00773102"/>
    <w:rsid w:val="00773B97"/>
    <w:rsid w:val="007740C7"/>
    <w:rsid w:val="00774B8D"/>
    <w:rsid w:val="00774C53"/>
    <w:rsid w:val="00775427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30E"/>
    <w:rsid w:val="007814A1"/>
    <w:rsid w:val="00781906"/>
    <w:rsid w:val="00782903"/>
    <w:rsid w:val="00782966"/>
    <w:rsid w:val="00783ABC"/>
    <w:rsid w:val="0078496F"/>
    <w:rsid w:val="00784A2E"/>
    <w:rsid w:val="00784E81"/>
    <w:rsid w:val="00784F04"/>
    <w:rsid w:val="00787623"/>
    <w:rsid w:val="00790048"/>
    <w:rsid w:val="00790E47"/>
    <w:rsid w:val="007912FC"/>
    <w:rsid w:val="007918EF"/>
    <w:rsid w:val="00791A8D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2118"/>
    <w:rsid w:val="007B2A38"/>
    <w:rsid w:val="007B2BC6"/>
    <w:rsid w:val="007B2CB9"/>
    <w:rsid w:val="007B3BBB"/>
    <w:rsid w:val="007B3E7C"/>
    <w:rsid w:val="007B40B0"/>
    <w:rsid w:val="007B43B4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52B8"/>
    <w:rsid w:val="007C546A"/>
    <w:rsid w:val="007C5F0A"/>
    <w:rsid w:val="007C670A"/>
    <w:rsid w:val="007C688D"/>
    <w:rsid w:val="007C6FD0"/>
    <w:rsid w:val="007C7611"/>
    <w:rsid w:val="007D0297"/>
    <w:rsid w:val="007D04DF"/>
    <w:rsid w:val="007D0876"/>
    <w:rsid w:val="007D1852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11DB"/>
    <w:rsid w:val="007E1E70"/>
    <w:rsid w:val="007E2C19"/>
    <w:rsid w:val="007E2D73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1F27"/>
    <w:rsid w:val="007F3792"/>
    <w:rsid w:val="007F382B"/>
    <w:rsid w:val="007F4772"/>
    <w:rsid w:val="007F48CA"/>
    <w:rsid w:val="007F4EE1"/>
    <w:rsid w:val="007F5666"/>
    <w:rsid w:val="007F5E02"/>
    <w:rsid w:val="007F6229"/>
    <w:rsid w:val="007F70A1"/>
    <w:rsid w:val="007F7567"/>
    <w:rsid w:val="007F7AAD"/>
    <w:rsid w:val="00800349"/>
    <w:rsid w:val="00800DEF"/>
    <w:rsid w:val="00800E6B"/>
    <w:rsid w:val="00801C25"/>
    <w:rsid w:val="00802861"/>
    <w:rsid w:val="00802B3E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8AA"/>
    <w:rsid w:val="008125C9"/>
    <w:rsid w:val="00812C5A"/>
    <w:rsid w:val="0081311F"/>
    <w:rsid w:val="008133F0"/>
    <w:rsid w:val="00813A7B"/>
    <w:rsid w:val="00814189"/>
    <w:rsid w:val="00814626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B9C"/>
    <w:rsid w:val="00822123"/>
    <w:rsid w:val="00822296"/>
    <w:rsid w:val="00822F9A"/>
    <w:rsid w:val="00823390"/>
    <w:rsid w:val="008235D3"/>
    <w:rsid w:val="00823753"/>
    <w:rsid w:val="008239B4"/>
    <w:rsid w:val="00824250"/>
    <w:rsid w:val="008252FF"/>
    <w:rsid w:val="008260B9"/>
    <w:rsid w:val="00826A92"/>
    <w:rsid w:val="00826AE9"/>
    <w:rsid w:val="00827542"/>
    <w:rsid w:val="008305CE"/>
    <w:rsid w:val="00830981"/>
    <w:rsid w:val="00831048"/>
    <w:rsid w:val="00831108"/>
    <w:rsid w:val="008311A7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5F0"/>
    <w:rsid w:val="00840ABB"/>
    <w:rsid w:val="00840BF9"/>
    <w:rsid w:val="008414D4"/>
    <w:rsid w:val="00842E8E"/>
    <w:rsid w:val="00843054"/>
    <w:rsid w:val="00844191"/>
    <w:rsid w:val="00844BA3"/>
    <w:rsid w:val="00845104"/>
    <w:rsid w:val="00845386"/>
    <w:rsid w:val="00845B3B"/>
    <w:rsid w:val="00846084"/>
    <w:rsid w:val="0084683F"/>
    <w:rsid w:val="0084744C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2B1C"/>
    <w:rsid w:val="0085334E"/>
    <w:rsid w:val="008535D5"/>
    <w:rsid w:val="00853DEB"/>
    <w:rsid w:val="008555E2"/>
    <w:rsid w:val="00855F29"/>
    <w:rsid w:val="0085642F"/>
    <w:rsid w:val="00856D88"/>
    <w:rsid w:val="00857310"/>
    <w:rsid w:val="00857968"/>
    <w:rsid w:val="0086051F"/>
    <w:rsid w:val="00860955"/>
    <w:rsid w:val="00860BB2"/>
    <w:rsid w:val="00861169"/>
    <w:rsid w:val="00861176"/>
    <w:rsid w:val="00861259"/>
    <w:rsid w:val="0086183C"/>
    <w:rsid w:val="00861B7C"/>
    <w:rsid w:val="00861F0E"/>
    <w:rsid w:val="00861F28"/>
    <w:rsid w:val="00862766"/>
    <w:rsid w:val="00862A27"/>
    <w:rsid w:val="00862D7D"/>
    <w:rsid w:val="00862F55"/>
    <w:rsid w:val="0086548F"/>
    <w:rsid w:val="00865E28"/>
    <w:rsid w:val="008674C6"/>
    <w:rsid w:val="00867C67"/>
    <w:rsid w:val="00867DED"/>
    <w:rsid w:val="00872484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1760"/>
    <w:rsid w:val="00881940"/>
    <w:rsid w:val="00881A46"/>
    <w:rsid w:val="00881DCE"/>
    <w:rsid w:val="008823A5"/>
    <w:rsid w:val="008831DE"/>
    <w:rsid w:val="008832FB"/>
    <w:rsid w:val="00883526"/>
    <w:rsid w:val="008838C9"/>
    <w:rsid w:val="00884369"/>
    <w:rsid w:val="00884802"/>
    <w:rsid w:val="00884878"/>
    <w:rsid w:val="00884B63"/>
    <w:rsid w:val="00885119"/>
    <w:rsid w:val="008857A3"/>
    <w:rsid w:val="008878CB"/>
    <w:rsid w:val="00887A20"/>
    <w:rsid w:val="00890B66"/>
    <w:rsid w:val="0089361A"/>
    <w:rsid w:val="008939C8"/>
    <w:rsid w:val="00893B12"/>
    <w:rsid w:val="00895314"/>
    <w:rsid w:val="00896592"/>
    <w:rsid w:val="00896F97"/>
    <w:rsid w:val="0089769C"/>
    <w:rsid w:val="00897CBE"/>
    <w:rsid w:val="00897D2F"/>
    <w:rsid w:val="008A053B"/>
    <w:rsid w:val="008A13CC"/>
    <w:rsid w:val="008A1DA9"/>
    <w:rsid w:val="008A214A"/>
    <w:rsid w:val="008A260B"/>
    <w:rsid w:val="008A2E50"/>
    <w:rsid w:val="008A30C2"/>
    <w:rsid w:val="008A3644"/>
    <w:rsid w:val="008A3B52"/>
    <w:rsid w:val="008A3F26"/>
    <w:rsid w:val="008A46AF"/>
    <w:rsid w:val="008A5A1F"/>
    <w:rsid w:val="008A60FB"/>
    <w:rsid w:val="008A6B38"/>
    <w:rsid w:val="008A70CE"/>
    <w:rsid w:val="008B0342"/>
    <w:rsid w:val="008B044D"/>
    <w:rsid w:val="008B0577"/>
    <w:rsid w:val="008B105B"/>
    <w:rsid w:val="008B2437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7BED"/>
    <w:rsid w:val="008C1467"/>
    <w:rsid w:val="008C17ED"/>
    <w:rsid w:val="008C1E27"/>
    <w:rsid w:val="008C1F19"/>
    <w:rsid w:val="008C20D1"/>
    <w:rsid w:val="008C3EAD"/>
    <w:rsid w:val="008C410D"/>
    <w:rsid w:val="008C4473"/>
    <w:rsid w:val="008C4B3A"/>
    <w:rsid w:val="008C60A7"/>
    <w:rsid w:val="008C6A2F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22E4"/>
    <w:rsid w:val="008D5529"/>
    <w:rsid w:val="008D58C8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26C6"/>
    <w:rsid w:val="008E3C7D"/>
    <w:rsid w:val="008E3EAC"/>
    <w:rsid w:val="008E48AA"/>
    <w:rsid w:val="008E4C54"/>
    <w:rsid w:val="008E4F3E"/>
    <w:rsid w:val="008E5809"/>
    <w:rsid w:val="008E634A"/>
    <w:rsid w:val="008E6A8F"/>
    <w:rsid w:val="008E6F0E"/>
    <w:rsid w:val="008E714D"/>
    <w:rsid w:val="008F0220"/>
    <w:rsid w:val="008F23CD"/>
    <w:rsid w:val="008F2BE4"/>
    <w:rsid w:val="008F31DF"/>
    <w:rsid w:val="008F37FD"/>
    <w:rsid w:val="008F44FD"/>
    <w:rsid w:val="008F48E8"/>
    <w:rsid w:val="008F53CF"/>
    <w:rsid w:val="008F56C4"/>
    <w:rsid w:val="008F5922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6E4"/>
    <w:rsid w:val="00907C4A"/>
    <w:rsid w:val="0091040D"/>
    <w:rsid w:val="009104B1"/>
    <w:rsid w:val="009111A4"/>
    <w:rsid w:val="00911873"/>
    <w:rsid w:val="00911979"/>
    <w:rsid w:val="00911D3B"/>
    <w:rsid w:val="00913512"/>
    <w:rsid w:val="009139F8"/>
    <w:rsid w:val="00914646"/>
    <w:rsid w:val="009147AF"/>
    <w:rsid w:val="009150AB"/>
    <w:rsid w:val="00917627"/>
    <w:rsid w:val="00917E8D"/>
    <w:rsid w:val="00920AC1"/>
    <w:rsid w:val="00921776"/>
    <w:rsid w:val="009229B1"/>
    <w:rsid w:val="00922D1B"/>
    <w:rsid w:val="00923885"/>
    <w:rsid w:val="00924076"/>
    <w:rsid w:val="009253B1"/>
    <w:rsid w:val="00925E10"/>
    <w:rsid w:val="009276B7"/>
    <w:rsid w:val="0092787D"/>
    <w:rsid w:val="00930CB5"/>
    <w:rsid w:val="00931CAC"/>
    <w:rsid w:val="00931EE1"/>
    <w:rsid w:val="009348B1"/>
    <w:rsid w:val="00934CE5"/>
    <w:rsid w:val="00934D12"/>
    <w:rsid w:val="00935EF6"/>
    <w:rsid w:val="00940709"/>
    <w:rsid w:val="00940DC6"/>
    <w:rsid w:val="00941C18"/>
    <w:rsid w:val="00941E31"/>
    <w:rsid w:val="00942DF9"/>
    <w:rsid w:val="00942F82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5CAF"/>
    <w:rsid w:val="00945FA6"/>
    <w:rsid w:val="00946F28"/>
    <w:rsid w:val="009471E6"/>
    <w:rsid w:val="0094733E"/>
    <w:rsid w:val="009475D2"/>
    <w:rsid w:val="009476B4"/>
    <w:rsid w:val="00947B91"/>
    <w:rsid w:val="00950385"/>
    <w:rsid w:val="0095052A"/>
    <w:rsid w:val="00950B25"/>
    <w:rsid w:val="009513E6"/>
    <w:rsid w:val="00952015"/>
    <w:rsid w:val="00952B90"/>
    <w:rsid w:val="00952CA6"/>
    <w:rsid w:val="00952FA3"/>
    <w:rsid w:val="00953B64"/>
    <w:rsid w:val="00953EBF"/>
    <w:rsid w:val="009546CC"/>
    <w:rsid w:val="00956060"/>
    <w:rsid w:val="009574AD"/>
    <w:rsid w:val="0095761F"/>
    <w:rsid w:val="00957AE1"/>
    <w:rsid w:val="00957E48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6A5"/>
    <w:rsid w:val="00964A83"/>
    <w:rsid w:val="00965AD8"/>
    <w:rsid w:val="00965DC3"/>
    <w:rsid w:val="00965F01"/>
    <w:rsid w:val="00966257"/>
    <w:rsid w:val="009668FB"/>
    <w:rsid w:val="00966966"/>
    <w:rsid w:val="00967180"/>
    <w:rsid w:val="00967E68"/>
    <w:rsid w:val="00970566"/>
    <w:rsid w:val="00970A3E"/>
    <w:rsid w:val="009715AB"/>
    <w:rsid w:val="00971626"/>
    <w:rsid w:val="00971E98"/>
    <w:rsid w:val="00972088"/>
    <w:rsid w:val="009727B4"/>
    <w:rsid w:val="00972993"/>
    <w:rsid w:val="00974B86"/>
    <w:rsid w:val="009753AB"/>
    <w:rsid w:val="00975F46"/>
    <w:rsid w:val="00975F6A"/>
    <w:rsid w:val="0097629B"/>
    <w:rsid w:val="00976D96"/>
    <w:rsid w:val="00977E13"/>
    <w:rsid w:val="009801E2"/>
    <w:rsid w:val="0098085C"/>
    <w:rsid w:val="00980FD0"/>
    <w:rsid w:val="00981F46"/>
    <w:rsid w:val="0098287F"/>
    <w:rsid w:val="009829CE"/>
    <w:rsid w:val="00982A3A"/>
    <w:rsid w:val="00982AAC"/>
    <w:rsid w:val="00982C07"/>
    <w:rsid w:val="00982E6F"/>
    <w:rsid w:val="00983A04"/>
    <w:rsid w:val="00983F25"/>
    <w:rsid w:val="0098414D"/>
    <w:rsid w:val="00984EE8"/>
    <w:rsid w:val="00985C59"/>
    <w:rsid w:val="00986B84"/>
    <w:rsid w:val="00987F17"/>
    <w:rsid w:val="00990AEE"/>
    <w:rsid w:val="00990C65"/>
    <w:rsid w:val="00992122"/>
    <w:rsid w:val="0099229D"/>
    <w:rsid w:val="00992328"/>
    <w:rsid w:val="009928ED"/>
    <w:rsid w:val="00993086"/>
    <w:rsid w:val="00993258"/>
    <w:rsid w:val="00993297"/>
    <w:rsid w:val="00993396"/>
    <w:rsid w:val="00993C35"/>
    <w:rsid w:val="009958D4"/>
    <w:rsid w:val="00995D12"/>
    <w:rsid w:val="0099617D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43DA"/>
    <w:rsid w:val="009A61D9"/>
    <w:rsid w:val="009A62DC"/>
    <w:rsid w:val="009A7615"/>
    <w:rsid w:val="009B00CA"/>
    <w:rsid w:val="009B1F57"/>
    <w:rsid w:val="009B28CE"/>
    <w:rsid w:val="009B2C26"/>
    <w:rsid w:val="009B3639"/>
    <w:rsid w:val="009B4148"/>
    <w:rsid w:val="009B4EE2"/>
    <w:rsid w:val="009B5FF3"/>
    <w:rsid w:val="009B6C0F"/>
    <w:rsid w:val="009B7794"/>
    <w:rsid w:val="009C0340"/>
    <w:rsid w:val="009C0F1D"/>
    <w:rsid w:val="009C16EA"/>
    <w:rsid w:val="009C24B3"/>
    <w:rsid w:val="009C2812"/>
    <w:rsid w:val="009C2B11"/>
    <w:rsid w:val="009C2B9D"/>
    <w:rsid w:val="009C2C17"/>
    <w:rsid w:val="009C3554"/>
    <w:rsid w:val="009C3646"/>
    <w:rsid w:val="009C3F20"/>
    <w:rsid w:val="009C4598"/>
    <w:rsid w:val="009C4941"/>
    <w:rsid w:val="009C537B"/>
    <w:rsid w:val="009C57B7"/>
    <w:rsid w:val="009C5DAA"/>
    <w:rsid w:val="009C6E6A"/>
    <w:rsid w:val="009C6F19"/>
    <w:rsid w:val="009C789F"/>
    <w:rsid w:val="009C7E5F"/>
    <w:rsid w:val="009C7EB3"/>
    <w:rsid w:val="009D0419"/>
    <w:rsid w:val="009D09A8"/>
    <w:rsid w:val="009D3882"/>
    <w:rsid w:val="009D3D1F"/>
    <w:rsid w:val="009D4E6E"/>
    <w:rsid w:val="009D548A"/>
    <w:rsid w:val="009D7485"/>
    <w:rsid w:val="009D7657"/>
    <w:rsid w:val="009E13C8"/>
    <w:rsid w:val="009E1989"/>
    <w:rsid w:val="009E19F7"/>
    <w:rsid w:val="009E365D"/>
    <w:rsid w:val="009E379A"/>
    <w:rsid w:val="009E3A13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FA8"/>
    <w:rsid w:val="009F21B1"/>
    <w:rsid w:val="009F2749"/>
    <w:rsid w:val="009F3736"/>
    <w:rsid w:val="009F3BA4"/>
    <w:rsid w:val="009F3E32"/>
    <w:rsid w:val="009F4D92"/>
    <w:rsid w:val="009F516E"/>
    <w:rsid w:val="009F53E8"/>
    <w:rsid w:val="009F69DC"/>
    <w:rsid w:val="009F6B82"/>
    <w:rsid w:val="009F6D24"/>
    <w:rsid w:val="009F6F02"/>
    <w:rsid w:val="009F6FD1"/>
    <w:rsid w:val="009F74DA"/>
    <w:rsid w:val="009F7E19"/>
    <w:rsid w:val="00A01196"/>
    <w:rsid w:val="00A015AF"/>
    <w:rsid w:val="00A01A86"/>
    <w:rsid w:val="00A026AA"/>
    <w:rsid w:val="00A03D6C"/>
    <w:rsid w:val="00A04AD2"/>
    <w:rsid w:val="00A04D44"/>
    <w:rsid w:val="00A05E8B"/>
    <w:rsid w:val="00A07138"/>
    <w:rsid w:val="00A07375"/>
    <w:rsid w:val="00A10EF6"/>
    <w:rsid w:val="00A1298F"/>
    <w:rsid w:val="00A12BCE"/>
    <w:rsid w:val="00A1328C"/>
    <w:rsid w:val="00A13F88"/>
    <w:rsid w:val="00A14CB7"/>
    <w:rsid w:val="00A15102"/>
    <w:rsid w:val="00A16479"/>
    <w:rsid w:val="00A16B34"/>
    <w:rsid w:val="00A16D3E"/>
    <w:rsid w:val="00A1739A"/>
    <w:rsid w:val="00A20643"/>
    <w:rsid w:val="00A20C4E"/>
    <w:rsid w:val="00A217B5"/>
    <w:rsid w:val="00A21E42"/>
    <w:rsid w:val="00A233D6"/>
    <w:rsid w:val="00A23A33"/>
    <w:rsid w:val="00A23AFE"/>
    <w:rsid w:val="00A2477F"/>
    <w:rsid w:val="00A264AF"/>
    <w:rsid w:val="00A26DE6"/>
    <w:rsid w:val="00A2731B"/>
    <w:rsid w:val="00A27342"/>
    <w:rsid w:val="00A274D6"/>
    <w:rsid w:val="00A275C4"/>
    <w:rsid w:val="00A278A1"/>
    <w:rsid w:val="00A3137D"/>
    <w:rsid w:val="00A31AF3"/>
    <w:rsid w:val="00A32377"/>
    <w:rsid w:val="00A3280A"/>
    <w:rsid w:val="00A32CED"/>
    <w:rsid w:val="00A331CA"/>
    <w:rsid w:val="00A3360F"/>
    <w:rsid w:val="00A33EA1"/>
    <w:rsid w:val="00A350E5"/>
    <w:rsid w:val="00A355B7"/>
    <w:rsid w:val="00A3571E"/>
    <w:rsid w:val="00A3691F"/>
    <w:rsid w:val="00A37D2B"/>
    <w:rsid w:val="00A40507"/>
    <w:rsid w:val="00A405E0"/>
    <w:rsid w:val="00A41329"/>
    <w:rsid w:val="00A415C1"/>
    <w:rsid w:val="00A4168A"/>
    <w:rsid w:val="00A4216E"/>
    <w:rsid w:val="00A42B06"/>
    <w:rsid w:val="00A435DC"/>
    <w:rsid w:val="00A44D4F"/>
    <w:rsid w:val="00A4565E"/>
    <w:rsid w:val="00A45F89"/>
    <w:rsid w:val="00A462A5"/>
    <w:rsid w:val="00A46A4A"/>
    <w:rsid w:val="00A5053D"/>
    <w:rsid w:val="00A50A89"/>
    <w:rsid w:val="00A50F51"/>
    <w:rsid w:val="00A512CB"/>
    <w:rsid w:val="00A525F1"/>
    <w:rsid w:val="00A54505"/>
    <w:rsid w:val="00A54EB3"/>
    <w:rsid w:val="00A5509B"/>
    <w:rsid w:val="00A55332"/>
    <w:rsid w:val="00A56107"/>
    <w:rsid w:val="00A56B80"/>
    <w:rsid w:val="00A56CC0"/>
    <w:rsid w:val="00A56D1D"/>
    <w:rsid w:val="00A5715A"/>
    <w:rsid w:val="00A573B1"/>
    <w:rsid w:val="00A57B1F"/>
    <w:rsid w:val="00A613E0"/>
    <w:rsid w:val="00A6194C"/>
    <w:rsid w:val="00A61B1E"/>
    <w:rsid w:val="00A62A38"/>
    <w:rsid w:val="00A6361A"/>
    <w:rsid w:val="00A63EEB"/>
    <w:rsid w:val="00A6406F"/>
    <w:rsid w:val="00A6460C"/>
    <w:rsid w:val="00A657D4"/>
    <w:rsid w:val="00A6627B"/>
    <w:rsid w:val="00A66F14"/>
    <w:rsid w:val="00A6752F"/>
    <w:rsid w:val="00A67DD5"/>
    <w:rsid w:val="00A70303"/>
    <w:rsid w:val="00A70F75"/>
    <w:rsid w:val="00A71348"/>
    <w:rsid w:val="00A7237F"/>
    <w:rsid w:val="00A72440"/>
    <w:rsid w:val="00A72B9C"/>
    <w:rsid w:val="00A72DB5"/>
    <w:rsid w:val="00A73577"/>
    <w:rsid w:val="00A7364A"/>
    <w:rsid w:val="00A73A20"/>
    <w:rsid w:val="00A74A8A"/>
    <w:rsid w:val="00A74CB8"/>
    <w:rsid w:val="00A776E0"/>
    <w:rsid w:val="00A77D39"/>
    <w:rsid w:val="00A810B0"/>
    <w:rsid w:val="00A810F6"/>
    <w:rsid w:val="00A814CC"/>
    <w:rsid w:val="00A83335"/>
    <w:rsid w:val="00A83E98"/>
    <w:rsid w:val="00A849F9"/>
    <w:rsid w:val="00A84ED3"/>
    <w:rsid w:val="00A85131"/>
    <w:rsid w:val="00A85A2A"/>
    <w:rsid w:val="00A85CD0"/>
    <w:rsid w:val="00A86C9F"/>
    <w:rsid w:val="00A870FB"/>
    <w:rsid w:val="00A878E6"/>
    <w:rsid w:val="00A90B10"/>
    <w:rsid w:val="00A90DEA"/>
    <w:rsid w:val="00A91A3C"/>
    <w:rsid w:val="00A91AC7"/>
    <w:rsid w:val="00A91AE0"/>
    <w:rsid w:val="00A93206"/>
    <w:rsid w:val="00A93C26"/>
    <w:rsid w:val="00A94232"/>
    <w:rsid w:val="00A94BF0"/>
    <w:rsid w:val="00A94C9A"/>
    <w:rsid w:val="00A94EFF"/>
    <w:rsid w:val="00A95542"/>
    <w:rsid w:val="00A95BC8"/>
    <w:rsid w:val="00A96A01"/>
    <w:rsid w:val="00A96B90"/>
    <w:rsid w:val="00A96E0F"/>
    <w:rsid w:val="00AA1849"/>
    <w:rsid w:val="00AA1C4D"/>
    <w:rsid w:val="00AA2635"/>
    <w:rsid w:val="00AA2922"/>
    <w:rsid w:val="00AA2DF3"/>
    <w:rsid w:val="00AA2EC5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B0115"/>
    <w:rsid w:val="00AB0749"/>
    <w:rsid w:val="00AB1782"/>
    <w:rsid w:val="00AB186E"/>
    <w:rsid w:val="00AB192D"/>
    <w:rsid w:val="00AB1D46"/>
    <w:rsid w:val="00AB24DE"/>
    <w:rsid w:val="00AB256E"/>
    <w:rsid w:val="00AB28FC"/>
    <w:rsid w:val="00AB2C95"/>
    <w:rsid w:val="00AB2F4C"/>
    <w:rsid w:val="00AB3B6E"/>
    <w:rsid w:val="00AB3BBC"/>
    <w:rsid w:val="00AB4263"/>
    <w:rsid w:val="00AB493D"/>
    <w:rsid w:val="00AB49E9"/>
    <w:rsid w:val="00AB5B23"/>
    <w:rsid w:val="00AB6434"/>
    <w:rsid w:val="00AB64CB"/>
    <w:rsid w:val="00AB6E30"/>
    <w:rsid w:val="00AC04CB"/>
    <w:rsid w:val="00AC21B1"/>
    <w:rsid w:val="00AC262B"/>
    <w:rsid w:val="00AC2CCC"/>
    <w:rsid w:val="00AC3661"/>
    <w:rsid w:val="00AC37F3"/>
    <w:rsid w:val="00AC3DB9"/>
    <w:rsid w:val="00AC520B"/>
    <w:rsid w:val="00AC5705"/>
    <w:rsid w:val="00AC597B"/>
    <w:rsid w:val="00AC736E"/>
    <w:rsid w:val="00AC767A"/>
    <w:rsid w:val="00AC7880"/>
    <w:rsid w:val="00AD01EC"/>
    <w:rsid w:val="00AD0670"/>
    <w:rsid w:val="00AD071F"/>
    <w:rsid w:val="00AD0762"/>
    <w:rsid w:val="00AD100C"/>
    <w:rsid w:val="00AD1D9C"/>
    <w:rsid w:val="00AD32F0"/>
    <w:rsid w:val="00AD39F7"/>
    <w:rsid w:val="00AD42FD"/>
    <w:rsid w:val="00AD4E22"/>
    <w:rsid w:val="00AD54E0"/>
    <w:rsid w:val="00AD680A"/>
    <w:rsid w:val="00AD6FC1"/>
    <w:rsid w:val="00AD72B6"/>
    <w:rsid w:val="00AD7A68"/>
    <w:rsid w:val="00AE0A64"/>
    <w:rsid w:val="00AE12C3"/>
    <w:rsid w:val="00AE21D4"/>
    <w:rsid w:val="00AE2689"/>
    <w:rsid w:val="00AE2F47"/>
    <w:rsid w:val="00AE312A"/>
    <w:rsid w:val="00AE3142"/>
    <w:rsid w:val="00AE3965"/>
    <w:rsid w:val="00AE4015"/>
    <w:rsid w:val="00AE484C"/>
    <w:rsid w:val="00AE5E04"/>
    <w:rsid w:val="00AE7199"/>
    <w:rsid w:val="00AE76FF"/>
    <w:rsid w:val="00AE7D20"/>
    <w:rsid w:val="00AE7FE4"/>
    <w:rsid w:val="00AF0330"/>
    <w:rsid w:val="00AF1A2F"/>
    <w:rsid w:val="00AF1D80"/>
    <w:rsid w:val="00AF2095"/>
    <w:rsid w:val="00AF24D8"/>
    <w:rsid w:val="00AF3210"/>
    <w:rsid w:val="00AF3D6A"/>
    <w:rsid w:val="00AF59CD"/>
    <w:rsid w:val="00AF66EA"/>
    <w:rsid w:val="00AF6C48"/>
    <w:rsid w:val="00AF7771"/>
    <w:rsid w:val="00AF7CB6"/>
    <w:rsid w:val="00AF7F3D"/>
    <w:rsid w:val="00B00E46"/>
    <w:rsid w:val="00B01103"/>
    <w:rsid w:val="00B01F38"/>
    <w:rsid w:val="00B0209E"/>
    <w:rsid w:val="00B02413"/>
    <w:rsid w:val="00B026DB"/>
    <w:rsid w:val="00B027E8"/>
    <w:rsid w:val="00B029F4"/>
    <w:rsid w:val="00B02CA6"/>
    <w:rsid w:val="00B03407"/>
    <w:rsid w:val="00B044CE"/>
    <w:rsid w:val="00B04595"/>
    <w:rsid w:val="00B04669"/>
    <w:rsid w:val="00B04D3F"/>
    <w:rsid w:val="00B056C4"/>
    <w:rsid w:val="00B05900"/>
    <w:rsid w:val="00B05AD0"/>
    <w:rsid w:val="00B065A1"/>
    <w:rsid w:val="00B066AC"/>
    <w:rsid w:val="00B06B0D"/>
    <w:rsid w:val="00B06B8C"/>
    <w:rsid w:val="00B06EA3"/>
    <w:rsid w:val="00B0706A"/>
    <w:rsid w:val="00B07358"/>
    <w:rsid w:val="00B07CAD"/>
    <w:rsid w:val="00B07D3F"/>
    <w:rsid w:val="00B10C66"/>
    <w:rsid w:val="00B11076"/>
    <w:rsid w:val="00B11220"/>
    <w:rsid w:val="00B119A5"/>
    <w:rsid w:val="00B11A70"/>
    <w:rsid w:val="00B11FCF"/>
    <w:rsid w:val="00B1250A"/>
    <w:rsid w:val="00B12556"/>
    <w:rsid w:val="00B133A6"/>
    <w:rsid w:val="00B13777"/>
    <w:rsid w:val="00B13AFE"/>
    <w:rsid w:val="00B14489"/>
    <w:rsid w:val="00B1475E"/>
    <w:rsid w:val="00B1490E"/>
    <w:rsid w:val="00B15E32"/>
    <w:rsid w:val="00B1630C"/>
    <w:rsid w:val="00B1658C"/>
    <w:rsid w:val="00B16CDC"/>
    <w:rsid w:val="00B20F46"/>
    <w:rsid w:val="00B20FE2"/>
    <w:rsid w:val="00B2137E"/>
    <w:rsid w:val="00B213CE"/>
    <w:rsid w:val="00B22959"/>
    <w:rsid w:val="00B22D00"/>
    <w:rsid w:val="00B239E0"/>
    <w:rsid w:val="00B23AE5"/>
    <w:rsid w:val="00B242D9"/>
    <w:rsid w:val="00B247A1"/>
    <w:rsid w:val="00B247C7"/>
    <w:rsid w:val="00B2500D"/>
    <w:rsid w:val="00B25CD7"/>
    <w:rsid w:val="00B2600E"/>
    <w:rsid w:val="00B26C7F"/>
    <w:rsid w:val="00B2708F"/>
    <w:rsid w:val="00B27A50"/>
    <w:rsid w:val="00B31703"/>
    <w:rsid w:val="00B321F5"/>
    <w:rsid w:val="00B32833"/>
    <w:rsid w:val="00B328A2"/>
    <w:rsid w:val="00B32D50"/>
    <w:rsid w:val="00B337E9"/>
    <w:rsid w:val="00B33D66"/>
    <w:rsid w:val="00B33D85"/>
    <w:rsid w:val="00B33E98"/>
    <w:rsid w:val="00B34350"/>
    <w:rsid w:val="00B3458D"/>
    <w:rsid w:val="00B347D3"/>
    <w:rsid w:val="00B350A9"/>
    <w:rsid w:val="00B3598C"/>
    <w:rsid w:val="00B35BAE"/>
    <w:rsid w:val="00B362AF"/>
    <w:rsid w:val="00B36D41"/>
    <w:rsid w:val="00B36E4D"/>
    <w:rsid w:val="00B37A64"/>
    <w:rsid w:val="00B37EF4"/>
    <w:rsid w:val="00B40265"/>
    <w:rsid w:val="00B426C5"/>
    <w:rsid w:val="00B44446"/>
    <w:rsid w:val="00B45B4C"/>
    <w:rsid w:val="00B46FA0"/>
    <w:rsid w:val="00B47648"/>
    <w:rsid w:val="00B47C47"/>
    <w:rsid w:val="00B5009A"/>
    <w:rsid w:val="00B50138"/>
    <w:rsid w:val="00B50486"/>
    <w:rsid w:val="00B50694"/>
    <w:rsid w:val="00B5132A"/>
    <w:rsid w:val="00B51F79"/>
    <w:rsid w:val="00B51FC7"/>
    <w:rsid w:val="00B52280"/>
    <w:rsid w:val="00B5278C"/>
    <w:rsid w:val="00B52C7E"/>
    <w:rsid w:val="00B52C9B"/>
    <w:rsid w:val="00B53C69"/>
    <w:rsid w:val="00B53F5A"/>
    <w:rsid w:val="00B543BF"/>
    <w:rsid w:val="00B55D71"/>
    <w:rsid w:val="00B55F66"/>
    <w:rsid w:val="00B60581"/>
    <w:rsid w:val="00B60FF3"/>
    <w:rsid w:val="00B61217"/>
    <w:rsid w:val="00B61347"/>
    <w:rsid w:val="00B6163E"/>
    <w:rsid w:val="00B619C6"/>
    <w:rsid w:val="00B61B01"/>
    <w:rsid w:val="00B61EED"/>
    <w:rsid w:val="00B622A1"/>
    <w:rsid w:val="00B622B2"/>
    <w:rsid w:val="00B62610"/>
    <w:rsid w:val="00B644AE"/>
    <w:rsid w:val="00B64929"/>
    <w:rsid w:val="00B663FE"/>
    <w:rsid w:val="00B66729"/>
    <w:rsid w:val="00B66A10"/>
    <w:rsid w:val="00B670C3"/>
    <w:rsid w:val="00B67453"/>
    <w:rsid w:val="00B678F9"/>
    <w:rsid w:val="00B67EE8"/>
    <w:rsid w:val="00B67FDB"/>
    <w:rsid w:val="00B71E83"/>
    <w:rsid w:val="00B72457"/>
    <w:rsid w:val="00B73EF1"/>
    <w:rsid w:val="00B74C5D"/>
    <w:rsid w:val="00B75AEB"/>
    <w:rsid w:val="00B76DFA"/>
    <w:rsid w:val="00B77475"/>
    <w:rsid w:val="00B80C4A"/>
    <w:rsid w:val="00B80EAB"/>
    <w:rsid w:val="00B81C4F"/>
    <w:rsid w:val="00B81DE7"/>
    <w:rsid w:val="00B82095"/>
    <w:rsid w:val="00B8216A"/>
    <w:rsid w:val="00B824B1"/>
    <w:rsid w:val="00B8414B"/>
    <w:rsid w:val="00B84235"/>
    <w:rsid w:val="00B8493F"/>
    <w:rsid w:val="00B84EEA"/>
    <w:rsid w:val="00B85D4C"/>
    <w:rsid w:val="00B86A3E"/>
    <w:rsid w:val="00B8748B"/>
    <w:rsid w:val="00B87FED"/>
    <w:rsid w:val="00B900CE"/>
    <w:rsid w:val="00B9047A"/>
    <w:rsid w:val="00B9057F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7B4"/>
    <w:rsid w:val="00B91854"/>
    <w:rsid w:val="00B91F3B"/>
    <w:rsid w:val="00B91F62"/>
    <w:rsid w:val="00B94B32"/>
    <w:rsid w:val="00B953C7"/>
    <w:rsid w:val="00B9596E"/>
    <w:rsid w:val="00B9616D"/>
    <w:rsid w:val="00B966CC"/>
    <w:rsid w:val="00B9705F"/>
    <w:rsid w:val="00B97BBC"/>
    <w:rsid w:val="00BA047F"/>
    <w:rsid w:val="00BA065B"/>
    <w:rsid w:val="00BA08FF"/>
    <w:rsid w:val="00BA0BBB"/>
    <w:rsid w:val="00BA0EDD"/>
    <w:rsid w:val="00BA1788"/>
    <w:rsid w:val="00BA2587"/>
    <w:rsid w:val="00BA2E43"/>
    <w:rsid w:val="00BA39AE"/>
    <w:rsid w:val="00BA4209"/>
    <w:rsid w:val="00BA4E25"/>
    <w:rsid w:val="00BA7054"/>
    <w:rsid w:val="00BA76D0"/>
    <w:rsid w:val="00BA7ED8"/>
    <w:rsid w:val="00BB04CC"/>
    <w:rsid w:val="00BB04EC"/>
    <w:rsid w:val="00BB0A27"/>
    <w:rsid w:val="00BB0C9E"/>
    <w:rsid w:val="00BB20B1"/>
    <w:rsid w:val="00BB2342"/>
    <w:rsid w:val="00BB2781"/>
    <w:rsid w:val="00BB33E9"/>
    <w:rsid w:val="00BB3924"/>
    <w:rsid w:val="00BB3CC2"/>
    <w:rsid w:val="00BB43D1"/>
    <w:rsid w:val="00BB4F15"/>
    <w:rsid w:val="00BB5286"/>
    <w:rsid w:val="00BB5D46"/>
    <w:rsid w:val="00BB73C2"/>
    <w:rsid w:val="00BC001A"/>
    <w:rsid w:val="00BC00F1"/>
    <w:rsid w:val="00BC037C"/>
    <w:rsid w:val="00BC091A"/>
    <w:rsid w:val="00BC150B"/>
    <w:rsid w:val="00BC2426"/>
    <w:rsid w:val="00BC261A"/>
    <w:rsid w:val="00BC4611"/>
    <w:rsid w:val="00BC50B2"/>
    <w:rsid w:val="00BC55B8"/>
    <w:rsid w:val="00BC66FD"/>
    <w:rsid w:val="00BC6A64"/>
    <w:rsid w:val="00BC76D9"/>
    <w:rsid w:val="00BC7711"/>
    <w:rsid w:val="00BC7951"/>
    <w:rsid w:val="00BC7E20"/>
    <w:rsid w:val="00BD02D0"/>
    <w:rsid w:val="00BD047E"/>
    <w:rsid w:val="00BD0799"/>
    <w:rsid w:val="00BD087D"/>
    <w:rsid w:val="00BD0FCD"/>
    <w:rsid w:val="00BD1754"/>
    <w:rsid w:val="00BD1DC1"/>
    <w:rsid w:val="00BD2417"/>
    <w:rsid w:val="00BD2C86"/>
    <w:rsid w:val="00BD3D80"/>
    <w:rsid w:val="00BD48A3"/>
    <w:rsid w:val="00BD51C9"/>
    <w:rsid w:val="00BD52A2"/>
    <w:rsid w:val="00BD563B"/>
    <w:rsid w:val="00BD5A75"/>
    <w:rsid w:val="00BD6B2A"/>
    <w:rsid w:val="00BD6BA1"/>
    <w:rsid w:val="00BD7CF4"/>
    <w:rsid w:val="00BE035B"/>
    <w:rsid w:val="00BE049E"/>
    <w:rsid w:val="00BE0987"/>
    <w:rsid w:val="00BE0C4C"/>
    <w:rsid w:val="00BE0C59"/>
    <w:rsid w:val="00BE1174"/>
    <w:rsid w:val="00BE2052"/>
    <w:rsid w:val="00BE22F0"/>
    <w:rsid w:val="00BE27D5"/>
    <w:rsid w:val="00BE3241"/>
    <w:rsid w:val="00BE4E0E"/>
    <w:rsid w:val="00BE596D"/>
    <w:rsid w:val="00BE5982"/>
    <w:rsid w:val="00BE624C"/>
    <w:rsid w:val="00BE62F6"/>
    <w:rsid w:val="00BE6B64"/>
    <w:rsid w:val="00BE77E0"/>
    <w:rsid w:val="00BF06FE"/>
    <w:rsid w:val="00BF0A69"/>
    <w:rsid w:val="00BF0CED"/>
    <w:rsid w:val="00BF136A"/>
    <w:rsid w:val="00BF2046"/>
    <w:rsid w:val="00BF279B"/>
    <w:rsid w:val="00BF281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6B5"/>
    <w:rsid w:val="00C01E8E"/>
    <w:rsid w:val="00C02451"/>
    <w:rsid w:val="00C03017"/>
    <w:rsid w:val="00C03342"/>
    <w:rsid w:val="00C03C89"/>
    <w:rsid w:val="00C03DBC"/>
    <w:rsid w:val="00C03FCF"/>
    <w:rsid w:val="00C045CD"/>
    <w:rsid w:val="00C049D3"/>
    <w:rsid w:val="00C04F23"/>
    <w:rsid w:val="00C053C0"/>
    <w:rsid w:val="00C073D6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957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3507"/>
    <w:rsid w:val="00C2416B"/>
    <w:rsid w:val="00C252E9"/>
    <w:rsid w:val="00C25382"/>
    <w:rsid w:val="00C257AA"/>
    <w:rsid w:val="00C25D46"/>
    <w:rsid w:val="00C25E61"/>
    <w:rsid w:val="00C25F73"/>
    <w:rsid w:val="00C266E0"/>
    <w:rsid w:val="00C26C2A"/>
    <w:rsid w:val="00C2734E"/>
    <w:rsid w:val="00C279CD"/>
    <w:rsid w:val="00C30CC3"/>
    <w:rsid w:val="00C31314"/>
    <w:rsid w:val="00C32B08"/>
    <w:rsid w:val="00C3306F"/>
    <w:rsid w:val="00C33E6A"/>
    <w:rsid w:val="00C3400A"/>
    <w:rsid w:val="00C34A79"/>
    <w:rsid w:val="00C35277"/>
    <w:rsid w:val="00C355E2"/>
    <w:rsid w:val="00C36125"/>
    <w:rsid w:val="00C3667C"/>
    <w:rsid w:val="00C377B9"/>
    <w:rsid w:val="00C37A05"/>
    <w:rsid w:val="00C40AE0"/>
    <w:rsid w:val="00C40D4A"/>
    <w:rsid w:val="00C412B9"/>
    <w:rsid w:val="00C4140F"/>
    <w:rsid w:val="00C42D62"/>
    <w:rsid w:val="00C42E85"/>
    <w:rsid w:val="00C431CE"/>
    <w:rsid w:val="00C4354B"/>
    <w:rsid w:val="00C450E1"/>
    <w:rsid w:val="00C45639"/>
    <w:rsid w:val="00C45D8C"/>
    <w:rsid w:val="00C4698C"/>
    <w:rsid w:val="00C47869"/>
    <w:rsid w:val="00C501E7"/>
    <w:rsid w:val="00C50FFF"/>
    <w:rsid w:val="00C51974"/>
    <w:rsid w:val="00C5220A"/>
    <w:rsid w:val="00C523CB"/>
    <w:rsid w:val="00C537EC"/>
    <w:rsid w:val="00C53F87"/>
    <w:rsid w:val="00C545A9"/>
    <w:rsid w:val="00C554A3"/>
    <w:rsid w:val="00C55530"/>
    <w:rsid w:val="00C576F4"/>
    <w:rsid w:val="00C57EE2"/>
    <w:rsid w:val="00C61121"/>
    <w:rsid w:val="00C622B3"/>
    <w:rsid w:val="00C6244E"/>
    <w:rsid w:val="00C62F41"/>
    <w:rsid w:val="00C636C2"/>
    <w:rsid w:val="00C64033"/>
    <w:rsid w:val="00C6541B"/>
    <w:rsid w:val="00C66243"/>
    <w:rsid w:val="00C6795A"/>
    <w:rsid w:val="00C7029D"/>
    <w:rsid w:val="00C72340"/>
    <w:rsid w:val="00C7276C"/>
    <w:rsid w:val="00C728CE"/>
    <w:rsid w:val="00C72BFF"/>
    <w:rsid w:val="00C7344C"/>
    <w:rsid w:val="00C73B29"/>
    <w:rsid w:val="00C740AF"/>
    <w:rsid w:val="00C7412F"/>
    <w:rsid w:val="00C7519B"/>
    <w:rsid w:val="00C758AB"/>
    <w:rsid w:val="00C77A6B"/>
    <w:rsid w:val="00C77A9D"/>
    <w:rsid w:val="00C77C56"/>
    <w:rsid w:val="00C77F44"/>
    <w:rsid w:val="00C800AA"/>
    <w:rsid w:val="00C80A6A"/>
    <w:rsid w:val="00C81191"/>
    <w:rsid w:val="00C82FF2"/>
    <w:rsid w:val="00C8355E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9A"/>
    <w:rsid w:val="00C870DF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E0C"/>
    <w:rsid w:val="00C958EC"/>
    <w:rsid w:val="00C95B94"/>
    <w:rsid w:val="00C963D7"/>
    <w:rsid w:val="00C970F2"/>
    <w:rsid w:val="00C97477"/>
    <w:rsid w:val="00C97665"/>
    <w:rsid w:val="00CA0003"/>
    <w:rsid w:val="00CA00E2"/>
    <w:rsid w:val="00CA0104"/>
    <w:rsid w:val="00CA0689"/>
    <w:rsid w:val="00CA0865"/>
    <w:rsid w:val="00CA0BB3"/>
    <w:rsid w:val="00CA235B"/>
    <w:rsid w:val="00CA4754"/>
    <w:rsid w:val="00CA4A86"/>
    <w:rsid w:val="00CA4C8D"/>
    <w:rsid w:val="00CA514D"/>
    <w:rsid w:val="00CA62FC"/>
    <w:rsid w:val="00CA6942"/>
    <w:rsid w:val="00CA6E96"/>
    <w:rsid w:val="00CA6FA4"/>
    <w:rsid w:val="00CA787D"/>
    <w:rsid w:val="00CB0107"/>
    <w:rsid w:val="00CB0132"/>
    <w:rsid w:val="00CB1781"/>
    <w:rsid w:val="00CB1E34"/>
    <w:rsid w:val="00CB20F8"/>
    <w:rsid w:val="00CB28F5"/>
    <w:rsid w:val="00CB36DE"/>
    <w:rsid w:val="00CB3D36"/>
    <w:rsid w:val="00CB474F"/>
    <w:rsid w:val="00CB587A"/>
    <w:rsid w:val="00CB5EDA"/>
    <w:rsid w:val="00CB6085"/>
    <w:rsid w:val="00CB6333"/>
    <w:rsid w:val="00CB6542"/>
    <w:rsid w:val="00CB6B0C"/>
    <w:rsid w:val="00CB71BC"/>
    <w:rsid w:val="00CB759B"/>
    <w:rsid w:val="00CB77E0"/>
    <w:rsid w:val="00CC019C"/>
    <w:rsid w:val="00CC0519"/>
    <w:rsid w:val="00CC06BF"/>
    <w:rsid w:val="00CC18A3"/>
    <w:rsid w:val="00CC215D"/>
    <w:rsid w:val="00CC2164"/>
    <w:rsid w:val="00CC27CB"/>
    <w:rsid w:val="00CC2811"/>
    <w:rsid w:val="00CC296E"/>
    <w:rsid w:val="00CC4685"/>
    <w:rsid w:val="00CC4989"/>
    <w:rsid w:val="00CC4F2B"/>
    <w:rsid w:val="00CC67A4"/>
    <w:rsid w:val="00CC6A02"/>
    <w:rsid w:val="00CC6D5A"/>
    <w:rsid w:val="00CC7572"/>
    <w:rsid w:val="00CC79AD"/>
    <w:rsid w:val="00CC7E0E"/>
    <w:rsid w:val="00CD0090"/>
    <w:rsid w:val="00CD046A"/>
    <w:rsid w:val="00CD0F01"/>
    <w:rsid w:val="00CD0F58"/>
    <w:rsid w:val="00CD13A8"/>
    <w:rsid w:val="00CD19B2"/>
    <w:rsid w:val="00CD1A6B"/>
    <w:rsid w:val="00CD1AC9"/>
    <w:rsid w:val="00CD1B96"/>
    <w:rsid w:val="00CD2323"/>
    <w:rsid w:val="00CD2B8A"/>
    <w:rsid w:val="00CD2D6A"/>
    <w:rsid w:val="00CD3685"/>
    <w:rsid w:val="00CD3FF6"/>
    <w:rsid w:val="00CD4149"/>
    <w:rsid w:val="00CD423C"/>
    <w:rsid w:val="00CD49E7"/>
    <w:rsid w:val="00CD4BE8"/>
    <w:rsid w:val="00CD4C80"/>
    <w:rsid w:val="00CD4FEC"/>
    <w:rsid w:val="00CD5BE4"/>
    <w:rsid w:val="00CD6C53"/>
    <w:rsid w:val="00CD6DD6"/>
    <w:rsid w:val="00CD6E5C"/>
    <w:rsid w:val="00CD7097"/>
    <w:rsid w:val="00CE003D"/>
    <w:rsid w:val="00CE0549"/>
    <w:rsid w:val="00CE070A"/>
    <w:rsid w:val="00CE0A74"/>
    <w:rsid w:val="00CE0BED"/>
    <w:rsid w:val="00CE23E2"/>
    <w:rsid w:val="00CE3023"/>
    <w:rsid w:val="00CE3078"/>
    <w:rsid w:val="00CE3BDA"/>
    <w:rsid w:val="00CE3D3D"/>
    <w:rsid w:val="00CE42BC"/>
    <w:rsid w:val="00CE604D"/>
    <w:rsid w:val="00CE6157"/>
    <w:rsid w:val="00CE714B"/>
    <w:rsid w:val="00CE77E4"/>
    <w:rsid w:val="00CE7ECA"/>
    <w:rsid w:val="00CF12B9"/>
    <w:rsid w:val="00CF1BBA"/>
    <w:rsid w:val="00CF2147"/>
    <w:rsid w:val="00CF2551"/>
    <w:rsid w:val="00CF26AB"/>
    <w:rsid w:val="00CF2D5F"/>
    <w:rsid w:val="00CF335F"/>
    <w:rsid w:val="00CF3C0D"/>
    <w:rsid w:val="00CF3C6E"/>
    <w:rsid w:val="00CF3FA4"/>
    <w:rsid w:val="00CF436A"/>
    <w:rsid w:val="00CF464C"/>
    <w:rsid w:val="00CF4E38"/>
    <w:rsid w:val="00CF506C"/>
    <w:rsid w:val="00CF528D"/>
    <w:rsid w:val="00CF55F6"/>
    <w:rsid w:val="00CF6058"/>
    <w:rsid w:val="00CF7140"/>
    <w:rsid w:val="00D00319"/>
    <w:rsid w:val="00D016E6"/>
    <w:rsid w:val="00D01BD9"/>
    <w:rsid w:val="00D021DA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0DAB"/>
    <w:rsid w:val="00D1278F"/>
    <w:rsid w:val="00D12A96"/>
    <w:rsid w:val="00D131D1"/>
    <w:rsid w:val="00D137A3"/>
    <w:rsid w:val="00D13F68"/>
    <w:rsid w:val="00D141A1"/>
    <w:rsid w:val="00D146D9"/>
    <w:rsid w:val="00D147CD"/>
    <w:rsid w:val="00D14996"/>
    <w:rsid w:val="00D15296"/>
    <w:rsid w:val="00D15774"/>
    <w:rsid w:val="00D158B3"/>
    <w:rsid w:val="00D17380"/>
    <w:rsid w:val="00D17D30"/>
    <w:rsid w:val="00D2061A"/>
    <w:rsid w:val="00D20726"/>
    <w:rsid w:val="00D2075F"/>
    <w:rsid w:val="00D20793"/>
    <w:rsid w:val="00D20FC1"/>
    <w:rsid w:val="00D218EE"/>
    <w:rsid w:val="00D21C2A"/>
    <w:rsid w:val="00D22B79"/>
    <w:rsid w:val="00D22BFA"/>
    <w:rsid w:val="00D23DF0"/>
    <w:rsid w:val="00D241EE"/>
    <w:rsid w:val="00D243A0"/>
    <w:rsid w:val="00D2458C"/>
    <w:rsid w:val="00D25969"/>
    <w:rsid w:val="00D2653A"/>
    <w:rsid w:val="00D26604"/>
    <w:rsid w:val="00D26DD0"/>
    <w:rsid w:val="00D2717F"/>
    <w:rsid w:val="00D27819"/>
    <w:rsid w:val="00D27B0A"/>
    <w:rsid w:val="00D30816"/>
    <w:rsid w:val="00D325DA"/>
    <w:rsid w:val="00D32CAE"/>
    <w:rsid w:val="00D33EC8"/>
    <w:rsid w:val="00D34279"/>
    <w:rsid w:val="00D34A22"/>
    <w:rsid w:val="00D35549"/>
    <w:rsid w:val="00D35E9E"/>
    <w:rsid w:val="00D36285"/>
    <w:rsid w:val="00D37B89"/>
    <w:rsid w:val="00D37F59"/>
    <w:rsid w:val="00D418B2"/>
    <w:rsid w:val="00D41B4E"/>
    <w:rsid w:val="00D41C4A"/>
    <w:rsid w:val="00D41D28"/>
    <w:rsid w:val="00D423BC"/>
    <w:rsid w:val="00D44D03"/>
    <w:rsid w:val="00D44EE4"/>
    <w:rsid w:val="00D46329"/>
    <w:rsid w:val="00D47845"/>
    <w:rsid w:val="00D478CF"/>
    <w:rsid w:val="00D47A3A"/>
    <w:rsid w:val="00D50A7F"/>
    <w:rsid w:val="00D5132A"/>
    <w:rsid w:val="00D51767"/>
    <w:rsid w:val="00D52559"/>
    <w:rsid w:val="00D53EE6"/>
    <w:rsid w:val="00D5412C"/>
    <w:rsid w:val="00D549A6"/>
    <w:rsid w:val="00D54D8E"/>
    <w:rsid w:val="00D55147"/>
    <w:rsid w:val="00D558BB"/>
    <w:rsid w:val="00D56557"/>
    <w:rsid w:val="00D56967"/>
    <w:rsid w:val="00D56C7F"/>
    <w:rsid w:val="00D57193"/>
    <w:rsid w:val="00D57A4F"/>
    <w:rsid w:val="00D60762"/>
    <w:rsid w:val="00D60802"/>
    <w:rsid w:val="00D609D2"/>
    <w:rsid w:val="00D60ADC"/>
    <w:rsid w:val="00D61177"/>
    <w:rsid w:val="00D617C9"/>
    <w:rsid w:val="00D62A96"/>
    <w:rsid w:val="00D62B77"/>
    <w:rsid w:val="00D62F31"/>
    <w:rsid w:val="00D62F5B"/>
    <w:rsid w:val="00D63C76"/>
    <w:rsid w:val="00D63D92"/>
    <w:rsid w:val="00D63DEC"/>
    <w:rsid w:val="00D63E10"/>
    <w:rsid w:val="00D64262"/>
    <w:rsid w:val="00D645BD"/>
    <w:rsid w:val="00D64CC3"/>
    <w:rsid w:val="00D65499"/>
    <w:rsid w:val="00D65CC0"/>
    <w:rsid w:val="00D65E19"/>
    <w:rsid w:val="00D661A3"/>
    <w:rsid w:val="00D671CE"/>
    <w:rsid w:val="00D67C1D"/>
    <w:rsid w:val="00D706AB"/>
    <w:rsid w:val="00D71991"/>
    <w:rsid w:val="00D732ED"/>
    <w:rsid w:val="00D73EAD"/>
    <w:rsid w:val="00D749F4"/>
    <w:rsid w:val="00D74AEB"/>
    <w:rsid w:val="00D757B1"/>
    <w:rsid w:val="00D757C8"/>
    <w:rsid w:val="00D75A8E"/>
    <w:rsid w:val="00D75B17"/>
    <w:rsid w:val="00D75D53"/>
    <w:rsid w:val="00D75FC2"/>
    <w:rsid w:val="00D76ADF"/>
    <w:rsid w:val="00D76FC8"/>
    <w:rsid w:val="00D77603"/>
    <w:rsid w:val="00D779B1"/>
    <w:rsid w:val="00D77C2A"/>
    <w:rsid w:val="00D8083E"/>
    <w:rsid w:val="00D80978"/>
    <w:rsid w:val="00D80EE5"/>
    <w:rsid w:val="00D815F5"/>
    <w:rsid w:val="00D81AF9"/>
    <w:rsid w:val="00D82151"/>
    <w:rsid w:val="00D826B4"/>
    <w:rsid w:val="00D82F01"/>
    <w:rsid w:val="00D834E3"/>
    <w:rsid w:val="00D835E1"/>
    <w:rsid w:val="00D83AA3"/>
    <w:rsid w:val="00D84554"/>
    <w:rsid w:val="00D86167"/>
    <w:rsid w:val="00D86C19"/>
    <w:rsid w:val="00D872B0"/>
    <w:rsid w:val="00D872F0"/>
    <w:rsid w:val="00D875F8"/>
    <w:rsid w:val="00D877B0"/>
    <w:rsid w:val="00D87D3A"/>
    <w:rsid w:val="00D87E08"/>
    <w:rsid w:val="00D906D0"/>
    <w:rsid w:val="00D917F1"/>
    <w:rsid w:val="00D91B94"/>
    <w:rsid w:val="00D92818"/>
    <w:rsid w:val="00D92B7F"/>
    <w:rsid w:val="00D93330"/>
    <w:rsid w:val="00D941B5"/>
    <w:rsid w:val="00D94679"/>
    <w:rsid w:val="00D94A52"/>
    <w:rsid w:val="00D95575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31F2"/>
    <w:rsid w:val="00DA381B"/>
    <w:rsid w:val="00DA396B"/>
    <w:rsid w:val="00DA5908"/>
    <w:rsid w:val="00DA5EBF"/>
    <w:rsid w:val="00DA654F"/>
    <w:rsid w:val="00DA6A25"/>
    <w:rsid w:val="00DA6BD9"/>
    <w:rsid w:val="00DA75C5"/>
    <w:rsid w:val="00DB0163"/>
    <w:rsid w:val="00DB09F8"/>
    <w:rsid w:val="00DB0C30"/>
    <w:rsid w:val="00DB16BF"/>
    <w:rsid w:val="00DB1D41"/>
    <w:rsid w:val="00DB2BA4"/>
    <w:rsid w:val="00DB2D68"/>
    <w:rsid w:val="00DB2F45"/>
    <w:rsid w:val="00DB332A"/>
    <w:rsid w:val="00DB4540"/>
    <w:rsid w:val="00DB4BED"/>
    <w:rsid w:val="00DB5581"/>
    <w:rsid w:val="00DB56D2"/>
    <w:rsid w:val="00DB59EA"/>
    <w:rsid w:val="00DB5B9B"/>
    <w:rsid w:val="00DB5BAC"/>
    <w:rsid w:val="00DB631B"/>
    <w:rsid w:val="00DB7195"/>
    <w:rsid w:val="00DB7DC4"/>
    <w:rsid w:val="00DC1438"/>
    <w:rsid w:val="00DC2410"/>
    <w:rsid w:val="00DC3AAF"/>
    <w:rsid w:val="00DC40E8"/>
    <w:rsid w:val="00DC4418"/>
    <w:rsid w:val="00DC4841"/>
    <w:rsid w:val="00DC484C"/>
    <w:rsid w:val="00DC4AC4"/>
    <w:rsid w:val="00DC5271"/>
    <w:rsid w:val="00DC56B6"/>
    <w:rsid w:val="00DC600B"/>
    <w:rsid w:val="00DC6193"/>
    <w:rsid w:val="00DC68B5"/>
    <w:rsid w:val="00DC7666"/>
    <w:rsid w:val="00DC7BDC"/>
    <w:rsid w:val="00DD000A"/>
    <w:rsid w:val="00DD0B0A"/>
    <w:rsid w:val="00DD15B9"/>
    <w:rsid w:val="00DD3840"/>
    <w:rsid w:val="00DD4865"/>
    <w:rsid w:val="00DD4A84"/>
    <w:rsid w:val="00DD682D"/>
    <w:rsid w:val="00DD6D70"/>
    <w:rsid w:val="00DD6F02"/>
    <w:rsid w:val="00DD7D69"/>
    <w:rsid w:val="00DE014D"/>
    <w:rsid w:val="00DE147C"/>
    <w:rsid w:val="00DE1AAB"/>
    <w:rsid w:val="00DE20F9"/>
    <w:rsid w:val="00DE2A14"/>
    <w:rsid w:val="00DE2ABE"/>
    <w:rsid w:val="00DE2E30"/>
    <w:rsid w:val="00DE3AD5"/>
    <w:rsid w:val="00DE48CF"/>
    <w:rsid w:val="00DE48EA"/>
    <w:rsid w:val="00DE5230"/>
    <w:rsid w:val="00DE5B81"/>
    <w:rsid w:val="00DE5C12"/>
    <w:rsid w:val="00DE6275"/>
    <w:rsid w:val="00DF0256"/>
    <w:rsid w:val="00DF032F"/>
    <w:rsid w:val="00DF03FE"/>
    <w:rsid w:val="00DF0DF5"/>
    <w:rsid w:val="00DF1046"/>
    <w:rsid w:val="00DF1BD9"/>
    <w:rsid w:val="00DF32F2"/>
    <w:rsid w:val="00DF398A"/>
    <w:rsid w:val="00DF3A01"/>
    <w:rsid w:val="00DF3A3C"/>
    <w:rsid w:val="00DF3FB6"/>
    <w:rsid w:val="00DF491D"/>
    <w:rsid w:val="00DF5087"/>
    <w:rsid w:val="00DF549A"/>
    <w:rsid w:val="00DF5C8C"/>
    <w:rsid w:val="00DF5DC4"/>
    <w:rsid w:val="00DF68E2"/>
    <w:rsid w:val="00DF7EC5"/>
    <w:rsid w:val="00DF7EE0"/>
    <w:rsid w:val="00E0139F"/>
    <w:rsid w:val="00E015A6"/>
    <w:rsid w:val="00E02FC6"/>
    <w:rsid w:val="00E034C4"/>
    <w:rsid w:val="00E03DE1"/>
    <w:rsid w:val="00E048A5"/>
    <w:rsid w:val="00E04B0E"/>
    <w:rsid w:val="00E04B5B"/>
    <w:rsid w:val="00E04E18"/>
    <w:rsid w:val="00E05606"/>
    <w:rsid w:val="00E05A7C"/>
    <w:rsid w:val="00E06229"/>
    <w:rsid w:val="00E0723B"/>
    <w:rsid w:val="00E07716"/>
    <w:rsid w:val="00E077AF"/>
    <w:rsid w:val="00E12A61"/>
    <w:rsid w:val="00E12D0D"/>
    <w:rsid w:val="00E14A8F"/>
    <w:rsid w:val="00E14B56"/>
    <w:rsid w:val="00E14EB7"/>
    <w:rsid w:val="00E157B4"/>
    <w:rsid w:val="00E16091"/>
    <w:rsid w:val="00E161CF"/>
    <w:rsid w:val="00E1637A"/>
    <w:rsid w:val="00E1663A"/>
    <w:rsid w:val="00E17310"/>
    <w:rsid w:val="00E17EC5"/>
    <w:rsid w:val="00E209FC"/>
    <w:rsid w:val="00E20DCF"/>
    <w:rsid w:val="00E20DD2"/>
    <w:rsid w:val="00E2148A"/>
    <w:rsid w:val="00E21A87"/>
    <w:rsid w:val="00E22820"/>
    <w:rsid w:val="00E22E5D"/>
    <w:rsid w:val="00E23806"/>
    <w:rsid w:val="00E238E0"/>
    <w:rsid w:val="00E239B9"/>
    <w:rsid w:val="00E23A36"/>
    <w:rsid w:val="00E241CD"/>
    <w:rsid w:val="00E2424D"/>
    <w:rsid w:val="00E2452F"/>
    <w:rsid w:val="00E24B5D"/>
    <w:rsid w:val="00E252B0"/>
    <w:rsid w:val="00E25724"/>
    <w:rsid w:val="00E25C23"/>
    <w:rsid w:val="00E26462"/>
    <w:rsid w:val="00E26949"/>
    <w:rsid w:val="00E2708F"/>
    <w:rsid w:val="00E276CD"/>
    <w:rsid w:val="00E27D3B"/>
    <w:rsid w:val="00E30DB1"/>
    <w:rsid w:val="00E3153A"/>
    <w:rsid w:val="00E315E1"/>
    <w:rsid w:val="00E315FF"/>
    <w:rsid w:val="00E31D9F"/>
    <w:rsid w:val="00E328CA"/>
    <w:rsid w:val="00E32BB6"/>
    <w:rsid w:val="00E35169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2294"/>
    <w:rsid w:val="00E423F1"/>
    <w:rsid w:val="00E42628"/>
    <w:rsid w:val="00E426A7"/>
    <w:rsid w:val="00E42F78"/>
    <w:rsid w:val="00E43344"/>
    <w:rsid w:val="00E4347D"/>
    <w:rsid w:val="00E43A49"/>
    <w:rsid w:val="00E43D21"/>
    <w:rsid w:val="00E44178"/>
    <w:rsid w:val="00E44660"/>
    <w:rsid w:val="00E45BAD"/>
    <w:rsid w:val="00E45FD0"/>
    <w:rsid w:val="00E46896"/>
    <w:rsid w:val="00E46E96"/>
    <w:rsid w:val="00E47994"/>
    <w:rsid w:val="00E50C66"/>
    <w:rsid w:val="00E50EF5"/>
    <w:rsid w:val="00E51614"/>
    <w:rsid w:val="00E51842"/>
    <w:rsid w:val="00E518C6"/>
    <w:rsid w:val="00E520B0"/>
    <w:rsid w:val="00E535E1"/>
    <w:rsid w:val="00E53BC3"/>
    <w:rsid w:val="00E5552B"/>
    <w:rsid w:val="00E55CA4"/>
    <w:rsid w:val="00E5619C"/>
    <w:rsid w:val="00E56DEE"/>
    <w:rsid w:val="00E570EE"/>
    <w:rsid w:val="00E571B6"/>
    <w:rsid w:val="00E5757A"/>
    <w:rsid w:val="00E576DE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76AA"/>
    <w:rsid w:val="00E67DDF"/>
    <w:rsid w:val="00E7003A"/>
    <w:rsid w:val="00E71719"/>
    <w:rsid w:val="00E71D94"/>
    <w:rsid w:val="00E72997"/>
    <w:rsid w:val="00E72C27"/>
    <w:rsid w:val="00E736AB"/>
    <w:rsid w:val="00E73B78"/>
    <w:rsid w:val="00E74427"/>
    <w:rsid w:val="00E745A7"/>
    <w:rsid w:val="00E75363"/>
    <w:rsid w:val="00E7558E"/>
    <w:rsid w:val="00E75D15"/>
    <w:rsid w:val="00E75D7C"/>
    <w:rsid w:val="00E76E46"/>
    <w:rsid w:val="00E775BE"/>
    <w:rsid w:val="00E77802"/>
    <w:rsid w:val="00E77DBF"/>
    <w:rsid w:val="00E80DF5"/>
    <w:rsid w:val="00E8157C"/>
    <w:rsid w:val="00E81D4E"/>
    <w:rsid w:val="00E81E7B"/>
    <w:rsid w:val="00E81F5A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F11"/>
    <w:rsid w:val="00E87F33"/>
    <w:rsid w:val="00E90736"/>
    <w:rsid w:val="00E90BC4"/>
    <w:rsid w:val="00E91A30"/>
    <w:rsid w:val="00E92103"/>
    <w:rsid w:val="00E9236C"/>
    <w:rsid w:val="00E92574"/>
    <w:rsid w:val="00E928AC"/>
    <w:rsid w:val="00E9336D"/>
    <w:rsid w:val="00E93407"/>
    <w:rsid w:val="00E93A15"/>
    <w:rsid w:val="00E9606D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40C"/>
    <w:rsid w:val="00EA6572"/>
    <w:rsid w:val="00EA698E"/>
    <w:rsid w:val="00EA7CCB"/>
    <w:rsid w:val="00EB00C3"/>
    <w:rsid w:val="00EB00CF"/>
    <w:rsid w:val="00EB271D"/>
    <w:rsid w:val="00EB2A2E"/>
    <w:rsid w:val="00EB47AB"/>
    <w:rsid w:val="00EB4BF8"/>
    <w:rsid w:val="00EB52CE"/>
    <w:rsid w:val="00EB5C40"/>
    <w:rsid w:val="00EB5CD1"/>
    <w:rsid w:val="00EB6986"/>
    <w:rsid w:val="00EB7D37"/>
    <w:rsid w:val="00EC0EE8"/>
    <w:rsid w:val="00EC1140"/>
    <w:rsid w:val="00EC16E3"/>
    <w:rsid w:val="00EC1DE1"/>
    <w:rsid w:val="00EC27DA"/>
    <w:rsid w:val="00EC2BC6"/>
    <w:rsid w:val="00EC2F5F"/>
    <w:rsid w:val="00EC403D"/>
    <w:rsid w:val="00EC4352"/>
    <w:rsid w:val="00EC511B"/>
    <w:rsid w:val="00EC5767"/>
    <w:rsid w:val="00EC59B3"/>
    <w:rsid w:val="00EC5D4D"/>
    <w:rsid w:val="00EC6033"/>
    <w:rsid w:val="00EC60A9"/>
    <w:rsid w:val="00EC7058"/>
    <w:rsid w:val="00EC7090"/>
    <w:rsid w:val="00EC776F"/>
    <w:rsid w:val="00EC7F2C"/>
    <w:rsid w:val="00ED08CE"/>
    <w:rsid w:val="00ED0E77"/>
    <w:rsid w:val="00ED26D5"/>
    <w:rsid w:val="00ED2724"/>
    <w:rsid w:val="00ED29FE"/>
    <w:rsid w:val="00ED312B"/>
    <w:rsid w:val="00ED32CA"/>
    <w:rsid w:val="00ED3ABA"/>
    <w:rsid w:val="00ED3AD8"/>
    <w:rsid w:val="00ED3F89"/>
    <w:rsid w:val="00ED43D7"/>
    <w:rsid w:val="00ED4C88"/>
    <w:rsid w:val="00ED5087"/>
    <w:rsid w:val="00ED5E61"/>
    <w:rsid w:val="00EE0A1E"/>
    <w:rsid w:val="00EE17EF"/>
    <w:rsid w:val="00EE31F6"/>
    <w:rsid w:val="00EE368A"/>
    <w:rsid w:val="00EE3AD3"/>
    <w:rsid w:val="00EE3CA3"/>
    <w:rsid w:val="00EE58EF"/>
    <w:rsid w:val="00EE5ADE"/>
    <w:rsid w:val="00EE5B0B"/>
    <w:rsid w:val="00EE659F"/>
    <w:rsid w:val="00EE6E21"/>
    <w:rsid w:val="00EE7623"/>
    <w:rsid w:val="00EF006B"/>
    <w:rsid w:val="00EF1928"/>
    <w:rsid w:val="00EF21C6"/>
    <w:rsid w:val="00EF2547"/>
    <w:rsid w:val="00EF2B2F"/>
    <w:rsid w:val="00EF32FC"/>
    <w:rsid w:val="00EF4517"/>
    <w:rsid w:val="00EF5090"/>
    <w:rsid w:val="00EF5A43"/>
    <w:rsid w:val="00EF5EE0"/>
    <w:rsid w:val="00EF6437"/>
    <w:rsid w:val="00EF651F"/>
    <w:rsid w:val="00EF66D5"/>
    <w:rsid w:val="00EF7704"/>
    <w:rsid w:val="00EF77AF"/>
    <w:rsid w:val="00EF77C0"/>
    <w:rsid w:val="00EF7820"/>
    <w:rsid w:val="00EF7AC6"/>
    <w:rsid w:val="00F0087D"/>
    <w:rsid w:val="00F00D18"/>
    <w:rsid w:val="00F022F0"/>
    <w:rsid w:val="00F0424B"/>
    <w:rsid w:val="00F04A7C"/>
    <w:rsid w:val="00F05B39"/>
    <w:rsid w:val="00F060C6"/>
    <w:rsid w:val="00F06392"/>
    <w:rsid w:val="00F07278"/>
    <w:rsid w:val="00F07B97"/>
    <w:rsid w:val="00F11529"/>
    <w:rsid w:val="00F118A2"/>
    <w:rsid w:val="00F11B86"/>
    <w:rsid w:val="00F11D46"/>
    <w:rsid w:val="00F1233D"/>
    <w:rsid w:val="00F1249F"/>
    <w:rsid w:val="00F129C2"/>
    <w:rsid w:val="00F12BD7"/>
    <w:rsid w:val="00F12C2C"/>
    <w:rsid w:val="00F135FB"/>
    <w:rsid w:val="00F136C4"/>
    <w:rsid w:val="00F139E1"/>
    <w:rsid w:val="00F13F96"/>
    <w:rsid w:val="00F14975"/>
    <w:rsid w:val="00F14DF2"/>
    <w:rsid w:val="00F153FE"/>
    <w:rsid w:val="00F15CA5"/>
    <w:rsid w:val="00F15F3F"/>
    <w:rsid w:val="00F16E21"/>
    <w:rsid w:val="00F179A6"/>
    <w:rsid w:val="00F17D56"/>
    <w:rsid w:val="00F205C4"/>
    <w:rsid w:val="00F215EA"/>
    <w:rsid w:val="00F22661"/>
    <w:rsid w:val="00F22FEE"/>
    <w:rsid w:val="00F22FFA"/>
    <w:rsid w:val="00F23976"/>
    <w:rsid w:val="00F248C0"/>
    <w:rsid w:val="00F250CA"/>
    <w:rsid w:val="00F255D1"/>
    <w:rsid w:val="00F2689A"/>
    <w:rsid w:val="00F26A61"/>
    <w:rsid w:val="00F27806"/>
    <w:rsid w:val="00F278A0"/>
    <w:rsid w:val="00F30146"/>
    <w:rsid w:val="00F307C9"/>
    <w:rsid w:val="00F30BD0"/>
    <w:rsid w:val="00F30D8B"/>
    <w:rsid w:val="00F31139"/>
    <w:rsid w:val="00F32029"/>
    <w:rsid w:val="00F32E4B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8BC"/>
    <w:rsid w:val="00F413E1"/>
    <w:rsid w:val="00F41F58"/>
    <w:rsid w:val="00F42CE4"/>
    <w:rsid w:val="00F42D38"/>
    <w:rsid w:val="00F4418A"/>
    <w:rsid w:val="00F44569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D5E"/>
    <w:rsid w:val="00F64F6E"/>
    <w:rsid w:val="00F65568"/>
    <w:rsid w:val="00F66471"/>
    <w:rsid w:val="00F67384"/>
    <w:rsid w:val="00F67CA6"/>
    <w:rsid w:val="00F67E9F"/>
    <w:rsid w:val="00F7021B"/>
    <w:rsid w:val="00F70506"/>
    <w:rsid w:val="00F7064A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587B"/>
    <w:rsid w:val="00F75DFF"/>
    <w:rsid w:val="00F76A32"/>
    <w:rsid w:val="00F77903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399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1AB5"/>
    <w:rsid w:val="00F91E7C"/>
    <w:rsid w:val="00F92BF7"/>
    <w:rsid w:val="00F936A0"/>
    <w:rsid w:val="00F93D47"/>
    <w:rsid w:val="00F93F0B"/>
    <w:rsid w:val="00F93FD3"/>
    <w:rsid w:val="00F94CA1"/>
    <w:rsid w:val="00F950B8"/>
    <w:rsid w:val="00F962B0"/>
    <w:rsid w:val="00F9633E"/>
    <w:rsid w:val="00F9670A"/>
    <w:rsid w:val="00F96E9A"/>
    <w:rsid w:val="00F96F8E"/>
    <w:rsid w:val="00F97085"/>
    <w:rsid w:val="00F971E4"/>
    <w:rsid w:val="00F97F11"/>
    <w:rsid w:val="00FA0D96"/>
    <w:rsid w:val="00FA1251"/>
    <w:rsid w:val="00FA150D"/>
    <w:rsid w:val="00FA194D"/>
    <w:rsid w:val="00FA1BD8"/>
    <w:rsid w:val="00FA1E55"/>
    <w:rsid w:val="00FA2C6D"/>
    <w:rsid w:val="00FA3FD1"/>
    <w:rsid w:val="00FA4C5C"/>
    <w:rsid w:val="00FA5A1F"/>
    <w:rsid w:val="00FA6A6A"/>
    <w:rsid w:val="00FA6AF2"/>
    <w:rsid w:val="00FA7FF4"/>
    <w:rsid w:val="00FB2306"/>
    <w:rsid w:val="00FB3B6E"/>
    <w:rsid w:val="00FB3C66"/>
    <w:rsid w:val="00FB488D"/>
    <w:rsid w:val="00FB4C03"/>
    <w:rsid w:val="00FB501D"/>
    <w:rsid w:val="00FB506C"/>
    <w:rsid w:val="00FB6F0D"/>
    <w:rsid w:val="00FB76DB"/>
    <w:rsid w:val="00FC03AD"/>
    <w:rsid w:val="00FC1639"/>
    <w:rsid w:val="00FC2A8B"/>
    <w:rsid w:val="00FC2A97"/>
    <w:rsid w:val="00FC4F58"/>
    <w:rsid w:val="00FC649A"/>
    <w:rsid w:val="00FC7632"/>
    <w:rsid w:val="00FC7D7F"/>
    <w:rsid w:val="00FD0BB6"/>
    <w:rsid w:val="00FD1F25"/>
    <w:rsid w:val="00FD3FDF"/>
    <w:rsid w:val="00FD423F"/>
    <w:rsid w:val="00FD4674"/>
    <w:rsid w:val="00FD5371"/>
    <w:rsid w:val="00FD58DD"/>
    <w:rsid w:val="00FD639F"/>
    <w:rsid w:val="00FD6BC8"/>
    <w:rsid w:val="00FD6FBC"/>
    <w:rsid w:val="00FD7A55"/>
    <w:rsid w:val="00FD7F85"/>
    <w:rsid w:val="00FE0265"/>
    <w:rsid w:val="00FE165F"/>
    <w:rsid w:val="00FE1D8C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F0E18"/>
    <w:rsid w:val="00FF163F"/>
    <w:rsid w:val="00FF3B3F"/>
    <w:rsid w:val="00FF4627"/>
    <w:rsid w:val="00FF53F2"/>
    <w:rsid w:val="00FF5460"/>
    <w:rsid w:val="00FF6B6C"/>
    <w:rsid w:val="00FF7427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058BA-37AB-4F27-AF80-92A946BB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2023</Words>
  <Characters>7900</Characters>
  <Application>Microsoft Office Word</Application>
  <DocSecurity>0</DocSecurity>
  <Lines>65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Klinsukon, Yendee</cp:lastModifiedBy>
  <cp:revision>3</cp:revision>
  <cp:lastPrinted>2022-02-21T03:24:00Z</cp:lastPrinted>
  <dcterms:created xsi:type="dcterms:W3CDTF">2022-02-21T03:57:00Z</dcterms:created>
  <dcterms:modified xsi:type="dcterms:W3CDTF">2022-02-21T04:01:00Z</dcterms:modified>
</cp:coreProperties>
</file>