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F205C4" w14:paraId="51B07C2C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6F2287" w14:textId="36EE4AB6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C6405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E5D8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F205C4" w14:paraId="515065A9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A98889C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C6B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CAEF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F205C4" w14:paraId="7564677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58E5E1" w14:textId="7243DC4E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7A84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7F86D4" w14:textId="77777777" w:rsidR="0049161F" w:rsidRPr="00F205C4" w:rsidRDefault="00EA5C17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F205C4" w14:paraId="02543C6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E1B152" w14:textId="29671E35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5C6B16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84EBBB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47131" w:rsidRPr="00F205C4" w14:paraId="6774C4D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9D07BD" w14:textId="0BE25BB9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3EC7D6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8535FB" w14:textId="77777777" w:rsidR="00247131" w:rsidRPr="00435F32" w:rsidRDefault="00247131" w:rsidP="00435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435F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47131" w:rsidRPr="00F205C4" w14:paraId="0DD8D1B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B019BE" w14:textId="6FFD9880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D832E3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51664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795A" w:rsidRPr="00F205C4" w14:paraId="73DB0FA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B8F" w14:textId="4D549EE7" w:rsidR="00C6795A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B83B3F" w14:textId="77777777" w:rsidR="00C6795A" w:rsidRPr="00F205C4" w:rsidRDefault="00C6795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5A1BF" w14:textId="77777777" w:rsidR="00C6795A" w:rsidRPr="00F205C4" w:rsidRDefault="00C6795A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C60A9" w:rsidRPr="00F205C4" w14:paraId="5F44E66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3550D" w14:textId="5E4BAC4F" w:rsidR="00EC60A9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12AB2A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3D4320" w14:textId="77777777" w:rsidR="00EC60A9" w:rsidRPr="00F205C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7558E" w:rsidRPr="00F205C4" w14:paraId="7EE5D63C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918EC" w14:textId="18A2C02E" w:rsidR="00E7558E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4E0574" w14:textId="77777777" w:rsidR="00E7558E" w:rsidRPr="00F205C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340662" w14:textId="77777777" w:rsidR="00E7558E" w:rsidRPr="00F205C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F205C4" w14:paraId="7E6657E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58A6B8" w14:textId="6FD1A482" w:rsidR="0002302B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00C27A" w14:textId="77777777" w:rsidR="0002302B" w:rsidRPr="00F205C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18FCB" w14:textId="77777777" w:rsidR="0002302B" w:rsidRPr="00F205C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362C" w:rsidRPr="00F205C4" w14:paraId="247F3D7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472E2E" w14:textId="51E9700C" w:rsidR="0015362C" w:rsidRPr="00F205C4" w:rsidRDefault="0064148A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C37EE4" w14:textId="77777777" w:rsidR="0015362C" w:rsidRPr="00F205C4" w:rsidRDefault="0015362C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E7C50D" w14:textId="77777777" w:rsidR="0015362C" w:rsidRPr="00F205C4" w:rsidRDefault="0015362C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C60A9" w:rsidRPr="00F205C4" w14:paraId="100C8F5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66E656" w14:textId="0FB9C53B" w:rsidR="00EC60A9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69F49BC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DC78A0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F7180" w:rsidRPr="00F205C4" w14:paraId="7F03770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2B61E4" w14:textId="4C5ED678" w:rsidR="004F718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9574F74" w14:textId="77777777" w:rsidR="004F7180" w:rsidRPr="00F205C4" w:rsidRDefault="004F718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8FF700" w14:textId="0FCC3B99" w:rsidR="004F7180" w:rsidRPr="00354CA8" w:rsidRDefault="004F7180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EF77C0" w:rsidRPr="00F205C4" w14:paraId="14D5EA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3775C" w14:textId="08D7A5B1" w:rsidR="00EF77C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66E933" w14:textId="77777777" w:rsidR="00EF77C0" w:rsidRPr="00F205C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0D2F22" w14:textId="77777777" w:rsidR="00EF77C0" w:rsidRPr="00354CA8" w:rsidRDefault="00EF77C0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6AE9" w:rsidRPr="00F205C4" w14:paraId="4A72C0C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57699" w14:textId="4FACDB69" w:rsidR="00826AE9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453B5D4" w14:textId="77777777" w:rsidR="00826AE9" w:rsidRPr="00F205C4" w:rsidRDefault="00826AE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37595" w14:textId="11E24103" w:rsidR="00826AE9" w:rsidRPr="00354CA8" w:rsidRDefault="00143A5D" w:rsidP="00F52C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ส่วนเกินทุนและ</w:t>
            </w:r>
            <w:r w:rsidR="00826AE9"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  <w:r w:rsidR="00354CA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AB6434" w:rsidRPr="00F205C4" w14:paraId="50E328F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5B52FD" w14:textId="4CC73023" w:rsidR="00AB6434" w:rsidRPr="00F205C4" w:rsidRDefault="0064148A" w:rsidP="00AB64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D8B7792" w14:textId="77777777" w:rsidR="00AB6434" w:rsidRPr="00F205C4" w:rsidRDefault="00AB6434" w:rsidP="00AB64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6F6B4" w14:textId="551610C2" w:rsidR="00AB6434" w:rsidRPr="00354CA8" w:rsidRDefault="00DB2F45" w:rsidP="00AB643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442D9F"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945244" w:rsidRPr="00F205C4" w14:paraId="43E8169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5F414" w14:textId="1BE2ADBA" w:rsidR="00945244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4D18E90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70859" w14:textId="77777777" w:rsidR="00945244" w:rsidRPr="00354CA8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945244" w:rsidRPr="00F205C4" w14:paraId="22D813D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B7C45F" w14:textId="59857175" w:rsidR="00945244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9F553B7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98034" w14:textId="77777777" w:rsidR="00945244" w:rsidRPr="00354CA8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945244" w:rsidRPr="00F205C4" w14:paraId="3754AD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87C2E" w14:textId="19287CAA" w:rsidR="00945244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CB0ABC2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B9EA0C" w14:textId="77777777" w:rsidR="00945244" w:rsidRPr="00354CA8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45244" w:rsidRPr="00F205C4" w14:paraId="1A99E08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19504" w14:textId="368BF8B1" w:rsidR="00945244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A0EA227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6F9AFD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945244" w:rsidRPr="00F205C4" w14:paraId="174AF08D" w14:textId="77777777" w:rsidTr="00500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47AEBB" w14:textId="53B617B1" w:rsidR="00945244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506EFF0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2F7FE8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945244" w:rsidRPr="00F205C4" w14:paraId="3723FA9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B2212" w14:textId="0E91487B" w:rsidR="00945244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D56E601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2898E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0D10E3" w:rsidRPr="00F205C4" w14:paraId="492A9D6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3DFB34" w14:textId="0181F7B9" w:rsidR="000D10E3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FDAC0D8" w14:textId="77777777" w:rsidR="000D10E3" w:rsidRPr="00F205C4" w:rsidRDefault="000D10E3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51F32" w14:textId="16D8077B" w:rsidR="000D10E3" w:rsidRPr="00F205C4" w:rsidRDefault="000D10E3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10E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945244" w:rsidRPr="00F205C4" w14:paraId="498156B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50F27A" w14:textId="2D03C748" w:rsidR="00945244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E73360C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ED2A6C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923F3" w:rsidRPr="00F205C4" w14:paraId="04AEB3C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5BBD7" w14:textId="43D78C31" w:rsidR="001923F3" w:rsidRPr="00F205C4" w:rsidRDefault="0064148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F63E645" w14:textId="77777777" w:rsidR="001923F3" w:rsidRPr="00F205C4" w:rsidRDefault="001923F3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5C39F" w14:textId="72890A08" w:rsidR="001923F3" w:rsidRPr="00F205C4" w:rsidRDefault="001923F3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</w:t>
            </w:r>
            <w:r w:rsidR="00B350A9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์</w:t>
            </w:r>
            <w:r w:rsidR="00E4173E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ภายหลังรอบระยะเวลารายงาน</w:t>
            </w:r>
          </w:p>
        </w:tc>
      </w:tr>
      <w:tr w:rsidR="00945244" w:rsidRPr="00F205C4" w14:paraId="7A6CFAF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51A84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70B1B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1B36B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1E3F60C" w14:textId="77777777" w:rsidR="0049161F" w:rsidRPr="00F205C4" w:rsidRDefault="0049161F" w:rsidP="0086183C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br w:type="page"/>
      </w: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16305FF" w14:textId="77777777" w:rsidR="0049161F" w:rsidRPr="009E6274" w:rsidRDefault="004916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E9E719" w14:textId="1726FA85" w:rsidR="00820DA6" w:rsidRPr="00F205C4" w:rsidRDefault="00820DA6" w:rsidP="0082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1979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255CE" w:rsidRPr="00197966">
        <w:rPr>
          <w:rFonts w:asciiTheme="majorBidi" w:hAnsiTheme="majorBidi" w:cstheme="majorBidi"/>
          <w:sz w:val="30"/>
          <w:szCs w:val="30"/>
          <w:cs/>
        </w:rPr>
        <w:t>คณะ</w:t>
      </w:r>
      <w:r w:rsidRPr="00197966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453D65" w:rsidRPr="001979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23</w:t>
      </w:r>
      <w:r w:rsidR="00AB5B23" w:rsidRPr="00197966">
        <w:rPr>
          <w:rFonts w:asciiTheme="majorBidi" w:hAnsiTheme="majorBidi" w:cs="Angsana New"/>
          <w:sz w:val="30"/>
          <w:szCs w:val="30"/>
        </w:rPr>
        <w:t xml:space="preserve"> </w:t>
      </w:r>
      <w:r w:rsidR="00AB5B23" w:rsidRPr="00197966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AB5B23" w:rsidRPr="001979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2565</w:t>
      </w:r>
    </w:p>
    <w:p w14:paraId="5E536D4B" w14:textId="77777777" w:rsidR="00BA4E25" w:rsidRPr="009E6274" w:rsidRDefault="00BA4E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94AD76" w14:textId="77777777" w:rsidR="00D218EE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7FCF7230" w14:textId="77777777" w:rsidR="0069409F" w:rsidRPr="009E6274" w:rsidRDefault="0069409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5C91F9" w14:textId="4C8FB21B" w:rsidR="001346EA" w:rsidRPr="008A2E50" w:rsidRDefault="00CD1AC9" w:rsidP="006D0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E50">
        <w:rPr>
          <w:rFonts w:asciiTheme="majorBidi" w:hAnsiTheme="majorBidi" w:cstheme="majorBidi"/>
          <w:sz w:val="30"/>
          <w:szCs w:val="30"/>
          <w:cs/>
        </w:rPr>
        <w:t>บริษัท ออโตคอร์ป โฮลดิ้ง จำกัด (มหาชน) “บริษัท” เป็นนิติบุคคลที่จัดตั้งขึ้นในประเทศไทย และจดทะเบียน</w:t>
      </w:r>
      <w:r w:rsidR="000F1567" w:rsidRPr="008A2E50">
        <w:rPr>
          <w:rFonts w:asciiTheme="majorBidi" w:hAnsiTheme="majorBidi" w:cstheme="majorBidi"/>
          <w:sz w:val="30"/>
          <w:szCs w:val="30"/>
          <w:cs/>
        </w:rPr>
        <w:t>กับตลาดหลักทรัพย์</w:t>
      </w:r>
      <w:r w:rsidR="001A5952" w:rsidRPr="008A2E50">
        <w:rPr>
          <w:rFonts w:asciiTheme="majorBidi" w:hAnsiTheme="majorBidi" w:cstheme="majorBidi"/>
          <w:sz w:val="30"/>
          <w:szCs w:val="30"/>
          <w:cs/>
        </w:rPr>
        <w:t xml:space="preserve"> เอ็ม เอ ไอ 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27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2562</w:t>
      </w:r>
      <w:r w:rsidR="008A5A1F" w:rsidRPr="008A2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ต่อมาบริษัทได้ยื่นขอให้ตลาดหลักทรัพย์แห่งประเทศไทย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SET)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พิจารณาอนุมัติให้หลักทรัพย์ของบริษัทซื้อขายใน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และได้รับอนุมัติการซื้อขายหลักทรัพย์</w:t>
      </w:r>
      <w:r w:rsidR="008A2E50" w:rsidRPr="008A2E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D0DFB" w:rsidRPr="008A2E50">
        <w:rPr>
          <w:rFonts w:asciiTheme="majorBidi" w:hAnsiTheme="majorBidi" w:cs="Angsana New"/>
          <w:sz w:val="30"/>
          <w:szCs w:val="30"/>
          <w:cs/>
        </w:rPr>
        <w:br/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จดทะเบียนใน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pacing w:val="-2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ตั้งแต่วันที่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1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กรกฎาคม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2563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เป็นต้นไป</w:t>
      </w:r>
      <w:r w:rsidR="003022CA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A5952" w:rsidRPr="008A2E50">
        <w:rPr>
          <w:rFonts w:asciiTheme="majorBidi" w:hAnsiTheme="majorBidi" w:cstheme="majorBidi"/>
          <w:spacing w:val="-2"/>
          <w:sz w:val="30"/>
          <w:szCs w:val="30"/>
          <w:cs/>
        </w:rPr>
        <w:t>โดยมีที่อยู่จดทะเบียนของบริษัทตั้งอยู่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เลขที่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1111</w:t>
      </w:r>
      <w:r w:rsidR="008A2E50" w:rsidRPr="008A2E5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หมู่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ถนนมะลิวัลย์ ตำบลบ้านทุ่ม อำเภอเมืองขอนแก่น จังหวัดขอนแก่น ประเทศไทย</w:t>
      </w:r>
      <w:r w:rsidR="008A2E50" w:rsidRPr="008A2E5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กลุ่มบริษัทมีสำนักงานสาขา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14</w:t>
      </w:r>
      <w:r w:rsidR="008A2E50"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2E50" w:rsidRPr="008A2E50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8A2E50" w:rsidRPr="008A2E50">
        <w:rPr>
          <w:rFonts w:asciiTheme="majorBidi" w:hAnsiTheme="majorBidi" w:cstheme="majorBidi" w:hint="cs"/>
          <w:sz w:val="30"/>
          <w:szCs w:val="30"/>
          <w:cs/>
        </w:rPr>
        <w:t>ที่กรุงเทพมหานคร จังหวัดขอนแก่น จังหวัดสุรินทร์ จังหวัดบุรีรัมย์ จังหวัดภูเก็ต และจังหวัดกระบี่ ประเทศไทย</w:t>
      </w:r>
    </w:p>
    <w:p w14:paraId="7E58E514" w14:textId="77777777" w:rsidR="00CD1AC9" w:rsidRPr="009E6274" w:rsidRDefault="00CD1AC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79C73" w14:textId="57F5787E" w:rsidR="00C800AA" w:rsidRPr="00F205C4" w:rsidRDefault="00FB2306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รายใหญ่ในระหว่าง</w:t>
      </w:r>
      <w:r w:rsidR="00BD6BA1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คือ ครอบครัว</w:t>
      </w:r>
      <w:r w:rsidR="009F3BA4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รังคกูลนุวัฒน์</w:t>
      </w:r>
    </w:p>
    <w:p w14:paraId="4BE9B33B" w14:textId="77777777" w:rsidR="00135923" w:rsidRPr="00592986" w:rsidRDefault="0013592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DB4E6" w14:textId="7FCC4F35" w:rsidR="00BD6BA1" w:rsidRPr="00F205C4" w:rsidRDefault="00BD6BA1" w:rsidP="00BD6B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4CA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บริษัทดำเนินธุรกิจหลักเกี่ยวกับการลงทุนในกิจการจำหน่ายรถยนต์และอะไหล่ และศูนย์บริการ </w:t>
      </w:r>
      <w:r w:rsidR="00953B64" w:rsidRPr="00354CA8">
        <w:rPr>
          <w:rFonts w:asciiTheme="majorBidi" w:hAnsiTheme="majorBidi" w:cstheme="majorBidi"/>
          <w:sz w:val="30"/>
          <w:szCs w:val="30"/>
          <w:cs/>
        </w:rPr>
        <w:t>โดย</w:t>
      </w:r>
      <w:r w:rsidRPr="00354CA8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354CA8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354CA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="008260B9" w:rsidRPr="00354CA8">
        <w:rPr>
          <w:rFonts w:asciiTheme="majorBidi" w:hAnsiTheme="majorBidi" w:cstheme="majorBidi"/>
          <w:sz w:val="30"/>
          <w:szCs w:val="30"/>
        </w:rPr>
        <w:t xml:space="preserve"> </w:t>
      </w:r>
      <w:r w:rsidR="002B3227" w:rsidRPr="00354CA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354C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A77" w:rsidRPr="00354CA8">
        <w:rPr>
          <w:rFonts w:asciiTheme="majorBidi" w:hAnsiTheme="majorBidi" w:cstheme="majorBidi"/>
          <w:spacing w:val="8"/>
          <w:sz w:val="30"/>
          <w:szCs w:val="30"/>
          <w:cs/>
        </w:rPr>
        <w:t xml:space="preserve">ได้เปิดเผยไว้ในหมายเหตุข้อ </w:t>
      </w:r>
      <w:r w:rsidR="0064148A" w:rsidRPr="0064148A">
        <w:rPr>
          <w:rFonts w:asciiTheme="majorBidi" w:hAnsiTheme="majorBidi" w:cstheme="majorBidi"/>
          <w:spacing w:val="8"/>
          <w:sz w:val="30"/>
          <w:szCs w:val="30"/>
        </w:rPr>
        <w:t>8</w:t>
      </w:r>
    </w:p>
    <w:p w14:paraId="36BB728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59EE0" w14:textId="77777777" w:rsidR="00135923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E990C9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50DD8" w14:textId="3D9111A0" w:rsidR="00D84554" w:rsidRDefault="00B6745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B7897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477A13" w:rsidRPr="00F205C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96B90">
        <w:rPr>
          <w:rFonts w:asciiTheme="majorBidi" w:hAnsiTheme="majorBidi" w:cstheme="majorBidi"/>
          <w:sz w:val="30"/>
          <w:szCs w:val="30"/>
        </w:rPr>
        <w:br/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96B90"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AE2689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="00AE2689">
        <w:rPr>
          <w:rFonts w:asciiTheme="majorBidi" w:hAnsiTheme="majorBidi" w:cs="Angsana New"/>
          <w:sz w:val="30"/>
          <w:szCs w:val="30"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4FAF024" w14:textId="39DB6AF2" w:rsidR="00A96B90" w:rsidRPr="008A2E50" w:rsidRDefault="00A96B90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2A5E6" w14:textId="4471C7BB" w:rsidR="00A96B90" w:rsidRDefault="00A96B90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96B90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E268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C13E69D" w14:textId="77777777" w:rsidR="00A96B90" w:rsidRPr="00F205C4" w:rsidRDefault="00A96B90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C4318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51EED6B" w14:textId="23A53342" w:rsidR="0014096B" w:rsidRPr="0014096B" w:rsidRDefault="0014096B" w:rsidP="001409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178A7FB" w14:textId="28F7F005" w:rsidR="008E6F0E" w:rsidRPr="00592986" w:rsidRDefault="008E6F0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A8ECA" w14:textId="77777777" w:rsidR="008C1E27" w:rsidRPr="00F205C4" w:rsidRDefault="008C1E27" w:rsidP="00DF5C8C">
      <w:pPr>
        <w:pStyle w:val="Heading8"/>
        <w:numPr>
          <w:ilvl w:val="0"/>
          <w:numId w:val="2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FA49A7A" w14:textId="77777777" w:rsidR="003E7253" w:rsidRPr="00592986" w:rsidRDefault="003E725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08C6EB8D" w14:textId="2B88F614" w:rsidR="008C1E27" w:rsidRPr="00F205C4" w:rsidRDefault="008C1E27" w:rsidP="003E725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7410B670" w14:textId="77777777" w:rsidR="009A61D9" w:rsidRPr="00592986" w:rsidRDefault="009A61D9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12887554" w14:textId="05DC6B65" w:rsidR="008C1E27" w:rsidRPr="00F205C4" w:rsidRDefault="00B119A5" w:rsidP="00545EC0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="008C1E27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ารรวมธุรกิจภายใต้การควบคุมเดียวกัน </w:t>
      </w:r>
    </w:p>
    <w:p w14:paraId="1809DA81" w14:textId="77777777" w:rsidR="002205BB" w:rsidRPr="00592986" w:rsidRDefault="002205BB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4D10492D" w14:textId="771D2940" w:rsidR="005B10A3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4473DCE" w14:textId="77777777" w:rsidR="00B45B4C" w:rsidRPr="00592986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413AD" w14:textId="4F734927" w:rsidR="008C1E27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4CA4ACB" w14:textId="77777777" w:rsidR="002F2AB1" w:rsidRPr="009E6274" w:rsidRDefault="002F2AB1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3BCD5F73" w14:textId="66A0B1ED" w:rsidR="008C1E27" w:rsidRPr="00F205C4" w:rsidRDefault="008C1E27" w:rsidP="00B45B4C">
      <w:pPr>
        <w:pStyle w:val="BodyText2"/>
        <w:ind w:left="547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  </w:t>
      </w:r>
    </w:p>
    <w:p w14:paraId="50D383C9" w14:textId="77777777" w:rsidR="008C1E27" w:rsidRPr="009E6274" w:rsidRDefault="008C1E2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739B05" w14:textId="4399A657" w:rsidR="008C1E27" w:rsidRDefault="008C1E27" w:rsidP="00D5255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88F3EDB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7B4329" w14:textId="6AE7DAF1" w:rsidR="00AE2689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6D5245">
        <w:rPr>
          <w:rFonts w:asciiTheme="majorBidi" w:hAnsiTheme="majorBidi" w:cstheme="majorBidi"/>
          <w:sz w:val="30"/>
          <w:szCs w:val="30"/>
        </w:rPr>
        <w:t xml:space="preserve"> </w:t>
      </w:r>
      <w:r w:rsidR="006D5245" w:rsidRPr="006D5245">
        <w:rPr>
          <w:rFonts w:asciiTheme="majorBidi" w:hAnsiTheme="majorBidi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ทุนอื่นในส่วนของเจ้าของ</w:t>
      </w:r>
    </w:p>
    <w:p w14:paraId="1C275C35" w14:textId="77777777" w:rsidR="008C1E27" w:rsidRPr="009E6274" w:rsidRDefault="008C1E2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92F01" w14:textId="7C93F6FC" w:rsidR="008C1E27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31751D" w:rsidRPr="00F205C4">
        <w:rPr>
          <w:rFonts w:asciiTheme="majorBidi" w:hAnsiTheme="majorBidi" w:cstheme="majorBidi"/>
          <w:sz w:val="30"/>
          <w:szCs w:val="30"/>
          <w:cs/>
        </w:rPr>
        <w:t>ัดรายการในการจัดทำงบการเงินรวม</w:t>
      </w:r>
    </w:p>
    <w:p w14:paraId="24F24ABF" w14:textId="77777777" w:rsidR="005D11F5" w:rsidRPr="008A2E50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3C615E" w14:textId="19A7A848" w:rsidR="00336673" w:rsidRPr="00336673" w:rsidRDefault="00336673" w:rsidP="0033667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3667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เงิน</w:t>
      </w:r>
      <w:r w:rsidRPr="00336673">
        <w:rPr>
          <w:rFonts w:asciiTheme="majorBidi" w:hAnsiTheme="majorBidi" w:cs="Angsana New" w:hint="cs"/>
          <w:i/>
          <w:iCs/>
          <w:sz w:val="30"/>
          <w:szCs w:val="30"/>
          <w:cs/>
        </w:rPr>
        <w:t>ลงทุนในบริษัทย่อย</w:t>
      </w:r>
    </w:p>
    <w:p w14:paraId="4FEF7F90" w14:textId="31FD9400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2391EC" w14:textId="09CC8ED3" w:rsidR="00336673" w:rsidRDefault="00336673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36673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  <w:r w:rsidR="001771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77163" w:rsidRPr="00177163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3A270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</w:t>
      </w:r>
      <w:r w:rsidR="00CA62FC" w:rsidRPr="00CB6B0C">
        <w:rPr>
          <w:rFonts w:asciiTheme="majorBidi" w:hAnsiTheme="majorBidi" w:cs="Angsana New"/>
          <w:sz w:val="30"/>
          <w:szCs w:val="30"/>
          <w:cs/>
        </w:rPr>
        <w:t>ถัวเฉลี่ยถ่วงน้ำหนัก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</w:t>
      </w:r>
    </w:p>
    <w:p w14:paraId="68147826" w14:textId="745234A6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F84C1" w14:textId="6E8E6468" w:rsidR="00336673" w:rsidRPr="00C30CC3" w:rsidRDefault="00C30CC3" w:rsidP="00C30CC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0CC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เครื่องมือ</w:t>
      </w:r>
      <w:r w:rsidRPr="00C30CC3">
        <w:rPr>
          <w:rFonts w:asciiTheme="majorBidi" w:hAnsiTheme="majorBidi" w:cs="Angsana New" w:hint="cs"/>
          <w:i/>
          <w:iCs/>
          <w:sz w:val="30"/>
          <w:szCs w:val="30"/>
          <w:cs/>
        </w:rPr>
        <w:t>ทางการเงิน</w:t>
      </w:r>
    </w:p>
    <w:p w14:paraId="2A5BC9AF" w14:textId="078A61BC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AAC3" w14:textId="631CADE5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3EEE844D" w14:textId="45327A25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48E9DB3F" w14:textId="0EB0F166" w:rsidR="00840100" w:rsidRP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="001771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77163">
        <w:rPr>
          <w:rFonts w:asciiTheme="majorBidi" w:hAnsiTheme="majorBidi" w:cs="Angsana New"/>
          <w:sz w:val="30"/>
          <w:szCs w:val="30"/>
        </w:rPr>
        <w:t>(</w:t>
      </w:r>
      <w:r w:rsidR="00177163">
        <w:rPr>
          <w:rFonts w:asciiTheme="majorBidi" w:hAnsiTheme="majorBidi" w:cs="Angsana New" w:hint="cs"/>
          <w:sz w:val="30"/>
          <w:szCs w:val="30"/>
          <w:cs/>
        </w:rPr>
        <w:t>จ</w:t>
      </w:r>
      <w:r w:rsidRPr="00354CA8">
        <w:rPr>
          <w:rFonts w:asciiTheme="majorBidi" w:hAnsiTheme="majorBidi" w:cs="Angsana New"/>
          <w:sz w:val="30"/>
          <w:szCs w:val="30"/>
        </w:rPr>
        <w:t>)</w:t>
      </w:r>
      <w:r w:rsidR="00BD52A2">
        <w:rPr>
          <w:rFonts w:asciiTheme="majorBidi" w:hAnsiTheme="majorBidi" w:cs="Angsana New"/>
          <w:sz w:val="30"/>
          <w:szCs w:val="30"/>
        </w:rPr>
        <w:t>)</w:t>
      </w:r>
      <w:r w:rsidRPr="00354CA8">
        <w:rPr>
          <w:rFonts w:asciiTheme="majorBidi" w:hAnsiTheme="majorBidi" w:cs="Angsana New"/>
          <w:sz w:val="30"/>
          <w:szCs w:val="30"/>
        </w:rPr>
        <w:t xml:space="preserve">)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354CA8">
        <w:rPr>
          <w:rFonts w:asciiTheme="majorBidi" w:hAnsiTheme="majorBidi" w:cs="Angsana New"/>
          <w:sz w:val="30"/>
          <w:szCs w:val="30"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จะวัดมูลค่าเมื่อเริ่มแรกและ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44E854DC" w14:textId="7E9FD340" w:rsidR="00EA7CCB" w:rsidRDefault="00EA7CCB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547837EF" w14:textId="099524BF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17E9D40" w14:textId="7163524D" w:rsidR="00EA7CCB" w:rsidRPr="008A2E50" w:rsidRDefault="00EA7CC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93AB4" w14:textId="2A6B3CF0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F0D93E2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AB2F1" w14:textId="284D92AB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4F7D024E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B6A34DD" w14:textId="1FCF23F1" w:rsidR="003E42FF" w:rsidRPr="00840100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E42FF">
        <w:rPr>
          <w:rFonts w:asciiTheme="majorBidi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CF5C3ED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9A06CF" w14:textId="790D8E45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E03F2D1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6F791" w14:textId="5413379B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CD465FF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9A5D4" w14:textId="10A59626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93B86B6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A91E71" w14:textId="5C729747" w:rsid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332277A7" w14:textId="7CFB8891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CCB4D0" w14:textId="1396FA37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54CA8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54CA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8B318D6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F8FCCD" w14:textId="036D31CC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A2EA6">
        <w:rPr>
          <w:rFonts w:asciiTheme="majorBidi" w:hAnsiTheme="majorBidi" w:cs="Angsana New"/>
          <w:sz w:val="30"/>
          <w:szCs w:val="30"/>
        </w:rPr>
        <w:br/>
      </w:r>
      <w:r w:rsidRPr="00354CA8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DDA9C92" w14:textId="77777777" w:rsidR="006A2EA6" w:rsidRPr="008A2E50" w:rsidRDefault="006A2EA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1D3E7" w14:textId="42A773E8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/>
          <w:sz w:val="30"/>
          <w:szCs w:val="30"/>
        </w:rPr>
        <w:t>12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DDB0F9E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D0E12A" w14:textId="6A5B7DAB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16910A" w14:textId="77777777" w:rsidR="006A2EA6" w:rsidRPr="00354CA8" w:rsidRDefault="006A2EA6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1E655D3" w14:textId="6C94D5FD" w:rsidR="00CE3BDA" w:rsidRPr="00354CA8" w:rsidRDefault="00957E48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30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E3FA2C" w14:textId="77777777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262958" w14:textId="009ACE92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50D0344" w14:textId="668D4B17" w:rsidR="00CE3BDA" w:rsidRPr="00354CA8" w:rsidRDefault="00CE3BDA" w:rsidP="004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188747" w14:textId="21EF4D20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90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</w:p>
    <w:p w14:paraId="4391FE06" w14:textId="37FDE5B9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AE0068" w14:textId="725A04C5" w:rsidR="0081311F" w:rsidRPr="00354CA8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CE3BDA"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ตัดจำหน่าย</w:t>
      </w:r>
    </w:p>
    <w:p w14:paraId="59B6D948" w14:textId="56BA837C" w:rsidR="0081311F" w:rsidRPr="008A2E50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83B2CB" w14:textId="7A03EB9E" w:rsidR="00E034C4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4654BE1" w14:textId="76A2A21D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613361" w14:textId="3BCE3AEE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3DC5B775" w14:textId="77777777" w:rsidR="00CE3BDA" w:rsidRPr="008A2E50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22FD0" w14:textId="3C514B96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E3BDA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5CD9E93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E7B059" w14:textId="77777777" w:rsidR="00496F6A" w:rsidRPr="00BC001A" w:rsidRDefault="00496F6A" w:rsidP="00496F6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001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EFC392C" w14:textId="77777777" w:rsidR="0060272F" w:rsidRPr="008A2E50" w:rsidRDefault="0060272F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A1570" w14:textId="48EA756E" w:rsidR="00E45BAD" w:rsidRDefault="00217172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172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ยอดเงินสด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45BAD" w:rsidRPr="00F205C4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C410E6D" w14:textId="67EE7C44" w:rsidR="00F63456" w:rsidRPr="008A2E50" w:rsidRDefault="00F63456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60FA8C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133D90E" w14:textId="10A5169B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1D1AE66C" w14:textId="77777777" w:rsidR="00ED5087" w:rsidRPr="00CA62FC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CFDF60" w14:textId="68991B7F" w:rsidR="00687B26" w:rsidRDefault="00687B26" w:rsidP="00BC0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F74FA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BC001A" w:rsidRPr="00BC00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A2FE015" w14:textId="77777777" w:rsidR="00BC001A" w:rsidRPr="00CA62FC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62DD2" w14:textId="0B52DBCA" w:rsidR="00BC001A" w:rsidRDefault="00BC001A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515F5CA7" w14:textId="77777777" w:rsidR="00BC001A" w:rsidRPr="00CA62FC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A3767D" w14:textId="7B4D07DA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E055CFF" w14:textId="77777777" w:rsidR="00ED5087" w:rsidRPr="00CA62FC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D7655" w14:textId="54C0D816" w:rsidR="00E45BAD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6FB29E47" w14:textId="77777777" w:rsidR="00B81DE7" w:rsidRPr="00CA62FC" w:rsidRDefault="00B81DE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896FA1" w14:textId="06D32260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3B8C495B" w14:textId="77777777" w:rsidR="00ED5087" w:rsidRPr="008A2E50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6210"/>
      </w:tblGrid>
      <w:tr w:rsidR="00ED5087" w:rsidRPr="00F205C4" w14:paraId="19C3C37F" w14:textId="77777777" w:rsidTr="008C1F19">
        <w:tc>
          <w:tcPr>
            <w:tcW w:w="2790" w:type="dxa"/>
          </w:tcPr>
          <w:p w14:paraId="0FE7080C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210" w:type="dxa"/>
          </w:tcPr>
          <w:p w14:paraId="2D2C5BA0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ราคาทุนของแต่ละรายการที่ซื้อมา (วิธีราคาเจาะจง) </w:t>
            </w:r>
          </w:p>
        </w:tc>
      </w:tr>
      <w:tr w:rsidR="00ED5087" w:rsidRPr="00F205C4" w14:paraId="1CB30D44" w14:textId="77777777" w:rsidTr="008C1F19">
        <w:tc>
          <w:tcPr>
            <w:tcW w:w="2790" w:type="dxa"/>
          </w:tcPr>
          <w:p w14:paraId="062FA5B9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 ๆ</w:t>
            </w:r>
          </w:p>
        </w:tc>
        <w:tc>
          <w:tcPr>
            <w:tcW w:w="6210" w:type="dxa"/>
          </w:tcPr>
          <w:p w14:paraId="6CF561BA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255CE"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เข้าก่อน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ออกก่อน</w:t>
            </w:r>
          </w:p>
        </w:tc>
      </w:tr>
    </w:tbl>
    <w:p w14:paraId="1C10A460" w14:textId="77777777" w:rsidR="00ED5087" w:rsidRPr="008A2E50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D450F7" w14:textId="21165814" w:rsidR="00ED5087" w:rsidRPr="00F205C4" w:rsidRDefault="00A13F88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ทั้งนี้</w:t>
      </w:r>
      <w:r w:rsidR="00ED5087" w:rsidRPr="00F205C4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A5A77F7" w14:textId="4542E1B9" w:rsidR="00000188" w:rsidRPr="00CA62FC" w:rsidRDefault="000001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6C29A2" w14:textId="77777777" w:rsidR="00A91AC7" w:rsidRPr="00F205C4" w:rsidRDefault="00A91AC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8603E5" w14:textId="47FEDFFF" w:rsidR="00A91AC7" w:rsidRPr="00CA62FC" w:rsidRDefault="00A91AC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54F031" w14:textId="4952E121" w:rsidR="00A91AC7" w:rsidRDefault="00E75363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E753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5363">
        <w:rPr>
          <w:rFonts w:asciiTheme="majorBidi" w:hAnsiTheme="majorBidi" w:cs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</w:p>
    <w:p w14:paraId="0B93908C" w14:textId="77777777" w:rsidR="00F84399" w:rsidRPr="00CA62FC" w:rsidRDefault="00F8439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FE77A9" w14:textId="3F821AF1" w:rsidR="00A91AC7" w:rsidRDefault="00E75363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7372285" w14:textId="60DB4105" w:rsidR="00A13F88" w:rsidRPr="00CA62FC" w:rsidRDefault="00A13F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31B95F" w14:textId="0769C1FB" w:rsidR="00A13F88" w:rsidRPr="00F205C4" w:rsidRDefault="00A13F88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</w:t>
      </w:r>
      <w:r w:rsidR="00F41F58">
        <w:rPr>
          <w:rFonts w:asciiTheme="majorBidi" w:hAnsiTheme="majorBidi" w:cstheme="majorBidi" w:hint="cs"/>
          <w:sz w:val="30"/>
          <w:szCs w:val="30"/>
          <w:cs/>
        </w:rPr>
        <w:t>สุทธิที่ได้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C4EB958" w14:textId="77777777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3293B5C" w14:textId="77777777" w:rsidR="00ED5087" w:rsidRPr="00CB0132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F3C465" w14:textId="77777777" w:rsidR="00E45BAD" w:rsidRPr="00F205C4" w:rsidRDefault="00E45BAD" w:rsidP="0005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F205C4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5C20B98" w14:textId="77777777" w:rsidR="00E45BAD" w:rsidRPr="00CB0132" w:rsidRDefault="00E45BAD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17D293" w14:textId="4E46BD72" w:rsidR="00E75363" w:rsidRDefault="00E45BAD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รวมถึงต้นทุนการกู้ยืมและต้นทุนในการรื้อถอน</w:t>
      </w:r>
      <w:r w:rsidR="00E75363"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การขนย้าย</w:t>
      </w:r>
      <w:r w:rsidR="00E75363"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</w:t>
      </w:r>
      <w:r w:rsidR="00E75363">
        <w:rPr>
          <w:rFonts w:asciiTheme="majorBidi" w:hAnsiTheme="majorBidi" w:cs="Angsana New"/>
          <w:color w:val="000000"/>
          <w:sz w:val="30"/>
          <w:szCs w:val="30"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AABDCEA" w14:textId="77777777" w:rsidR="00E75363" w:rsidRPr="00CB0132" w:rsidRDefault="00E7536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DFFB73" w14:textId="2DD9E17A" w:rsidR="00E75363" w:rsidRDefault="00E75363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อาคาร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และอุปกรณ์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รับรู้ในกำไรหรือขาดทุน</w:t>
      </w:r>
    </w:p>
    <w:p w14:paraId="3884E28E" w14:textId="326EF132" w:rsidR="005D11F5" w:rsidRPr="00CB0132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387174" w14:textId="16D6815F" w:rsidR="00592986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1A7928B" w14:textId="77777777" w:rsidR="00E75363" w:rsidRPr="00CB0132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EBE6F3" w14:textId="0154B3B9" w:rsidR="00EA0364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26A7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426A7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426A7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23A36875" w14:textId="77777777" w:rsidR="00E426A7" w:rsidRPr="00CB0132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9DC65E" w14:textId="4DD5F1A0" w:rsidR="00E426A7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26A7">
        <w:rPr>
          <w:rFonts w:asciiTheme="majorBidi" w:hAnsiTheme="majorBidi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FEC5B0B" w14:textId="77777777" w:rsidR="00CB474F" w:rsidRPr="008A2E50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593"/>
      </w:tblGrid>
      <w:tr w:rsidR="00CB474F" w:rsidRPr="00F205C4" w14:paraId="063107A4" w14:textId="77777777" w:rsidTr="007B75EE">
        <w:tc>
          <w:tcPr>
            <w:tcW w:w="6030" w:type="dxa"/>
          </w:tcPr>
          <w:p w14:paraId="296DB533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</w:p>
        </w:tc>
        <w:tc>
          <w:tcPr>
            <w:tcW w:w="1548" w:type="dxa"/>
          </w:tcPr>
          <w:p w14:paraId="70CD3745" w14:textId="2ABD5D44" w:rsidR="00CB474F" w:rsidRPr="00EA0364" w:rsidRDefault="0064148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57193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5654F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D57193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93" w:type="dxa"/>
          </w:tcPr>
          <w:p w14:paraId="0BCE58CA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67B1367B" w14:textId="77777777" w:rsidTr="007B75EE">
        <w:tc>
          <w:tcPr>
            <w:tcW w:w="6030" w:type="dxa"/>
          </w:tcPr>
          <w:p w14:paraId="21FED248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ตกแต่ง ติดตั้งและเครื่องใช้สำนักงาน</w:t>
            </w:r>
          </w:p>
        </w:tc>
        <w:tc>
          <w:tcPr>
            <w:tcW w:w="1548" w:type="dxa"/>
          </w:tcPr>
          <w:p w14:paraId="47D5D45F" w14:textId="1D534D2C" w:rsidR="00CB474F" w:rsidRPr="00EA0364" w:rsidRDefault="0064148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gramStart"/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3400A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60259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400A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proofErr w:type="gramEnd"/>
            <w:r w:rsidR="00160259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20C4E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71410D89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70251186" w14:textId="77777777" w:rsidTr="007B75EE">
        <w:tc>
          <w:tcPr>
            <w:tcW w:w="6030" w:type="dxa"/>
          </w:tcPr>
          <w:p w14:paraId="1483F450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  <w:tc>
          <w:tcPr>
            <w:tcW w:w="1548" w:type="dxa"/>
          </w:tcPr>
          <w:p w14:paraId="25405C8F" w14:textId="4771F551" w:rsidR="00CB474F" w:rsidRPr="00EA0364" w:rsidRDefault="0064148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3400A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CB474F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93" w:type="dxa"/>
          </w:tcPr>
          <w:p w14:paraId="312B95F8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5770244A" w14:textId="77777777" w:rsidTr="007B75EE">
        <w:tc>
          <w:tcPr>
            <w:tcW w:w="6030" w:type="dxa"/>
          </w:tcPr>
          <w:p w14:paraId="591E37FE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</w:tcPr>
          <w:p w14:paraId="7756DDEB" w14:textId="2BF6E0B1" w:rsidR="00CB474F" w:rsidRPr="00EA0364" w:rsidRDefault="0064148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5A8C679F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696765A0" w14:textId="77777777" w:rsidR="00690A8C" w:rsidRPr="00CB0132" w:rsidRDefault="00690A8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69A788" w14:textId="49D41CF3" w:rsidR="00CB474F" w:rsidRPr="00F205C4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24CD7C9" w14:textId="77777777" w:rsidR="00CB474F" w:rsidRPr="00CB0132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8433012" w14:textId="56244220" w:rsidR="00C77F44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478CF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="00C77F44"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77F44"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324E725" w14:textId="77777777" w:rsidR="008A60FB" w:rsidRDefault="008A6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09EC9C6" w14:textId="6A15031A" w:rsidR="00D478CF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478CF">
        <w:rPr>
          <w:rFonts w:asciiTheme="majorBidi" w:hAnsiTheme="majorBidi" w:cs="Angsana New" w:hint="cs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70BBB162" w14:textId="105D9526" w:rsidR="00D478CF" w:rsidRPr="008A2E50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318"/>
        <w:gridCol w:w="1350"/>
        <w:gridCol w:w="1089"/>
      </w:tblGrid>
      <w:tr w:rsidR="00D478CF" w:rsidRPr="00F205C4" w14:paraId="59298669" w14:textId="77777777" w:rsidTr="001C1721">
        <w:tc>
          <w:tcPr>
            <w:tcW w:w="6318" w:type="dxa"/>
          </w:tcPr>
          <w:p w14:paraId="481F7FBE" w14:textId="77777777" w:rsidR="00D478CF" w:rsidRPr="00F205C4" w:rsidRDefault="00D478CF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350" w:type="dxa"/>
          </w:tcPr>
          <w:p w14:paraId="7B7466E0" w14:textId="4826A4AC" w:rsidR="00D478CF" w:rsidRPr="00F205C4" w:rsidRDefault="0064148A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8C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9" w:type="dxa"/>
          </w:tcPr>
          <w:p w14:paraId="3B9B8AD3" w14:textId="77777777" w:rsidR="00D478CF" w:rsidRPr="00F205C4" w:rsidRDefault="00D478CF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12F8C1F" w14:textId="56D9051B" w:rsidR="00D478CF" w:rsidRPr="008A2E50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E760" w14:textId="2FE5D908" w:rsidR="00EF66D5" w:rsidRPr="00EF66D5" w:rsidRDefault="00EF66D5" w:rsidP="00EF66D5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F66D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</w:t>
      </w:r>
      <w:r w:rsidRPr="00EF66D5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เช่า</w:t>
      </w:r>
    </w:p>
    <w:p w14:paraId="11A43CAD" w14:textId="0F58B1F8" w:rsidR="00EF66D5" w:rsidRPr="00D05478" w:rsidRDefault="00EF66D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B6BCB" w14:textId="03A8073D" w:rsidR="009229B1" w:rsidRPr="009229B1" w:rsidRDefault="009229B1" w:rsidP="009229B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229B1">
        <w:rPr>
          <w:rFonts w:asciiTheme="majorBidi" w:hAnsiTheme="majorBidi" w:cs="Angsana New" w:hint="cs"/>
          <w:sz w:val="30"/>
          <w:szCs w:val="30"/>
          <w:cs/>
        </w:rPr>
        <w:t>ณ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2A20E8" w14:textId="57C8B9D9" w:rsidR="0050798E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10746" w14:textId="344B8900" w:rsidR="009229B1" w:rsidRPr="009229B1" w:rsidRDefault="009229B1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229B1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9229B1">
        <w:rPr>
          <w:rFonts w:ascii="Angsana New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BC061AB" w14:textId="77777777" w:rsidR="009229B1" w:rsidRPr="008A2E50" w:rsidRDefault="009229B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AC28B" w14:textId="66F9A93F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ณ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A66AB" w14:textId="10E1708D" w:rsidR="00BD047E" w:rsidRPr="008A2E50" w:rsidRDefault="00BD047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693D202" w14:textId="0DC8A6D0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77F44">
        <w:rPr>
          <w:rFonts w:asciiTheme="majorBidi" w:hAnsiTheme="majorBidi" w:cs="Angsana New" w:hint="cs"/>
          <w:sz w:val="30"/>
          <w:szCs w:val="30"/>
          <w:cs/>
        </w:rPr>
        <w:t>เงินจ่ายล่วงหน้า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รวมกับต้นทุนทางตรงเริ่มแรก</w:t>
      </w:r>
      <w:r w:rsidR="00C77F4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AD5A0C6" w14:textId="3C701D16" w:rsidR="0050798E" w:rsidRPr="008A2E50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18B1FB" w14:textId="7FE27E08" w:rsidR="00BB0C9E" w:rsidRPr="00BB0C9E" w:rsidRDefault="00BB0C9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B0C9E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7C17286" w14:textId="43533647" w:rsidR="00BB0C9E" w:rsidRPr="008A2E50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1C0838" w14:textId="4B57A412" w:rsidR="00D51767" w:rsidRDefault="00D51767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1767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8130E92" w14:textId="7E22D00D" w:rsidR="00D05478" w:rsidRPr="00BD047E" w:rsidRDefault="00D05478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AF31987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C35A51C" w14:textId="5F6BF06B" w:rsidR="007F6229" w:rsidRPr="0089361A" w:rsidRDefault="007F6229" w:rsidP="007F622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9361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2A318623" w14:textId="0DD6BD8E" w:rsidR="007F6229" w:rsidRPr="008A2E50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7FCA85" w14:textId="77777777" w:rsidR="00BD2417" w:rsidRDefault="007F6229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ณ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br/>
      </w:r>
      <w:r w:rsidRPr="007F6229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2309816" w14:textId="77777777" w:rsidR="00BD2417" w:rsidRPr="008A2E50" w:rsidRDefault="00BD241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55B8B" w14:textId="61AA803C" w:rsidR="0089361A" w:rsidRDefault="0089361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9361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14:paraId="08C73E67" w14:textId="0F6A99BF" w:rsidR="0089361A" w:rsidRPr="008A2E50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F6EF19" w14:textId="2F0599E2" w:rsidR="00A46A4A" w:rsidRDefault="00A46A4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6A4A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A3691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409E488" w14:textId="6A91165C" w:rsidR="00A46A4A" w:rsidRPr="008A2E50" w:rsidRDefault="00A46A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3C945" w14:textId="6F599771" w:rsidR="00A46A4A" w:rsidRDefault="00A46A4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6A4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760546FB" w14:textId="4B7933A8" w:rsidR="00724892" w:rsidRPr="008A2E50" w:rsidRDefault="0072489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1A986D" w14:textId="77777777" w:rsidR="000800AA" w:rsidRPr="00F205C4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02566C16" w14:textId="77777777" w:rsidR="00F0424B" w:rsidRPr="00C355E2" w:rsidRDefault="00F042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78445D" w14:textId="269702CE" w:rsidR="000800AA" w:rsidRPr="00F205C4" w:rsidRDefault="0089361A" w:rsidP="0089361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9361A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9361A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</w:p>
    <w:p w14:paraId="71FD7D7A" w14:textId="6D4CD588" w:rsidR="0089361A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7A8A3" w14:textId="27D987F7" w:rsidR="00182172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F41D456" w14:textId="77777777" w:rsidR="00182172" w:rsidRPr="008A2E50" w:rsidRDefault="0018217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E88C35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4929397" w14:textId="572D10C0" w:rsidR="00182172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pacing w:val="-20"/>
          <w:sz w:val="30"/>
          <w:szCs w:val="30"/>
          <w:cs/>
        </w:rPr>
        <w:t>ณ</w:t>
      </w:r>
      <w:r w:rsidRPr="00BB0C9E">
        <w:rPr>
          <w:rFonts w:asciiTheme="majorBidi" w:hAnsiTheme="majorBidi" w:cs="Angsana New"/>
          <w:spacing w:val="-20"/>
          <w:sz w:val="30"/>
          <w:szCs w:val="30"/>
          <w:cs/>
        </w:rPr>
        <w:t xml:space="preserve"> </w:t>
      </w:r>
      <w:r w:rsidR="00AD100C">
        <w:rPr>
          <w:rFonts w:asciiTheme="majorBidi" w:hAnsiTheme="majorBidi" w:cs="Angsana New"/>
          <w:spacing w:val="-20"/>
          <w:sz w:val="30"/>
          <w:szCs w:val="30"/>
        </w:rPr>
        <w:t xml:space="preserve"> </w:t>
      </w:r>
      <w:r w:rsidRPr="00BB0C9E">
        <w:rPr>
          <w:rFonts w:asciiTheme="majorBidi" w:hAnsiTheme="majorBidi" w:cs="Angsana New" w:hint="cs"/>
          <w:spacing w:val="-20"/>
          <w:sz w:val="30"/>
          <w:szCs w:val="30"/>
          <w:cs/>
        </w:rPr>
        <w:t>ต้นปี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โดยคำนึงถึงการเปลี่ยนแปลงใดๆ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265D423D" w14:textId="77777777" w:rsidR="000800AA" w:rsidRPr="008A2E50" w:rsidRDefault="000800A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A1A6AC" w14:textId="5B34CAF6" w:rsidR="00EC16E3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35B1F6E" w14:textId="77777777" w:rsidR="00F15F3F" w:rsidRPr="00F15F3F" w:rsidRDefault="00F15F3F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5F4845" w14:textId="505A3A9D" w:rsidR="00BB0C9E" w:rsidRPr="00BB0C9E" w:rsidRDefault="00BB0C9E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B0C9E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12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06B622A" w14:textId="77777777" w:rsidR="00BB0C9E" w:rsidRPr="008A2E50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2C5447" w14:textId="1AE9C95D" w:rsidR="00BD047E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D178EF6" w14:textId="77777777" w:rsidR="0018131F" w:rsidRPr="008A2E50" w:rsidRDefault="001813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8502EF" w14:textId="7D23026C" w:rsidR="0055215A" w:rsidRPr="00952015" w:rsidRDefault="0055215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5201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4CE499E" w14:textId="77777777" w:rsidR="0055215A" w:rsidRPr="008A2E50" w:rsidRDefault="0055215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EAEE1E" w14:textId="32868514" w:rsidR="001F404A" w:rsidRPr="00F205C4" w:rsidRDefault="000800AA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ภาษีเงินได้ </w:t>
      </w:r>
      <w:r w:rsidRPr="00F205C4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3FC1657" w14:textId="1100E1EE" w:rsidR="00C355E2" w:rsidRPr="008A2E50" w:rsidRDefault="00C355E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6F2C9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1EDEBEA6" w14:textId="1AE4F2E5" w:rsidR="004F74FA" w:rsidRPr="004F74FA" w:rsidRDefault="004F74FA" w:rsidP="004F74F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4F74F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6244A924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9A4D0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วันที่วัดมูลค่าในตลาดหลัก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หรือตลาดที่ให้ประโยชน์สูงสุด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หากไม่มีตลาดหลัก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5D4BE7E" w14:textId="03BF9046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9CB63A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007895E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2D9AC3" w14:textId="4ABAEAD6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C970CD8" w14:textId="56DEB21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</w:p>
    <w:p w14:paraId="29D4AACA" w14:textId="3FAAAA89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5EA8C592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B0691B" w14:textId="3026D077" w:rsid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5C183F71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BCD5FA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2C698EE5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81B3C" w14:textId="3F063401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Pr="004F74FA">
        <w:rPr>
          <w:rFonts w:asciiTheme="majorBidi" w:hAnsiTheme="majorBidi" w:cstheme="majorBidi"/>
          <w:sz w:val="30"/>
          <w:szCs w:val="30"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B1E8ADF" w14:textId="3DC28319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D4F2F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465AE9B9" w14:textId="137EDD52" w:rsidR="00511666" w:rsidRDefault="00FB230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18131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50FC4D5" w14:textId="77777777" w:rsidR="0018131F" w:rsidRPr="008A2E50" w:rsidRDefault="001813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865F1C" w14:textId="70637AC5" w:rsidR="00537D9E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205C4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</w:t>
      </w:r>
      <w:r w:rsidR="007D4D08" w:rsidRPr="00F205C4">
        <w:rPr>
          <w:rFonts w:asciiTheme="majorBidi" w:hAnsiTheme="majorBidi" w:cstheme="majorBidi"/>
          <w:sz w:val="30"/>
          <w:szCs w:val="30"/>
          <w:cs/>
        </w:rPr>
        <w:t xml:space="preserve">จำนวนเงินที่เก็บแทนบุคคลที่สาม </w:t>
      </w:r>
      <w:r w:rsidR="00F32E4B" w:rsidRPr="00F32E4B">
        <w:rPr>
          <w:rFonts w:asciiTheme="majorBidi" w:hAnsiTheme="majorBidi" w:cs="Angsana New" w:hint="cs"/>
          <w:sz w:val="30"/>
          <w:szCs w:val="30"/>
          <w:cs/>
        </w:rPr>
        <w:t>รายได้ที่รับรู้ไม่รวมภาษีมูลค่าเพิ่ม</w:t>
      </w:r>
      <w:r w:rsidR="0018131F">
        <w:rPr>
          <w:rFonts w:asciiTheme="majorBidi" w:hAnsiTheme="majorBidi" w:cs="Angsana New" w:hint="cs"/>
          <w:sz w:val="30"/>
          <w:szCs w:val="30"/>
          <w:cs/>
        </w:rPr>
        <w:t xml:space="preserve">หรือภาษีขายอื่นๆ </w:t>
      </w:r>
      <w:r w:rsidR="00F32E4B" w:rsidRPr="00F32E4B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32E4B"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74D3C6F" w14:textId="6F9BB081" w:rsidR="00F32E4B" w:rsidRPr="008A2E50" w:rsidRDefault="00F32E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345B" w14:textId="0A84BE10" w:rsidR="00F32E4B" w:rsidRDefault="00F32E4B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32E4B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2E4B">
        <w:rPr>
          <w:rFonts w:asciiTheme="majorBidi" w:hAnsiTheme="majorBidi" w:cs="Angsana New" w:hint="cs"/>
          <w:sz w:val="30"/>
          <w:szCs w:val="30"/>
          <w:cs/>
        </w:rPr>
        <w:t>ณ</w:t>
      </w:r>
      <w:r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2E4B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="00945CA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45CAF" w:rsidRPr="00F205C4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1944B73" w14:textId="0C61331D" w:rsidR="00945CAF" w:rsidRPr="008A2E50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AF2349" w14:textId="77777777" w:rsidR="00945CAF" w:rsidRPr="00F205C4" w:rsidRDefault="00945CAF" w:rsidP="00945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7F29929" w14:textId="3A9E1C44" w:rsidR="00945CAF" w:rsidRPr="008A2E50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490E99" w14:textId="2899CFAB" w:rsidR="00945CAF" w:rsidRDefault="00945CAF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5CAF">
        <w:rPr>
          <w:rFonts w:asciiTheme="majorBidi" w:hAnsiTheme="majorBidi" w:cs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หรือมีการให้บริการหลายๆ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518DF7D2" w14:textId="77777777" w:rsidR="00EA5700" w:rsidRPr="008A2E50" w:rsidRDefault="00EA5700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C0AC2" w14:textId="577875AE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</w:p>
    <w:p w14:paraId="0F5576A4" w14:textId="77777777" w:rsidR="00950B25" w:rsidRPr="00CA4A86" w:rsidRDefault="00950B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533F7" w14:textId="77777777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 </w:t>
      </w:r>
    </w:p>
    <w:p w14:paraId="7544F2CB" w14:textId="77777777" w:rsidR="007F6229" w:rsidRPr="00BD047E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18EA0C" w14:textId="77777777" w:rsidR="00DC7BDC" w:rsidRPr="00F205C4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FD7B5AF" w14:textId="77777777" w:rsidR="00DC7BDC" w:rsidRPr="00BD047E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D8381" w14:textId="4B56231E" w:rsidR="00CE7ECA" w:rsidRPr="00466A76" w:rsidRDefault="00CE7ECA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6A76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 </w:t>
      </w:r>
    </w:p>
    <w:p w14:paraId="5DFEED2A" w14:textId="77777777" w:rsidR="005E10F8" w:rsidRPr="008A2E50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1D458B" w14:textId="1193610D" w:rsidR="00CE7ECA" w:rsidRDefault="00CE7ECA" w:rsidP="00CE7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ECA">
        <w:rPr>
          <w:rFonts w:asciiTheme="majorBidi" w:hAnsiTheme="majorBidi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ณ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61449860" w14:textId="77777777" w:rsidR="00CE7ECA" w:rsidRDefault="00CE7ECA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96464" w14:textId="49316885" w:rsidR="00466A76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CEB5C65" w14:textId="4C447797" w:rsidR="00466A76" w:rsidRPr="008A2E50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D4FEFD" w14:textId="03EF0766" w:rsidR="00466A76" w:rsidRPr="00466A76" w:rsidRDefault="00466A76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346DB4B" w14:textId="77777777" w:rsidR="00466A76" w:rsidRPr="008A2E50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9ACC115" w14:textId="3057AC9C" w:rsidR="00466A76" w:rsidRPr="00466A76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9E121EB" w14:textId="30D916B7" w:rsidR="00466A76" w:rsidRPr="008A2E50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D6DD74B" w14:textId="6F44571B" w:rsidR="00DC7BDC" w:rsidRPr="00F205C4" w:rsidRDefault="00F0424B" w:rsidP="009471E6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กำไรต่อหุ้นขั้นพื้นฐาน</w:t>
      </w:r>
    </w:p>
    <w:p w14:paraId="49E90ECB" w14:textId="77777777" w:rsidR="00DC7BDC" w:rsidRPr="008A2E50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CE96494" w14:textId="4F4840A4" w:rsidR="00E239B9" w:rsidRPr="00F205C4" w:rsidRDefault="00DC7BDC" w:rsidP="00477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520D799" w14:textId="77777777" w:rsidR="005E10F8" w:rsidRPr="008A2E50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6261AC0" w14:textId="04ED80B8" w:rsidR="00193749" w:rsidRPr="00737A95" w:rsidRDefault="00193749" w:rsidP="0019374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37A9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8247559" w14:textId="77777777" w:rsidR="00B45B4C" w:rsidRPr="008A2E50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F3C5594" w14:textId="69B69B37" w:rsidR="00193749" w:rsidRDefault="00E20DD2" w:rsidP="00193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D6D7C8D" w14:textId="77777777" w:rsidR="00B45B4C" w:rsidRPr="008A2E50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596D687" w14:textId="77777777" w:rsidR="003D744A" w:rsidRPr="006F561F" w:rsidRDefault="003D744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6F561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6B0CDEF" w14:textId="77777777" w:rsidR="003D744A" w:rsidRPr="008A2E50" w:rsidRDefault="003D74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7D9424E" w14:textId="48353199" w:rsidR="00E31D9F" w:rsidRPr="00F205C4" w:rsidRDefault="003D744A" w:rsidP="00861F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</w:t>
      </w:r>
      <w:r w:rsidR="00F6089C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>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</w:t>
      </w:r>
      <w:r w:rsidR="00861F28" w:rsidRPr="00F205C4">
        <w:rPr>
          <w:rFonts w:asciiTheme="majorBidi" w:hAnsiTheme="majorBidi" w:cstheme="majorBidi"/>
          <w:sz w:val="30"/>
          <w:szCs w:val="30"/>
          <w:cs/>
        </w:rPr>
        <w:t>จ่ายในการบริหาร</w:t>
      </w:r>
    </w:p>
    <w:p w14:paraId="2D21DC06" w14:textId="5749D925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5DCC0666" w14:textId="77777777" w:rsidR="00154B96" w:rsidRPr="00BD047E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1E5A42" w14:textId="389D0833" w:rsidR="00154B96" w:rsidRPr="00F205C4" w:rsidRDefault="00065E8C" w:rsidP="00154B96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154B96" w:rsidRPr="00F205C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DE147C" w:rsidRPr="00DE147C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บุคคลหรือกิจการอื่น</w:t>
      </w:r>
      <w:r w:rsidR="00EF21C6" w:rsidRPr="00F205C4">
        <w:rPr>
          <w:rFonts w:asciiTheme="majorBidi" w:hAnsiTheme="majorBidi" w:cstheme="majorBidi"/>
          <w:b/>
          <w:sz w:val="30"/>
          <w:szCs w:val="30"/>
          <w:cs/>
        </w:rPr>
        <w:t>ที่เ</w:t>
      </w:r>
      <w:r w:rsidR="00AB6E30" w:rsidRPr="00F205C4">
        <w:rPr>
          <w:rFonts w:asciiTheme="majorBidi" w:hAnsiTheme="majorBidi" w:cstheme="majorBidi"/>
          <w:b/>
          <w:sz w:val="30"/>
          <w:szCs w:val="30"/>
          <w:cs/>
        </w:rPr>
        <w:t>กี่ยวข้องกันที่มีรายการระหว่างกันที่มีนัยสำคัญกับ</w:t>
      </w:r>
      <w:r w:rsidR="00DE147C">
        <w:rPr>
          <w:rFonts w:asciiTheme="majorBidi" w:hAnsiTheme="majorBidi" w:cstheme="majorBidi"/>
          <w:b/>
          <w:sz w:val="30"/>
          <w:szCs w:val="30"/>
        </w:rPr>
        <w:br/>
      </w:r>
      <w:r w:rsidR="00AB6E30" w:rsidRPr="00F205C4">
        <w:rPr>
          <w:rFonts w:asciiTheme="majorBidi" w:hAnsiTheme="majorBidi" w:cstheme="majorBidi"/>
          <w:b/>
          <w:sz w:val="30"/>
          <w:szCs w:val="30"/>
          <w:cs/>
        </w:rPr>
        <w:t>กลุ่มบริษัทในระหว่างปีมีดังต่อไปนี้</w:t>
      </w:r>
    </w:p>
    <w:p w14:paraId="627982B2" w14:textId="77777777" w:rsidR="00154B96" w:rsidRPr="00BD047E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530"/>
        <w:gridCol w:w="4032"/>
      </w:tblGrid>
      <w:tr w:rsidR="00154B96" w:rsidRPr="00F205C4" w14:paraId="65B60084" w14:textId="77777777" w:rsidTr="00D81AF9">
        <w:trPr>
          <w:tblHeader/>
        </w:trPr>
        <w:tc>
          <w:tcPr>
            <w:tcW w:w="3798" w:type="dxa"/>
          </w:tcPr>
          <w:p w14:paraId="6A97D615" w14:textId="77777777" w:rsidR="00154B96" w:rsidRPr="00F205C4" w:rsidRDefault="00154B96" w:rsidP="00E31D9F">
            <w:pPr>
              <w:pStyle w:val="block"/>
              <w:spacing w:after="0" w:line="240" w:lineRule="atLeast"/>
              <w:ind w:left="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FCC14A" w14:textId="77777777" w:rsidR="00154B96" w:rsidRPr="00F205C4" w:rsidRDefault="00154B96" w:rsidP="00CE71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4032" w:type="dxa"/>
          </w:tcPr>
          <w:p w14:paraId="44900FAC" w14:textId="77777777" w:rsidR="00154B96" w:rsidRPr="00F205C4" w:rsidRDefault="00154B96" w:rsidP="00CE714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B96" w:rsidRPr="00F205C4" w14:paraId="47ED50D7" w14:textId="77777777" w:rsidTr="00D81AF9">
        <w:trPr>
          <w:tblHeader/>
        </w:trPr>
        <w:tc>
          <w:tcPr>
            <w:tcW w:w="3798" w:type="dxa"/>
            <w:vAlign w:val="bottom"/>
          </w:tcPr>
          <w:p w14:paraId="123EA94A" w14:textId="77777777" w:rsidR="00154B96" w:rsidRPr="00F205C4" w:rsidRDefault="00154B96" w:rsidP="00E31D9F">
            <w:pPr>
              <w:spacing w:line="360" w:lineRule="exact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14:paraId="08F12D7D" w14:textId="77777777" w:rsidR="00154B96" w:rsidRPr="00F205C4" w:rsidRDefault="00154B96" w:rsidP="00CE714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32" w:type="dxa"/>
            <w:vAlign w:val="bottom"/>
          </w:tcPr>
          <w:p w14:paraId="276AD154" w14:textId="77777777" w:rsidR="00154B96" w:rsidRPr="00F205C4" w:rsidRDefault="00154B96" w:rsidP="00CE714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0DC6" w:rsidRPr="00F205C4" w14:paraId="67A6641C" w14:textId="77777777" w:rsidTr="00D81AF9">
        <w:tc>
          <w:tcPr>
            <w:tcW w:w="3798" w:type="dxa"/>
            <w:vAlign w:val="bottom"/>
          </w:tcPr>
          <w:p w14:paraId="7643335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0B14F496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vAlign w:val="bottom"/>
          </w:tcPr>
          <w:p w14:paraId="3DF7D4AA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 และความรับผิดชอบการ</w:t>
            </w:r>
          </w:p>
        </w:tc>
      </w:tr>
      <w:tr w:rsidR="00940DC6" w:rsidRPr="00F205C4" w14:paraId="7457621D" w14:textId="77777777" w:rsidTr="00D81AF9">
        <w:tc>
          <w:tcPr>
            <w:tcW w:w="3798" w:type="dxa"/>
            <w:vAlign w:val="bottom"/>
          </w:tcPr>
          <w:p w14:paraId="755B64A7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E315CBE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2" w:type="dxa"/>
            <w:vAlign w:val="bottom"/>
          </w:tcPr>
          <w:p w14:paraId="56BFCB7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วางแผน </w:t>
            </w:r>
            <w:r w:rsidR="005B5A55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ต่างๆ ของ</w:t>
            </w:r>
          </w:p>
          <w:p w14:paraId="16ECE03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กิจการไม่ว่าทางตรง หรือทางอ้อม ทั้งนี้รวมถึง</w:t>
            </w:r>
          </w:p>
          <w:p w14:paraId="18630F07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คณะกรรมการของกลุ่มบริษัท (ไม่ว่าจะทำ</w:t>
            </w:r>
          </w:p>
          <w:p w14:paraId="2B443FF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หน้าที่ในระดับบริหารหรือไม่)</w:t>
            </w:r>
          </w:p>
        </w:tc>
      </w:tr>
      <w:tr w:rsidR="00940DC6" w:rsidRPr="00F205C4" w14:paraId="350D6EDC" w14:textId="77777777" w:rsidTr="00D81AF9">
        <w:tc>
          <w:tcPr>
            <w:tcW w:w="3798" w:type="dxa"/>
            <w:vAlign w:val="bottom"/>
          </w:tcPr>
          <w:p w14:paraId="4AFE7F6B" w14:textId="77777777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530" w:type="dxa"/>
            <w:vAlign w:val="bottom"/>
          </w:tcPr>
          <w:p w14:paraId="206B1778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vAlign w:val="bottom"/>
          </w:tcPr>
          <w:p w14:paraId="47702A23" w14:textId="5B989F89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3CAE5BB3" w14:textId="77777777" w:rsidTr="00D81AF9">
        <w:tc>
          <w:tcPr>
            <w:tcW w:w="3798" w:type="dxa"/>
            <w:vAlign w:val="bottom"/>
          </w:tcPr>
          <w:p w14:paraId="5F62C835" w14:textId="5ABBFA5A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6BA794B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vAlign w:val="bottom"/>
          </w:tcPr>
          <w:p w14:paraId="1701D75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  <w:tr w:rsidR="002F33E7" w:rsidRPr="00F205C4" w14:paraId="4EB2E6A9" w14:textId="77777777" w:rsidTr="00D81AF9">
        <w:tc>
          <w:tcPr>
            <w:tcW w:w="3798" w:type="dxa"/>
            <w:vAlign w:val="bottom"/>
          </w:tcPr>
          <w:p w14:paraId="150FC53C" w14:textId="1C03D5BC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90E5BC0" w14:textId="12A2EC44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vAlign w:val="bottom"/>
          </w:tcPr>
          <w:p w14:paraId="56E29D21" w14:textId="3A8C7178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F33E7" w:rsidRPr="00F205C4" w14:paraId="17849EC9" w14:textId="77777777" w:rsidTr="00D81AF9">
        <w:tc>
          <w:tcPr>
            <w:tcW w:w="3798" w:type="dxa"/>
            <w:vAlign w:val="bottom"/>
          </w:tcPr>
          <w:p w14:paraId="3B8C99C4" w14:textId="77777777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F3BD69" w14:textId="77777777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vAlign w:val="bottom"/>
          </w:tcPr>
          <w:p w14:paraId="70B62A60" w14:textId="19158B99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</w:tbl>
    <w:p w14:paraId="59FEACC1" w14:textId="47FBCAAB" w:rsidR="00B45B4C" w:rsidRPr="008A2E50" w:rsidRDefault="00B45B4C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6"/>
        <w:gridCol w:w="1228"/>
        <w:gridCol w:w="276"/>
        <w:gridCol w:w="1149"/>
        <w:gridCol w:w="237"/>
        <w:gridCol w:w="1124"/>
      </w:tblGrid>
      <w:tr w:rsidR="00885119" w:rsidRPr="00B45B4C" w14:paraId="64607376" w14:textId="77777777" w:rsidTr="00737A95">
        <w:trPr>
          <w:cantSplit/>
          <w:tblHeader/>
        </w:trPr>
        <w:tc>
          <w:tcPr>
            <w:tcW w:w="3690" w:type="dxa"/>
          </w:tcPr>
          <w:p w14:paraId="43890AED" w14:textId="2F7979A1" w:rsidR="00D661A3" w:rsidRPr="00737A95" w:rsidRDefault="00737A95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74" w:type="dxa"/>
            <w:gridSpan w:val="3"/>
          </w:tcPr>
          <w:p w14:paraId="68193372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751032" w14:textId="249AF79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54FB46CC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4BD1B6E9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D7EB08" w14:textId="29D78338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B45B4C" w14:paraId="56109DE8" w14:textId="77777777" w:rsidTr="001B0693">
        <w:trPr>
          <w:cantSplit/>
          <w:tblHeader/>
        </w:trPr>
        <w:tc>
          <w:tcPr>
            <w:tcW w:w="3690" w:type="dxa"/>
          </w:tcPr>
          <w:p w14:paraId="633A62BC" w14:textId="3A947F1B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1EAC394" w14:textId="7C147486" w:rsidR="00564BA0" w:rsidRPr="00B45B4C" w:rsidRDefault="0064148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14:paraId="365DD337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7CC5A3" w14:textId="6FD2B3F3" w:rsidR="00564BA0" w:rsidRPr="00B45B4C" w:rsidRDefault="0064148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75B6E430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5D0DD0" w14:textId="359B9917" w:rsidR="00564BA0" w:rsidRPr="00B45B4C" w:rsidRDefault="0064148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00E78828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D5F24B9" w14:textId="76D5D5EA" w:rsidR="00564BA0" w:rsidRPr="00B45B4C" w:rsidRDefault="0064148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64BA0" w:rsidRPr="00B45B4C" w14:paraId="1B9CEF5F" w14:textId="77777777" w:rsidTr="00737A95">
        <w:trPr>
          <w:cantSplit/>
          <w:tblHeader/>
        </w:trPr>
        <w:tc>
          <w:tcPr>
            <w:tcW w:w="3690" w:type="dxa"/>
          </w:tcPr>
          <w:p w14:paraId="5686A446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0" w:type="dxa"/>
            <w:gridSpan w:val="7"/>
          </w:tcPr>
          <w:p w14:paraId="0658E6DA" w14:textId="77777777" w:rsidR="00564BA0" w:rsidRPr="00B45B4C" w:rsidRDefault="00564BA0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5B4C" w:rsidRPr="00B45B4C" w14:paraId="54A585EE" w14:textId="77777777" w:rsidTr="001B0693">
        <w:trPr>
          <w:cantSplit/>
        </w:trPr>
        <w:tc>
          <w:tcPr>
            <w:tcW w:w="3690" w:type="dxa"/>
          </w:tcPr>
          <w:p w14:paraId="6E97CF7F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003FFC" w14:textId="77777777" w:rsidR="00B45B4C" w:rsidRPr="00B45B4C" w:rsidRDefault="00B45B4C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1A38256" w14:textId="77777777" w:rsidR="00B45B4C" w:rsidRPr="00B45B4C" w:rsidRDefault="00B45B4C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CBE446" w14:textId="77777777" w:rsidR="00B45B4C" w:rsidRPr="00B45B4C" w:rsidRDefault="00B45B4C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0132C3" w14:textId="77777777" w:rsidR="00B45B4C" w:rsidRPr="00B45B4C" w:rsidRDefault="00B45B4C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053ACE" w14:textId="77777777" w:rsidR="00B45B4C" w:rsidRPr="00B45B4C" w:rsidRDefault="00B45B4C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1ADD41F" w14:textId="77777777" w:rsidR="00B45B4C" w:rsidRPr="00B45B4C" w:rsidRDefault="00B45B4C" w:rsidP="001B069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4AF503A" w14:textId="77777777" w:rsidR="00B45B4C" w:rsidRPr="00B45B4C" w:rsidRDefault="00B45B4C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B9D" w:rsidRPr="00B45B4C" w14:paraId="402D6D26" w14:textId="77777777" w:rsidTr="001B0693">
        <w:trPr>
          <w:cantSplit/>
        </w:trPr>
        <w:tc>
          <w:tcPr>
            <w:tcW w:w="3690" w:type="dxa"/>
          </w:tcPr>
          <w:p w14:paraId="33BFE8F3" w14:textId="66EA4C22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458788F" w14:textId="75DEC16C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115EE53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164C0F7" w14:textId="4577A1AC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4BA345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C331E2" w14:textId="7DC92334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C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37" w:type="dxa"/>
          </w:tcPr>
          <w:p w14:paraId="545D7E33" w14:textId="77777777" w:rsidR="009C2B9D" w:rsidRPr="00B45B4C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1BF3A54" w14:textId="2BF5118F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C2B9D" w:rsidRPr="00DF10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9C2B9D" w:rsidRPr="00B45B4C" w14:paraId="437F4C9C" w14:textId="77777777" w:rsidTr="001B0693">
        <w:trPr>
          <w:cantSplit/>
        </w:trPr>
        <w:tc>
          <w:tcPr>
            <w:tcW w:w="3690" w:type="dxa"/>
          </w:tcPr>
          <w:p w14:paraId="7F0B2382" w14:textId="4CF9A3BB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95E259D" w14:textId="7DAF4278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5BD5EDBF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90E9FF0" w14:textId="200B2996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1A9514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3D5E067" w14:textId="25D27011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37" w:type="dxa"/>
          </w:tcPr>
          <w:p w14:paraId="6F0EBBD6" w14:textId="77777777" w:rsidR="009C2B9D" w:rsidRPr="00B45B4C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3490631" w14:textId="7C99CEF8" w:rsidR="009C2B9D" w:rsidRPr="00ED3ABA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9C2B9D" w:rsidRPr="00B45B4C" w14:paraId="6B6FE37A" w14:textId="77777777" w:rsidTr="001B0693">
        <w:trPr>
          <w:cantSplit/>
        </w:trPr>
        <w:tc>
          <w:tcPr>
            <w:tcW w:w="3690" w:type="dxa"/>
          </w:tcPr>
          <w:p w14:paraId="3795BCEA" w14:textId="0D1C827B" w:rsidR="009C2B9D" w:rsidRPr="009C4598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5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67D3F26" w14:textId="4795F319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DEC4E34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D80D99D" w14:textId="7B873433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32922C5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A507" w14:textId="4A30C778" w:rsidR="009C2B9D" w:rsidRPr="00DF1046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07F2BFA2" w14:textId="77777777" w:rsidR="009C2B9D" w:rsidRPr="00B45B4C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6AE6546" w14:textId="25032745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9C2B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9C2B9D" w:rsidRPr="00B45B4C" w14:paraId="365F57A9" w14:textId="77777777" w:rsidTr="001B0693">
        <w:trPr>
          <w:cantSplit/>
        </w:trPr>
        <w:tc>
          <w:tcPr>
            <w:tcW w:w="3690" w:type="dxa"/>
          </w:tcPr>
          <w:p w14:paraId="6B510381" w14:textId="3F8F8CB7" w:rsidR="009C2B9D" w:rsidRPr="00D81AF9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="00D81AF9" w:rsidRPr="00D81AF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E005D15" w14:textId="5E9BE983" w:rsidR="009C2B9D" w:rsidRPr="00D81AF9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EFFB3CB" w14:textId="77777777" w:rsidR="009C2B9D" w:rsidRPr="00D81AF9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2A118F7" w14:textId="44E508A1" w:rsidR="009C2B9D" w:rsidRPr="00D81AF9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9476144" w14:textId="77777777" w:rsidR="009C2B9D" w:rsidRPr="00D81AF9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26B6DFC" w14:textId="643EFE96" w:rsidR="009C2B9D" w:rsidRPr="00D81AF9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2B9D" w:rsidRPr="00D81AF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37" w:type="dxa"/>
          </w:tcPr>
          <w:p w14:paraId="2E6725E7" w14:textId="77777777" w:rsidR="009C2B9D" w:rsidRPr="00D81AF9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625E217" w14:textId="7361A6FF" w:rsidR="009C2B9D" w:rsidRPr="009C4598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9C2B9D" w:rsidRPr="00BD047E" w14:paraId="380CD049" w14:textId="77777777" w:rsidTr="001B0693">
        <w:tc>
          <w:tcPr>
            <w:tcW w:w="3690" w:type="dxa"/>
          </w:tcPr>
          <w:p w14:paraId="393D446A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E7665DA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6" w:type="dxa"/>
          </w:tcPr>
          <w:p w14:paraId="1F2E6A1D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52A98F35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6" w:type="dxa"/>
          </w:tcPr>
          <w:p w14:paraId="4DE7D8B1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9" w:type="dxa"/>
          </w:tcPr>
          <w:p w14:paraId="5270E27B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4FAD5CE7" w14:textId="77777777" w:rsidR="009C2B9D" w:rsidRPr="00B81DE7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4" w:type="dxa"/>
          </w:tcPr>
          <w:p w14:paraId="48D1EA0D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2B9D" w:rsidRPr="00B45B4C" w14:paraId="21FFC5C6" w14:textId="77777777" w:rsidTr="001B0693">
        <w:tc>
          <w:tcPr>
            <w:tcW w:w="3690" w:type="dxa"/>
          </w:tcPr>
          <w:p w14:paraId="4329D2DA" w14:textId="195B915B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68ACC43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CB02BB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83471FC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05B745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954D364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63E90F2" w14:textId="77777777" w:rsidR="009C2B9D" w:rsidRPr="00B45B4C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394B8A27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B9D" w:rsidRPr="00B45B4C" w14:paraId="0C0FEE7D" w14:textId="77777777" w:rsidTr="001B0693">
        <w:tc>
          <w:tcPr>
            <w:tcW w:w="3690" w:type="dxa"/>
          </w:tcPr>
          <w:p w14:paraId="124DB455" w14:textId="4882672D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4A0BD0D5" w14:textId="55FD2236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42575ECF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2CDD0677" w14:textId="1E002872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6" w:type="dxa"/>
          </w:tcPr>
          <w:p w14:paraId="364DBFD9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FC5BFA5" w14:textId="612BC8D2" w:rsidR="009C2B9D" w:rsidRPr="00DF1046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405618A6" w14:textId="77777777" w:rsidR="009C2B9D" w:rsidRPr="00B45B4C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1FC6DDF" w14:textId="14DC7FF8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F104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9C2B9D" w:rsidRPr="00BD047E" w14:paraId="57F058CE" w14:textId="77777777" w:rsidTr="001B0693">
        <w:tc>
          <w:tcPr>
            <w:tcW w:w="3690" w:type="dxa"/>
          </w:tcPr>
          <w:p w14:paraId="48D576FC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4284FA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6" w:type="dxa"/>
          </w:tcPr>
          <w:p w14:paraId="52F44615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0031769D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6" w:type="dxa"/>
          </w:tcPr>
          <w:p w14:paraId="04A0167E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C8B8EC2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60F0660D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4" w:type="dxa"/>
          </w:tcPr>
          <w:p w14:paraId="0187F5E1" w14:textId="77777777" w:rsidR="009C2B9D" w:rsidRPr="00B81DE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2E50" w:rsidRPr="00B45B4C" w14:paraId="2289A3E8" w14:textId="77777777" w:rsidTr="001B0693">
        <w:tc>
          <w:tcPr>
            <w:tcW w:w="3690" w:type="dxa"/>
          </w:tcPr>
          <w:p w14:paraId="1991C3F2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16DB22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E14E03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17ABECE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CF6A619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D4EEEF1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8314F91" w14:textId="77777777" w:rsidR="008A2E50" w:rsidRPr="00B45B4C" w:rsidRDefault="008A2E50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6C65A79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E50" w:rsidRPr="00B45B4C" w14:paraId="7B84076A" w14:textId="77777777" w:rsidTr="001B0693">
        <w:tc>
          <w:tcPr>
            <w:tcW w:w="3690" w:type="dxa"/>
          </w:tcPr>
          <w:p w14:paraId="559A89E8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A97B19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4E4448D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1426A03B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8DDA418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9ECEA15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0DD1EC3" w14:textId="77777777" w:rsidR="008A2E50" w:rsidRPr="00B45B4C" w:rsidRDefault="008A2E50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6DF217B2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E50" w:rsidRPr="00B45B4C" w14:paraId="7831F01C" w14:textId="77777777" w:rsidTr="001B0693">
        <w:tc>
          <w:tcPr>
            <w:tcW w:w="3690" w:type="dxa"/>
          </w:tcPr>
          <w:p w14:paraId="3D874E33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CFD186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1A5B0BC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2C79F8D6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E4BE9BB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152896C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66EA995" w14:textId="77777777" w:rsidR="008A2E50" w:rsidRPr="00B45B4C" w:rsidRDefault="008A2E50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E6C9F8F" w14:textId="77777777" w:rsidR="008A2E50" w:rsidRPr="00B45B4C" w:rsidRDefault="008A2E50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B9D" w:rsidRPr="00B45B4C" w14:paraId="22ABF2EB" w14:textId="77777777" w:rsidTr="001B0693">
        <w:tc>
          <w:tcPr>
            <w:tcW w:w="3690" w:type="dxa"/>
          </w:tcPr>
          <w:p w14:paraId="02316002" w14:textId="3EB51F43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3B3CCC7F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7DFE94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A9C4776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6E4F95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AEFFF89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42B2701" w14:textId="77777777" w:rsidR="009C2B9D" w:rsidRPr="00B45B4C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56840B22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B9D" w:rsidRPr="00B45B4C" w14:paraId="16E290B0" w14:textId="77777777" w:rsidTr="001B0693">
        <w:tc>
          <w:tcPr>
            <w:tcW w:w="3690" w:type="dxa"/>
          </w:tcPr>
          <w:p w14:paraId="3992D380" w14:textId="100FB4EF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50C89CD5" w14:textId="1F1009B9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C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6" w:type="dxa"/>
          </w:tcPr>
          <w:p w14:paraId="3B356E39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BD24831" w14:textId="211611A5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C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76" w:type="dxa"/>
          </w:tcPr>
          <w:p w14:paraId="1D283E38" w14:textId="77777777" w:rsidR="009C2B9D" w:rsidRPr="00B45B4C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BE7A996" w14:textId="56287DF9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C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37" w:type="dxa"/>
          </w:tcPr>
          <w:p w14:paraId="71619EA7" w14:textId="77777777" w:rsidR="009C2B9D" w:rsidRPr="00B45B4C" w:rsidRDefault="009C2B9D" w:rsidP="009C2B9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07197" w14:textId="7A9B62D7" w:rsidR="009C2B9D" w:rsidRPr="00B45B4C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C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9C2B9D" w:rsidRPr="00F205C4" w14:paraId="2B5C1914" w14:textId="77777777" w:rsidTr="001B0693">
        <w:tc>
          <w:tcPr>
            <w:tcW w:w="3690" w:type="dxa"/>
          </w:tcPr>
          <w:p w14:paraId="722F20E5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50DF538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3851AEB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34667E57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B09A8B2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C998D62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D19E7A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9B978CD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2B9D" w:rsidRPr="00F205C4" w14:paraId="75E25AA2" w14:textId="77777777" w:rsidTr="001B0693">
        <w:tc>
          <w:tcPr>
            <w:tcW w:w="3690" w:type="dxa"/>
          </w:tcPr>
          <w:p w14:paraId="4B141E6A" w14:textId="61D5B375" w:rsidR="009C2B9D" w:rsidRPr="00182BFB" w:rsidRDefault="00182BFB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DDFB108" w14:textId="5EBEB370" w:rsidR="009C2B9D" w:rsidRPr="00F64F6E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2B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6" w:type="dxa"/>
          </w:tcPr>
          <w:p w14:paraId="699768A7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096CC52" w14:textId="15EF306D" w:rsidR="009C2B9D" w:rsidRPr="00ED3ABA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2B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6" w:type="dxa"/>
          </w:tcPr>
          <w:p w14:paraId="64295714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20FE8CAF" w14:textId="62B02543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7" w:type="dxa"/>
          </w:tcPr>
          <w:p w14:paraId="6067D70F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AB25137" w14:textId="7EF6A80C" w:rsidR="009C2B9D" w:rsidRPr="00ED3ABA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2B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9C2B9D" w:rsidRPr="00F205C4" w14:paraId="0B6F4F8C" w14:textId="77777777" w:rsidTr="001B0693">
        <w:tc>
          <w:tcPr>
            <w:tcW w:w="3690" w:type="dxa"/>
          </w:tcPr>
          <w:p w14:paraId="2F221E8C" w14:textId="77777777" w:rsidR="009C2B9D" w:rsidRPr="00DA1627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AABCA" w14:textId="49CB56E6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6" w:type="dxa"/>
          </w:tcPr>
          <w:p w14:paraId="0D9D3070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257FA2C" w14:textId="41997FC9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76" w:type="dxa"/>
          </w:tcPr>
          <w:p w14:paraId="642560BE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8FD5568" w14:textId="3904180C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7" w:type="dxa"/>
          </w:tcPr>
          <w:p w14:paraId="79C23E56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BDE54FE" w14:textId="7120AA3C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  <w:tr w:rsidR="009C2B9D" w:rsidRPr="00F205C4" w14:paraId="133D261C" w14:textId="77777777" w:rsidTr="001B0693">
        <w:tc>
          <w:tcPr>
            <w:tcW w:w="3690" w:type="dxa"/>
          </w:tcPr>
          <w:p w14:paraId="484B54F9" w14:textId="77777777" w:rsidR="009C2B9D" w:rsidRPr="008A2E50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8A2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07A742" w14:textId="4D16866A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C2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6" w:type="dxa"/>
          </w:tcPr>
          <w:p w14:paraId="79A8376F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563A0D3" w14:textId="1F4EAD6D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C2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6" w:type="dxa"/>
          </w:tcPr>
          <w:p w14:paraId="1A1D901A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B2DF9ED" w14:textId="5CCD0A72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C2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37" w:type="dxa"/>
          </w:tcPr>
          <w:p w14:paraId="2DD9FA0D" w14:textId="77777777" w:rsidR="009C2B9D" w:rsidRPr="00F205C4" w:rsidRDefault="009C2B9D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E5A8F6E" w14:textId="06280E43" w:rsidR="009C2B9D" w:rsidRPr="00F205C4" w:rsidRDefault="0064148A" w:rsidP="009C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C2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</w:tr>
    </w:tbl>
    <w:p w14:paraId="6726F08F" w14:textId="4F22DA63" w:rsidR="00450F17" w:rsidRPr="008A2E50" w:rsidRDefault="00450F1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04B8B75" w14:textId="7F2B113E" w:rsidR="00154B96" w:rsidRDefault="00154B96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91AB57B" w14:textId="77777777" w:rsidR="00BC00F1" w:rsidRPr="008A2E50" w:rsidRDefault="00BC00F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8803CB" w:rsidRPr="00F205C4" w14:paraId="4F43E908" w14:textId="77777777" w:rsidTr="00A67DD5">
        <w:trPr>
          <w:tblHeader/>
        </w:trPr>
        <w:tc>
          <w:tcPr>
            <w:tcW w:w="2011" w:type="pct"/>
          </w:tcPr>
          <w:p w14:paraId="38E1B538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45F1E51C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BEF2CC0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94A9D3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07A" w:rsidRPr="00F205C4" w14:paraId="6BFC0C91" w14:textId="77777777" w:rsidTr="00A67DD5">
        <w:trPr>
          <w:tblHeader/>
        </w:trPr>
        <w:tc>
          <w:tcPr>
            <w:tcW w:w="2011" w:type="pct"/>
          </w:tcPr>
          <w:p w14:paraId="7B4FA887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3A012DF7" w14:textId="2B881322" w:rsidR="006D507A" w:rsidRPr="00F205C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5A4D3E5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605E4342" w14:textId="6BD5F94C" w:rsidR="006D507A" w:rsidRPr="00F205C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1B47342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A7F18B" w14:textId="7AC949BD" w:rsidR="006D507A" w:rsidRPr="00F205C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66EA18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B1E070" w14:textId="161DE185" w:rsidR="006D507A" w:rsidRPr="00F205C4" w:rsidRDefault="0064148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D507A" w:rsidRPr="00F205C4" w14:paraId="7749BB68" w14:textId="77777777" w:rsidTr="00A67DD5">
        <w:trPr>
          <w:tblHeader/>
        </w:trPr>
        <w:tc>
          <w:tcPr>
            <w:tcW w:w="2011" w:type="pct"/>
          </w:tcPr>
          <w:p w14:paraId="3F7AF56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6B24A137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270C3FC8" w14:textId="77777777" w:rsidTr="00A67DD5">
        <w:tc>
          <w:tcPr>
            <w:tcW w:w="2011" w:type="pct"/>
          </w:tcPr>
          <w:p w14:paraId="62A76B82" w14:textId="44E7B270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E7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89" w:type="pct"/>
            <w:gridSpan w:val="7"/>
          </w:tcPr>
          <w:p w14:paraId="4BD435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0693" w:rsidRPr="00F205C4" w14:paraId="75A8131B" w14:textId="77777777" w:rsidTr="00A67DD5">
        <w:tc>
          <w:tcPr>
            <w:tcW w:w="2011" w:type="pct"/>
          </w:tcPr>
          <w:p w14:paraId="1BF7997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4C78B2E" w14:textId="0E58C712" w:rsidR="001B0693" w:rsidRPr="00F205C4" w:rsidRDefault="00CE77E4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6331D7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21FED340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7FAF087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00EA4051" w14:textId="7C446D67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E77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29" w:type="pct"/>
          </w:tcPr>
          <w:p w14:paraId="35B20BA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A7640FE" w14:textId="1E4D088F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0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1B0693" w:rsidRPr="008A2E50" w14:paraId="0CFAFDB4" w14:textId="77777777" w:rsidTr="00A67DD5">
        <w:tc>
          <w:tcPr>
            <w:tcW w:w="2011" w:type="pct"/>
          </w:tcPr>
          <w:p w14:paraId="4BF1F3E9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2" w:type="pct"/>
          </w:tcPr>
          <w:p w14:paraId="1C270A4A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20C267CA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5D147EFB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765851C6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5461D07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DD4785F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B1AC4C1" w14:textId="77777777" w:rsidR="001B0693" w:rsidRPr="008A2E50" w:rsidRDefault="001B0693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0F7F" w:rsidRPr="00BD047E" w14:paraId="31DDF2A8" w14:textId="77777777" w:rsidTr="00A67DD5">
        <w:tc>
          <w:tcPr>
            <w:tcW w:w="2011" w:type="pct"/>
          </w:tcPr>
          <w:p w14:paraId="2C3408F0" w14:textId="796698CC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52" w:type="pct"/>
          </w:tcPr>
          <w:p w14:paraId="6347A0BF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4DEEBD1E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5AD9F9CB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7750CF0A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2239ADB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AF8B6DF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128C77D5" w14:textId="77777777" w:rsidR="00420F7F" w:rsidRPr="00BD047E" w:rsidRDefault="00420F7F" w:rsidP="0042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77E4" w:rsidRPr="00BD047E" w14:paraId="4157DA36" w14:textId="77777777" w:rsidTr="00420F7F">
        <w:tc>
          <w:tcPr>
            <w:tcW w:w="2011" w:type="pct"/>
          </w:tcPr>
          <w:p w14:paraId="5A14583F" w14:textId="7000C477" w:rsidR="00CE77E4" w:rsidRPr="00BD047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98A5A8D" w14:textId="3AE9D0C9" w:rsidR="00CE77E4" w:rsidRPr="00CE77E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BC0C21E" w14:textId="77777777" w:rsidR="00CE77E4" w:rsidRPr="00BD047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CE3CC25" w14:textId="36FB71A2" w:rsidR="00CE77E4" w:rsidRPr="00CE77E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A1B79B6" w14:textId="77777777" w:rsidR="00CE77E4" w:rsidRPr="00BD047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B1925E4" w14:textId="50247912" w:rsidR="00CE77E4" w:rsidRPr="00CE77E4" w:rsidRDefault="0064148A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E77E4" w:rsidRPr="00CE77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29" w:type="pct"/>
          </w:tcPr>
          <w:p w14:paraId="4ECF6F73" w14:textId="77777777" w:rsidR="00CE77E4" w:rsidRPr="00BD047E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6F35D88" w14:textId="34A813E8" w:rsidR="00CE77E4" w:rsidRPr="005E10F8" w:rsidRDefault="0064148A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E10F8" w:rsidRPr="005E10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E77E4" w:rsidRPr="008A2E50" w14:paraId="39EDA6E4" w14:textId="77777777" w:rsidTr="00420F7F">
        <w:tc>
          <w:tcPr>
            <w:tcW w:w="2011" w:type="pct"/>
          </w:tcPr>
          <w:p w14:paraId="11594B2B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29A5660C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4948A164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2645AAA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5EF6DD5C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3F96F5B4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D5CDEB9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ED91B01" w14:textId="77777777" w:rsidR="00CE77E4" w:rsidRPr="008A2E50" w:rsidRDefault="00CE77E4" w:rsidP="008A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77E4" w:rsidRPr="00F205C4" w14:paraId="127D3097" w14:textId="77777777" w:rsidTr="00A67DD5">
        <w:tc>
          <w:tcPr>
            <w:tcW w:w="2011" w:type="pct"/>
          </w:tcPr>
          <w:p w14:paraId="13E390D9" w14:textId="12F25272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ในบริษัทย่อย (</w:t>
            </w:r>
            <w:r w:rsidRPr="00354C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C389FFD" w14:textId="0A86D863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35E6781" w14:textId="77777777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7B59B5A" w14:textId="05478CA8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D159D38" w14:textId="77777777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13D38CC" w14:textId="0CE2B4C3" w:rsidR="00CE77E4" w:rsidRPr="006B309F" w:rsidRDefault="0064148A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CE7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29" w:type="pct"/>
          </w:tcPr>
          <w:p w14:paraId="14B8C094" w14:textId="77777777" w:rsidR="00CE77E4" w:rsidRPr="00F205C4" w:rsidRDefault="00CE77E4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EC0B8C6" w14:textId="0B5C57A8" w:rsidR="00CE77E4" w:rsidRPr="00F205C4" w:rsidRDefault="0064148A" w:rsidP="00CE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CE7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</w:tbl>
    <w:p w14:paraId="55493916" w14:textId="78718D00" w:rsidR="006D507A" w:rsidRDefault="006D507A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14094" w14:textId="77777777" w:rsidR="00BD087D" w:rsidRDefault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3C6505D" w14:textId="2E963C3A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1A05EFCE" w14:textId="77777777" w:rsidR="0098085C" w:rsidRPr="00F67CA6" w:rsidRDefault="0098085C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D7A97" w14:textId="65CF2CC5" w:rsidR="0098085C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กลุ่มบริษัทมีสัญญาที่สำคัญกับบุคคลหรือกิจการที่เกี่ยวข้องกันดังนี้</w:t>
      </w:r>
    </w:p>
    <w:p w14:paraId="73B84014" w14:textId="77777777" w:rsidR="00516CD8" w:rsidRPr="00BD087D" w:rsidRDefault="00516CD8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5A394E5" w14:textId="77777777" w:rsidR="0098085C" w:rsidRPr="000D464C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D46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4F93F71F" w14:textId="77777777" w:rsidR="0098085C" w:rsidRPr="000D464C" w:rsidRDefault="0098085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C499C" w14:textId="6A022715" w:rsidR="00272AEF" w:rsidRPr="000D464C" w:rsidRDefault="00272AE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464C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="00BD087D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="00301EF2" w:rsidRPr="000D46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D464C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="00421436" w:rsidRPr="000D46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21436" w:rsidRPr="000D4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0D464C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75D8129B" w14:textId="77777777" w:rsidR="00DA1627" w:rsidRPr="00A73577" w:rsidRDefault="00DA1627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8FCBB" w14:textId="37BD57A4" w:rsidR="005B481E" w:rsidRPr="000D464C" w:rsidRDefault="005B481E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6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0E2467F4" w14:textId="4C9B7121" w:rsidR="005B481E" w:rsidRPr="000D464C" w:rsidRDefault="005B481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19DCD2F" w14:textId="2DF28476" w:rsidR="00DA1627" w:rsidRDefault="00272AEF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64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0D464C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64148A" w:rsidRPr="0064148A">
        <w:rPr>
          <w:rFonts w:asciiTheme="majorBidi" w:hAnsiTheme="majorBidi" w:cstheme="majorBidi"/>
          <w:sz w:val="30"/>
          <w:szCs w:val="30"/>
        </w:rPr>
        <w:t>30</w:t>
      </w:r>
      <w:r w:rsidRPr="000D464C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40096125" w14:textId="77777777" w:rsidR="00EA698E" w:rsidRPr="00A73577" w:rsidRDefault="00EA698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660C4" w14:textId="17C00389" w:rsidR="00C36125" w:rsidRPr="000D464C" w:rsidRDefault="00C36125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64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สัญญากู้เงินยืมระยะยาว</w:t>
      </w:r>
    </w:p>
    <w:p w14:paraId="717B2361" w14:textId="77777777" w:rsidR="00C36125" w:rsidRPr="00A73577" w:rsidRDefault="00C36125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48A5E6E3" w14:textId="554C28B3" w:rsidR="000C1709" w:rsidRPr="00E77B9D" w:rsidRDefault="000C1709" w:rsidP="00F1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  <w:cs/>
        </w:rPr>
      </w:pPr>
      <w:r w:rsidRPr="00E77B9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="Angsana New" w:hAnsi="Angsana New" w:cs="Angsana New"/>
          <w:sz w:val="30"/>
          <w:szCs w:val="30"/>
        </w:rPr>
        <w:t>4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64148A" w:rsidRPr="0064148A">
        <w:rPr>
          <w:rFonts w:ascii="Angsana New" w:hAnsi="Angsana New" w:cs="Angsana New"/>
          <w:sz w:val="30"/>
          <w:szCs w:val="30"/>
        </w:rPr>
        <w:t>2563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บริษัทได้ทำสัญญาให้กู้ยืมเงินระยะยาวกับบริษัทย่อยแห่งหนึ่งชนิดไม่มีหลักประกัน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="0064148A" w:rsidRPr="0064148A">
        <w:rPr>
          <w:rFonts w:ascii="Angsana New" w:hAnsi="Angsana New"/>
          <w:sz w:val="30"/>
          <w:szCs w:val="30"/>
        </w:rPr>
        <w:t>35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64148A" w:rsidRPr="0064148A">
        <w:rPr>
          <w:rFonts w:ascii="Angsana New" w:hAnsi="Angsana New" w:cstheme="minorBidi"/>
          <w:sz w:val="30"/>
          <w:szCs w:val="30"/>
        </w:rPr>
        <w:t>0</w:t>
      </w:r>
      <w:r w:rsidRPr="00E77B9D">
        <w:rPr>
          <w:rFonts w:ascii="Angsana New" w:hAnsi="Angsana New" w:cstheme="minorBidi"/>
          <w:sz w:val="30"/>
          <w:szCs w:val="30"/>
        </w:rPr>
        <w:t>.</w:t>
      </w:r>
      <w:r w:rsidR="0064148A" w:rsidRPr="0064148A">
        <w:rPr>
          <w:rFonts w:ascii="Angsana New" w:hAnsi="Angsana New" w:cstheme="minorBidi"/>
          <w:sz w:val="30"/>
          <w:szCs w:val="30"/>
        </w:rPr>
        <w:t>5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</w:t>
      </w:r>
      <w:r w:rsidR="00A73577">
        <w:rPr>
          <w:rFonts w:ascii="Angsana New" w:hAnsi="Angsana New" w:cs="Angsana New" w:hint="cs"/>
          <w:sz w:val="30"/>
          <w:szCs w:val="30"/>
          <w:cs/>
        </w:rPr>
        <w:t xml:space="preserve">เมื่อทวงถาม </w:t>
      </w:r>
      <w:r w:rsidRPr="00E77B9D">
        <w:rPr>
          <w:rFonts w:ascii="Angsana New" w:hAnsi="Angsana New" w:cs="Angsana New" w:hint="cs"/>
          <w:sz w:val="30"/>
          <w:szCs w:val="30"/>
          <w:cs/>
        </w:rPr>
        <w:t>ภายในเดือนสิงหาคม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64148A" w:rsidRPr="0064148A">
        <w:rPr>
          <w:rFonts w:ascii="Angsana New" w:hAnsi="Angsana New" w:cs="Angsana New"/>
          <w:sz w:val="30"/>
          <w:szCs w:val="30"/>
        </w:rPr>
        <w:t>2568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="00A73577">
        <w:rPr>
          <w:rFonts w:ascii="Angsana New" w:hAnsi="Angsana New" w:cs="Angsana New"/>
          <w:sz w:val="30"/>
          <w:szCs w:val="30"/>
          <w:cs/>
        </w:rPr>
        <w:br/>
      </w:r>
      <w:r w:rsidR="0064148A" w:rsidRPr="0064148A">
        <w:rPr>
          <w:rFonts w:ascii="Angsana New" w:hAnsi="Angsana New" w:cs="Angsana New"/>
          <w:sz w:val="30"/>
          <w:szCs w:val="30"/>
        </w:rPr>
        <w:t>16</w:t>
      </w:r>
      <w:r w:rsidR="00F1233D">
        <w:rPr>
          <w:rFonts w:ascii="Angsana New" w:hAnsi="Angsana New" w:cs="Angsana New"/>
          <w:sz w:val="30"/>
          <w:szCs w:val="30"/>
        </w:rPr>
        <w:t xml:space="preserve"> </w:t>
      </w:r>
      <w:r w:rsidR="00F1233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48A" w:rsidRPr="0064148A">
        <w:rPr>
          <w:rFonts w:ascii="Angsana New" w:hAnsi="Angsana New" w:cs="Angsana New"/>
          <w:sz w:val="30"/>
          <w:szCs w:val="30"/>
        </w:rPr>
        <w:t>2564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="0064148A" w:rsidRPr="0064148A">
        <w:rPr>
          <w:rFonts w:ascii="Angsana New" w:hAnsi="Angsana New" w:cs="Angsana New"/>
          <w:sz w:val="30"/>
          <w:szCs w:val="30"/>
        </w:rPr>
        <w:t>1</w:t>
      </w:r>
      <w:r w:rsidRPr="00E77B9D">
        <w:rPr>
          <w:rFonts w:ascii="Angsana New" w:hAnsi="Angsana New" w:cs="Angsana New"/>
          <w:sz w:val="30"/>
          <w:szCs w:val="30"/>
        </w:rPr>
        <w:t>.</w:t>
      </w:r>
      <w:r w:rsidR="0064148A" w:rsidRPr="0064148A">
        <w:rPr>
          <w:rFonts w:ascii="Angsana New" w:hAnsi="Angsana New" w:cs="Angsana New"/>
          <w:sz w:val="30"/>
          <w:szCs w:val="30"/>
        </w:rPr>
        <w:t>5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120D882F" w14:textId="77777777" w:rsidR="00516CD8" w:rsidRPr="00F1233D" w:rsidRDefault="00516CD8" w:rsidP="00F1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C6838" w14:textId="77777777" w:rsidR="00A73577" w:rsidRDefault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65128B70" w14:textId="67840CD0" w:rsidR="00C00C92" w:rsidRPr="00F205C4" w:rsidRDefault="00C00C92" w:rsidP="00451C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</w:t>
      </w:r>
      <w:r w:rsidR="006E2531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137C3E27" w14:textId="77777777" w:rsidR="000162DF" w:rsidRPr="00A73577" w:rsidRDefault="000162D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2"/>
        <w:gridCol w:w="1168"/>
        <w:gridCol w:w="275"/>
        <w:gridCol w:w="1182"/>
        <w:gridCol w:w="275"/>
        <w:gridCol w:w="1164"/>
        <w:gridCol w:w="240"/>
        <w:gridCol w:w="1147"/>
      </w:tblGrid>
      <w:tr w:rsidR="000162DF" w:rsidRPr="00F205C4" w14:paraId="2945B8FD" w14:textId="77777777" w:rsidTr="001B0693">
        <w:trPr>
          <w:tblHeader/>
        </w:trPr>
        <w:tc>
          <w:tcPr>
            <w:tcW w:w="2045" w:type="pct"/>
          </w:tcPr>
          <w:p w14:paraId="2069185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AD68D1A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3F008B2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7A8A5E04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693" w:rsidRPr="00F205C4" w14:paraId="50A9DF4D" w14:textId="77777777" w:rsidTr="001B0693">
        <w:trPr>
          <w:tblHeader/>
        </w:trPr>
        <w:tc>
          <w:tcPr>
            <w:tcW w:w="2045" w:type="pct"/>
          </w:tcPr>
          <w:p w14:paraId="72D68D5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BF9FF41" w14:textId="3ABD7D5F" w:rsidR="00564BA0" w:rsidRPr="00F205C4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30C22BC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15DF2A" w14:textId="417063EB" w:rsidR="00564BA0" w:rsidRPr="00F205C4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761F036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D19820" w14:textId="54579D72" w:rsidR="00564BA0" w:rsidRPr="00F205C4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69C5CF1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4A608BB" w14:textId="71A22198" w:rsidR="00564BA0" w:rsidRPr="00F205C4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162DF" w:rsidRPr="00F205C4" w14:paraId="095D3224" w14:textId="77777777" w:rsidTr="001B0693">
        <w:trPr>
          <w:tblHeader/>
        </w:trPr>
        <w:tc>
          <w:tcPr>
            <w:tcW w:w="2045" w:type="pct"/>
          </w:tcPr>
          <w:p w14:paraId="1FE85FFF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777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693" w:rsidRPr="00F205C4" w14:paraId="2F23778B" w14:textId="77777777" w:rsidTr="001B0693">
        <w:tc>
          <w:tcPr>
            <w:tcW w:w="2045" w:type="pct"/>
          </w:tcPr>
          <w:p w14:paraId="57593B36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3" w:type="pct"/>
          </w:tcPr>
          <w:p w14:paraId="15415FEF" w14:textId="6564C67A" w:rsidR="001B0693" w:rsidRPr="00D81AF9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9" w:type="pct"/>
          </w:tcPr>
          <w:p w14:paraId="080A1B16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6BDC482" w14:textId="09B1F202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9" w:type="pct"/>
          </w:tcPr>
          <w:p w14:paraId="39285477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3D3DA2" w14:textId="55923C3B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77258F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58CC4297" w14:textId="7A4683F8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B0693" w:rsidRPr="00F205C4" w14:paraId="0AE6844B" w14:textId="77777777" w:rsidTr="001B0693">
        <w:tc>
          <w:tcPr>
            <w:tcW w:w="2045" w:type="pct"/>
          </w:tcPr>
          <w:p w14:paraId="7EADDD6B" w14:textId="77777777" w:rsidR="001B0693" w:rsidRPr="00354CA8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3" w:type="pct"/>
          </w:tcPr>
          <w:p w14:paraId="6F144E79" w14:textId="191D0D8C" w:rsidR="001B0693" w:rsidRPr="00D81AF9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D464C" w:rsidRPr="00D81A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49" w:type="pct"/>
          </w:tcPr>
          <w:p w14:paraId="79137ADB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B5D09FB" w14:textId="21098E18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1B0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49" w:type="pct"/>
          </w:tcPr>
          <w:p w14:paraId="3B54EE13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3E2D89" w14:textId="7B4A8276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0" w:type="pct"/>
          </w:tcPr>
          <w:p w14:paraId="2065CA6C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7C13490D" w14:textId="6FEF4ED3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1B0693" w:rsidRPr="00F205C4" w14:paraId="527845B6" w14:textId="77777777" w:rsidTr="001B0693">
        <w:tc>
          <w:tcPr>
            <w:tcW w:w="2045" w:type="pct"/>
          </w:tcPr>
          <w:p w14:paraId="486DDB6E" w14:textId="77777777" w:rsidR="001B0693" w:rsidRPr="00354CA8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3" w:type="pct"/>
          </w:tcPr>
          <w:p w14:paraId="3987EEEA" w14:textId="38D4B649" w:rsidR="001B0693" w:rsidRPr="00D81AF9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0D464C" w:rsidRPr="00D81A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49" w:type="pct"/>
          </w:tcPr>
          <w:p w14:paraId="2EE56CB0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876212" w14:textId="0DD4AA6F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1B0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9" w:type="pct"/>
          </w:tcPr>
          <w:p w14:paraId="0ECA26FB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4627DF" w14:textId="0F9BB7BB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D4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30" w:type="pct"/>
          </w:tcPr>
          <w:p w14:paraId="2A749B29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56714531" w14:textId="68515D52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B0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1B0693" w:rsidRPr="00F205C4" w14:paraId="1F1B3BBA" w14:textId="77777777" w:rsidTr="001B0693">
        <w:tc>
          <w:tcPr>
            <w:tcW w:w="2045" w:type="pct"/>
          </w:tcPr>
          <w:p w14:paraId="0D93A64C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33" w:type="pct"/>
          </w:tcPr>
          <w:p w14:paraId="745F7CC2" w14:textId="0E6D86D9" w:rsidR="001B0693" w:rsidRPr="00D81AF9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464C" w:rsidRPr="00D81A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49" w:type="pct"/>
          </w:tcPr>
          <w:p w14:paraId="0E4225CD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AB0DEC0" w14:textId="4695F79D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B0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9" w:type="pct"/>
          </w:tcPr>
          <w:p w14:paraId="0E5E24D9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CB85C0B" w14:textId="4B82D2D9" w:rsidR="001B0693" w:rsidRPr="00F205C4" w:rsidRDefault="000D464C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AFE936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1292A6F2" w14:textId="0CFFDE82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1B0693" w:rsidRPr="00F205C4" w14:paraId="556E3BEA" w14:textId="77777777" w:rsidTr="001B0693">
        <w:tc>
          <w:tcPr>
            <w:tcW w:w="2045" w:type="pct"/>
          </w:tcPr>
          <w:p w14:paraId="72CF0FAE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C99807F" w14:textId="53F3DB84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0D46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149" w:type="pct"/>
          </w:tcPr>
          <w:p w14:paraId="77E34C65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F6AABC" w14:textId="163D882B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="001B0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9" w:type="pct"/>
          </w:tcPr>
          <w:p w14:paraId="4300EBCD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562FAD5" w14:textId="44681366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0D46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130" w:type="pct"/>
          </w:tcPr>
          <w:p w14:paraId="113D6B50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C4A9CCC" w14:textId="182BB59E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1B0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</w:tr>
    </w:tbl>
    <w:p w14:paraId="05E73056" w14:textId="77777777" w:rsidR="00F1233D" w:rsidRPr="00A73577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24A2D0F" w14:textId="2C2E1E62" w:rsidR="00C14DF3" w:rsidRPr="00BF136A" w:rsidRDefault="00C14DF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F136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2AF5691" w14:textId="77777777" w:rsidR="00BB04EC" w:rsidRPr="00A73577" w:rsidRDefault="00BB04E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6" w:type="dxa"/>
        <w:tblInd w:w="450" w:type="dxa"/>
        <w:tblLook w:val="01E0" w:firstRow="1" w:lastRow="1" w:firstColumn="1" w:lastColumn="1" w:noHBand="0" w:noVBand="0"/>
      </w:tblPr>
      <w:tblGrid>
        <w:gridCol w:w="3318"/>
        <w:gridCol w:w="439"/>
        <w:gridCol w:w="1202"/>
        <w:gridCol w:w="270"/>
        <w:gridCol w:w="1200"/>
        <w:gridCol w:w="270"/>
        <w:gridCol w:w="1181"/>
        <w:gridCol w:w="270"/>
        <w:gridCol w:w="1106"/>
      </w:tblGrid>
      <w:tr w:rsidR="00BB04EC" w:rsidRPr="00F205C4" w14:paraId="16464ADB" w14:textId="77777777" w:rsidTr="00420F7F">
        <w:tc>
          <w:tcPr>
            <w:tcW w:w="3328" w:type="dxa"/>
          </w:tcPr>
          <w:p w14:paraId="5B98CDE8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0" w:type="dxa"/>
          </w:tcPr>
          <w:p w14:paraId="10201B8B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14:paraId="3ACD6A4E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73FEC3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7E01632A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693" w:rsidRPr="00F205C4" w14:paraId="5185ECCE" w14:textId="77777777" w:rsidTr="00420F7F">
        <w:tc>
          <w:tcPr>
            <w:tcW w:w="3328" w:type="dxa"/>
          </w:tcPr>
          <w:p w14:paraId="21B26C22" w14:textId="4E63877A" w:rsidR="001B0693" w:rsidRPr="00420F7F" w:rsidRDefault="00420F7F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ณ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148A" w:rsidRPr="0064148A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31</w:t>
            </w:r>
            <w:r w:rsidRPr="00420F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0" w:type="dxa"/>
          </w:tcPr>
          <w:p w14:paraId="54EB0D25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643881" w14:textId="0D354E03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7D89491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C84123" w14:textId="51677108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F77B9FA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672C7" w14:textId="1E993013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0E16A9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488071E" w14:textId="316D36CD" w:rsidR="001B0693" w:rsidRPr="00F205C4" w:rsidRDefault="0064148A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D507A" w:rsidRPr="00F205C4" w14:paraId="3D6A12B9" w14:textId="77777777" w:rsidTr="00420F7F">
        <w:tc>
          <w:tcPr>
            <w:tcW w:w="3328" w:type="dxa"/>
          </w:tcPr>
          <w:p w14:paraId="19DA6BB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0" w:type="dxa"/>
          </w:tcPr>
          <w:p w14:paraId="6B61F20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8" w:type="dxa"/>
            <w:gridSpan w:val="7"/>
          </w:tcPr>
          <w:p w14:paraId="278F3ED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693" w:rsidRPr="00F205C4" w14:paraId="6D35E976" w14:textId="77777777" w:rsidTr="00420F7F">
        <w:tc>
          <w:tcPr>
            <w:tcW w:w="3328" w:type="dxa"/>
          </w:tcPr>
          <w:p w14:paraId="295D1687" w14:textId="77777777" w:rsidR="001B0693" w:rsidRPr="00420F7F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40" w:type="dxa"/>
          </w:tcPr>
          <w:p w14:paraId="73361248" w14:textId="77777777" w:rsidR="001B0693" w:rsidRPr="00F205C4" w:rsidRDefault="001B0693" w:rsidP="001B0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7C683ACE" w14:textId="051EEADB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4EB58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E56835" w14:textId="28624F3A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B9FE9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25B47" w14:textId="2CC13741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7E05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F236DBE" w14:textId="0512E24B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EFF" w:rsidRPr="00F205C4" w14:paraId="2116C3FC" w14:textId="77777777" w:rsidTr="00420F7F">
        <w:tc>
          <w:tcPr>
            <w:tcW w:w="3328" w:type="dxa"/>
          </w:tcPr>
          <w:p w14:paraId="5421F9B4" w14:textId="6DB02A66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="002B0B65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440" w:type="dxa"/>
          </w:tcPr>
          <w:p w14:paraId="36756202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03DA49E" w14:textId="2800172D" w:rsidR="00A94EFF" w:rsidRPr="00BF136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BF136A" w:rsidRPr="00BF13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</w:tcPr>
          <w:p w14:paraId="67E11C96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2128281" w14:textId="7900AA70" w:rsidR="00A94EFF" w:rsidRPr="00ED3AB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94E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</w:tcPr>
          <w:p w14:paraId="5B256ACD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7F0F71" w14:textId="4407040A" w:rsidR="00A94EFF" w:rsidRPr="00F205C4" w:rsidRDefault="00A94EFF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803B24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069ACCA" w14:textId="3492F6CD" w:rsidR="00A94EFF" w:rsidRPr="00F205C4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94EFF" w:rsidRPr="00F205C4" w14:paraId="1A90DD35" w14:textId="77777777" w:rsidTr="00420F7F">
        <w:tc>
          <w:tcPr>
            <w:tcW w:w="3328" w:type="dxa"/>
          </w:tcPr>
          <w:p w14:paraId="3C0565A2" w14:textId="2AE57B9A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40" w:type="dxa"/>
          </w:tcPr>
          <w:p w14:paraId="3618CFF8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70EF27F2" w14:textId="77777777" w:rsidR="00A94EFF" w:rsidRPr="00BF136A" w:rsidRDefault="00A94EFF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DC5A5D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1D83678C" w14:textId="77777777" w:rsidR="00A94EFF" w:rsidRPr="00ED3ABA" w:rsidRDefault="00A94EFF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281D75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EE2CC" w14:textId="77777777" w:rsidR="00A94EFF" w:rsidRPr="00F205C4" w:rsidRDefault="00A94EFF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FAF63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308256E" w14:textId="77777777" w:rsidR="00A94EFF" w:rsidRPr="00F205C4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94EFF" w:rsidRPr="00F205C4" w14:paraId="6FC61271" w14:textId="77777777" w:rsidTr="0047170F">
        <w:tc>
          <w:tcPr>
            <w:tcW w:w="3328" w:type="dxa"/>
          </w:tcPr>
          <w:p w14:paraId="0856EA92" w14:textId="6F81764F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0" w:type="dxa"/>
          </w:tcPr>
          <w:p w14:paraId="0971A43B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67B61FF5" w14:textId="34D228EC" w:rsidR="00A94EFF" w:rsidRPr="00BF136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</w:tcPr>
          <w:p w14:paraId="50F4E081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D55A148" w14:textId="41E047D0" w:rsidR="00A94EFF" w:rsidRPr="00ED3AB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391940FE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F1117" w14:textId="5C32CEAB" w:rsidR="00A94EFF" w:rsidRPr="00F205C4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9F5767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BE8DF2A" w14:textId="0BC1897A" w:rsidR="00A94EFF" w:rsidRPr="00F205C4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4EFF" w:rsidRPr="00F205C4" w14:paraId="1DFCA41F" w14:textId="77777777" w:rsidTr="0047170F">
        <w:tc>
          <w:tcPr>
            <w:tcW w:w="3328" w:type="dxa"/>
          </w:tcPr>
          <w:p w14:paraId="7991AC2E" w14:textId="6A739DA5" w:rsidR="00A94EFF" w:rsidRPr="00F205C4" w:rsidRDefault="0064148A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94EFF"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94EFF"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4EFF"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0" w:type="dxa"/>
          </w:tcPr>
          <w:p w14:paraId="64874C9B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3592C5BA" w14:textId="4B6039D0" w:rsidR="00A94EFF" w:rsidRPr="00BF136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70" w:type="dxa"/>
          </w:tcPr>
          <w:p w14:paraId="5AB84E3B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B9E0938" w14:textId="1AFE6BBA" w:rsidR="00A94EFF" w:rsidRPr="00ED3ABA" w:rsidRDefault="0064148A" w:rsidP="00D875F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28D496BE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7B1FD" w14:textId="242F6A90" w:rsidR="00A94EFF" w:rsidRPr="00F205C4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64353E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95B4897" w14:textId="1AC3B2DD" w:rsidR="00A94EFF" w:rsidRPr="00F205C4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4EFF" w:rsidRPr="00F205C4" w14:paraId="160F07F2" w14:textId="77777777" w:rsidTr="0047170F">
        <w:tc>
          <w:tcPr>
            <w:tcW w:w="3328" w:type="dxa"/>
          </w:tcPr>
          <w:p w14:paraId="51B61338" w14:textId="1F2A0CA2" w:rsidR="00A94EFF" w:rsidRPr="00F205C4" w:rsidRDefault="0064148A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94EFF"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A94EFF"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0" w:type="dxa"/>
          </w:tcPr>
          <w:p w14:paraId="510C3464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C42D37E" w14:textId="7BC5FF0C" w:rsidR="00A94EFF" w:rsidRPr="00BF136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AB86996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B746AE" w14:textId="248B8B41" w:rsidR="00A94EFF" w:rsidRPr="00ED3AB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151F5AFA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1F385" w14:textId="4A17D421" w:rsidR="00A94EFF" w:rsidRPr="00F205C4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183930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6356DAA6" w14:textId="60B17BD6" w:rsidR="00A94EFF" w:rsidRPr="00F205C4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4EFF" w:rsidRPr="00F205C4" w14:paraId="0B601E4D" w14:textId="77777777" w:rsidTr="00420F7F">
        <w:tc>
          <w:tcPr>
            <w:tcW w:w="3328" w:type="dxa"/>
          </w:tcPr>
          <w:p w14:paraId="0B21E6AC" w14:textId="502BE158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0" w:type="dxa"/>
          </w:tcPr>
          <w:p w14:paraId="2E9B154C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E8CE306" w14:textId="3B6F1C7F" w:rsidR="00A94EFF" w:rsidRPr="00BF136A" w:rsidRDefault="0064148A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</w:tcPr>
          <w:p w14:paraId="4DEE0B8F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03E577F" w14:textId="40A99769" w:rsidR="00A94EFF" w:rsidRPr="00ED3ABA" w:rsidRDefault="0064148A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32AF8837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098119" w14:textId="0F31CA36" w:rsidR="00A94EFF" w:rsidRPr="00F205C4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AA4AC3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02FAE7" w14:textId="13E89963" w:rsidR="00A94EFF" w:rsidRPr="00F205C4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4EFF" w:rsidRPr="00F205C4" w14:paraId="5DD727AD" w14:textId="77777777" w:rsidTr="00420F7F">
        <w:tc>
          <w:tcPr>
            <w:tcW w:w="3328" w:type="dxa"/>
          </w:tcPr>
          <w:p w14:paraId="484A5318" w14:textId="026198C7" w:rsidR="00A94EFF" w:rsidRPr="00F205C4" w:rsidRDefault="00A73577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0" w:type="dxa"/>
          </w:tcPr>
          <w:p w14:paraId="6662AA0A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22382B" w14:textId="44D15B9E" w:rsidR="00A94EFF" w:rsidRPr="00BF136A" w:rsidRDefault="0064148A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0553F0"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</w:p>
        </w:tc>
        <w:tc>
          <w:tcPr>
            <w:tcW w:w="270" w:type="dxa"/>
          </w:tcPr>
          <w:p w14:paraId="25D1B119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883E013" w14:textId="5F288886" w:rsidR="00A94EFF" w:rsidRPr="00F205C4" w:rsidRDefault="0064148A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A94E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76382A7E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C30BB2" w14:textId="04273364" w:rsidR="00A94EFF" w:rsidRPr="00F1233D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A4A978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4063975" w14:textId="77777777" w:rsidR="00A94EFF" w:rsidRPr="00F1233D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94EFF" w:rsidRPr="00F205C4" w14:paraId="5C97300F" w14:textId="77777777" w:rsidTr="00420F7F">
        <w:tc>
          <w:tcPr>
            <w:tcW w:w="3328" w:type="dxa"/>
          </w:tcPr>
          <w:p w14:paraId="7E6C6C2A" w14:textId="67A3287B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40" w:type="dxa"/>
          </w:tcPr>
          <w:p w14:paraId="207E94F3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</w:tcPr>
          <w:p w14:paraId="3324F456" w14:textId="3BD8757C" w:rsidR="00A94EFF" w:rsidRPr="00BF136A" w:rsidRDefault="00A94EFF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E5AB7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AADF4B" w14:textId="38089211" w:rsidR="00A94EFF" w:rsidRPr="00C450E1" w:rsidRDefault="00A94EFF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51EA7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5E7C6" w14:textId="43BCAB68" w:rsidR="00A94EFF" w:rsidRPr="00F1233D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89818D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733BEA44" w14:textId="36039D77" w:rsidR="00A94EFF" w:rsidRPr="00F1233D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4EFF" w:rsidRPr="00F205C4" w14:paraId="2AFE3145" w14:textId="77777777" w:rsidTr="00420F7F">
        <w:tc>
          <w:tcPr>
            <w:tcW w:w="3328" w:type="dxa"/>
          </w:tcPr>
          <w:p w14:paraId="221A0073" w14:textId="4A7F206C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40" w:type="dxa"/>
          </w:tcPr>
          <w:p w14:paraId="5A900521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21BC85" w14:textId="5A4DC8CE" w:rsidR="00A94EFF" w:rsidRPr="00BF136A" w:rsidRDefault="000553F0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F13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A2BFC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F862B15" w14:textId="06B5F49F" w:rsidR="00A94EFF" w:rsidRPr="00F205C4" w:rsidRDefault="00A94EFF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77E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Pr="00BE77E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92F7183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80DD" w14:textId="6EEB3886" w:rsidR="00A94EFF" w:rsidRPr="00F205C4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B662B1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9F51A48" w14:textId="77777777" w:rsidR="00A94EFF" w:rsidRPr="00F205C4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94EFF" w:rsidRPr="00F205C4" w14:paraId="7C7C0279" w14:textId="77777777" w:rsidTr="00420F7F">
        <w:tc>
          <w:tcPr>
            <w:tcW w:w="3328" w:type="dxa"/>
          </w:tcPr>
          <w:p w14:paraId="74B4FA3B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0" w:type="dxa"/>
          </w:tcPr>
          <w:p w14:paraId="5DF0A54A" w14:textId="77777777" w:rsidR="00A94EFF" w:rsidRPr="00F205C4" w:rsidRDefault="00A94EFF" w:rsidP="00A94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401EB76" w14:textId="407A2A1C" w:rsidR="00A94EFF" w:rsidRPr="00BF136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0553F0"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</w:tcPr>
          <w:p w14:paraId="08B2F712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4BD21EA" w14:textId="1F949386" w:rsidR="00A94EFF" w:rsidRPr="00F205C4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A94E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76CAE692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FC63B3" w14:textId="50E46B88" w:rsidR="00A94EFF" w:rsidRPr="00F1233D" w:rsidRDefault="00A94EFF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D89C330" w14:textId="77777777" w:rsidR="00A94EFF" w:rsidRPr="00F205C4" w:rsidRDefault="00A94EFF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911D743" w14:textId="77777777" w:rsidR="00A94EFF" w:rsidRPr="00F1233D" w:rsidRDefault="00A94EFF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BF42133" w14:textId="752EBFB7" w:rsidR="00516CD8" w:rsidRDefault="00516CD8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D7DBCE1" w14:textId="7BC3D5C8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2ED55E4" w14:textId="0604C59A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01D5A26" w14:textId="77777777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3767"/>
        <w:gridCol w:w="1170"/>
        <w:gridCol w:w="270"/>
        <w:gridCol w:w="1259"/>
        <w:gridCol w:w="270"/>
        <w:gridCol w:w="1184"/>
        <w:gridCol w:w="244"/>
        <w:gridCol w:w="1107"/>
      </w:tblGrid>
      <w:tr w:rsidR="00F1233D" w:rsidRPr="00F205C4" w14:paraId="2A39B028" w14:textId="77777777" w:rsidTr="00F1233D">
        <w:tc>
          <w:tcPr>
            <w:tcW w:w="3780" w:type="dxa"/>
          </w:tcPr>
          <w:p w14:paraId="4D750525" w14:textId="0D0ED609" w:rsidR="00F1233D" w:rsidRPr="00164DDF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64DD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1D2DD022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965935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7FE90A36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233D" w:rsidRPr="00F205C4" w14:paraId="269D521F" w14:textId="77777777" w:rsidTr="00F1233D">
        <w:tc>
          <w:tcPr>
            <w:tcW w:w="3780" w:type="dxa"/>
          </w:tcPr>
          <w:p w14:paraId="0227BB30" w14:textId="46745F55" w:rsidR="00F1233D" w:rsidRPr="00420F7F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735B5" w14:textId="611217FD" w:rsidR="00F1233D" w:rsidRPr="00F205C4" w:rsidRDefault="0064148A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B5450C5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AB84AF" w14:textId="45E2F073" w:rsidR="00F1233D" w:rsidRPr="00F205C4" w:rsidRDefault="0064148A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B0E15B9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446A1" w14:textId="64020D6D" w:rsidR="00F1233D" w:rsidRPr="00F205C4" w:rsidRDefault="0064148A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4" w:type="dxa"/>
          </w:tcPr>
          <w:p w14:paraId="0FF661F6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18DB2D" w14:textId="080BE9A9" w:rsidR="00F1233D" w:rsidRPr="00F205C4" w:rsidRDefault="0064148A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233D" w:rsidRPr="00F205C4" w14:paraId="356D6B10" w14:textId="77777777" w:rsidTr="00F1233D">
        <w:tc>
          <w:tcPr>
            <w:tcW w:w="3780" w:type="dxa"/>
          </w:tcPr>
          <w:p w14:paraId="7C644401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4C3C03DF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233D" w:rsidRPr="00F205C4" w14:paraId="00BC2A16" w14:textId="77777777" w:rsidTr="00F1233D">
        <w:tc>
          <w:tcPr>
            <w:tcW w:w="3780" w:type="dxa"/>
          </w:tcPr>
          <w:p w14:paraId="5DA5C323" w14:textId="2B96BDC8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05C62BB9" w14:textId="0A79886C" w:rsidR="00F1233D" w:rsidRPr="00F205C4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70" w:type="dxa"/>
          </w:tcPr>
          <w:p w14:paraId="1E88125B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4DEBC" w14:textId="136C0686" w:rsidR="00F1233D" w:rsidRPr="00ED3AB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3851BC8C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B1011" w14:textId="6B619DD9" w:rsidR="00F1233D" w:rsidRPr="00F205C4" w:rsidRDefault="00F1233D" w:rsidP="00F1233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4D642169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628CB1" w14:textId="77777777" w:rsidR="00F1233D" w:rsidRPr="00F205C4" w:rsidRDefault="00F1233D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1233D" w:rsidRPr="00F205C4" w14:paraId="3D55B05B" w14:textId="77777777" w:rsidTr="00F1233D">
        <w:tc>
          <w:tcPr>
            <w:tcW w:w="3780" w:type="dxa"/>
          </w:tcPr>
          <w:p w14:paraId="4DA741EB" w14:textId="1E2650A1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FAB12E7" w14:textId="3E9EB41D" w:rsidR="00F1233D" w:rsidRPr="00F205C4" w:rsidRDefault="00F1233D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00F060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125F28" w14:textId="2728CF42" w:rsidR="00F1233D" w:rsidRPr="00ED3ABA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37D93190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F2559" w14:textId="311D48B3" w:rsidR="00F1233D" w:rsidRPr="00F205C4" w:rsidRDefault="00F1233D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51589E79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C46B50" w14:textId="4B7ABB3E" w:rsidR="00F1233D" w:rsidRPr="00F205C4" w:rsidRDefault="00F1233D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1233D" w:rsidRPr="00F205C4" w14:paraId="7D52457B" w14:textId="77777777" w:rsidTr="00F1233D">
        <w:tc>
          <w:tcPr>
            <w:tcW w:w="3780" w:type="dxa"/>
          </w:tcPr>
          <w:p w14:paraId="4C6B58AE" w14:textId="4CC2B56C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E8A6A7" w14:textId="2251DF7F" w:rsidR="00F1233D" w:rsidRPr="00F205C4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</w:tcPr>
          <w:p w14:paraId="004E249F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DF93F8" w14:textId="755A6506" w:rsidR="00F1233D" w:rsidRPr="00F205C4" w:rsidRDefault="0064148A" w:rsidP="00A94E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</w:tcPr>
          <w:p w14:paraId="2C3C7161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D667C3" w14:textId="46858751" w:rsidR="00F1233D" w:rsidRPr="00F1233D" w:rsidRDefault="00F1233D" w:rsidP="00F1233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2D576F4B" w14:textId="77777777" w:rsidR="00F1233D" w:rsidRPr="00F205C4" w:rsidRDefault="00F1233D" w:rsidP="00A9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E5566B7" w14:textId="77777777" w:rsidR="00F1233D" w:rsidRPr="00F1233D" w:rsidRDefault="00F1233D" w:rsidP="00F1233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AC6F36A" w14:textId="77777777" w:rsidR="00420F7F" w:rsidRPr="00A73577" w:rsidRDefault="00420F7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4CB618" w14:textId="5117A99A" w:rsidR="00C14DF3" w:rsidRPr="00F205C4" w:rsidRDefault="00C14DF3" w:rsidP="00002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C94F2E7" w14:textId="77777777" w:rsidR="00BC00F1" w:rsidRPr="00A73577" w:rsidRDefault="00BC00F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653A6" w14:textId="1B69BCC1" w:rsidR="006D507A" w:rsidRPr="00BC00F1" w:rsidRDefault="00BC00F1" w:rsidP="00BC0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ข้อมูลเกี่ยวกับความเสี่ยงด้านเครดิตเปิดผยในหมายเหตุข้อ</w:t>
      </w:r>
      <w:r w:rsidRPr="00BC00F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20</w:t>
      </w:r>
    </w:p>
    <w:p w14:paraId="1357B607" w14:textId="26EED93A" w:rsidR="00F1233D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06604" w14:textId="7E240A17" w:rsidR="00CD0F58" w:rsidRPr="00F205C4" w:rsidRDefault="00CD0F58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FF6512F" w14:textId="77777777" w:rsidR="00002E3C" w:rsidRPr="00CA4A86" w:rsidRDefault="00002E3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69"/>
        <w:gridCol w:w="275"/>
        <w:gridCol w:w="1138"/>
        <w:gridCol w:w="275"/>
        <w:gridCol w:w="1149"/>
        <w:gridCol w:w="236"/>
        <w:gridCol w:w="1125"/>
      </w:tblGrid>
      <w:tr w:rsidR="00002E3C" w:rsidRPr="00F205C4" w14:paraId="370AF181" w14:textId="77777777" w:rsidTr="0099617D">
        <w:trPr>
          <w:tblHeader/>
        </w:trPr>
        <w:tc>
          <w:tcPr>
            <w:tcW w:w="2038" w:type="pct"/>
          </w:tcPr>
          <w:p w14:paraId="27957EF2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2D33E1F5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3A7037E4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7E1CEF08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766" w:rsidRPr="00F205C4" w14:paraId="2938499D" w14:textId="77777777" w:rsidTr="0099617D">
        <w:trPr>
          <w:tblHeader/>
        </w:trPr>
        <w:tc>
          <w:tcPr>
            <w:tcW w:w="2038" w:type="pct"/>
          </w:tcPr>
          <w:p w14:paraId="39DFB569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63F44ED" w14:textId="48664FD2" w:rsidR="00862766" w:rsidRPr="00F205C4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54441263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2823515" w14:textId="62ECD2E7" w:rsidR="00862766" w:rsidRPr="00F205C4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683B4DA7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61EF681" w14:textId="3D84E22B" w:rsidR="00862766" w:rsidRPr="00F205C4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CE38FDA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11261A2" w14:textId="52922723" w:rsidR="00862766" w:rsidRPr="00F205C4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D507A" w:rsidRPr="00F205C4" w14:paraId="3E7861CB" w14:textId="77777777" w:rsidTr="0099617D">
        <w:trPr>
          <w:tblHeader/>
        </w:trPr>
        <w:tc>
          <w:tcPr>
            <w:tcW w:w="2038" w:type="pct"/>
          </w:tcPr>
          <w:p w14:paraId="6F6CC3A1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3A99EF2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17D" w:rsidRPr="00F205C4" w14:paraId="5302CEF3" w14:textId="77777777" w:rsidTr="0099617D">
        <w:tc>
          <w:tcPr>
            <w:tcW w:w="2038" w:type="pct"/>
          </w:tcPr>
          <w:p w14:paraId="2B4C6C2F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45" w:type="pct"/>
          </w:tcPr>
          <w:p w14:paraId="2DDF0CD5" w14:textId="3B49572D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9961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52" w:type="pct"/>
          </w:tcPr>
          <w:p w14:paraId="60FC2556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314BE7" w14:textId="49F7C59D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="Angsana New"/>
                <w:sz w:val="30"/>
                <w:szCs w:val="30"/>
              </w:rPr>
              <w:t>213</w:t>
            </w:r>
            <w:r w:rsidR="0099617D">
              <w:rPr>
                <w:rFonts w:asciiTheme="majorBidi" w:hAnsiTheme="majorBidi" w:cs="Angsana New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="Angsana New"/>
                <w:sz w:val="30"/>
                <w:szCs w:val="30"/>
              </w:rPr>
              <w:t>112</w:t>
            </w:r>
          </w:p>
        </w:tc>
        <w:tc>
          <w:tcPr>
            <w:tcW w:w="152" w:type="pct"/>
          </w:tcPr>
          <w:p w14:paraId="3239B9D5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B9ADCD8" w14:textId="1FB15E6B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F173AB6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93435DB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9617D" w:rsidRPr="00F205C4" w14:paraId="115D6BA6" w14:textId="77777777" w:rsidTr="0099617D">
        <w:tc>
          <w:tcPr>
            <w:tcW w:w="2038" w:type="pct"/>
          </w:tcPr>
          <w:p w14:paraId="2DCA298E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FA8E7EE" w14:textId="4E855E5B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9961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52" w:type="pct"/>
          </w:tcPr>
          <w:p w14:paraId="4DD669E8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5A9B7F5" w14:textId="24C59B87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61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52" w:type="pct"/>
          </w:tcPr>
          <w:p w14:paraId="4B030134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520181" w14:textId="727FEFFB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E1094FE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D30BA07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9617D" w:rsidRPr="00F205C4" w14:paraId="3761A9ED" w14:textId="77777777" w:rsidTr="0099617D">
        <w:tc>
          <w:tcPr>
            <w:tcW w:w="2038" w:type="pct"/>
            <w:vAlign w:val="bottom"/>
          </w:tcPr>
          <w:p w14:paraId="47F76F42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7A741A67" w14:textId="146D049F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 w:rsidR="00996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52" w:type="pct"/>
          </w:tcPr>
          <w:p w14:paraId="5325E30B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F840020" w14:textId="6583BE3C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 w:rsidR="00996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52" w:type="pct"/>
          </w:tcPr>
          <w:p w14:paraId="3605B161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372A37E" w14:textId="31266A78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FF6D6AA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B9612F2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9617D" w:rsidRPr="00F205C4" w14:paraId="4358FFB3" w14:textId="77777777" w:rsidTr="0099617D">
        <w:tc>
          <w:tcPr>
            <w:tcW w:w="2038" w:type="pct"/>
            <w:vAlign w:val="bottom"/>
          </w:tcPr>
          <w:p w14:paraId="38C0C509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653BF3D" w14:textId="41122836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65DC603F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2654FF7" w14:textId="6CA2C621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13B992F8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147FE92" w14:textId="29CF41DB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1FE1602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B9F24F1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9617D" w:rsidRPr="00F205C4" w14:paraId="61B7AA57" w14:textId="77777777" w:rsidTr="0099617D">
        <w:tc>
          <w:tcPr>
            <w:tcW w:w="2038" w:type="pct"/>
          </w:tcPr>
          <w:p w14:paraId="4856612D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4DACB72" w14:textId="6643386A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996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52" w:type="pct"/>
          </w:tcPr>
          <w:p w14:paraId="48BBB4EC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41899C6" w14:textId="2A1F01E7" w:rsidR="0099617D" w:rsidRPr="00F205C4" w:rsidRDefault="0064148A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 w:rsidR="009961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152" w:type="pct"/>
          </w:tcPr>
          <w:p w14:paraId="1ED02B2E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3154CEB" w14:textId="0F1E343F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334989B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3CF45DB" w14:textId="77777777" w:rsidR="0099617D" w:rsidRPr="00F205C4" w:rsidRDefault="0099617D" w:rsidP="0099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E0EA5E4" w14:textId="77777777" w:rsidR="00515569" w:rsidRPr="00A73577" w:rsidRDefault="00515569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5"/>
        <w:gridCol w:w="1197"/>
        <w:gridCol w:w="275"/>
        <w:gridCol w:w="1231"/>
        <w:gridCol w:w="275"/>
        <w:gridCol w:w="1147"/>
        <w:gridCol w:w="236"/>
        <w:gridCol w:w="1034"/>
      </w:tblGrid>
      <w:tr w:rsidR="00862766" w:rsidRPr="00F205C4" w14:paraId="459ACBA1" w14:textId="77777777" w:rsidTr="0099617D">
        <w:tc>
          <w:tcPr>
            <w:tcW w:w="2032" w:type="pct"/>
          </w:tcPr>
          <w:p w14:paraId="018982AA" w14:textId="77777777" w:rsidR="00862766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0035E524" w14:textId="030D7733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58" w:type="pct"/>
          </w:tcPr>
          <w:p w14:paraId="2EA44330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EB24940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48B1090C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AB4E14F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8346646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D44455A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F2550D5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3E01" w:rsidRPr="00F205C4" w14:paraId="2BB27E77" w14:textId="77777777" w:rsidTr="0099617D">
        <w:tc>
          <w:tcPr>
            <w:tcW w:w="2032" w:type="pct"/>
          </w:tcPr>
          <w:p w14:paraId="5E82A791" w14:textId="47AF7566" w:rsidR="00703E01" w:rsidRPr="00F205C4" w:rsidRDefault="00703E01" w:rsidP="00703E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658" w:type="pct"/>
          </w:tcPr>
          <w:p w14:paraId="55635BD6" w14:textId="5E581D7D" w:rsidR="00703E01" w:rsidRPr="00F205C4" w:rsidRDefault="0064148A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="00CD6C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51" w:type="pct"/>
          </w:tcPr>
          <w:p w14:paraId="5FC70BBD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1A3A2F" w14:textId="7EF387DD" w:rsidR="00703E01" w:rsidRPr="00F205C4" w:rsidRDefault="0064148A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734</w:t>
            </w:r>
            <w:r w:rsidR="00703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51" w:type="pct"/>
          </w:tcPr>
          <w:p w14:paraId="733705D2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E74719" w14:textId="062B4D92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639F3CA8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6EE6EA2C" w14:textId="0896803D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03E01" w:rsidRPr="00F205C4" w14:paraId="74D740CF" w14:textId="77777777" w:rsidTr="0099617D">
        <w:tc>
          <w:tcPr>
            <w:tcW w:w="2032" w:type="pct"/>
          </w:tcPr>
          <w:p w14:paraId="79AA6508" w14:textId="3137ACF6" w:rsidR="00703E01" w:rsidRPr="00F205C4" w:rsidRDefault="00703E01" w:rsidP="00703E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</w:p>
          <w:p w14:paraId="18F2E0E4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58" w:type="pct"/>
          </w:tcPr>
          <w:p w14:paraId="1FBCCFD0" w14:textId="77777777" w:rsidR="00703E01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8AA3D68" w14:textId="02D00233" w:rsidR="00703E01" w:rsidRPr="00CE3023" w:rsidRDefault="0064148A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E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51" w:type="pct"/>
          </w:tcPr>
          <w:p w14:paraId="7602898F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F6A7347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E3A0C4" w14:textId="4C38ACDB" w:rsidR="00703E01" w:rsidRPr="00F205C4" w:rsidRDefault="0064148A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3E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151" w:type="pct"/>
          </w:tcPr>
          <w:p w14:paraId="539B55D2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4B85B9" w14:textId="77777777" w:rsidR="00703E01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38323C" w14:textId="5A55F711" w:rsidR="00703E01" w:rsidRPr="005214B7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BEBCC36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A0AC101" w14:textId="77777777" w:rsidR="00703E01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061819" w14:textId="599AF2DE" w:rsidR="00703E01" w:rsidRPr="005214B7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703E01" w:rsidRPr="00F205C4" w14:paraId="3D05E74E" w14:textId="77777777" w:rsidTr="0099617D">
        <w:tc>
          <w:tcPr>
            <w:tcW w:w="2032" w:type="pct"/>
          </w:tcPr>
          <w:p w14:paraId="00DE3B37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89263C0" w14:textId="6C0FE650" w:rsidR="00703E01" w:rsidRPr="00F205C4" w:rsidRDefault="0064148A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3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  <w:r w:rsidR="00CD6C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51" w:type="pct"/>
          </w:tcPr>
          <w:p w14:paraId="5309B47C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365DE864" w14:textId="3A6AD786" w:rsidR="00703E01" w:rsidRPr="00F205C4" w:rsidRDefault="0064148A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3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="00703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51" w:type="pct"/>
          </w:tcPr>
          <w:p w14:paraId="4BA91B05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17E6EBA" w14:textId="2EF4352C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A6A9C3A" w14:textId="77777777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6F841EC" w14:textId="21922A7B" w:rsidR="00703E01" w:rsidRPr="00F205C4" w:rsidRDefault="00703E01" w:rsidP="0070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877CBF" w14:textId="4FAA5A79" w:rsidR="0098085C" w:rsidRDefault="0098085C" w:rsidP="00515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23C00AD" w14:textId="77777777" w:rsidR="00A73577" w:rsidRDefault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6C963F5" w14:textId="11248CD8" w:rsidR="006B11D7" w:rsidRPr="00F205C4" w:rsidRDefault="006B11D7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670C8D29" w14:textId="77777777" w:rsidR="00966257" w:rsidRPr="004B75BA" w:rsidRDefault="00966257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1"/>
        <w:gridCol w:w="717"/>
        <w:gridCol w:w="273"/>
        <w:gridCol w:w="721"/>
        <w:gridCol w:w="362"/>
        <w:gridCol w:w="1166"/>
        <w:gridCol w:w="269"/>
        <w:gridCol w:w="1261"/>
      </w:tblGrid>
      <w:tr w:rsidR="00E8157C" w:rsidRPr="00F205C4" w14:paraId="38E4E655" w14:textId="77777777" w:rsidTr="00BF7B5C">
        <w:tc>
          <w:tcPr>
            <w:tcW w:w="2428" w:type="pct"/>
          </w:tcPr>
          <w:p w14:paraId="679051F5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pct"/>
            <w:gridSpan w:val="3"/>
          </w:tcPr>
          <w:p w14:paraId="26A50BB5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" w:type="pct"/>
          </w:tcPr>
          <w:p w14:paraId="24BEE138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49D2D93D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2794A84F" w14:textId="77777777" w:rsidTr="00BF7B5C">
        <w:tc>
          <w:tcPr>
            <w:tcW w:w="2428" w:type="pct"/>
          </w:tcPr>
          <w:p w14:paraId="4065174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87" w:type="pct"/>
          </w:tcPr>
          <w:p w14:paraId="013BEFA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662EE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32229EE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536C57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142D70D" w14:textId="6540B469" w:rsidR="00564BA0" w:rsidRPr="00F205C4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C40DFC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FD55E6F" w14:textId="489F8DF4" w:rsidR="00564BA0" w:rsidRPr="00F205C4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64BA0" w:rsidRPr="00F205C4" w14:paraId="5131D48B" w14:textId="77777777" w:rsidTr="00272AEF">
        <w:trPr>
          <w:trHeight w:val="246"/>
        </w:trPr>
        <w:tc>
          <w:tcPr>
            <w:tcW w:w="2428" w:type="pct"/>
          </w:tcPr>
          <w:p w14:paraId="0D09AC5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4724CCE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D4E70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7B0953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3C5A5C3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ind w:hanging="94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71908B0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2766" w:rsidRPr="00F205C4" w14:paraId="35ED8A49" w14:textId="77777777" w:rsidTr="00272AEF">
        <w:tc>
          <w:tcPr>
            <w:tcW w:w="2428" w:type="pct"/>
          </w:tcPr>
          <w:p w14:paraId="1FDAC7F6" w14:textId="372F59FB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87" w:type="pct"/>
          </w:tcPr>
          <w:p w14:paraId="2735DBD8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FBF24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094A178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010346D3" w14:textId="77777777" w:rsidR="00862766" w:rsidRPr="00F205C4" w:rsidRDefault="00862766" w:rsidP="00862766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5C0B20A" w14:textId="40B0112C" w:rsidR="00862766" w:rsidRPr="007631D2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7631D2" w:rsidRPr="00763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45" w:type="pct"/>
          </w:tcPr>
          <w:p w14:paraId="7C7B1BF9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19ED0BE2" w14:textId="45C6E345" w:rsidR="00862766" w:rsidRPr="007368E6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862766" w:rsidRPr="007368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862766" w:rsidRPr="00F205C4" w14:paraId="55CBA37C" w14:textId="77777777" w:rsidTr="00272AEF">
        <w:tc>
          <w:tcPr>
            <w:tcW w:w="2428" w:type="pct"/>
          </w:tcPr>
          <w:p w14:paraId="74DEDA4C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387" w:type="pct"/>
          </w:tcPr>
          <w:p w14:paraId="24699643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B65D8A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4C2F1867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45C7F3C6" w14:textId="77777777" w:rsidR="00862766" w:rsidRPr="00F205C4" w:rsidRDefault="00862766" w:rsidP="00862766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2DFC0EF" w14:textId="4667F8F8" w:rsidR="00862766" w:rsidRPr="00F205C4" w:rsidRDefault="007631D2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F947AB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23F69D4" w14:textId="4B240134" w:rsidR="00862766" w:rsidRPr="00F205C4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862766" w:rsidRPr="00F205C4" w14:paraId="24D22B76" w14:textId="77777777" w:rsidTr="00272AEF">
        <w:tc>
          <w:tcPr>
            <w:tcW w:w="2428" w:type="pct"/>
          </w:tcPr>
          <w:p w14:paraId="004BB21B" w14:textId="5EF7C991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7" w:type="pct"/>
          </w:tcPr>
          <w:p w14:paraId="72FC690F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574794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761ECFB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2CD2874" w14:textId="77777777" w:rsidR="00862766" w:rsidRPr="00F205C4" w:rsidRDefault="00862766" w:rsidP="00862766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395F116" w14:textId="3CF28742" w:rsidR="00862766" w:rsidRPr="007368E6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="007631D2" w:rsidRPr="007368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5" w:type="pct"/>
          </w:tcPr>
          <w:p w14:paraId="6A4EB813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8F89DFF" w14:textId="1045975F" w:rsidR="00862766" w:rsidRPr="007368E6" w:rsidRDefault="0064148A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="00862766" w:rsidRPr="007368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</w:tr>
    </w:tbl>
    <w:p w14:paraId="1B30B4CC" w14:textId="74394ABB" w:rsidR="00CA6E96" w:rsidRDefault="00CA6E9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C4272E7" w14:textId="77777777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</w:t>
      </w:r>
    </w:p>
    <w:p w14:paraId="5C3ED65E" w14:textId="77777777" w:rsidR="004B7341" w:rsidRPr="00CA4A86" w:rsidRDefault="004B734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4D3CD64" w14:textId="2EF93482" w:rsidR="009801E2" w:rsidRPr="00A83335" w:rsidRDefault="00BF0A69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  <w:lang w:val="en-GB"/>
        </w:rPr>
        <w:sectPr w:rsidR="009801E2" w:rsidRPr="00A83335" w:rsidSect="006603E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  <w:r w:rsidRPr="00E93A15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E93A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8</w:t>
      </w:r>
      <w:r w:rsidRPr="00E93A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93A15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15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BF0A69">
        <w:rPr>
          <w:rFonts w:asciiTheme="majorBidi" w:hAnsiTheme="majorBidi" w:cs="Angsana New" w:hint="cs"/>
          <w:sz w:val="30"/>
          <w:szCs w:val="30"/>
          <w:cs/>
        </w:rPr>
        <w:t>บริษัทได้</w:t>
      </w:r>
      <w:r w:rsidR="00E93A15">
        <w:rPr>
          <w:rFonts w:asciiTheme="majorBidi" w:hAnsiTheme="majorBidi" w:cs="Angsana New" w:hint="cs"/>
          <w:sz w:val="30"/>
          <w:szCs w:val="30"/>
          <w:cs/>
        </w:rPr>
        <w:t>ลงทุนในบริษัท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0A69">
        <w:rPr>
          <w:rFonts w:asciiTheme="majorBidi" w:hAnsiTheme="majorBidi" w:cs="Angsana New" w:hint="cs"/>
          <w:sz w:val="30"/>
          <w:szCs w:val="30"/>
          <w:cs/>
        </w:rPr>
        <w:t>ออโตคลิกบายเอซีจี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0A6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15">
        <w:rPr>
          <w:rFonts w:asciiTheme="majorBidi" w:hAnsiTheme="majorBidi" w:cs="Angsana New" w:hint="cs"/>
          <w:sz w:val="30"/>
          <w:szCs w:val="30"/>
          <w:cs/>
        </w:rPr>
        <w:t xml:space="preserve">ซึ่งเป็นบริษัทที่จัดตั้งขึ้นในประเทศไทย ร้อยละ </w:t>
      </w:r>
      <w:r w:rsidR="0064148A" w:rsidRPr="0064148A">
        <w:rPr>
          <w:rFonts w:asciiTheme="majorBidi" w:hAnsiTheme="majorBidi" w:cs="Angsana New"/>
          <w:sz w:val="30"/>
          <w:szCs w:val="30"/>
        </w:rPr>
        <w:t>99</w:t>
      </w:r>
      <w:r w:rsidR="00E93A15">
        <w:rPr>
          <w:rFonts w:asciiTheme="majorBidi" w:hAnsiTheme="majorBidi" w:cs="Angsana New" w:hint="cs"/>
          <w:sz w:val="30"/>
          <w:szCs w:val="30"/>
          <w:cs/>
        </w:rPr>
        <w:t xml:space="preserve"> ของทุนที่ออกและชำระแล้ว เป็นจำนวนเงิน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99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93A15">
        <w:rPr>
          <w:rFonts w:asciiTheme="majorBidi" w:hAnsiTheme="majorBidi" w:cstheme="majorBidi" w:hint="cs"/>
          <w:sz w:val="30"/>
          <w:szCs w:val="30"/>
          <w:cs/>
        </w:rPr>
        <w:t xml:space="preserve">ดังนั้นบริษัท </w:t>
      </w:r>
      <w:r w:rsidR="00E93A15" w:rsidRPr="00BF0A69">
        <w:rPr>
          <w:rFonts w:asciiTheme="majorBidi" w:hAnsiTheme="majorBidi" w:cs="Angsana New" w:hint="cs"/>
          <w:sz w:val="30"/>
          <w:szCs w:val="30"/>
          <w:cs/>
        </w:rPr>
        <w:t>ออโตคลิกบายเอซีจี</w:t>
      </w:r>
      <w:r w:rsidR="00E93A15"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15" w:rsidRPr="00BF0A6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E93A15">
        <w:rPr>
          <w:rFonts w:asciiTheme="majorBidi" w:hAnsiTheme="majorBidi" w:cs="Angsana New" w:hint="cs"/>
          <w:sz w:val="30"/>
          <w:szCs w:val="30"/>
          <w:cs/>
        </w:rPr>
        <w:t xml:space="preserve"> จึงเป็นบริษัทย่อยของกลุ่มบริษัท</w:t>
      </w:r>
      <w:r w:rsidR="00A83335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</w:p>
    <w:p w14:paraId="1642ABF1" w14:textId="07753A45" w:rsidR="00B13777" w:rsidRPr="00F205C4" w:rsidRDefault="00B13777" w:rsidP="0070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22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="002B32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322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="00C35277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E8157C" w:rsidRPr="00F205C4">
        <w:rPr>
          <w:rFonts w:asciiTheme="majorBidi" w:hAnsiTheme="majorBidi" w:cstheme="majorBidi"/>
          <w:sz w:val="30"/>
          <w:szCs w:val="30"/>
          <w:cs/>
        </w:rPr>
        <w:t>แต่ละ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205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CAFDAB" w14:textId="77777777" w:rsidR="00DA6BD9" w:rsidRPr="00F205C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-112" w:tblpY="4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710"/>
        <w:gridCol w:w="720"/>
        <w:gridCol w:w="184"/>
        <w:gridCol w:w="626"/>
        <w:gridCol w:w="180"/>
        <w:gridCol w:w="900"/>
        <w:gridCol w:w="180"/>
        <w:gridCol w:w="900"/>
        <w:gridCol w:w="180"/>
        <w:gridCol w:w="990"/>
        <w:gridCol w:w="184"/>
        <w:gridCol w:w="986"/>
        <w:gridCol w:w="180"/>
        <w:gridCol w:w="990"/>
        <w:gridCol w:w="184"/>
        <w:gridCol w:w="986"/>
        <w:gridCol w:w="180"/>
        <w:gridCol w:w="990"/>
        <w:gridCol w:w="184"/>
        <w:gridCol w:w="986"/>
      </w:tblGrid>
      <w:tr w:rsidR="00A275C4" w:rsidRPr="00F205C4" w:rsidDel="00685444" w14:paraId="2CA87579" w14:textId="77777777" w:rsidTr="00BB3924">
        <w:trPr>
          <w:cantSplit/>
          <w:tblHeader/>
        </w:trPr>
        <w:tc>
          <w:tcPr>
            <w:tcW w:w="2340" w:type="dxa"/>
          </w:tcPr>
          <w:p w14:paraId="1E7AE951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20" w:type="dxa"/>
            <w:gridSpan w:val="20"/>
          </w:tcPr>
          <w:p w14:paraId="047236AE" w14:textId="0BF704AC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5C4" w:rsidRPr="00F205C4" w14:paraId="513E97DB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55AF68A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2EDA1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45BCE" w14:textId="77ED7859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454E3292" w14:textId="6C55900E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3F6E075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0DC50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84CF6FC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BAC0009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08A0E9F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5FA9D3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6002E91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AB58866" w14:textId="356C3DE4" w:rsidR="00A275C4" w:rsidRPr="00F205C4" w:rsidRDefault="00A275C4" w:rsidP="00A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6D507A" w:rsidRPr="00F205C4" w14:paraId="5AA9DA77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69548E7D" w14:textId="42B460D2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273D4587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EB3AC2" w14:textId="08606EA0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3A3A0D27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  <w:vAlign w:val="center"/>
          </w:tcPr>
          <w:p w14:paraId="60176190" w14:textId="3DE375B5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C06CDB1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C0DED39" w14:textId="3699F646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D52692B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D9958B5" w14:textId="79C5CEB9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EECF98A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2DD82F" w14:textId="5A191408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5DCB4DA0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B6DE910" w14:textId="32E51C89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92E0E8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CAF2CE" w14:textId="65C9FE6D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3FD1B076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A6B80CC" w14:textId="5A3A1F8E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938FB76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A13A02D" w14:textId="68506261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3DF4D509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749D8951" w14:textId="67533594" w:rsidR="006D507A" w:rsidRPr="00F205C4" w:rsidRDefault="0064148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6D507A" w:rsidRPr="00F205C4" w14:paraId="2BAED77A" w14:textId="77777777" w:rsidTr="00A275C4">
        <w:trPr>
          <w:cantSplit/>
        </w:trPr>
        <w:tc>
          <w:tcPr>
            <w:tcW w:w="2340" w:type="dxa"/>
          </w:tcPr>
          <w:p w14:paraId="412EF2C1" w14:textId="77777777" w:rsidR="006D507A" w:rsidRPr="00F205C4" w:rsidRDefault="006D507A" w:rsidP="006D507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FEBE5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4123A2B1" w14:textId="74A11F6F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F252C35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0" w:type="dxa"/>
            <w:gridSpan w:val="15"/>
          </w:tcPr>
          <w:p w14:paraId="201DA0CF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507A" w:rsidRPr="00F205C4" w14:paraId="70A64B80" w14:textId="77777777" w:rsidTr="00135900">
        <w:trPr>
          <w:cantSplit/>
        </w:trPr>
        <w:tc>
          <w:tcPr>
            <w:tcW w:w="2340" w:type="dxa"/>
          </w:tcPr>
          <w:p w14:paraId="6D8D3896" w14:textId="77777777" w:rsidR="006D507A" w:rsidRPr="00F205C4" w:rsidRDefault="006D507A" w:rsidP="006D507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710" w:type="dxa"/>
          </w:tcPr>
          <w:p w14:paraId="388E9794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5DC0C774" w14:textId="034992BA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47B09BCF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5D5638E7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D1D48D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40EDF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4B5F32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FE75D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ABD1B2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987DB1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3D1ADBF3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A74BB4A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41E0B1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55EC33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60532AC8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719D14B8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30BD6C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FA557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28D6AA90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E5A1361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631D2" w:rsidRPr="00F205C4" w14:paraId="48E3B11C" w14:textId="77777777" w:rsidTr="00036E70">
        <w:trPr>
          <w:cantSplit/>
        </w:trPr>
        <w:tc>
          <w:tcPr>
            <w:tcW w:w="2340" w:type="dxa"/>
          </w:tcPr>
          <w:p w14:paraId="3884415A" w14:textId="555D0E36" w:rsidR="007631D2" w:rsidRPr="00F205C4" w:rsidRDefault="007631D2" w:rsidP="007631D2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710" w:type="dxa"/>
            <w:vAlign w:val="bottom"/>
          </w:tcPr>
          <w:p w14:paraId="07CA4749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ตัวแทนจำหน่าย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056B8F4C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รถยนต์ อะไหล่</w:t>
            </w:r>
          </w:p>
          <w:p w14:paraId="7D9F9C47" w14:textId="07DA96B4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และศูนย์บริการ</w:t>
            </w:r>
          </w:p>
        </w:tc>
        <w:tc>
          <w:tcPr>
            <w:tcW w:w="720" w:type="dxa"/>
          </w:tcPr>
          <w:p w14:paraId="06895512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913987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CBF08A" w14:textId="51115C52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5ED7A59D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4E824B25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89BCDB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F95CD1" w14:textId="63543D8F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66A7D2B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72DED5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DB78EF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5099C9" w14:textId="4310A75D" w:rsidR="007631D2" w:rsidRPr="00F205C4" w:rsidRDefault="0064148A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="007631D2"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289294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90E704F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F75706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8C1A73" w14:textId="0BF0FE7D" w:rsidR="007631D2" w:rsidRPr="00F205C4" w:rsidRDefault="0064148A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="007631D2"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F69B8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069FF6F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79174B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79DAC" w14:textId="2EB92D87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7631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6298A38D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46A9731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36F0FE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C750C9" w14:textId="57D3C841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7631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D72EC76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7D156E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ABC50C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E6429B" w14:textId="57E331D3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7631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2896290C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2B054DC0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847860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B18B33" w14:textId="612CB2DB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7631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6D35F532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7A6837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5958494D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A0C7EEB" w14:textId="7B467736" w:rsidR="007631D2" w:rsidRPr="00F205C4" w:rsidRDefault="007631D2" w:rsidP="007631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C6DCBAB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E122BF4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D09B4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B5834" w14:textId="29FB5DEE" w:rsidR="007631D2" w:rsidRPr="00F205C4" w:rsidRDefault="0064148A" w:rsidP="007631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763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</w:tr>
      <w:tr w:rsidR="007631D2" w:rsidRPr="00F205C4" w14:paraId="1891E75C" w14:textId="77777777" w:rsidTr="0083269F">
        <w:trPr>
          <w:cantSplit/>
          <w:trHeight w:val="558"/>
        </w:trPr>
        <w:tc>
          <w:tcPr>
            <w:tcW w:w="2340" w:type="dxa"/>
          </w:tcPr>
          <w:p w14:paraId="622AC75F" w14:textId="33B60DAC" w:rsidR="007631D2" w:rsidRPr="00F205C4" w:rsidRDefault="007631D2" w:rsidP="007631D2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vAlign w:val="bottom"/>
          </w:tcPr>
          <w:p w14:paraId="0A356683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ศูนย์บริการ</w:t>
            </w:r>
          </w:p>
          <w:p w14:paraId="1075CFC6" w14:textId="63001B03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รถยนต์ทั่วไป</w:t>
            </w:r>
          </w:p>
          <w:p w14:paraId="1E2F7FED" w14:textId="3F1F87F4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ประเภทเร่งด่วน</w:t>
            </w:r>
          </w:p>
        </w:tc>
        <w:tc>
          <w:tcPr>
            <w:tcW w:w="720" w:type="dxa"/>
          </w:tcPr>
          <w:p w14:paraId="14CCCEB3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225A2F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4B569B" w14:textId="0E663922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284631EE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355A3355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700A29" w14:textId="77777777" w:rsidR="007631D2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F64517" w14:textId="6CBDB123" w:rsidR="007631D2" w:rsidRPr="004C3F8D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DC53DBA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61C5D5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EF68CD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DDCF28" w14:textId="3B9D5C35" w:rsidR="007631D2" w:rsidRPr="00F205C4" w:rsidRDefault="0064148A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31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60E90E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250248B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96CD81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D9886B" w14:textId="26D1F583" w:rsidR="007631D2" w:rsidRPr="00F205C4" w:rsidRDefault="0064148A" w:rsidP="007631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31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53428A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649869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37A200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2CA7E2" w14:textId="4EBFCEB6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13317DC5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B4CFFFB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052D6E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B29AFF" w14:textId="13DE7D9C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1AF11DD4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5F0595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65EEB5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204CA" w14:textId="3D3793D1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614E8AC1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5740775C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2FE24E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2DF1FF" w14:textId="045684BB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06A97BFD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1215A4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4379248" w14:textId="77777777" w:rsidR="007631D2" w:rsidRDefault="007631D2" w:rsidP="007631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2F063CCD" w14:textId="0DD51FF4" w:rsidR="007631D2" w:rsidRPr="00F205C4" w:rsidRDefault="007631D2" w:rsidP="007631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1D575E8A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6BC739C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AC0F39" w14:textId="77777777" w:rsidR="007631D2" w:rsidRDefault="007631D2" w:rsidP="007631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D29459" w14:textId="71D0D898" w:rsidR="007631D2" w:rsidRPr="00F205C4" w:rsidRDefault="007631D2" w:rsidP="007631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631D2" w:rsidRPr="00F205C4" w14:paraId="1D1F6283" w14:textId="77777777" w:rsidTr="00A275C4">
        <w:trPr>
          <w:cantSplit/>
          <w:trHeight w:val="197"/>
        </w:trPr>
        <w:tc>
          <w:tcPr>
            <w:tcW w:w="2340" w:type="dxa"/>
            <w:vAlign w:val="bottom"/>
          </w:tcPr>
          <w:p w14:paraId="620E6081" w14:textId="77777777" w:rsidR="007631D2" w:rsidRPr="00F205C4" w:rsidRDefault="007631D2" w:rsidP="007631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005EC24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990CD4" w14:textId="6F3B4654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68E044B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4147A4F0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F500B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FEB36D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363923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13AB3B5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0CDEE0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1316" w14:textId="68F77066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="007631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0F1C196C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80353" w14:textId="05917721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="007631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02745EBF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85D3" w14:textId="339578BA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="007631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1611D197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2417B" w14:textId="32050B3E" w:rsidR="007631D2" w:rsidRPr="00F205C4" w:rsidRDefault="0064148A" w:rsidP="00763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="007631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1FB6EB4B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D6D65" w14:textId="15DFA63B" w:rsidR="007631D2" w:rsidRPr="00F205C4" w:rsidRDefault="007631D2" w:rsidP="007631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4C0A8AAA" w14:textId="77777777" w:rsidR="007631D2" w:rsidRPr="00F205C4" w:rsidRDefault="007631D2" w:rsidP="007631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7686D4" w14:textId="4CC0B3DB" w:rsidR="007631D2" w:rsidRPr="00F205C4" w:rsidRDefault="0064148A" w:rsidP="007631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7631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</w:tr>
    </w:tbl>
    <w:p w14:paraId="5812F9DB" w14:textId="77777777" w:rsidR="00963862" w:rsidRPr="00F205C4" w:rsidRDefault="00963862" w:rsidP="0070648E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6B081E39" w14:textId="3EAE1169" w:rsidR="00963862" w:rsidRDefault="00B362A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ทั้งหมดจดท</w:t>
      </w:r>
      <w:r w:rsidR="000928A0">
        <w:rPr>
          <w:rFonts w:asciiTheme="majorBidi" w:hAnsiTheme="majorBidi" w:cstheme="majorBidi" w:hint="cs"/>
          <w:sz w:val="30"/>
          <w:szCs w:val="30"/>
          <w:cs/>
        </w:rPr>
        <w:t>ะ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เบียนและ</w:t>
      </w:r>
      <w:r w:rsidRPr="00F205C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1377701" w14:textId="77777777" w:rsidR="0084683F" w:rsidRPr="00F205C4" w:rsidRDefault="0084683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5E7A" w14:textId="77777777" w:rsidR="00963862" w:rsidRPr="00F205C4" w:rsidRDefault="00963862" w:rsidP="00963862">
      <w:pPr>
        <w:rPr>
          <w:rFonts w:asciiTheme="majorBidi" w:hAnsiTheme="majorBidi" w:cstheme="majorBidi"/>
          <w:sz w:val="30"/>
          <w:szCs w:val="30"/>
          <w:cs/>
        </w:rPr>
      </w:pPr>
    </w:p>
    <w:p w14:paraId="0B414C36" w14:textId="77777777" w:rsidR="00B72457" w:rsidRPr="00F205C4" w:rsidRDefault="00B72457" w:rsidP="00963862">
      <w:pPr>
        <w:rPr>
          <w:rFonts w:asciiTheme="majorBidi" w:hAnsiTheme="majorBidi" w:cstheme="majorBidi"/>
          <w:sz w:val="30"/>
          <w:szCs w:val="30"/>
          <w:cs/>
        </w:rPr>
        <w:sectPr w:rsidR="00B72457" w:rsidRPr="00F205C4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155795" w14:textId="77777777" w:rsidR="00370B9B" w:rsidRPr="00F205C4" w:rsidRDefault="00370B9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4CDD029" w14:textId="77777777" w:rsidR="00370B9B" w:rsidRPr="00CA4A86" w:rsidRDefault="00370B9B" w:rsidP="00370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270"/>
        <w:gridCol w:w="990"/>
        <w:gridCol w:w="270"/>
        <w:gridCol w:w="1080"/>
        <w:gridCol w:w="270"/>
        <w:gridCol w:w="990"/>
      </w:tblGrid>
      <w:tr w:rsidR="00370B9B" w:rsidRPr="00F205C4" w14:paraId="47D8173D" w14:textId="77777777" w:rsidTr="00CB28F5">
        <w:tc>
          <w:tcPr>
            <w:tcW w:w="3240" w:type="dxa"/>
          </w:tcPr>
          <w:p w14:paraId="26B7975A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6251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439FBE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81EC96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65E39B1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069F2EFB" w14:textId="77777777" w:rsidTr="00CB28F5">
        <w:tc>
          <w:tcPr>
            <w:tcW w:w="3240" w:type="dxa"/>
          </w:tcPr>
          <w:p w14:paraId="4800542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84F14" w14:textId="386DF8C3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EE8AFC" w14:textId="62E4CB97" w:rsidR="00564BA0" w:rsidRPr="0084683F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8569B6D" w14:textId="77777777" w:rsidR="00564BA0" w:rsidRPr="0084683F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D9548B6" w14:textId="4318CBC3" w:rsidR="00564BA0" w:rsidRPr="0084683F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135D16" w14:textId="77777777" w:rsidR="00564BA0" w:rsidRPr="0084683F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E6EF47" w14:textId="2A1E4A20" w:rsidR="00564BA0" w:rsidRPr="0084683F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4E767246" w14:textId="77777777" w:rsidR="00564BA0" w:rsidRPr="0084683F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0ACE75" w14:textId="30CF102A" w:rsidR="00564BA0" w:rsidRPr="0084683F" w:rsidRDefault="0064148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370B9B" w:rsidRPr="00F205C4" w14:paraId="52738D7E" w14:textId="77777777" w:rsidTr="00CB28F5">
        <w:tc>
          <w:tcPr>
            <w:tcW w:w="3240" w:type="dxa"/>
          </w:tcPr>
          <w:p w14:paraId="23DA09CF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70DA2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F92EBF9" w14:textId="77777777" w:rsidR="00370B9B" w:rsidRPr="00F205C4" w:rsidRDefault="00F94CA1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</w:t>
            </w:r>
            <w:r w:rsidR="00370B9B"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0B9B" w:rsidRPr="00F205C4" w14:paraId="738A1DC9" w14:textId="77777777" w:rsidTr="00CB28F5">
        <w:tc>
          <w:tcPr>
            <w:tcW w:w="3240" w:type="dxa"/>
          </w:tcPr>
          <w:p w14:paraId="5E2C4CCB" w14:textId="77777777" w:rsidR="00370B9B" w:rsidRPr="00F205C4" w:rsidRDefault="00370B9B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648AE781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E01EF3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101703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4F938C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C4A50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B9A7B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023C1A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C855A2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1D2" w:rsidRPr="00F205C4" w14:paraId="143CDF7D" w14:textId="77777777" w:rsidTr="00CB28F5">
        <w:tc>
          <w:tcPr>
            <w:tcW w:w="3240" w:type="dxa"/>
          </w:tcPr>
          <w:p w14:paraId="14A5A4A1" w14:textId="0DDE110B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31A96AAA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6DBBBF" w14:textId="2897EBF1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4BC86CDF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0582B9" w14:textId="674F85C8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6574D9A2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CE014E" w14:textId="6B448A7B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14E4ED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9F3EE6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631D2" w:rsidRPr="00F205C4" w14:paraId="55BDBBD9" w14:textId="77777777" w:rsidTr="00CB28F5">
        <w:tc>
          <w:tcPr>
            <w:tcW w:w="3240" w:type="dxa"/>
          </w:tcPr>
          <w:p w14:paraId="7E568164" w14:textId="06CB9434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7AEE85D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52E8B" w14:textId="493B4502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03A786E2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E2D4B" w14:textId="760CB881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684C81FE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3CEC1" w14:textId="3F8173F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BFA804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7C7E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631D2" w:rsidRPr="00F205C4" w14:paraId="61AE9B57" w14:textId="77777777" w:rsidTr="00CB28F5">
        <w:tc>
          <w:tcPr>
            <w:tcW w:w="3240" w:type="dxa"/>
          </w:tcPr>
          <w:p w14:paraId="6ADC5802" w14:textId="77777777" w:rsidR="007631D2" w:rsidRPr="00F205C4" w:rsidRDefault="007631D2" w:rsidP="007631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93F50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6E99D6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105BF0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A4050B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23E55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FDF35B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6DD7E7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009DB1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1D2" w:rsidRPr="00F205C4" w14:paraId="62900DF5" w14:textId="77777777" w:rsidTr="00CB28F5">
        <w:tc>
          <w:tcPr>
            <w:tcW w:w="3240" w:type="dxa"/>
          </w:tcPr>
          <w:p w14:paraId="028A452E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D8CB0C2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65BB0C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C5B185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382651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2B396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506A3E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08AF47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392012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1D2" w:rsidRPr="00F205C4" w14:paraId="2C5AB955" w14:textId="77777777" w:rsidTr="00CB28F5">
        <w:tc>
          <w:tcPr>
            <w:tcW w:w="3240" w:type="dxa"/>
          </w:tcPr>
          <w:p w14:paraId="4B744B6B" w14:textId="221AA0C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77E126D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A95AF2C" w14:textId="09920CA9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6B6E0113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2C2ACA" w14:textId="0EC126CF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17726F03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1981A9" w14:textId="644A9821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8FF362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78B8EA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631D2" w:rsidRPr="00F205C4" w14:paraId="12300910" w14:textId="77777777" w:rsidTr="00CB28F5">
        <w:tc>
          <w:tcPr>
            <w:tcW w:w="3240" w:type="dxa"/>
          </w:tcPr>
          <w:p w14:paraId="2F84C0EE" w14:textId="092B2F88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2EA3624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2BC816" w14:textId="4148F414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30A7D8FF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C82C8" w14:textId="55D330DE" w:rsidR="007631D2" w:rsidRPr="00F205C4" w:rsidRDefault="0064148A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7631D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56720BD2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C56F8" w14:textId="1CBB1C2E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E16692" w14:textId="77777777" w:rsidR="007631D2" w:rsidRPr="00F205C4" w:rsidRDefault="007631D2" w:rsidP="00763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28E041" w14:textId="77777777" w:rsidR="007631D2" w:rsidRPr="00F205C4" w:rsidRDefault="007631D2" w:rsidP="007631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7D8706B" w14:textId="77777777" w:rsidR="0033217D" w:rsidRPr="00CA4A86" w:rsidRDefault="0033217D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240CE" w14:textId="4724D60C" w:rsidR="001133D7" w:rsidRPr="00F205C4" w:rsidRDefault="008D683B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CA4A8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บริษัทย่อยยังมิได้ระบุ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วัตถุ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 xml:space="preserve">ประสงค์ของการใช้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     </w:t>
      </w:r>
    </w:p>
    <w:p w14:paraId="35969A66" w14:textId="77777777" w:rsidR="001133D7" w:rsidRPr="00CA4A86" w:rsidRDefault="001133D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5779FA" w14:textId="67AF132F" w:rsidR="00D62B77" w:rsidRPr="00F205C4" w:rsidRDefault="001A2E2B" w:rsidP="0026129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911873">
        <w:rPr>
          <w:rFonts w:asciiTheme="majorBidi" w:hAnsiTheme="majorBidi" w:cstheme="majorBidi"/>
          <w:sz w:val="30"/>
          <w:szCs w:val="30"/>
        </w:rPr>
        <w:t xml:space="preserve"> 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0709" w:rsidRPr="00911873">
        <w:rPr>
          <w:rFonts w:asciiTheme="majorBidi" w:hAnsiTheme="majorBidi" w:cstheme="majorBidi"/>
          <w:sz w:val="30"/>
          <w:szCs w:val="30"/>
          <w:cs/>
        </w:rPr>
        <w:t>จำนวน</w:t>
      </w:r>
      <w:r w:rsidR="00940709" w:rsidRPr="009118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156</w:t>
      </w:r>
      <w:r w:rsidR="00B619C6" w:rsidRPr="00911873">
        <w:rPr>
          <w:rFonts w:asciiTheme="majorBidi" w:hAnsiTheme="majorBidi" w:cs="Angsana New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22</w:t>
      </w:r>
      <w:r w:rsidR="00B619C6" w:rsidRPr="00911873">
        <w:rPr>
          <w:rFonts w:asciiTheme="majorBidi" w:hAnsiTheme="majorBidi" w:cs="Angsana New"/>
          <w:sz w:val="30"/>
          <w:szCs w:val="30"/>
        </w:rPr>
        <w:t xml:space="preserve"> </w:t>
      </w:r>
      <w:r w:rsidR="008D093B" w:rsidRPr="009118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152</w:t>
      </w:r>
      <w:r w:rsidR="0047231E" w:rsidRPr="0091187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46</w:t>
      </w:r>
      <w:r w:rsidR="008363FF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118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9B" w:rsidRPr="00911873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="00A72DB5" w:rsidRPr="00911873">
        <w:rPr>
          <w:rFonts w:asciiTheme="majorBidi" w:hAnsiTheme="majorBidi" w:cstheme="majorBidi"/>
          <w:sz w:val="30"/>
          <w:szCs w:val="30"/>
          <w:cs/>
        </w:rPr>
        <w:t>ผู้ประเมินราคาอิสระโดย</w:t>
      </w:r>
      <w:r w:rsidR="00AA1849" w:rsidRPr="00911873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1133D7" w:rsidRPr="00911873">
        <w:rPr>
          <w:rFonts w:asciiTheme="majorBidi" w:hAnsiTheme="majorBidi" w:cstheme="majorBidi"/>
          <w:sz w:val="30"/>
          <w:szCs w:val="30"/>
          <w:cs/>
        </w:rPr>
        <w:t>มูลค่าตลาดสำหรับการใช้ประโยชน์ปัจจุบัน</w:t>
      </w:r>
      <w:r w:rsidR="0026129B" w:rsidRPr="009118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B77"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</w:p>
    <w:p w14:paraId="365C58AD" w14:textId="77777777" w:rsidR="00BD2C86" w:rsidRPr="00CA4A86" w:rsidRDefault="00BD2C8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174E4C" w14:textId="77777777" w:rsidR="00083351" w:rsidRPr="00F205C4" w:rsidRDefault="00083351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323A834" w14:textId="77777777" w:rsidR="00083351" w:rsidRPr="00CA4A86" w:rsidRDefault="0008335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8C7A0" w14:textId="4D0A95B1" w:rsidR="00D2717F" w:rsidRPr="00F205C4" w:rsidRDefault="00D2717F" w:rsidP="00CB28F5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31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763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อสังหาริมทรัพย์เพื่อการลงทุนของกลุ่มบริษัทมูลค่าตามบัญชีจำนวน </w:t>
      </w:r>
      <w:r w:rsidR="0064148A" w:rsidRPr="0064148A">
        <w:rPr>
          <w:rFonts w:asciiTheme="majorBidi" w:hAnsiTheme="majorBidi" w:cs="Angsana New"/>
          <w:sz w:val="30"/>
          <w:szCs w:val="30"/>
        </w:rPr>
        <w:t>23</w:t>
      </w:r>
      <w:r w:rsidR="00690C24" w:rsidRPr="007631D2">
        <w:rPr>
          <w:rFonts w:asciiTheme="majorBidi" w:hAnsiTheme="majorBidi" w:cs="Angsana New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64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B362AF" w:rsidRPr="007631D2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</w:t>
      </w:r>
      <w:r w:rsidR="008D683B" w:rsidRPr="007631D2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7631D2">
        <w:rPr>
          <w:rFonts w:asciiTheme="majorBidi" w:hAnsiTheme="majorBidi" w:cstheme="majorBidi"/>
          <w:sz w:val="30"/>
          <w:szCs w:val="30"/>
          <w:cs/>
        </w:rPr>
        <w:t>และเงินกู้ยืมระยะสั้</w:t>
      </w:r>
      <w:r w:rsidR="00083351" w:rsidRPr="007631D2">
        <w:rPr>
          <w:rFonts w:asciiTheme="majorBidi" w:hAnsiTheme="majorBidi" w:cstheme="majorBidi"/>
          <w:sz w:val="30"/>
          <w:szCs w:val="30"/>
          <w:cs/>
        </w:rPr>
        <w:t>นจากสถาบันการเงินให้กับบริษัทย่อยแห่งหนึ่ง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48E" w:rsidRPr="007631D2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64148A" w:rsidRPr="0064148A">
        <w:rPr>
          <w:rFonts w:asciiTheme="majorBidi" w:hAnsiTheme="majorBidi" w:cstheme="majorBidi"/>
          <w:sz w:val="30"/>
          <w:szCs w:val="30"/>
        </w:rPr>
        <w:t>12</w:t>
      </w:r>
      <w:r w:rsidR="0070648E" w:rsidRPr="007631D2">
        <w:rPr>
          <w:rFonts w:asciiTheme="majorBidi" w:hAnsiTheme="majorBidi" w:cstheme="majorBidi"/>
          <w:sz w:val="30"/>
          <w:szCs w:val="30"/>
          <w:cs/>
        </w:rPr>
        <w:t>)</w:t>
      </w:r>
    </w:p>
    <w:p w14:paraId="080F452E" w14:textId="77777777" w:rsidR="00B90C8B" w:rsidRPr="00F205C4" w:rsidRDefault="00B9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7E060E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DDB972" w14:textId="77777777" w:rsidR="00F255D1" w:rsidRPr="00F205C4" w:rsidRDefault="00F255D1" w:rsidP="0047231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1202C0B" w14:textId="77777777" w:rsidR="00F255D1" w:rsidRPr="00A73577" w:rsidRDefault="00F255D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860" w:type="dxa"/>
        <w:tblInd w:w="3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5"/>
        <w:gridCol w:w="1189"/>
        <w:gridCol w:w="178"/>
        <w:gridCol w:w="1333"/>
        <w:gridCol w:w="178"/>
        <w:gridCol w:w="1555"/>
        <w:gridCol w:w="178"/>
        <w:gridCol w:w="1424"/>
        <w:gridCol w:w="178"/>
        <w:gridCol w:w="1312"/>
        <w:gridCol w:w="178"/>
        <w:gridCol w:w="1442"/>
        <w:gridCol w:w="180"/>
        <w:gridCol w:w="1434"/>
        <w:gridCol w:w="6"/>
      </w:tblGrid>
      <w:tr w:rsidR="00F255D1" w:rsidRPr="00F205C4" w14:paraId="6CBA0DC5" w14:textId="77777777" w:rsidTr="0047231E">
        <w:trPr>
          <w:gridAfter w:val="1"/>
          <w:wAfter w:w="6" w:type="dxa"/>
          <w:cantSplit/>
        </w:trPr>
        <w:tc>
          <w:tcPr>
            <w:tcW w:w="4095" w:type="dxa"/>
            <w:vAlign w:val="bottom"/>
          </w:tcPr>
          <w:p w14:paraId="7A4695D5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9" w:type="dxa"/>
            <w:gridSpan w:val="13"/>
            <w:vAlign w:val="bottom"/>
          </w:tcPr>
          <w:p w14:paraId="00EF05B1" w14:textId="77777777" w:rsidR="00F255D1" w:rsidRPr="00F205C4" w:rsidRDefault="00F255D1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CAD" w:rsidRPr="00F205C4" w14:paraId="79DC13BD" w14:textId="77777777" w:rsidTr="0047231E">
        <w:trPr>
          <w:cantSplit/>
        </w:trPr>
        <w:tc>
          <w:tcPr>
            <w:tcW w:w="4095" w:type="dxa"/>
            <w:vAlign w:val="bottom"/>
          </w:tcPr>
          <w:p w14:paraId="38AF40CB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bottom"/>
          </w:tcPr>
          <w:p w14:paraId="36558549" w14:textId="77777777" w:rsidR="00BB2342" w:rsidRPr="00F205C4" w:rsidRDefault="0005654F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BB23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9E71DAF" w14:textId="77777777" w:rsidR="00F255D1" w:rsidRPr="00F205C4" w:rsidRDefault="00BB2342" w:rsidP="00BB2342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78" w:type="dxa"/>
            <w:vAlign w:val="bottom"/>
          </w:tcPr>
          <w:p w14:paraId="026A8617" w14:textId="77777777" w:rsidR="00F255D1" w:rsidRPr="00F205C4" w:rsidRDefault="00F255D1" w:rsidP="00EE5ADE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BA6C6B8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78" w:type="dxa"/>
            <w:vAlign w:val="bottom"/>
          </w:tcPr>
          <w:p w14:paraId="58225AAF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5" w:type="dxa"/>
            <w:vAlign w:val="bottom"/>
          </w:tcPr>
          <w:p w14:paraId="38FDD440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78" w:type="dxa"/>
            <w:vAlign w:val="bottom"/>
          </w:tcPr>
          <w:p w14:paraId="7CC46B92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65FB574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8" w:type="dxa"/>
            <w:vAlign w:val="bottom"/>
          </w:tcPr>
          <w:p w14:paraId="70C0EEE4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3499932B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" w:type="dxa"/>
            <w:vAlign w:val="bottom"/>
          </w:tcPr>
          <w:p w14:paraId="02AFB9A8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2A721E20" w14:textId="77777777" w:rsidR="00F255D1" w:rsidRPr="00F205C4" w:rsidRDefault="00F255D1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76FA7F06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2E81261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5B6D5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C793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006" w:rsidRPr="00F205C4" w14:paraId="62ACF660" w14:textId="77777777" w:rsidTr="0047231E">
        <w:trPr>
          <w:gridAfter w:val="1"/>
          <w:wAfter w:w="6" w:type="dxa"/>
          <w:cantSplit/>
        </w:trPr>
        <w:tc>
          <w:tcPr>
            <w:tcW w:w="4095" w:type="dxa"/>
            <w:vAlign w:val="bottom"/>
          </w:tcPr>
          <w:p w14:paraId="0AEE227D" w14:textId="77777777" w:rsidR="00306006" w:rsidRPr="00F205C4" w:rsidRDefault="00306006" w:rsidP="00EE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59" w:type="dxa"/>
            <w:gridSpan w:val="13"/>
            <w:vAlign w:val="bottom"/>
          </w:tcPr>
          <w:p w14:paraId="6CADCD61" w14:textId="77777777" w:rsidR="00306006" w:rsidRPr="00F205C4" w:rsidRDefault="00306006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28C" w:rsidRPr="00F205C4" w14:paraId="2A0905EC" w14:textId="77777777" w:rsidTr="0047231E">
        <w:trPr>
          <w:cantSplit/>
        </w:trPr>
        <w:tc>
          <w:tcPr>
            <w:tcW w:w="4095" w:type="dxa"/>
            <w:vAlign w:val="bottom"/>
          </w:tcPr>
          <w:p w14:paraId="2074AFB2" w14:textId="77777777" w:rsidR="00A1328C" w:rsidRPr="00F205C4" w:rsidRDefault="00A1328C" w:rsidP="00A13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9" w:type="dxa"/>
            <w:vAlign w:val="bottom"/>
          </w:tcPr>
          <w:p w14:paraId="37850BF1" w14:textId="77777777" w:rsidR="00A1328C" w:rsidRPr="00F205C4" w:rsidRDefault="00A1328C" w:rsidP="00A1328C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627F2F2" w14:textId="77777777" w:rsidR="00A1328C" w:rsidRPr="00F205C4" w:rsidRDefault="00A1328C" w:rsidP="00A13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59FF1F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411CE6C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A28C23A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AFFF5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42E479E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24D0E8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96F2D2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23CE9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DBA45A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0E479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4DC7F3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31E" w:rsidRPr="00F205C4" w14:paraId="52BE15EC" w14:textId="77777777" w:rsidTr="0047231E">
        <w:trPr>
          <w:cantSplit/>
        </w:trPr>
        <w:tc>
          <w:tcPr>
            <w:tcW w:w="4095" w:type="dxa"/>
            <w:vAlign w:val="bottom"/>
          </w:tcPr>
          <w:p w14:paraId="3734F744" w14:textId="48747950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89" w:type="dxa"/>
            <w:vAlign w:val="bottom"/>
          </w:tcPr>
          <w:p w14:paraId="05FEBEF4" w14:textId="55ED8BB6" w:rsidR="0047231E" w:rsidRPr="00911873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283</w:t>
            </w:r>
            <w:r w:rsidR="0047231E" w:rsidRPr="0091187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266</w:t>
            </w:r>
          </w:p>
        </w:tc>
        <w:tc>
          <w:tcPr>
            <w:tcW w:w="178" w:type="dxa"/>
            <w:vAlign w:val="bottom"/>
          </w:tcPr>
          <w:p w14:paraId="18F0428D" w14:textId="77777777" w:rsidR="0047231E" w:rsidRPr="00911873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435DFA2" w14:textId="43C672CA" w:rsidR="0047231E" w:rsidRPr="00911873" w:rsidRDefault="0064148A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433</w:t>
            </w:r>
            <w:r w:rsidR="0047231E" w:rsidRPr="0091187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751</w:t>
            </w:r>
          </w:p>
        </w:tc>
        <w:tc>
          <w:tcPr>
            <w:tcW w:w="178" w:type="dxa"/>
            <w:vAlign w:val="bottom"/>
          </w:tcPr>
          <w:p w14:paraId="31D11D79" w14:textId="77777777" w:rsidR="0047231E" w:rsidRPr="00911873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3E6479B5" w14:textId="28477663" w:rsidR="0047231E" w:rsidRPr="00911873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</w:t>
            </w:r>
            <w:r w:rsidR="0047231E" w:rsidRPr="0091187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746</w:t>
            </w:r>
          </w:p>
        </w:tc>
        <w:tc>
          <w:tcPr>
            <w:tcW w:w="178" w:type="dxa"/>
            <w:vAlign w:val="bottom"/>
          </w:tcPr>
          <w:p w14:paraId="2F9DEAEC" w14:textId="77777777" w:rsidR="0047231E" w:rsidRPr="00911873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584A353A" w14:textId="73CE1DF6" w:rsidR="0047231E" w:rsidRPr="00911873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</w:t>
            </w:r>
            <w:r w:rsidR="0047231E" w:rsidRPr="0091187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916</w:t>
            </w:r>
          </w:p>
        </w:tc>
        <w:tc>
          <w:tcPr>
            <w:tcW w:w="178" w:type="dxa"/>
            <w:vAlign w:val="bottom"/>
          </w:tcPr>
          <w:p w14:paraId="31E8D594" w14:textId="77777777" w:rsidR="0047231E" w:rsidRPr="00911873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C564AA2" w14:textId="2CFFA4CC" w:rsidR="0047231E" w:rsidRPr="00911873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</w:t>
            </w:r>
            <w:r w:rsidR="0047231E" w:rsidRPr="0091187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334</w:t>
            </w:r>
          </w:p>
        </w:tc>
        <w:tc>
          <w:tcPr>
            <w:tcW w:w="178" w:type="dxa"/>
            <w:vAlign w:val="bottom"/>
          </w:tcPr>
          <w:p w14:paraId="257A07B6" w14:textId="77777777" w:rsidR="0047231E" w:rsidRPr="00911873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586A94F" w14:textId="7B9C12F2" w:rsidR="0047231E" w:rsidRPr="00911873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7231E" w:rsidRPr="0091187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2A1A0D86" w14:textId="77777777" w:rsidR="0047231E" w:rsidRPr="00911873" w:rsidRDefault="0047231E" w:rsidP="0047231E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44858EA4" w14:textId="3F85E890" w:rsidR="0047231E" w:rsidRPr="00911873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865</w:t>
            </w:r>
            <w:r w:rsidR="0047231E" w:rsidRPr="0091187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684</w:t>
            </w:r>
          </w:p>
        </w:tc>
      </w:tr>
      <w:tr w:rsidR="0047231E" w:rsidRPr="00F205C4" w14:paraId="00AF454E" w14:textId="77777777" w:rsidTr="0047231E">
        <w:trPr>
          <w:cantSplit/>
        </w:trPr>
        <w:tc>
          <w:tcPr>
            <w:tcW w:w="4095" w:type="dxa"/>
            <w:vAlign w:val="bottom"/>
          </w:tcPr>
          <w:p w14:paraId="615BF199" w14:textId="4AA7CAFD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9" w:type="dxa"/>
          </w:tcPr>
          <w:p w14:paraId="1F5065E2" w14:textId="17C3D5E1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A6146C5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0E4F232" w14:textId="4EF0CCF6" w:rsidR="0047231E" w:rsidRPr="00F205C4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A2C40F4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C4B3D8" w14:textId="16F6463A" w:rsidR="0047231E" w:rsidRPr="00723E51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78" w:type="dxa"/>
            <w:vAlign w:val="bottom"/>
          </w:tcPr>
          <w:p w14:paraId="0B345231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7141EADA" w14:textId="3273AEE7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78" w:type="dxa"/>
            <w:vAlign w:val="bottom"/>
          </w:tcPr>
          <w:p w14:paraId="08DBB139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2A8D47" w14:textId="1F34963D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78" w:type="dxa"/>
          </w:tcPr>
          <w:p w14:paraId="4E7AD820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9C21CDD" w14:textId="6EACACE0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80" w:type="dxa"/>
            <w:vAlign w:val="bottom"/>
          </w:tcPr>
          <w:p w14:paraId="06DA30F1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B943B2E" w14:textId="14854D98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47231E" w:rsidRPr="00F205C4" w14:paraId="45C4D420" w14:textId="77777777" w:rsidTr="0047231E">
        <w:trPr>
          <w:cantSplit/>
        </w:trPr>
        <w:tc>
          <w:tcPr>
            <w:tcW w:w="4095" w:type="dxa"/>
            <w:vAlign w:val="bottom"/>
          </w:tcPr>
          <w:p w14:paraId="5F0282E6" w14:textId="39FEA1D4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89" w:type="dxa"/>
          </w:tcPr>
          <w:p w14:paraId="7E6488EB" w14:textId="42A62B2A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1E5A318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1AEB626" w14:textId="07D359E9" w:rsidR="0047231E" w:rsidRPr="00F205C4" w:rsidRDefault="0064148A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78" w:type="dxa"/>
          </w:tcPr>
          <w:p w14:paraId="768E8EF7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60F9EA7" w14:textId="7F956F8C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126</w:t>
            </w:r>
          </w:p>
        </w:tc>
        <w:tc>
          <w:tcPr>
            <w:tcW w:w="178" w:type="dxa"/>
            <w:vAlign w:val="bottom"/>
          </w:tcPr>
          <w:p w14:paraId="30464F80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1464AB62" w14:textId="0696ACB9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50F85D2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8DC478" w14:textId="5D6CEAB4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CB7211D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087E1035" w14:textId="43AFE71D" w:rsidR="0047231E" w:rsidRPr="00F205C4" w:rsidRDefault="0047231E" w:rsidP="0047231E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7407D58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0158CBC" w14:textId="3F1E9C53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31E" w:rsidRPr="00F205C4" w14:paraId="78B033A1" w14:textId="77777777" w:rsidTr="0047231E">
        <w:trPr>
          <w:cantSplit/>
        </w:trPr>
        <w:tc>
          <w:tcPr>
            <w:tcW w:w="4095" w:type="dxa"/>
            <w:vAlign w:val="bottom"/>
          </w:tcPr>
          <w:p w14:paraId="6424E871" w14:textId="7893090B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89" w:type="dxa"/>
          </w:tcPr>
          <w:p w14:paraId="76F61036" w14:textId="145FF47F" w:rsidR="0047231E" w:rsidRPr="00ED3ABA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8D8EDAA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5226AF4" w14:textId="1F0BE5B4" w:rsidR="0047231E" w:rsidRPr="00ED3ABA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46DBE19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122AC68" w14:textId="21B651B9" w:rsidR="0047231E" w:rsidRPr="00911873" w:rsidRDefault="0047231E" w:rsidP="00911873">
            <w:pPr>
              <w:pStyle w:val="acctfourfigures"/>
              <w:tabs>
                <w:tab w:val="clear" w:pos="765"/>
                <w:tab w:val="decimal" w:pos="447"/>
                <w:tab w:val="decimal" w:pos="918"/>
                <w:tab w:val="left" w:pos="12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A3CFE22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60EE047D" w14:textId="35783C07" w:rsidR="0047231E" w:rsidRPr="00911873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62F1AB6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78206FC9" w14:textId="580E67A3" w:rsidR="0047231E" w:rsidRPr="00911873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F6D70A7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7487693E" w14:textId="3B7FFF06" w:rsidR="0047231E" w:rsidRPr="006909B4" w:rsidRDefault="0047231E" w:rsidP="00690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DD60AB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CD23E64" w14:textId="55993715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231E" w:rsidRPr="00F205C4" w14:paraId="4E353791" w14:textId="77777777" w:rsidTr="0047231E">
        <w:trPr>
          <w:cantSplit/>
          <w:trHeight w:val="360"/>
        </w:trPr>
        <w:tc>
          <w:tcPr>
            <w:tcW w:w="4095" w:type="dxa"/>
            <w:vAlign w:val="bottom"/>
          </w:tcPr>
          <w:p w14:paraId="2B0AA292" w14:textId="0D414858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B97CD" w14:textId="727F3AC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CB685E" w14:textId="77777777" w:rsidR="0047231E" w:rsidRPr="00F205C4" w:rsidRDefault="0047231E" w:rsidP="0047231E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FB046" w14:textId="1E7AB4E4" w:rsidR="0047231E" w:rsidRPr="00F205C4" w:rsidRDefault="0064148A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78" w:type="dxa"/>
            <w:vAlign w:val="bottom"/>
          </w:tcPr>
          <w:p w14:paraId="3ECA23E7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BD030C7" w14:textId="41DB55AC" w:rsidR="0047231E" w:rsidRPr="00F205C4" w:rsidRDefault="0047231E" w:rsidP="0047231E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CEC36A8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CF9A850" w14:textId="5F4F35C3" w:rsidR="0047231E" w:rsidRPr="00F205C4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0BB0ABD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297A9EE" w14:textId="7CCE6AC1" w:rsidR="0047231E" w:rsidRPr="00F205C4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F5F1549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DC054E1" w14:textId="15E2640E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8520E5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C4BACEA" w14:textId="29251CF8" w:rsidR="0047231E" w:rsidRPr="00F205C4" w:rsidRDefault="0047231E" w:rsidP="00690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31E" w:rsidRPr="00F205C4" w14:paraId="570374CE" w14:textId="77777777" w:rsidTr="0047231E">
        <w:trPr>
          <w:cantSplit/>
        </w:trPr>
        <w:tc>
          <w:tcPr>
            <w:tcW w:w="4095" w:type="dxa"/>
            <w:vAlign w:val="bottom"/>
          </w:tcPr>
          <w:p w14:paraId="6AA1961B" w14:textId="06D3F17F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8813E" w14:textId="4042D10F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283</w:t>
            </w:r>
            <w:r w:rsidR="0047231E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5315E4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BBB06" w14:textId="7EB51CAC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178" w:type="dxa"/>
            <w:vAlign w:val="bottom"/>
          </w:tcPr>
          <w:p w14:paraId="08C29DF0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D31C1FA" w14:textId="556DC909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78" w:type="dxa"/>
            <w:vAlign w:val="bottom"/>
          </w:tcPr>
          <w:p w14:paraId="68EB59BA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7DE2078" w14:textId="2AFA408D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178" w:type="dxa"/>
            <w:vAlign w:val="bottom"/>
          </w:tcPr>
          <w:p w14:paraId="0F9064A7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17211F7" w14:textId="4FA29A22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78" w:type="dxa"/>
            <w:vAlign w:val="bottom"/>
          </w:tcPr>
          <w:p w14:paraId="00280C86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B75115A" w14:textId="1232A55D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80" w:type="dxa"/>
          </w:tcPr>
          <w:p w14:paraId="752764AA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34DB41D" w14:textId="33A6DC31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tr w:rsidR="0047231E" w:rsidRPr="00F205C4" w14:paraId="32A66F46" w14:textId="77777777" w:rsidTr="0047231E">
        <w:trPr>
          <w:cantSplit/>
        </w:trPr>
        <w:tc>
          <w:tcPr>
            <w:tcW w:w="4095" w:type="dxa"/>
            <w:vAlign w:val="bottom"/>
          </w:tcPr>
          <w:p w14:paraId="3AA4EC7D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9" w:type="dxa"/>
          </w:tcPr>
          <w:p w14:paraId="6411463C" w14:textId="02451A9F" w:rsidR="0047231E" w:rsidRPr="00F205C4" w:rsidRDefault="00A57B1F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5C048F0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CBACA32" w14:textId="21EB1D11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78" w:type="dxa"/>
          </w:tcPr>
          <w:p w14:paraId="64EBC40B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3CCB8B5" w14:textId="0C1DBF91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5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78" w:type="dxa"/>
            <w:vAlign w:val="bottom"/>
          </w:tcPr>
          <w:p w14:paraId="1FD6C203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0CDDA0CB" w14:textId="1641C7A2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84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78" w:type="dxa"/>
            <w:vAlign w:val="bottom"/>
          </w:tcPr>
          <w:p w14:paraId="2D6E4BF6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7B64E964" w14:textId="4EC64113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84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78" w:type="dxa"/>
          </w:tcPr>
          <w:p w14:paraId="695A970A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3614242" w14:textId="0E106D73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441F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80" w:type="dxa"/>
            <w:vAlign w:val="bottom"/>
          </w:tcPr>
          <w:p w14:paraId="5537BFD5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6C730C2" w14:textId="359EB698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B84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47231E" w:rsidRPr="00F205C4" w14:paraId="389AE519" w14:textId="77777777" w:rsidTr="0047231E">
        <w:trPr>
          <w:cantSplit/>
        </w:trPr>
        <w:tc>
          <w:tcPr>
            <w:tcW w:w="4095" w:type="dxa"/>
            <w:vAlign w:val="bottom"/>
          </w:tcPr>
          <w:p w14:paraId="3607A061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89" w:type="dxa"/>
            <w:shd w:val="clear" w:color="auto" w:fill="auto"/>
          </w:tcPr>
          <w:p w14:paraId="5DA07BCF" w14:textId="301AF378" w:rsidR="0047231E" w:rsidRPr="00F205C4" w:rsidRDefault="00A57B1F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BA947B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40DF1C2F" w14:textId="5037DBC0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41F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78" w:type="dxa"/>
          </w:tcPr>
          <w:p w14:paraId="4A490752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AAC33B" w14:textId="464632EE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B842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368</w:t>
            </w:r>
          </w:p>
        </w:tc>
        <w:tc>
          <w:tcPr>
            <w:tcW w:w="178" w:type="dxa"/>
            <w:vAlign w:val="bottom"/>
          </w:tcPr>
          <w:p w14:paraId="2810A499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2187464B" w14:textId="6FC6B1E5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78" w:type="dxa"/>
            <w:vAlign w:val="bottom"/>
          </w:tcPr>
          <w:p w14:paraId="5DA07460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9D6B80" w14:textId="7EEB8149" w:rsidR="0047231E" w:rsidRPr="00F205C4" w:rsidRDefault="00B84235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5320B89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6BF127F6" w14:textId="7C1CD01D" w:rsidR="0047231E" w:rsidRPr="00F205C4" w:rsidRDefault="00441F57" w:rsidP="0047231E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D96F41E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31FDE2B" w14:textId="2239EEBB" w:rsidR="0047231E" w:rsidRPr="00F205C4" w:rsidRDefault="00B84235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31E" w:rsidRPr="00F205C4" w14:paraId="46CF1C05" w14:textId="77777777" w:rsidTr="0047231E">
        <w:trPr>
          <w:cantSplit/>
        </w:trPr>
        <w:tc>
          <w:tcPr>
            <w:tcW w:w="4095" w:type="dxa"/>
            <w:vAlign w:val="bottom"/>
          </w:tcPr>
          <w:p w14:paraId="33075BD2" w14:textId="12B9C5BB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89" w:type="dxa"/>
            <w:shd w:val="clear" w:color="auto" w:fill="auto"/>
          </w:tcPr>
          <w:p w14:paraId="3C5A482D" w14:textId="14FB14CC" w:rsidR="0047231E" w:rsidRDefault="00A57B1F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E8FCBB9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1D876F32" w14:textId="146B24E8" w:rsidR="0047231E" w:rsidRDefault="00441F57" w:rsidP="00690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FC195B9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099BBC3" w14:textId="6A091FC0" w:rsidR="0047231E" w:rsidRPr="00911873" w:rsidRDefault="00B84235" w:rsidP="00911873">
            <w:pPr>
              <w:pStyle w:val="acctfourfigures"/>
              <w:tabs>
                <w:tab w:val="clear" w:pos="765"/>
                <w:tab w:val="decimal" w:pos="447"/>
                <w:tab w:val="decimal" w:pos="918"/>
                <w:tab w:val="left" w:pos="12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8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  <w:r w:rsidRPr="009118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4C514DC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27BE20DA" w14:textId="7D9F6E68" w:rsidR="0047231E" w:rsidRDefault="00B84235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3FF185F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2C56D1CD" w14:textId="151F0247" w:rsidR="0047231E" w:rsidRDefault="00B84235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9BB5E6C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4220A82" w14:textId="46F974BB" w:rsidR="0047231E" w:rsidRDefault="00441F57" w:rsidP="00911873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F9FCAF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95FAF26" w14:textId="7BEB0599" w:rsidR="0047231E" w:rsidRDefault="00B84235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231E" w:rsidRPr="00F205C4" w14:paraId="04CC4729" w14:textId="77777777" w:rsidTr="0047231E">
        <w:trPr>
          <w:cantSplit/>
        </w:trPr>
        <w:tc>
          <w:tcPr>
            <w:tcW w:w="4095" w:type="dxa"/>
            <w:vAlign w:val="bottom"/>
          </w:tcPr>
          <w:p w14:paraId="5E9E7BB6" w14:textId="4731A96A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CDC4C" w14:textId="1CD3A053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 w:rsidR="00A57B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78" w:type="dxa"/>
            <w:vAlign w:val="bottom"/>
          </w:tcPr>
          <w:p w14:paraId="7F9C07A7" w14:textId="77777777" w:rsidR="0047231E" w:rsidRPr="00F205C4" w:rsidRDefault="0047231E" w:rsidP="004723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8CC7" w14:textId="392161A7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  <w:r w:rsidR="00441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78" w:type="dxa"/>
            <w:vAlign w:val="bottom"/>
          </w:tcPr>
          <w:p w14:paraId="37CB7E18" w14:textId="77777777" w:rsidR="0047231E" w:rsidRPr="00F205C4" w:rsidRDefault="0047231E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1235B" w14:textId="71C93ABB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B84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178" w:type="dxa"/>
            <w:vAlign w:val="bottom"/>
          </w:tcPr>
          <w:p w14:paraId="6AA61C38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57919" w14:textId="52EC15CE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B84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78" w:type="dxa"/>
            <w:vAlign w:val="bottom"/>
          </w:tcPr>
          <w:p w14:paraId="5E536502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6EF05" w14:textId="3960AE7C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B84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178" w:type="dxa"/>
            <w:vAlign w:val="bottom"/>
          </w:tcPr>
          <w:p w14:paraId="621C6A55" w14:textId="77777777" w:rsidR="0047231E" w:rsidRPr="00F205C4" w:rsidRDefault="0047231E" w:rsidP="004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81EB6" w14:textId="08EE4DC2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41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80" w:type="dxa"/>
          </w:tcPr>
          <w:p w14:paraId="592F122B" w14:textId="77777777" w:rsidR="0047231E" w:rsidRPr="00F205C4" w:rsidRDefault="0047231E" w:rsidP="0047231E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D8E4BE" w14:textId="470EC3C9" w:rsidR="0047231E" w:rsidRPr="00F205C4" w:rsidRDefault="0064148A" w:rsidP="004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  <w:r w:rsidR="00B84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</w:tbl>
    <w:p w14:paraId="2BD2A65E" w14:textId="77777777" w:rsidR="00B90C8B" w:rsidRPr="00F205C4" w:rsidRDefault="00B90C8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4723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47" w:type="dxa"/>
        <w:tblInd w:w="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371"/>
        <w:gridCol w:w="180"/>
        <w:gridCol w:w="1579"/>
        <w:gridCol w:w="180"/>
        <w:gridCol w:w="1419"/>
        <w:gridCol w:w="180"/>
        <w:gridCol w:w="1251"/>
        <w:gridCol w:w="184"/>
        <w:gridCol w:w="1464"/>
        <w:gridCol w:w="178"/>
        <w:gridCol w:w="1371"/>
      </w:tblGrid>
      <w:tr w:rsidR="000D202D" w:rsidRPr="0084683F" w14:paraId="60262C91" w14:textId="77777777" w:rsidTr="00516CD8">
        <w:trPr>
          <w:cantSplit/>
        </w:trPr>
        <w:tc>
          <w:tcPr>
            <w:tcW w:w="4140" w:type="dxa"/>
            <w:vAlign w:val="bottom"/>
          </w:tcPr>
          <w:p w14:paraId="4B454003" w14:textId="77777777" w:rsidR="000D202D" w:rsidRPr="0084683F" w:rsidRDefault="000D202D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07" w:type="dxa"/>
            <w:gridSpan w:val="13"/>
            <w:vAlign w:val="bottom"/>
          </w:tcPr>
          <w:p w14:paraId="3AB58117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3D16" w:rsidRPr="0084683F" w14:paraId="431D8ED6" w14:textId="77777777" w:rsidTr="00516CD8">
        <w:trPr>
          <w:cantSplit/>
        </w:trPr>
        <w:tc>
          <w:tcPr>
            <w:tcW w:w="4140" w:type="dxa"/>
            <w:vAlign w:val="bottom"/>
          </w:tcPr>
          <w:p w14:paraId="33888F04" w14:textId="77777777" w:rsidR="00173D16" w:rsidRPr="0084683F" w:rsidRDefault="00173D16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A762F1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225D1405" w14:textId="77777777" w:rsidR="00173D16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1394EA20" w14:textId="21C875D4" w:rsidR="00173D16" w:rsidRPr="0084683F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E69315" w14:textId="714B7235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72A57514" w14:textId="380D4CE3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089620C" w14:textId="0F7786AC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bottom"/>
          </w:tcPr>
          <w:p w14:paraId="418341D9" w14:textId="24E20F73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6B6E0E12" w14:textId="3CAB2213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9" w:type="dxa"/>
            <w:vAlign w:val="bottom"/>
          </w:tcPr>
          <w:p w14:paraId="471CF363" w14:textId="77777777" w:rsidR="00173D16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0B61B584" w14:textId="2A3B7C51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6991DF1B" w14:textId="0CB933E5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3E7D390F" w14:textId="769D336D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6502BF73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577982A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78" w:type="dxa"/>
          </w:tcPr>
          <w:p w14:paraId="481540A0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725D0AE5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77EC0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7881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202D" w:rsidRPr="0084683F" w14:paraId="75DA6A23" w14:textId="77777777" w:rsidTr="00516CD8">
        <w:trPr>
          <w:cantSplit/>
        </w:trPr>
        <w:tc>
          <w:tcPr>
            <w:tcW w:w="4140" w:type="dxa"/>
            <w:vAlign w:val="bottom"/>
          </w:tcPr>
          <w:p w14:paraId="5FFD7A89" w14:textId="77777777" w:rsidR="000D202D" w:rsidRPr="0084683F" w:rsidRDefault="000D202D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07" w:type="dxa"/>
            <w:gridSpan w:val="13"/>
            <w:vAlign w:val="bottom"/>
          </w:tcPr>
          <w:p w14:paraId="1A52CEF6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02D" w:rsidRPr="0084683F" w14:paraId="38F5867C" w14:textId="77777777" w:rsidTr="00516CD8">
        <w:trPr>
          <w:cantSplit/>
        </w:trPr>
        <w:tc>
          <w:tcPr>
            <w:tcW w:w="4140" w:type="dxa"/>
            <w:vAlign w:val="bottom"/>
          </w:tcPr>
          <w:p w14:paraId="5726B873" w14:textId="548F426F" w:rsidR="000D202D" w:rsidRPr="00516CD8" w:rsidRDefault="000D202D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707" w:type="dxa"/>
            <w:gridSpan w:val="13"/>
            <w:vAlign w:val="bottom"/>
          </w:tcPr>
          <w:p w14:paraId="037EF7D0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7231E" w:rsidRPr="0047231E" w14:paraId="79F96C31" w14:textId="77777777" w:rsidTr="00516CD8">
        <w:trPr>
          <w:cantSplit/>
        </w:trPr>
        <w:tc>
          <w:tcPr>
            <w:tcW w:w="4140" w:type="dxa"/>
            <w:vAlign w:val="bottom"/>
          </w:tcPr>
          <w:p w14:paraId="3E35050F" w14:textId="4BB442B8" w:rsidR="0047231E" w:rsidRPr="0084683F" w:rsidRDefault="0047231E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130FEB44" w14:textId="088F77F1" w:rsidR="0047231E" w:rsidRPr="0047231E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  <w:vAlign w:val="bottom"/>
          </w:tcPr>
          <w:p w14:paraId="64C148DF" w14:textId="77777777" w:rsidR="0047231E" w:rsidRPr="0047231E" w:rsidRDefault="0047231E" w:rsidP="00C235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615838D" w14:textId="00B07351" w:rsidR="0047231E" w:rsidRPr="0047231E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47231E" w:rsidRP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80" w:type="dxa"/>
            <w:vAlign w:val="bottom"/>
          </w:tcPr>
          <w:p w14:paraId="6264B1AE" w14:textId="77777777" w:rsidR="0047231E" w:rsidRPr="0047231E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4C014AE9" w14:textId="37FBB69B" w:rsidR="0047231E" w:rsidRPr="0047231E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7231E" w:rsidRP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80" w:type="dxa"/>
            <w:vAlign w:val="bottom"/>
          </w:tcPr>
          <w:p w14:paraId="68A3994B" w14:textId="77777777" w:rsidR="0047231E" w:rsidRPr="0047231E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673CCB7A" w14:textId="33441E0A" w:rsidR="0047231E" w:rsidRPr="0047231E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231E" w:rsidRP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80" w:type="dxa"/>
            <w:vAlign w:val="bottom"/>
          </w:tcPr>
          <w:p w14:paraId="2257037B" w14:textId="77777777" w:rsidR="0047231E" w:rsidRPr="0047231E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7F2D3855" w14:textId="5EC74C6C" w:rsidR="0047231E" w:rsidRPr="0047231E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7231E" w:rsidRP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84" w:type="dxa"/>
            <w:vAlign w:val="bottom"/>
          </w:tcPr>
          <w:p w14:paraId="04D70CFE" w14:textId="77777777" w:rsidR="0047231E" w:rsidRPr="0047231E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360" w:lineRule="exact"/>
              <w:ind w:left="-79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91A2658" w14:textId="2F1B0EBD" w:rsidR="0047231E" w:rsidRPr="0047231E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1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0B3DCF0B" w14:textId="77777777" w:rsidR="0047231E" w:rsidRPr="0047231E" w:rsidRDefault="0047231E" w:rsidP="00C23507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360" w:lineRule="exact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1" w:type="dxa"/>
          </w:tcPr>
          <w:p w14:paraId="5D3CA100" w14:textId="65A7332A" w:rsidR="0047231E" w:rsidRPr="0047231E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47231E" w:rsidRP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47231E" w:rsidRPr="0084683F" w14:paraId="6F37FFF4" w14:textId="77777777" w:rsidTr="00516CD8">
        <w:trPr>
          <w:cantSplit/>
        </w:trPr>
        <w:tc>
          <w:tcPr>
            <w:tcW w:w="4140" w:type="dxa"/>
            <w:vAlign w:val="bottom"/>
          </w:tcPr>
          <w:p w14:paraId="70B882EB" w14:textId="69CB2DC3" w:rsidR="0047231E" w:rsidRPr="0084683F" w:rsidRDefault="0047231E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1835998" w14:textId="6F5D0522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57110F88" w14:textId="77777777" w:rsidR="0047231E" w:rsidRPr="0084683F" w:rsidRDefault="0047231E" w:rsidP="00C235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48DC33A" w14:textId="0998C5B2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80" w:type="dxa"/>
            <w:vAlign w:val="bottom"/>
          </w:tcPr>
          <w:p w14:paraId="0D87545A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1BBBB0BA" w14:textId="6C43CA4C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80" w:type="dxa"/>
            <w:vAlign w:val="bottom"/>
          </w:tcPr>
          <w:p w14:paraId="0A77939C" w14:textId="77777777" w:rsidR="0047231E" w:rsidRPr="0084683F" w:rsidRDefault="0047231E" w:rsidP="00C235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8667874" w14:textId="69DF3584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180" w:type="dxa"/>
            <w:vAlign w:val="bottom"/>
          </w:tcPr>
          <w:p w14:paraId="7E27B721" w14:textId="77777777" w:rsidR="0047231E" w:rsidRPr="0084683F" w:rsidRDefault="0047231E" w:rsidP="00C235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4A967A5" w14:textId="63162F23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84" w:type="dxa"/>
            <w:vAlign w:val="bottom"/>
          </w:tcPr>
          <w:p w14:paraId="01FA0C1F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0AFB94E" w14:textId="5D0B15EB" w:rsidR="0047231E" w:rsidRPr="0084683F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064E073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903509A" w14:textId="610639DD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72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47231E" w:rsidRPr="0084683F" w14:paraId="4B40E530" w14:textId="77777777" w:rsidTr="00516CD8">
        <w:trPr>
          <w:cantSplit/>
        </w:trPr>
        <w:tc>
          <w:tcPr>
            <w:tcW w:w="4140" w:type="dxa"/>
            <w:vAlign w:val="bottom"/>
          </w:tcPr>
          <w:p w14:paraId="145933C5" w14:textId="32A78E26" w:rsidR="0047231E" w:rsidRPr="0084683F" w:rsidRDefault="0047231E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3D23D1BA" w14:textId="5F042092" w:rsidR="0047231E" w:rsidRPr="00ED3ABA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319926" w14:textId="77777777" w:rsidR="0047231E" w:rsidRPr="0084683F" w:rsidRDefault="0047231E" w:rsidP="00C235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3CD12B5" w14:textId="18A6355F" w:rsidR="0047231E" w:rsidRPr="00ED3ABA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5383AB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17EF0FC4" w14:textId="322151DD" w:rsidR="0047231E" w:rsidRPr="00ED3ABA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93C811C" w14:textId="77777777" w:rsidR="0047231E" w:rsidRPr="0084683F" w:rsidRDefault="0047231E" w:rsidP="00C235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131DDC6" w14:textId="110A2993" w:rsidR="0047231E" w:rsidRPr="00ED3ABA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15BD29" w14:textId="77777777" w:rsidR="0047231E" w:rsidRPr="0084683F" w:rsidRDefault="0047231E" w:rsidP="00C235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A06ABA2" w14:textId="15233DDF" w:rsidR="0047231E" w:rsidRPr="00ED3ABA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0CF3223F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6758DCC" w14:textId="71838187" w:rsidR="0047231E" w:rsidRPr="0084683F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CDACD1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B6BA25E" w14:textId="55494BFB" w:rsidR="0047231E" w:rsidRPr="00ED3ABA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773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231E" w:rsidRPr="0084683F" w14:paraId="4D6DBD51" w14:textId="77777777" w:rsidTr="00516CD8">
        <w:trPr>
          <w:cantSplit/>
          <w:trHeight w:val="360"/>
        </w:trPr>
        <w:tc>
          <w:tcPr>
            <w:tcW w:w="4140" w:type="dxa"/>
            <w:vAlign w:val="bottom"/>
          </w:tcPr>
          <w:p w14:paraId="526335F1" w14:textId="191FD433" w:rsidR="0047231E" w:rsidRPr="0084683F" w:rsidRDefault="0047231E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93398" w14:textId="393F57FE" w:rsidR="0047231E" w:rsidRPr="0084683F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D2E47" w14:textId="77777777" w:rsidR="0047231E" w:rsidRPr="0084683F" w:rsidRDefault="0047231E" w:rsidP="00C235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2E64" w14:textId="75D3C8A5" w:rsidR="0047231E" w:rsidRPr="0084683F" w:rsidRDefault="0064148A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80" w:type="dxa"/>
            <w:vAlign w:val="bottom"/>
          </w:tcPr>
          <w:p w14:paraId="31116894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03E5BCBA" w14:textId="24D7B3D9" w:rsidR="0047231E" w:rsidRPr="0084683F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F85DF93" w14:textId="77777777" w:rsidR="0047231E" w:rsidRPr="0084683F" w:rsidRDefault="0047231E" w:rsidP="00C235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DDEC020" w14:textId="7F8854BE" w:rsidR="0047231E" w:rsidRPr="0084683F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7D6E89" w14:textId="77777777" w:rsidR="0047231E" w:rsidRPr="0084683F" w:rsidRDefault="0047231E" w:rsidP="00C235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8062842" w14:textId="13C5FBDB" w:rsidR="0047231E" w:rsidRPr="0084683F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F431F13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D0C1775" w14:textId="34E80E7B" w:rsidR="0047231E" w:rsidRPr="0084683F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ECD193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F30C7CC" w14:textId="68DC6AAB" w:rsidR="0047231E" w:rsidRPr="0084683F" w:rsidRDefault="0047231E" w:rsidP="0091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31E" w:rsidRPr="0084683F" w14:paraId="0138BD48" w14:textId="77777777" w:rsidTr="00516CD8">
        <w:trPr>
          <w:cantSplit/>
          <w:trHeight w:val="50"/>
        </w:trPr>
        <w:tc>
          <w:tcPr>
            <w:tcW w:w="4140" w:type="dxa"/>
            <w:vAlign w:val="bottom"/>
          </w:tcPr>
          <w:p w14:paraId="0604AEF6" w14:textId="5476B55F" w:rsidR="0047231E" w:rsidRPr="00516CD8" w:rsidRDefault="0047231E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C15F" w14:textId="7BDBE8E7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4795" w14:textId="77777777" w:rsidR="0047231E" w:rsidRPr="0084683F" w:rsidRDefault="0047231E" w:rsidP="00C2350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9F286" w14:textId="1CF104D8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80" w:type="dxa"/>
            <w:vAlign w:val="bottom"/>
          </w:tcPr>
          <w:p w14:paraId="3469DEE3" w14:textId="77777777" w:rsidR="0047231E" w:rsidRPr="0084683F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5C988CFE" w14:textId="3D79B275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180" w:type="dxa"/>
            <w:vAlign w:val="bottom"/>
          </w:tcPr>
          <w:p w14:paraId="6365E701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75BFF6F" w14:textId="3AAC893F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80" w:type="dxa"/>
            <w:vAlign w:val="bottom"/>
          </w:tcPr>
          <w:p w14:paraId="7F6318A4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7B54B2F" w14:textId="5F64C325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184" w:type="dxa"/>
            <w:vAlign w:val="bottom"/>
          </w:tcPr>
          <w:p w14:paraId="21120A71" w14:textId="77777777" w:rsidR="0047231E" w:rsidRPr="0084683F" w:rsidRDefault="0047231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4C2745A6" w14:textId="36BB60AD" w:rsidR="0047231E" w:rsidRPr="0084683F" w:rsidRDefault="0047231E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9A7DEC7" w14:textId="77777777" w:rsidR="0047231E" w:rsidRPr="0084683F" w:rsidRDefault="0047231E" w:rsidP="00C23507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81A3A3B" w14:textId="38458107" w:rsidR="0047231E" w:rsidRPr="0084683F" w:rsidRDefault="0064148A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  <w:r w:rsidR="00472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</w:tr>
      <w:tr w:rsidR="00C728CE" w:rsidRPr="0084683F" w14:paraId="35255B6F" w14:textId="77777777" w:rsidTr="00516CD8">
        <w:trPr>
          <w:cantSplit/>
        </w:trPr>
        <w:tc>
          <w:tcPr>
            <w:tcW w:w="4140" w:type="dxa"/>
            <w:vAlign w:val="bottom"/>
          </w:tcPr>
          <w:p w14:paraId="78C23072" w14:textId="77777777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CC97595" w14:textId="56B8F00A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67B0B75C" w14:textId="77777777" w:rsidR="00C728CE" w:rsidRPr="0084683F" w:rsidRDefault="00C728CE" w:rsidP="00C728C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01772349" w14:textId="68CFBEE6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D15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80" w:type="dxa"/>
            <w:vAlign w:val="bottom"/>
          </w:tcPr>
          <w:p w14:paraId="52915959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2D1D7D28" w14:textId="09E2FA7C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72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80" w:type="dxa"/>
            <w:vAlign w:val="bottom"/>
          </w:tcPr>
          <w:p w14:paraId="5F5733F5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F712256" w14:textId="73FF4EFB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72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80" w:type="dxa"/>
            <w:vAlign w:val="bottom"/>
          </w:tcPr>
          <w:p w14:paraId="223EF90A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4E4A629" w14:textId="3C6EE009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72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84" w:type="dxa"/>
            <w:vAlign w:val="bottom"/>
          </w:tcPr>
          <w:p w14:paraId="32C74F35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33675B4" w14:textId="611AF959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1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7B4E3EDF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3CEF1F8" w14:textId="064BD9DE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8003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C728CE" w:rsidRPr="0084683F" w14:paraId="3F36BE5C" w14:textId="77777777" w:rsidTr="00516CD8">
        <w:trPr>
          <w:cantSplit/>
        </w:trPr>
        <w:tc>
          <w:tcPr>
            <w:tcW w:w="4140" w:type="dxa"/>
            <w:vAlign w:val="bottom"/>
          </w:tcPr>
          <w:p w14:paraId="75318ED5" w14:textId="77777777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9417599" w14:textId="22ED2C16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491792" w14:textId="77777777" w:rsidR="00C728CE" w:rsidRPr="0084683F" w:rsidRDefault="00C728CE" w:rsidP="00C728C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19FD3B" w14:textId="0CEE66E0" w:rsidR="00C728CE" w:rsidRPr="0084683F" w:rsidRDefault="004D1573" w:rsidP="004D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1474F5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5DD7C181" w14:textId="66980236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9275E49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658E9FE" w14:textId="75F7D058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157617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600867" w14:textId="561F0D76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52F2C2A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DBE0B71" w14:textId="62DCAFF5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C9D321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FB5742E" w14:textId="775454F2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003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28CE" w:rsidRPr="0084683F" w14:paraId="5A3CD3E5" w14:textId="77777777" w:rsidTr="00516CD8">
        <w:trPr>
          <w:cantSplit/>
        </w:trPr>
        <w:tc>
          <w:tcPr>
            <w:tcW w:w="4140" w:type="dxa"/>
            <w:vAlign w:val="bottom"/>
          </w:tcPr>
          <w:p w14:paraId="3231AB5C" w14:textId="005EEF5D" w:rsidR="00C728CE" w:rsidRPr="00516CD8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BD64" w14:textId="4B42360E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180" w:type="dxa"/>
            <w:vAlign w:val="bottom"/>
          </w:tcPr>
          <w:p w14:paraId="10797E6C" w14:textId="77777777" w:rsidR="00C728CE" w:rsidRPr="0084683F" w:rsidRDefault="00C728CE" w:rsidP="00C728C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A797" w14:textId="6B79D65F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80" w:type="dxa"/>
            <w:vAlign w:val="bottom"/>
          </w:tcPr>
          <w:p w14:paraId="617101BA" w14:textId="77777777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C2D6A" w14:textId="4B140115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80" w:type="dxa"/>
            <w:vAlign w:val="bottom"/>
          </w:tcPr>
          <w:p w14:paraId="3647041D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5A6BF" w14:textId="79CDC793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180" w:type="dxa"/>
            <w:vAlign w:val="bottom"/>
          </w:tcPr>
          <w:p w14:paraId="058AE1E7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91FB4" w14:textId="323B6C6F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184" w:type="dxa"/>
            <w:vAlign w:val="bottom"/>
          </w:tcPr>
          <w:p w14:paraId="45120C7D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6075F7EB" w14:textId="143B5F1B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B4CA6A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3AC60865" w14:textId="3487439E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</w:tr>
      <w:tr w:rsidR="00C728CE" w:rsidRPr="0084683F" w14:paraId="70D6C8CB" w14:textId="77777777" w:rsidTr="00516CD8">
        <w:trPr>
          <w:cantSplit/>
        </w:trPr>
        <w:tc>
          <w:tcPr>
            <w:tcW w:w="4140" w:type="dxa"/>
            <w:vAlign w:val="bottom"/>
          </w:tcPr>
          <w:p w14:paraId="6A99E3C9" w14:textId="77777777" w:rsidR="00C728CE" w:rsidRPr="00516CD8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C48FEE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BD2653F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182D5D0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35161AF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579" w:type="dxa"/>
            <w:tcBorders>
              <w:top w:val="double" w:sz="4" w:space="0" w:color="auto"/>
            </w:tcBorders>
            <w:vAlign w:val="bottom"/>
          </w:tcPr>
          <w:p w14:paraId="541D373D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FDCEFA1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  <w:lang w:val="en-GB" w:bidi="ar-SA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59E1F6D6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CC7599E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16C5CF21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4" w:type="dxa"/>
            <w:vAlign w:val="bottom"/>
          </w:tcPr>
          <w:p w14:paraId="3DA7D877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14:paraId="6B281EE6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78" w:type="dxa"/>
          </w:tcPr>
          <w:p w14:paraId="7D365D4E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29A66E00" w14:textId="77777777" w:rsidR="00C728CE" w:rsidRPr="00CF464C" w:rsidRDefault="00C728CE" w:rsidP="00C728CE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</w:tr>
      <w:tr w:rsidR="00C728CE" w:rsidRPr="0084683F" w14:paraId="7FF1DE09" w14:textId="77777777" w:rsidTr="00516CD8">
        <w:trPr>
          <w:cantSplit/>
        </w:trPr>
        <w:tc>
          <w:tcPr>
            <w:tcW w:w="4140" w:type="dxa"/>
            <w:vAlign w:val="bottom"/>
          </w:tcPr>
          <w:p w14:paraId="7AE208EE" w14:textId="77777777" w:rsidR="00C728CE" w:rsidRPr="00516CD8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C7D95F6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EECFD1" w14:textId="77777777" w:rsidR="00C728CE" w:rsidRPr="0084683F" w:rsidRDefault="00C728CE" w:rsidP="00C728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CA74969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81BBC" w14:textId="77777777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5A0CC5ED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1EBA4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4589C48D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6241F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0AE49D5F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75EC65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FAE94E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9D55709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6878DE37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28CE" w:rsidRPr="0084683F" w14:paraId="2C9E65D4" w14:textId="77777777" w:rsidTr="00516CD8">
        <w:trPr>
          <w:cantSplit/>
        </w:trPr>
        <w:tc>
          <w:tcPr>
            <w:tcW w:w="4140" w:type="dxa"/>
            <w:vAlign w:val="bottom"/>
          </w:tcPr>
          <w:p w14:paraId="594875A9" w14:textId="63247D28" w:rsidR="00C728CE" w:rsidRPr="00516CD8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D6B5F3" w14:textId="5426F527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80" w:type="dxa"/>
            <w:vAlign w:val="bottom"/>
          </w:tcPr>
          <w:p w14:paraId="070F1827" w14:textId="77777777" w:rsidR="00C728CE" w:rsidRPr="0084683F" w:rsidRDefault="00C728CE" w:rsidP="00C728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  <w:vAlign w:val="bottom"/>
          </w:tcPr>
          <w:p w14:paraId="691E40B8" w14:textId="7D14A3A7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80" w:type="dxa"/>
            <w:vAlign w:val="bottom"/>
          </w:tcPr>
          <w:p w14:paraId="48A5C7A8" w14:textId="77777777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9" w:type="dxa"/>
            <w:tcBorders>
              <w:bottom w:val="double" w:sz="4" w:space="0" w:color="auto"/>
            </w:tcBorders>
            <w:vAlign w:val="bottom"/>
          </w:tcPr>
          <w:p w14:paraId="1AE958B1" w14:textId="6832C430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80" w:type="dxa"/>
            <w:vAlign w:val="bottom"/>
          </w:tcPr>
          <w:p w14:paraId="04FC3DEB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5BE01C03" w14:textId="6F6905E7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80" w:type="dxa"/>
            <w:vAlign w:val="bottom"/>
          </w:tcPr>
          <w:p w14:paraId="3F9F8F68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74D6D55" w14:textId="79B98B38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84" w:type="dxa"/>
            <w:vAlign w:val="bottom"/>
          </w:tcPr>
          <w:p w14:paraId="20684CF1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5C5C8514" w14:textId="60BBF2CF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78" w:type="dxa"/>
          </w:tcPr>
          <w:p w14:paraId="646A2DB3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58681946" w14:textId="459D3964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  <w:r w:rsidR="00C728CE" w:rsidRPr="00CA4A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  <w:tr w:rsidR="00C728CE" w:rsidRPr="0084683F" w14:paraId="5F8814F3" w14:textId="77777777" w:rsidTr="00516CD8">
        <w:trPr>
          <w:cantSplit/>
        </w:trPr>
        <w:tc>
          <w:tcPr>
            <w:tcW w:w="4140" w:type="dxa"/>
            <w:vAlign w:val="bottom"/>
          </w:tcPr>
          <w:p w14:paraId="53B52FDC" w14:textId="7B56534C" w:rsidR="00C728CE" w:rsidRPr="00516CD8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4148A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9ED73" w14:textId="5ABC884C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180" w:type="dxa"/>
            <w:vAlign w:val="bottom"/>
          </w:tcPr>
          <w:p w14:paraId="57174F82" w14:textId="77777777" w:rsidR="00C728CE" w:rsidRPr="0084683F" w:rsidRDefault="00C728CE" w:rsidP="00C728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521C4C" w14:textId="145696F5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80" w:type="dxa"/>
            <w:vAlign w:val="bottom"/>
          </w:tcPr>
          <w:p w14:paraId="4D1462EE" w14:textId="77777777" w:rsidR="00C728CE" w:rsidRPr="0084683F" w:rsidRDefault="00C728CE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241DB4" w14:textId="0FBC9A65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80" w:type="dxa"/>
            <w:vAlign w:val="bottom"/>
          </w:tcPr>
          <w:p w14:paraId="5E9442AD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EE134" w14:textId="74B08431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80" w:type="dxa"/>
            <w:vAlign w:val="bottom"/>
          </w:tcPr>
          <w:p w14:paraId="33A2797C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B4B9B" w14:textId="6397E802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84" w:type="dxa"/>
            <w:vAlign w:val="bottom"/>
          </w:tcPr>
          <w:p w14:paraId="61307709" w14:textId="77777777" w:rsidR="00C728CE" w:rsidRPr="0084683F" w:rsidRDefault="00C728CE" w:rsidP="00C7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38CAF" w14:textId="5317A27A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78" w:type="dxa"/>
          </w:tcPr>
          <w:p w14:paraId="6F48C514" w14:textId="77777777" w:rsidR="00C728CE" w:rsidRPr="0084683F" w:rsidRDefault="00C728CE" w:rsidP="00C728CE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55BD703F" w14:textId="190B4AAA" w:rsidR="00C728CE" w:rsidRPr="0084683F" w:rsidRDefault="0064148A" w:rsidP="00C7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  <w:r w:rsidR="00C72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</w:tr>
    </w:tbl>
    <w:p w14:paraId="515A1834" w14:textId="5C238260" w:rsidR="00782903" w:rsidRPr="00CF464C" w:rsidRDefault="00782903" w:rsidP="00FA4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85"/>
        </w:tabs>
        <w:rPr>
          <w:rFonts w:asciiTheme="majorBidi" w:hAnsiTheme="majorBidi" w:cstheme="majorBidi"/>
        </w:rPr>
      </w:pPr>
    </w:p>
    <w:p w14:paraId="085F60B4" w14:textId="77777777" w:rsidR="000D202D" w:rsidRPr="00F205C4" w:rsidRDefault="000D202D" w:rsidP="00782903">
      <w:pPr>
        <w:rPr>
          <w:rFonts w:asciiTheme="majorBidi" w:hAnsiTheme="majorBidi" w:cstheme="majorBidi"/>
          <w:sz w:val="30"/>
          <w:szCs w:val="30"/>
          <w:cs/>
        </w:rPr>
        <w:sectPr w:rsidR="000D202D" w:rsidRPr="00F205C4" w:rsidSect="00C23507"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14:paraId="2E9630EB" w14:textId="7E588A55" w:rsidR="00516CD8" w:rsidRPr="00523629" w:rsidRDefault="00516CD8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523629">
        <w:rPr>
          <w:rFonts w:asciiTheme="majorBidi" w:hAnsiTheme="majorBidi" w:cs="Angsana New" w:hint="cs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ราคาทรัพย์สินของกลุ่มบริษัทก่อนหักค่าเสื่อมราคาสะสมของ</w:t>
      </w:r>
      <w:r w:rsidR="00E53BC3">
        <w:rPr>
          <w:rFonts w:asciiTheme="majorBidi" w:hAnsiTheme="majorBidi" w:cs="Angsana New" w:hint="cs"/>
          <w:sz w:val="30"/>
          <w:szCs w:val="30"/>
          <w:cs/>
        </w:rPr>
        <w:t>อาคารและ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อุปกรณ์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ซึ่งได้คิดค่าเสื่อมราคาเต็มจำนวนแล้ว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แต่ยังคงใช้งานจนถึง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ณ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523629">
        <w:rPr>
          <w:rFonts w:asciiTheme="majorBidi" w:hAnsiTheme="majorBidi" w:cstheme="majorBidi"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Pr="00523629">
        <w:rPr>
          <w:rFonts w:asciiTheme="majorBidi" w:hAnsiTheme="majorBidi" w:cstheme="majorBidi"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มีจำนวน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94</w:t>
      </w:r>
      <w:r w:rsidR="00106A70" w:rsidRPr="00523629">
        <w:rPr>
          <w:rFonts w:asciiTheme="majorBidi" w:hAnsiTheme="majorBidi" w:cstheme="majorBidi"/>
          <w:sz w:val="30"/>
          <w:szCs w:val="30"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37</w:t>
      </w:r>
      <w:r w:rsidRPr="00523629">
        <w:rPr>
          <w:rFonts w:asciiTheme="majorBidi" w:hAnsiTheme="majorBidi" w:cstheme="majorBidi"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88</w:t>
      </w:r>
      <w:r w:rsidRPr="0052362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94</w:t>
      </w:r>
      <w:r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6327C964" w14:textId="77777777" w:rsidR="00516CD8" w:rsidRPr="001E0C38" w:rsidRDefault="00516CD8" w:rsidP="001E0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9BDFF" w14:textId="52DF7F69" w:rsidR="00AB256E" w:rsidRPr="002B2A42" w:rsidRDefault="00AB256E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B2A4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0AAD700" w14:textId="77777777" w:rsidR="00E2708F" w:rsidRPr="002B2A42" w:rsidRDefault="00E2708F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6DC0A" w14:textId="4DA45160" w:rsidR="00AB256E" w:rsidRPr="001E0C38" w:rsidRDefault="00AB256E" w:rsidP="00AB256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B651E" w:rsidRPr="001E0C3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651E"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265CDD"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>ทรัพย์สินของกลุ่มบริษัทมูลค่าตามบัญชีจำ</w:t>
      </w:r>
      <w:r w:rsidR="0013512D"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นวน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494</w:t>
      </w:r>
      <w:r w:rsidR="002B2A42" w:rsidRPr="001E0C38">
        <w:rPr>
          <w:rFonts w:asciiTheme="majorBidi" w:hAnsiTheme="majorBidi" w:cs="Angsana New"/>
          <w:spacing w:val="-2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21</w:t>
      </w:r>
      <w:r w:rsidR="00953EBF" w:rsidRPr="001E0C3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>ล้านบาท (</w:t>
      </w:r>
      <w:r w:rsidR="0064148A" w:rsidRPr="0064148A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1E0C3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pacing w:val="-2"/>
          <w:sz w:val="30"/>
          <w:szCs w:val="30"/>
        </w:rPr>
        <w:t>502</w:t>
      </w:r>
      <w:r w:rsidR="0084683F" w:rsidRPr="001E0C3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pacing w:val="-2"/>
          <w:sz w:val="30"/>
          <w:szCs w:val="30"/>
        </w:rPr>
        <w:t>21</w:t>
      </w:r>
      <w:r w:rsidR="00197540" w:rsidRPr="001E0C3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1E0C3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1E0C38">
        <w:rPr>
          <w:rFonts w:asciiTheme="majorBidi" w:hAnsiTheme="majorBidi" w:cstheme="majorBidi"/>
          <w:sz w:val="30"/>
          <w:szCs w:val="30"/>
          <w:cs/>
        </w:rPr>
        <w:t>ได้จด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จำนองไว้เป็นหลักประกันเงินเกินบัญชี</w:t>
      </w:r>
      <w:r w:rsidR="00DF3A01" w:rsidRPr="001E0C38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141423" w:rsidRPr="001E0C38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1E0C38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64148A" w:rsidRPr="0064148A">
        <w:rPr>
          <w:rFonts w:asciiTheme="majorBidi" w:hAnsiTheme="majorBidi" w:cstheme="majorBidi"/>
          <w:sz w:val="30"/>
          <w:szCs w:val="30"/>
        </w:rPr>
        <w:t>12</w:t>
      </w:r>
      <w:r w:rsidRPr="001E0C38">
        <w:rPr>
          <w:rFonts w:asciiTheme="majorBidi" w:hAnsiTheme="majorBidi" w:cstheme="majorBidi"/>
          <w:sz w:val="30"/>
          <w:szCs w:val="30"/>
          <w:cs/>
        </w:rPr>
        <w:t>)</w:t>
      </w:r>
    </w:p>
    <w:p w14:paraId="13343896" w14:textId="77777777" w:rsidR="00A573B1" w:rsidRPr="00CA4A86" w:rsidRDefault="00A573B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6B9ADF" w14:textId="56BC29A9" w:rsidR="004E18B5" w:rsidRDefault="0001125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01125B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สัญญาเช่า</w:t>
      </w:r>
    </w:p>
    <w:p w14:paraId="4EAB0324" w14:textId="6EDDC636" w:rsidR="0001125B" w:rsidRDefault="0001125B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952CA6" w:rsidRPr="00065A19" w14:paraId="586081CA" w14:textId="77777777" w:rsidTr="0078130E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C24E099" w14:textId="7B7209CD" w:rsidR="00952CA6" w:rsidRPr="00952CA6" w:rsidRDefault="00952CA6" w:rsidP="00952CA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DC947A4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DCE3460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ABBF987" w14:textId="77777777" w:rsidR="00952CA6" w:rsidRPr="00065A19" w:rsidRDefault="00952CA6" w:rsidP="0044221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CA6" w:rsidRPr="00065A19" w14:paraId="2E9B94AF" w14:textId="77777777" w:rsidTr="0078130E">
        <w:trPr>
          <w:cantSplit/>
          <w:tblHeader/>
        </w:trPr>
        <w:tc>
          <w:tcPr>
            <w:tcW w:w="4410" w:type="dxa"/>
          </w:tcPr>
          <w:p w14:paraId="096002BF" w14:textId="671B12C4" w:rsidR="00952CA6" w:rsidRPr="00065A19" w:rsidRDefault="00952CA6" w:rsidP="00442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55FD21" w14:textId="7445C34C" w:rsidR="00952CA6" w:rsidRPr="00065A19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4DCA71D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3F25B" w14:textId="5A65D015" w:rsidR="00952CA6" w:rsidRPr="00065A19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2755956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10EA3" w14:textId="28F76A57" w:rsidR="00952CA6" w:rsidRPr="00065A19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CCB4740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93963" w14:textId="30186D80" w:rsidR="00952CA6" w:rsidRPr="00065A19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952CA6" w:rsidRPr="00065A19" w14:paraId="7BCA28F8" w14:textId="77777777" w:rsidTr="0078130E">
        <w:trPr>
          <w:cantSplit/>
          <w:tblHeader/>
        </w:trPr>
        <w:tc>
          <w:tcPr>
            <w:tcW w:w="4410" w:type="dxa"/>
          </w:tcPr>
          <w:p w14:paraId="21A3D205" w14:textId="77777777" w:rsidR="00952CA6" w:rsidRPr="00065A19" w:rsidRDefault="00952CA6" w:rsidP="004422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4BCD87E" w14:textId="77777777" w:rsidR="00952CA6" w:rsidRPr="00065A19" w:rsidRDefault="00952CA6" w:rsidP="00442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52CA6" w:rsidRPr="00065A19" w14:paraId="167991CD" w14:textId="77777777" w:rsidTr="0078130E">
        <w:trPr>
          <w:cantSplit/>
        </w:trPr>
        <w:tc>
          <w:tcPr>
            <w:tcW w:w="4410" w:type="dxa"/>
          </w:tcPr>
          <w:p w14:paraId="334D1E5C" w14:textId="70673067" w:rsidR="00952CA6" w:rsidRPr="00065A19" w:rsidRDefault="00952CA6" w:rsidP="00952C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284FE" w14:textId="473958C1" w:rsidR="00952CA6" w:rsidRPr="00952CA6" w:rsidRDefault="0064148A" w:rsidP="00952C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952C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80" w:type="dxa"/>
            <w:vAlign w:val="bottom"/>
          </w:tcPr>
          <w:p w14:paraId="0004C863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8835B6" w14:textId="51DBE315" w:rsidR="00952CA6" w:rsidRPr="003B2B49" w:rsidRDefault="0064148A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3B2B49" w:rsidRPr="003B2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  <w:vAlign w:val="bottom"/>
          </w:tcPr>
          <w:p w14:paraId="4E81665A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06D3A" w14:textId="653A22C1" w:rsidR="00952CA6" w:rsidRPr="00065A19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AB1E71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BB9CC1" w14:textId="5CAB15AC" w:rsidR="00952CA6" w:rsidRPr="00065A19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CA6" w:rsidRPr="00065A19" w14:paraId="0A3DDB1F" w14:textId="77777777" w:rsidTr="0078130E">
        <w:trPr>
          <w:cantSplit/>
        </w:trPr>
        <w:tc>
          <w:tcPr>
            <w:tcW w:w="4410" w:type="dxa"/>
          </w:tcPr>
          <w:p w14:paraId="5B5BBD22" w14:textId="74C17780" w:rsidR="00952CA6" w:rsidRPr="00065A19" w:rsidRDefault="00952CA6" w:rsidP="00952C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739F62" w14:textId="16BC89C3" w:rsidR="00952CA6" w:rsidRPr="00952CA6" w:rsidRDefault="0064148A" w:rsidP="00952C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  <w:r w:rsidR="00952CA6" w:rsidRPr="00952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731</w:t>
            </w:r>
          </w:p>
        </w:tc>
        <w:tc>
          <w:tcPr>
            <w:tcW w:w="180" w:type="dxa"/>
            <w:vAlign w:val="bottom"/>
          </w:tcPr>
          <w:p w14:paraId="13B6713C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2BD39" w14:textId="4C26A72F" w:rsidR="00952CA6" w:rsidRPr="003B2B49" w:rsidRDefault="0064148A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3B2B49" w:rsidRPr="003B2B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</w:p>
        </w:tc>
        <w:tc>
          <w:tcPr>
            <w:tcW w:w="180" w:type="dxa"/>
            <w:vAlign w:val="bottom"/>
          </w:tcPr>
          <w:p w14:paraId="24C216EA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F5D55E" w14:textId="75E6A56C" w:rsidR="00952CA6" w:rsidRPr="00065A19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074021" w14:textId="77777777" w:rsidR="00952CA6" w:rsidRPr="00065A19" w:rsidRDefault="00952CA6" w:rsidP="00952C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3408AD" w14:textId="6F376483" w:rsidR="00952CA6" w:rsidRPr="00065A19" w:rsidRDefault="00952CA6" w:rsidP="0095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A438D4" w14:textId="77777777" w:rsidR="00952CA6" w:rsidRPr="00CA4A86" w:rsidRDefault="00952CA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5ADF06" w14:textId="16EC391E" w:rsidR="00F27806" w:rsidRPr="00033891" w:rsidRDefault="00033891" w:rsidP="00033891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2564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สินทรัพย์สิทธิการใช้ของกลุ่มบริษัทเพิ่มขึ้นเป็นจำนวน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31</w:t>
      </w:r>
      <w:r w:rsidR="00442211" w:rsidRPr="003B2B49">
        <w:rPr>
          <w:rFonts w:asciiTheme="majorBidi" w:hAnsiTheme="majorBidi" w:cs="Angsana New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56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  <w:r w:rsidR="00DD7D69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D7D69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DD7D69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106</w:t>
      </w:r>
      <w:r w:rsidR="00DD7D6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DD7D69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D7D69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DD7D69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74E1B1C8" w14:textId="4099887D" w:rsidR="00033891" w:rsidRPr="00CA4A86" w:rsidRDefault="0003389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160604" w14:textId="6B25F61B" w:rsid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กลุ่มบริษัทเช่าที่ดินหลายแห่งเป็นระยะเวลา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6</w:t>
      </w:r>
      <w:r w:rsidR="00945FA6"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/>
          <w:sz w:val="30"/>
          <w:szCs w:val="30"/>
          <w:cs/>
        </w:rPr>
        <w:t>-</w:t>
      </w:r>
      <w:r w:rsidR="00945FA6" w:rsidRPr="00E2424D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33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2875BBA0" w14:textId="47ABA49E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723C8" w14:textId="2C5F6D79" w:rsidR="00AE2F47" w:rsidRP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3F5525D7" w14:textId="63F780DD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E340BE" w14:textId="2A9302E7" w:rsidR="00D645BD" w:rsidRDefault="001147E4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กลุ่มบริษัทมีสิทธิเลือกขยายอายุสัญญาเช่าที่ดินสำหรับบางสัญญาภายใน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 w:hint="cs"/>
          <w:sz w:val="30"/>
          <w:szCs w:val="30"/>
        </w:rPr>
        <w:t>30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วันก่อน</w:t>
      </w:r>
      <w:r w:rsidR="00AE2F47"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สิ้นสุดระยะเวลาเช่า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ซึ่งกลุ่มบริษัทจะประเมินตั้งแต่วันที่สัญญาเช่า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7E6BB58E" w14:textId="77777777" w:rsidR="00D645BD" w:rsidRDefault="00D645BD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614968E2" w14:textId="77777777" w:rsidR="00D645BD" w:rsidRDefault="00D645BD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E58CFCE" w14:textId="1028FD70" w:rsidR="00CA4A86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0F8F5EDF" w14:textId="77777777" w:rsidR="00CA4A86" w:rsidRPr="00AE2F47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360"/>
        <w:gridCol w:w="1080"/>
        <w:gridCol w:w="180"/>
        <w:gridCol w:w="1080"/>
      </w:tblGrid>
      <w:tr w:rsidR="00065A19" w:rsidRPr="00065A19" w14:paraId="3E99E1E3" w14:textId="77777777" w:rsidTr="001E0C38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5C369528" w14:textId="77777777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50504FC" w14:textId="3358AB75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1C9D0F24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5A9884" w14:textId="606B313E" w:rsidR="00065A19" w:rsidRPr="00065A19" w:rsidRDefault="00065A19" w:rsidP="004A0C8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5A19" w:rsidRPr="00065A19" w14:paraId="0E87E209" w14:textId="77777777" w:rsidTr="001E0C38">
        <w:trPr>
          <w:cantSplit/>
          <w:tblHeader/>
        </w:trPr>
        <w:tc>
          <w:tcPr>
            <w:tcW w:w="4140" w:type="dxa"/>
          </w:tcPr>
          <w:p w14:paraId="307B8474" w14:textId="78804D99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D951875" w14:textId="248D7F3A" w:rsidR="00065A19" w:rsidRPr="00065A19" w:rsidRDefault="0064148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BD7EA77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AA648" w14:textId="09A37726" w:rsidR="00065A19" w:rsidRPr="00065A19" w:rsidRDefault="0064148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14:paraId="6BD9E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64DC1" w14:textId="330C31F2" w:rsidR="00065A19" w:rsidRPr="00065A19" w:rsidRDefault="0064148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9E1A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D721" w14:textId="665D0A55" w:rsidR="00065A19" w:rsidRPr="00065A19" w:rsidRDefault="0064148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065A19" w:rsidRPr="00065A19" w14:paraId="28D250C4" w14:textId="77777777" w:rsidTr="001E0C38">
        <w:trPr>
          <w:cantSplit/>
          <w:tblHeader/>
        </w:trPr>
        <w:tc>
          <w:tcPr>
            <w:tcW w:w="4140" w:type="dxa"/>
          </w:tcPr>
          <w:p w14:paraId="0DF72CF8" w14:textId="1FD839CB" w:rsidR="00065A19" w:rsidRPr="00065A19" w:rsidRDefault="00065A19" w:rsidP="004A0C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4D453" w14:textId="3E5C1F24" w:rsidR="00065A19" w:rsidRPr="00065A19" w:rsidRDefault="00065A19" w:rsidP="004A0C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5A19" w:rsidRPr="00065A19" w14:paraId="104BC74B" w14:textId="77777777" w:rsidTr="001E0C38">
        <w:trPr>
          <w:cantSplit/>
        </w:trPr>
        <w:tc>
          <w:tcPr>
            <w:tcW w:w="4140" w:type="dxa"/>
          </w:tcPr>
          <w:p w14:paraId="27713629" w14:textId="77777777" w:rsidR="00065A19" w:rsidRPr="00065A19" w:rsidRDefault="00065A19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D379D42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8C911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64DB9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C05CB2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0CBC4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85F366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757AF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393" w:rsidRPr="00065A19" w14:paraId="2C11A910" w14:textId="77777777" w:rsidTr="001E0C38">
        <w:trPr>
          <w:cantSplit/>
        </w:trPr>
        <w:tc>
          <w:tcPr>
            <w:tcW w:w="4140" w:type="dxa"/>
          </w:tcPr>
          <w:p w14:paraId="71EAD506" w14:textId="7AF26CF2" w:rsidR="00070393" w:rsidRPr="00065A19" w:rsidRDefault="00070393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58FB4CC7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D430A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19AD1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5D2901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AE67B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68AB5E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2EED9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0C38" w:rsidRPr="00065A19" w14:paraId="55F31F43" w14:textId="77777777" w:rsidTr="00254ED4">
        <w:trPr>
          <w:cantSplit/>
        </w:trPr>
        <w:tc>
          <w:tcPr>
            <w:tcW w:w="4140" w:type="dxa"/>
          </w:tcPr>
          <w:p w14:paraId="38408433" w14:textId="6E16C78D" w:rsidR="001E0C38" w:rsidRPr="00065A19" w:rsidRDefault="001E0C38" w:rsidP="001E0C3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E1C57EB" w14:textId="7893138A" w:rsidR="001E0C38" w:rsidRPr="00065A19" w:rsidRDefault="0064148A" w:rsidP="001E0C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E0C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70" w:type="dxa"/>
            <w:vAlign w:val="bottom"/>
          </w:tcPr>
          <w:p w14:paraId="40659F79" w14:textId="77777777" w:rsidR="001E0C38" w:rsidRPr="00065A19" w:rsidRDefault="001E0C38" w:rsidP="001E0C3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A3BB47" w14:textId="5FBCC340" w:rsidR="001E0C38" w:rsidRPr="00065A19" w:rsidRDefault="0064148A" w:rsidP="001E0C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E0C38" w:rsidRPr="007813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360" w:type="dxa"/>
            <w:vAlign w:val="bottom"/>
          </w:tcPr>
          <w:p w14:paraId="45544FDC" w14:textId="77777777" w:rsidR="001E0C38" w:rsidRPr="00065A19" w:rsidRDefault="001E0C38" w:rsidP="001E0C3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8862F" w14:textId="2AE7739D" w:rsidR="001E0C38" w:rsidRPr="00065A19" w:rsidRDefault="001E0C38" w:rsidP="001E0C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6909C0D" w14:textId="77777777" w:rsidR="001E0C38" w:rsidRPr="00065A19" w:rsidRDefault="001E0C38" w:rsidP="001E0C3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F9CE7" w14:textId="0C4B0842" w:rsidR="001E0C38" w:rsidRPr="00065A19" w:rsidRDefault="001E0C38" w:rsidP="001E0C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E0C38" w:rsidRPr="00065A19" w14:paraId="074C9356" w14:textId="77777777" w:rsidTr="001E0C38">
        <w:trPr>
          <w:cantSplit/>
        </w:trPr>
        <w:tc>
          <w:tcPr>
            <w:tcW w:w="4140" w:type="dxa"/>
          </w:tcPr>
          <w:p w14:paraId="11252440" w14:textId="77777777" w:rsidR="001E0C38" w:rsidRPr="00B67EE8" w:rsidRDefault="001E0C38" w:rsidP="001E0C3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E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8EC6EE9" w14:textId="4F931934" w:rsidR="001E0C38" w:rsidRPr="00B67EE8" w:rsidRDefault="0064148A" w:rsidP="001E0C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E0C38" w:rsidRPr="00B67E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70" w:type="dxa"/>
            <w:vAlign w:val="bottom"/>
          </w:tcPr>
          <w:p w14:paraId="0167BB50" w14:textId="77777777" w:rsidR="001E0C38" w:rsidRPr="00065A19" w:rsidRDefault="001E0C38" w:rsidP="001E0C3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9974D" w14:textId="05C961C3" w:rsidR="001E0C38" w:rsidRPr="0078130E" w:rsidRDefault="0064148A" w:rsidP="001E0C3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1E0C38" w:rsidRPr="007813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360" w:type="dxa"/>
            <w:vAlign w:val="bottom"/>
          </w:tcPr>
          <w:p w14:paraId="507E1108" w14:textId="77777777" w:rsidR="001E0C38" w:rsidRPr="00065A19" w:rsidRDefault="001E0C38" w:rsidP="001E0C3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03DC1" w14:textId="4DA45D1B" w:rsidR="001E0C38" w:rsidRPr="0078130E" w:rsidRDefault="001E0C38" w:rsidP="001E0C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A2DC12B" w14:textId="77777777" w:rsidR="001E0C38" w:rsidRPr="00065A19" w:rsidRDefault="001E0C38" w:rsidP="001E0C3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88755" w14:textId="77777777" w:rsidR="001E0C38" w:rsidRPr="0078130E" w:rsidRDefault="001E0C38" w:rsidP="001E0C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D70D0" w:rsidRPr="00065A19" w14:paraId="572FC15E" w14:textId="77777777" w:rsidTr="001E0C38">
        <w:trPr>
          <w:cantSplit/>
        </w:trPr>
        <w:tc>
          <w:tcPr>
            <w:tcW w:w="4140" w:type="dxa"/>
          </w:tcPr>
          <w:p w14:paraId="71451D26" w14:textId="484945C9" w:rsidR="005D70D0" w:rsidRPr="00DF3FB6" w:rsidRDefault="005D70D0" w:rsidP="005D70D0">
            <w:pPr>
              <w:tabs>
                <w:tab w:val="clear" w:pos="680"/>
                <w:tab w:val="clear" w:pos="907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ค่าเช่าจ่ายสัญญาเช่าระยะสั้น</w:t>
            </w:r>
          </w:p>
        </w:tc>
        <w:tc>
          <w:tcPr>
            <w:tcW w:w="1080" w:type="dxa"/>
          </w:tcPr>
          <w:p w14:paraId="037C420E" w14:textId="70061ADF" w:rsidR="005D70D0" w:rsidRDefault="0064148A" w:rsidP="005D70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0FEC151" w14:textId="77777777" w:rsidR="005D70D0" w:rsidRPr="00065A19" w:rsidRDefault="005D70D0" w:rsidP="005D70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1D09" w14:textId="37CDFB63" w:rsidR="005D70D0" w:rsidRDefault="0064148A" w:rsidP="005D70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  <w:vAlign w:val="bottom"/>
          </w:tcPr>
          <w:p w14:paraId="54A5CF97" w14:textId="77777777" w:rsidR="005D70D0" w:rsidRPr="00065A19" w:rsidRDefault="005D70D0" w:rsidP="005D70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19AE37" w14:textId="5545469C" w:rsidR="005D70D0" w:rsidRPr="0078130E" w:rsidRDefault="005D70D0" w:rsidP="005D70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3D766F" w14:textId="77777777" w:rsidR="005D70D0" w:rsidRPr="00065A19" w:rsidRDefault="005D70D0" w:rsidP="005D70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F53CF1" w14:textId="5DB2BBFE" w:rsidR="005D70D0" w:rsidRPr="0078130E" w:rsidRDefault="005D70D0" w:rsidP="005D70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D70D0" w:rsidRPr="00065A19" w14:paraId="65BEDE7A" w14:textId="77777777" w:rsidTr="001E0C38">
        <w:trPr>
          <w:cantSplit/>
        </w:trPr>
        <w:tc>
          <w:tcPr>
            <w:tcW w:w="4140" w:type="dxa"/>
          </w:tcPr>
          <w:p w14:paraId="5E2AAD37" w14:textId="28DA72DF" w:rsidR="005D70D0" w:rsidRPr="00B67EE8" w:rsidRDefault="005D70D0" w:rsidP="005D70D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FB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643F1F2" w14:textId="3BA3BBBD" w:rsidR="005D70D0" w:rsidRPr="00B67EE8" w:rsidRDefault="0064148A" w:rsidP="005D70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70" w:type="dxa"/>
            <w:vAlign w:val="bottom"/>
          </w:tcPr>
          <w:p w14:paraId="17A59806" w14:textId="77777777" w:rsidR="005D70D0" w:rsidRPr="00065A19" w:rsidRDefault="005D70D0" w:rsidP="005D70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5E01E" w14:textId="4CAD4C87" w:rsidR="005D70D0" w:rsidRPr="0078130E" w:rsidRDefault="0064148A" w:rsidP="005D70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360" w:type="dxa"/>
            <w:vAlign w:val="bottom"/>
          </w:tcPr>
          <w:p w14:paraId="3033B2BF" w14:textId="77777777" w:rsidR="005D70D0" w:rsidRPr="00065A19" w:rsidRDefault="005D70D0" w:rsidP="005D70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D06AE" w14:textId="391FC6CA" w:rsidR="005D70D0" w:rsidRPr="0078130E" w:rsidRDefault="005D70D0" w:rsidP="005D70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DD60B03" w14:textId="77777777" w:rsidR="005D70D0" w:rsidRPr="00065A19" w:rsidRDefault="005D70D0" w:rsidP="005D70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16F12" w14:textId="131A0F06" w:rsidR="005D70D0" w:rsidRPr="0078130E" w:rsidRDefault="005D70D0" w:rsidP="005D70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7D1B2DA5" w14:textId="7581B556" w:rsidR="00AE2F47" w:rsidRPr="005D70D0" w:rsidRDefault="00AE2F47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C16A7F8" w14:textId="49CAF1F3" w:rsidR="00065A19" w:rsidRPr="00065A19" w:rsidRDefault="00065A19" w:rsidP="00065A1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2564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6</w:t>
      </w:r>
      <w:r w:rsidR="00254ED4">
        <w:rPr>
          <w:rFonts w:asciiTheme="majorBidi" w:hAnsiTheme="majorBidi" w:cs="Angsana New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45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645B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08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45BD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4E5E1BF6" w14:textId="77777777" w:rsidR="00033891" w:rsidRPr="005D70D0" w:rsidRDefault="00033891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38E8F4BA" w14:textId="5975E85D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C2148B0" w14:textId="4248B890" w:rsidR="00262719" w:rsidRPr="005D70D0" w:rsidRDefault="00262719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611"/>
        <w:gridCol w:w="1082"/>
        <w:gridCol w:w="267"/>
        <w:gridCol w:w="1078"/>
        <w:gridCol w:w="241"/>
        <w:gridCol w:w="13"/>
        <w:gridCol w:w="1095"/>
        <w:gridCol w:w="243"/>
        <w:gridCol w:w="1106"/>
      </w:tblGrid>
      <w:tr w:rsidR="0017415E" w:rsidRPr="00DF3A01" w14:paraId="6E347B2E" w14:textId="77777777" w:rsidTr="00823390">
        <w:trPr>
          <w:tblHeader/>
        </w:trPr>
        <w:tc>
          <w:tcPr>
            <w:tcW w:w="1904" w:type="pct"/>
          </w:tcPr>
          <w:p w14:paraId="35F8356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</w:tcPr>
          <w:p w14:paraId="0E2664E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71F99E46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039D1A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4"/>
          </w:tcPr>
          <w:p w14:paraId="152CAEA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83F" w:rsidRPr="00DF3A01" w14:paraId="2FAC814D" w14:textId="77777777" w:rsidTr="00823390">
        <w:trPr>
          <w:tblHeader/>
        </w:trPr>
        <w:tc>
          <w:tcPr>
            <w:tcW w:w="1904" w:type="pct"/>
            <w:vAlign w:val="bottom"/>
          </w:tcPr>
          <w:p w14:paraId="6E6676FD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6BEFBBAC" w14:textId="2A24298A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6FFA7BF" w14:textId="07DC8EF9" w:rsidR="0084683F" w:rsidRPr="0084683F" w:rsidRDefault="0064148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8D34ABC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E71444" w14:textId="59795265" w:rsidR="0084683F" w:rsidRPr="0084683F" w:rsidRDefault="0064148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  <w:gridSpan w:val="2"/>
          </w:tcPr>
          <w:p w14:paraId="28016C3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A148F4" w14:textId="1D67CB18" w:rsidR="0084683F" w:rsidRPr="0084683F" w:rsidRDefault="0064148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1B78A3B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2D6C9B" w14:textId="0BD29EBB" w:rsidR="0084683F" w:rsidRPr="0084683F" w:rsidRDefault="0064148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4683F" w:rsidRPr="00DF3A01" w14:paraId="077539FD" w14:textId="77777777" w:rsidTr="00823390">
        <w:trPr>
          <w:trHeight w:val="362"/>
          <w:tblHeader/>
        </w:trPr>
        <w:tc>
          <w:tcPr>
            <w:tcW w:w="1904" w:type="pct"/>
            <w:vAlign w:val="bottom"/>
          </w:tcPr>
          <w:p w14:paraId="07E93EB8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1A17C0DC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8"/>
          </w:tcPr>
          <w:p w14:paraId="1C4E6B40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83F" w:rsidRPr="00DF3A01" w14:paraId="635F42E3" w14:textId="77777777" w:rsidTr="00823390">
        <w:tc>
          <w:tcPr>
            <w:tcW w:w="1904" w:type="pct"/>
            <w:vAlign w:val="bottom"/>
          </w:tcPr>
          <w:p w14:paraId="373E5A2E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30" w:type="pct"/>
          </w:tcPr>
          <w:p w14:paraId="6E16642F" w14:textId="77777777" w:rsidR="0084683F" w:rsidRPr="00DF3A01" w:rsidRDefault="0084683F" w:rsidP="0084683F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0E583B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5BC4B1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95C4D8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40AD66C3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1" w:type="pct"/>
          </w:tcPr>
          <w:p w14:paraId="574C2DF1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08B4DFF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B3BE224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B79B3" w:rsidRPr="00DF3A01" w14:paraId="2BA4724C" w14:textId="77777777" w:rsidTr="00823390">
        <w:tc>
          <w:tcPr>
            <w:tcW w:w="1904" w:type="pct"/>
            <w:vAlign w:val="bottom"/>
          </w:tcPr>
          <w:p w14:paraId="705ABB52" w14:textId="77777777" w:rsidR="004B79B3" w:rsidRPr="00DF3A01" w:rsidRDefault="004B79B3" w:rsidP="004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63D13D56" w14:textId="77777777" w:rsidR="004B79B3" w:rsidRPr="00DF3A01" w:rsidRDefault="004B79B3" w:rsidP="004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30" w:type="pct"/>
          </w:tcPr>
          <w:p w14:paraId="6D2AF284" w14:textId="77777777" w:rsidR="004B79B3" w:rsidRPr="00DF3A01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72B05599" w14:textId="77777777" w:rsidR="004B79B3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B45E36" w14:textId="4AE6254A" w:rsidR="004B79B3" w:rsidRPr="00DF3A01" w:rsidRDefault="0064148A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  <w:r w:rsidR="004B79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4" w:type="pct"/>
          </w:tcPr>
          <w:p w14:paraId="3E8F23AC" w14:textId="77777777" w:rsidR="004B79B3" w:rsidRPr="00DF3A01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16422AF7" w14:textId="77777777" w:rsidR="004B79B3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89FC4EB" w14:textId="54399F79" w:rsidR="004B79B3" w:rsidRPr="00DF3A01" w:rsidRDefault="0064148A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  <w:r w:rsidR="004B79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7" w:type="pct"/>
            <w:gridSpan w:val="2"/>
          </w:tcPr>
          <w:p w14:paraId="445229F0" w14:textId="77777777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6845E17" w14:textId="77777777" w:rsidR="004B79B3" w:rsidRPr="00DF3A01" w:rsidRDefault="004B79B3" w:rsidP="0078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B13213" w14:textId="0F1A5A5F" w:rsidR="004B79B3" w:rsidRPr="00DF3A01" w:rsidRDefault="004B79B3" w:rsidP="0078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54DABBD9" w14:textId="77777777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559A841" w14:textId="77777777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A68E0D" w14:textId="0B98B064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B79B3" w:rsidRPr="00DF3A01" w14:paraId="1E17DB90" w14:textId="77777777" w:rsidTr="00823390">
        <w:tc>
          <w:tcPr>
            <w:tcW w:w="1904" w:type="pct"/>
            <w:vAlign w:val="bottom"/>
          </w:tcPr>
          <w:p w14:paraId="45CD3F7B" w14:textId="77777777" w:rsidR="004B79B3" w:rsidRPr="00DF3A01" w:rsidRDefault="004B79B3" w:rsidP="004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30" w:type="pct"/>
          </w:tcPr>
          <w:p w14:paraId="6E0939C2" w14:textId="77777777" w:rsidR="004B79B3" w:rsidRPr="00DF3A01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72F9ACC7" w14:textId="77777777" w:rsidR="004B79B3" w:rsidRPr="00DF3A01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F663E4F" w14:textId="77777777" w:rsidR="004B79B3" w:rsidRPr="00DF3A01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40714BD1" w14:textId="77777777" w:rsidR="004B79B3" w:rsidRPr="00DF3A01" w:rsidRDefault="004B79B3" w:rsidP="004B79B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  <w:gridSpan w:val="2"/>
          </w:tcPr>
          <w:p w14:paraId="55767926" w14:textId="77777777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D129A0B" w14:textId="77777777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DAC7FC6" w14:textId="77777777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2DAE985C" w14:textId="77777777" w:rsidR="004B79B3" w:rsidRPr="00DF3A01" w:rsidRDefault="004B79B3" w:rsidP="004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0670" w:rsidRPr="00DF3A01" w14:paraId="1F1E7DCD" w14:textId="77777777" w:rsidTr="00823390">
        <w:tc>
          <w:tcPr>
            <w:tcW w:w="1904" w:type="pct"/>
            <w:vAlign w:val="bottom"/>
          </w:tcPr>
          <w:p w14:paraId="144EEA7F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  <w:p w14:paraId="3286D30B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30" w:type="pct"/>
          </w:tcPr>
          <w:p w14:paraId="795B1CB7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13F2D056" w14:textId="77777777" w:rsidR="00AD0670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A9A31BB" w14:textId="2D8A0F02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AD067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4" w:type="pct"/>
          </w:tcPr>
          <w:p w14:paraId="3872C247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019B1957" w14:textId="77777777" w:rsidR="00AD0670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1718F5" w14:textId="60980EF4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AD06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37" w:type="pct"/>
            <w:gridSpan w:val="2"/>
          </w:tcPr>
          <w:p w14:paraId="692535A9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D25AB20" w14:textId="77777777" w:rsidR="00AD0670" w:rsidRPr="00DF3A01" w:rsidRDefault="00AD0670" w:rsidP="0078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A05275" w14:textId="0922DED8" w:rsidR="00AD0670" w:rsidRPr="00DF3A01" w:rsidRDefault="00AD0670" w:rsidP="0078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628833E9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480AB9E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1CEE" w14:textId="0744CBDB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0670" w:rsidRPr="00DF3A01" w14:paraId="1B1CBD2F" w14:textId="77777777" w:rsidTr="00823390">
        <w:tc>
          <w:tcPr>
            <w:tcW w:w="1904" w:type="pct"/>
            <w:vAlign w:val="bottom"/>
          </w:tcPr>
          <w:p w14:paraId="3943A10B" w14:textId="77777777" w:rsidR="00AD0670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  <w:p w14:paraId="6B7837BF" w14:textId="4CA17ECC" w:rsidR="00AD0670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330" w:type="pct"/>
          </w:tcPr>
          <w:p w14:paraId="7DFF98B6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8107A4B" w14:textId="77777777" w:rsidR="00AD0670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9287E9" w14:textId="49E77242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D067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44" w:type="pct"/>
          </w:tcPr>
          <w:p w14:paraId="7D74D0FB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CBD6318" w14:textId="77777777" w:rsidR="00AD0670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5821723" w14:textId="1DB08E20" w:rsidR="00AD0670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D06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137" w:type="pct"/>
            <w:gridSpan w:val="2"/>
          </w:tcPr>
          <w:p w14:paraId="6ABE4732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9CBAD62" w14:textId="77777777" w:rsidR="00AD0670" w:rsidRPr="00DF3A01" w:rsidRDefault="00AD0670" w:rsidP="0078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0BE2CD2" w14:textId="35C742D2" w:rsidR="00AD0670" w:rsidRPr="00DF3A01" w:rsidRDefault="00AD0670" w:rsidP="0078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3ACA3E18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369BDC8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BCF555" w14:textId="4AA26DA2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0670" w:rsidRPr="00DF3A01" w14:paraId="54A90908" w14:textId="77777777" w:rsidTr="00823390">
        <w:tc>
          <w:tcPr>
            <w:tcW w:w="1904" w:type="pct"/>
            <w:vAlign w:val="bottom"/>
          </w:tcPr>
          <w:p w14:paraId="37898370" w14:textId="77777777" w:rsidR="00AD0670" w:rsidRPr="00DF3A01" w:rsidRDefault="00AD0670" w:rsidP="00AD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30" w:type="pct"/>
          </w:tcPr>
          <w:p w14:paraId="318443A5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A23D042" w14:textId="30A6EFFE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319</w:t>
            </w:r>
            <w:r w:rsidR="00AD06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44" w:type="pct"/>
          </w:tcPr>
          <w:p w14:paraId="0AF93A1D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6371E9D" w14:textId="1B17BD47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</w:t>
            </w:r>
            <w:r w:rsidR="00AD06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37" w:type="pct"/>
            <w:gridSpan w:val="2"/>
          </w:tcPr>
          <w:p w14:paraId="5B9E29BA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DB3A35A" w14:textId="385B514D" w:rsidR="00AD0670" w:rsidRPr="009104B1" w:rsidRDefault="00AD0670" w:rsidP="0078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04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4F8EAB48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F4DBF1A" w14:textId="0BF705C0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0670" w:rsidRPr="005D70D0" w14:paraId="604DDADD" w14:textId="77777777" w:rsidTr="00823390">
        <w:tc>
          <w:tcPr>
            <w:tcW w:w="1904" w:type="pct"/>
            <w:vAlign w:val="bottom"/>
          </w:tcPr>
          <w:p w14:paraId="521F3C22" w14:textId="7DCE90FF" w:rsidR="002C12FC" w:rsidRPr="005D70D0" w:rsidRDefault="002C12FC" w:rsidP="005D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30" w:type="pct"/>
          </w:tcPr>
          <w:p w14:paraId="1352C46A" w14:textId="77777777" w:rsidR="00AD0670" w:rsidRPr="005D70D0" w:rsidRDefault="00AD0670" w:rsidP="005D70D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584" w:type="pct"/>
          </w:tcPr>
          <w:p w14:paraId="6945C4BD" w14:textId="77777777" w:rsidR="00AD0670" w:rsidRPr="005D70D0" w:rsidRDefault="00AD0670" w:rsidP="005D70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44" w:type="pct"/>
          </w:tcPr>
          <w:p w14:paraId="34996346" w14:textId="77777777" w:rsidR="00AD0670" w:rsidRPr="005D70D0" w:rsidRDefault="00AD0670" w:rsidP="005D70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582" w:type="pct"/>
          </w:tcPr>
          <w:p w14:paraId="7B823B62" w14:textId="77777777" w:rsidR="00AD0670" w:rsidRPr="005D70D0" w:rsidRDefault="00AD0670" w:rsidP="005D70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7" w:type="pct"/>
            <w:gridSpan w:val="2"/>
          </w:tcPr>
          <w:p w14:paraId="4E2D1F54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</w:tcPr>
          <w:p w14:paraId="3417B5C1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" w:type="pct"/>
          </w:tcPr>
          <w:p w14:paraId="0CA47798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7" w:type="pct"/>
          </w:tcPr>
          <w:p w14:paraId="1C8CCAD4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AD0670" w:rsidRPr="00DF3A01" w14:paraId="06C836BD" w14:textId="77777777" w:rsidTr="00823390">
        <w:tc>
          <w:tcPr>
            <w:tcW w:w="1904" w:type="pct"/>
            <w:vAlign w:val="bottom"/>
          </w:tcPr>
          <w:p w14:paraId="41C5DC32" w14:textId="77777777" w:rsidR="00AD0670" w:rsidRPr="00DF3A01" w:rsidRDefault="00AD0670" w:rsidP="00AD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30" w:type="pct"/>
          </w:tcPr>
          <w:p w14:paraId="5E9D5323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8B51E9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D23C92" w14:textId="77777777" w:rsidR="00AD0670" w:rsidRPr="00DF3A01" w:rsidRDefault="00AD0670" w:rsidP="00AD06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6AA094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789F2B33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D4930C7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BE0EF79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F4FE31B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0670" w:rsidRPr="00DF3A01" w14:paraId="42B8A9DC" w14:textId="77777777" w:rsidTr="00823390">
        <w:tc>
          <w:tcPr>
            <w:tcW w:w="1904" w:type="pct"/>
            <w:vAlign w:val="bottom"/>
          </w:tcPr>
          <w:p w14:paraId="49E89F6A" w14:textId="77777777" w:rsidR="00AD0670" w:rsidRPr="00DF3A01" w:rsidRDefault="00AD0670" w:rsidP="00AD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7C388C88" w14:textId="77777777" w:rsidR="00AD0670" w:rsidRPr="00DF3A01" w:rsidRDefault="00AD0670" w:rsidP="00AD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330" w:type="pct"/>
          </w:tcPr>
          <w:p w14:paraId="2074343F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505DD5C1" w14:textId="77777777" w:rsidR="00AD0670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D9D23C4" w14:textId="696AEA1B" w:rsidR="00AD0670" w:rsidRPr="009147AF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AD06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44" w:type="pct"/>
          </w:tcPr>
          <w:p w14:paraId="2071FA16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5125779D" w14:textId="77777777" w:rsidR="00AD0670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59291DB" w14:textId="4B3E90D2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AD067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37" w:type="pct"/>
            <w:gridSpan w:val="2"/>
          </w:tcPr>
          <w:p w14:paraId="12F27EFD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922AF61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260864" w14:textId="02AEF256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2D1CD1F3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48FEAED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80AEA4" w14:textId="7034439C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0670" w:rsidRPr="00DF3A01" w14:paraId="52984CB2" w14:textId="77777777" w:rsidTr="00823390">
        <w:tc>
          <w:tcPr>
            <w:tcW w:w="1904" w:type="pct"/>
            <w:vAlign w:val="bottom"/>
          </w:tcPr>
          <w:p w14:paraId="4A5CEF63" w14:textId="56FD2334" w:rsidR="00AD0670" w:rsidRPr="00DF3A01" w:rsidRDefault="00AD0670" w:rsidP="00AD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30" w:type="pct"/>
          </w:tcPr>
          <w:p w14:paraId="6A588067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042EEA5" w14:textId="4627D6BC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AD067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44" w:type="pct"/>
          </w:tcPr>
          <w:p w14:paraId="02CA1A1E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E58B323" w14:textId="65271E34" w:rsidR="00AD0670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  <w:r w:rsidR="00AD067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37" w:type="pct"/>
            <w:gridSpan w:val="2"/>
          </w:tcPr>
          <w:p w14:paraId="4BDD0F12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A980FB6" w14:textId="01D9A148" w:rsidR="00AD0670" w:rsidRPr="00DF3A01" w:rsidRDefault="002A52DC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9FA1B8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50BD933" w14:textId="150D013B" w:rsidR="00AD0670" w:rsidRPr="00DF3A01" w:rsidRDefault="002A52DC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0670" w:rsidRPr="00DF3A01" w14:paraId="52D86217" w14:textId="77777777" w:rsidTr="00823390">
        <w:tc>
          <w:tcPr>
            <w:tcW w:w="1904" w:type="pct"/>
            <w:vAlign w:val="bottom"/>
          </w:tcPr>
          <w:p w14:paraId="4159467F" w14:textId="77777777" w:rsidR="00AD0670" w:rsidRPr="00DF3A01" w:rsidRDefault="00AD0670" w:rsidP="00AD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DF3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330" w:type="pct"/>
          </w:tcPr>
          <w:p w14:paraId="18F24D5B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28E6005" w14:textId="637AFFDB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179</w:t>
            </w:r>
            <w:r w:rsidR="00AD06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44" w:type="pct"/>
          </w:tcPr>
          <w:p w14:paraId="4B066FFD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1032463" w14:textId="34E4EB2E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</w:t>
            </w:r>
            <w:r w:rsidR="00AD06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37" w:type="pct"/>
            <w:gridSpan w:val="2"/>
          </w:tcPr>
          <w:p w14:paraId="0097BDE4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585C71B9" w14:textId="0C937568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6D83B241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05A4A11" w14:textId="09DFB5A5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0670" w:rsidRPr="005D70D0" w14:paraId="2FBD6B2B" w14:textId="77777777" w:rsidTr="00823390">
        <w:tc>
          <w:tcPr>
            <w:tcW w:w="1904" w:type="pct"/>
            <w:vAlign w:val="bottom"/>
          </w:tcPr>
          <w:p w14:paraId="5237E632" w14:textId="77777777" w:rsidR="00AD0670" w:rsidRPr="005D70D0" w:rsidRDefault="00AD0670" w:rsidP="005D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330" w:type="pct"/>
          </w:tcPr>
          <w:p w14:paraId="4586DDD6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1F93421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" w:type="pct"/>
          </w:tcPr>
          <w:p w14:paraId="3051CA94" w14:textId="77777777" w:rsidR="00AD0670" w:rsidRPr="005D70D0" w:rsidRDefault="00AD0670" w:rsidP="005D70D0">
            <w:pPr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CD55B85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" w:type="pct"/>
            <w:gridSpan w:val="2"/>
          </w:tcPr>
          <w:p w14:paraId="3024C94C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E4B2322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" w:type="pct"/>
          </w:tcPr>
          <w:p w14:paraId="738F7D81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2CEB9DE" w14:textId="77777777" w:rsidR="00AD0670" w:rsidRPr="005D70D0" w:rsidRDefault="00AD0670" w:rsidP="005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D0670" w:rsidRPr="00DF3A01" w14:paraId="4722F16F" w14:textId="77777777" w:rsidTr="00823390">
        <w:tc>
          <w:tcPr>
            <w:tcW w:w="1904" w:type="pct"/>
            <w:vAlign w:val="bottom"/>
          </w:tcPr>
          <w:p w14:paraId="10C50B38" w14:textId="77777777" w:rsidR="00AD0670" w:rsidRPr="00DF3A01" w:rsidRDefault="00AD0670" w:rsidP="00AD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0" w:type="pct"/>
          </w:tcPr>
          <w:p w14:paraId="724C1877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C53851D" w14:textId="1B9A44F6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499</w:t>
            </w:r>
            <w:r w:rsidR="00AD06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44" w:type="pct"/>
          </w:tcPr>
          <w:p w14:paraId="5B269B5A" w14:textId="77777777" w:rsidR="00AD0670" w:rsidRPr="00DF3A01" w:rsidRDefault="00AD0670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322A23C" w14:textId="51258B8A" w:rsidR="00AD0670" w:rsidRPr="00DF3A01" w:rsidRDefault="0064148A" w:rsidP="00AD06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518</w:t>
            </w:r>
            <w:r w:rsidR="00AD067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37" w:type="pct"/>
            <w:gridSpan w:val="2"/>
          </w:tcPr>
          <w:p w14:paraId="12B6D023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A5B7768" w14:textId="100BD80D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72007618" w14:textId="7777777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6BF6218" w14:textId="7A323027" w:rsidR="00AD0670" w:rsidRPr="00DF3A01" w:rsidRDefault="00AD0670" w:rsidP="00AD0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194F4A4" w14:textId="4CB2317E" w:rsidR="00670B21" w:rsidRPr="0084683F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 xml:space="preserve">ณ วันที่ </w:t>
      </w:r>
      <w:r w:rsidR="0064148A" w:rsidRPr="0064148A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9147A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pacing w:val="-8"/>
          <w:sz w:val="30"/>
          <w:szCs w:val="30"/>
        </w:rPr>
        <w:t>2564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กลุ่มบริษัทมีเงินกู้ยืมระยะสั้นกับสถาบันการเงินใน</w:t>
      </w:r>
      <w:r w:rsidR="001E0C38">
        <w:rPr>
          <w:rFonts w:asciiTheme="majorBidi" w:hAnsiTheme="majorBidi" w:cstheme="majorBidi" w:hint="cs"/>
          <w:spacing w:val="-8"/>
          <w:sz w:val="30"/>
          <w:szCs w:val="30"/>
          <w:cs/>
        </w:rPr>
        <w:t>ประเทศ</w:t>
      </w:r>
      <w:r w:rsidRPr="00823390">
        <w:rPr>
          <w:rFonts w:asciiTheme="majorBidi" w:hAnsiTheme="majorBidi" w:cstheme="majorBidi"/>
          <w:spacing w:val="-8"/>
          <w:sz w:val="30"/>
          <w:szCs w:val="30"/>
          <w:cs/>
        </w:rPr>
        <w:t>แห่ง</w:t>
      </w:r>
      <w:r w:rsidR="00823390" w:rsidRPr="00823390">
        <w:rPr>
          <w:rFonts w:asciiTheme="majorBidi" w:hAnsiTheme="majorBidi" w:cstheme="majorBidi" w:hint="cs"/>
          <w:spacing w:val="-8"/>
          <w:sz w:val="30"/>
          <w:szCs w:val="30"/>
          <w:cs/>
        </w:rPr>
        <w:t>หนึ่ง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เป็นจำนวนเงินรวม </w:t>
      </w:r>
      <w:r w:rsidRPr="009147AF">
        <w:rPr>
          <w:rFonts w:asciiTheme="majorBidi" w:hAnsiTheme="majorBidi" w:cstheme="majorBidi"/>
          <w:spacing w:val="-8"/>
          <w:sz w:val="30"/>
          <w:szCs w:val="30"/>
        </w:rPr>
        <w:br/>
      </w:r>
      <w:r w:rsidR="0064148A" w:rsidRPr="0064148A">
        <w:rPr>
          <w:rFonts w:asciiTheme="majorBidi" w:hAnsiTheme="majorBidi" w:cs="Angsana New"/>
          <w:spacing w:val="-8"/>
          <w:sz w:val="30"/>
          <w:szCs w:val="30"/>
        </w:rPr>
        <w:t>300</w:t>
      </w:r>
      <w:r w:rsidR="009147AF" w:rsidRPr="009147AF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320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9147A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>โดย</w:t>
      </w:r>
      <w:r w:rsidR="00C07D55" w:rsidRPr="009147AF">
        <w:rPr>
          <w:rFonts w:asciiTheme="majorBidi" w:hAnsiTheme="majorBidi" w:cstheme="majorBidi" w:hint="cs"/>
          <w:spacing w:val="-8"/>
          <w:sz w:val="30"/>
          <w:szCs w:val="30"/>
          <w:cs/>
        </w:rPr>
        <w:t>มีดอกเบี้ยใน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อัตราคงที่ร้อยละ </w:t>
      </w:r>
      <w:r w:rsidR="0064148A" w:rsidRPr="0064148A">
        <w:rPr>
          <w:rFonts w:asciiTheme="majorBidi" w:hAnsiTheme="majorBidi" w:cs="Angsana New"/>
          <w:spacing w:val="-8"/>
          <w:sz w:val="30"/>
          <w:szCs w:val="30"/>
        </w:rPr>
        <w:t>2</w:t>
      </w:r>
      <w:r w:rsidR="00EC0EE8">
        <w:rPr>
          <w:rFonts w:asciiTheme="majorBidi" w:hAnsiTheme="majorBidi" w:cs="Angsana New"/>
          <w:spacing w:val="-8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pacing w:val="-8"/>
          <w:sz w:val="30"/>
          <w:szCs w:val="30"/>
        </w:rPr>
        <w:t>35</w:t>
      </w:r>
      <w:r w:rsidRPr="009147AF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147A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อัตรา</w:t>
      </w:r>
      <w:r w:rsidR="0084683F" w:rsidRPr="009147A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ดอกเบี้ยในอัตราคงที่ร้อยละ </w:t>
      </w:r>
      <w:r w:rsidR="0064148A" w:rsidRPr="0064148A">
        <w:rPr>
          <w:rFonts w:asciiTheme="majorBidi" w:hAnsiTheme="majorBidi" w:cstheme="majorBidi"/>
          <w:i/>
          <w:iCs/>
          <w:spacing w:val="-8"/>
          <w:sz w:val="30"/>
          <w:szCs w:val="30"/>
        </w:rPr>
        <w:t>3</w:t>
      </w:r>
      <w:r w:rsidR="0084683F" w:rsidRPr="009147AF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GB"/>
        </w:rPr>
        <w:t>.</w:t>
      </w:r>
      <w:r w:rsidR="0064148A" w:rsidRPr="0064148A">
        <w:rPr>
          <w:rFonts w:asciiTheme="majorBidi" w:hAnsiTheme="majorBidi" w:cstheme="majorBidi"/>
          <w:i/>
          <w:iCs/>
          <w:spacing w:val="-8"/>
          <w:sz w:val="30"/>
          <w:szCs w:val="30"/>
        </w:rPr>
        <w:t>5</w:t>
      </w:r>
      <w:r w:rsidR="0084683F" w:rsidRPr="009147A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</w:t>
      </w:r>
      <w:r w:rsidRPr="009147A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1DEB59D" w14:textId="77777777" w:rsidR="007E11DB" w:rsidRPr="00DC6193" w:rsidRDefault="007E11DB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571AAA4" w14:textId="11DCC325" w:rsidR="007E11DB" w:rsidRPr="00AD324D" w:rsidRDefault="007E11DB" w:rsidP="007E1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9147AF">
        <w:rPr>
          <w:rFonts w:asciiTheme="majorBidi" w:hAnsiTheme="majorBidi" w:cstheme="majorBidi"/>
          <w:sz w:val="30"/>
          <w:szCs w:val="30"/>
          <w:cs/>
        </w:rPr>
        <w:t xml:space="preserve">นาคารในประเทศแห่งหนึ่งเป็นจำนวนเงิน </w:t>
      </w:r>
      <w:r w:rsidR="0064148A" w:rsidRPr="0064148A">
        <w:rPr>
          <w:rFonts w:asciiTheme="majorBidi" w:hAnsiTheme="majorBidi" w:cs="Angsana New"/>
          <w:sz w:val="30"/>
          <w:szCs w:val="30"/>
        </w:rPr>
        <w:t>80</w:t>
      </w:r>
      <w:r w:rsidRPr="009147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25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</w:rPr>
        <w:t xml:space="preserve">MLR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ต่อปี สัญญากู้ยืมเงินดังกล่าวมีอายุ </w:t>
      </w:r>
      <w:r w:rsidR="0064148A" w:rsidRPr="0064148A">
        <w:rPr>
          <w:rFonts w:asciiTheme="majorBidi" w:hAnsiTheme="majorBidi" w:cstheme="majorBidi"/>
          <w:sz w:val="30"/>
          <w:szCs w:val="30"/>
        </w:rPr>
        <w:t>5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ปี ซึ่งมีกำหนดชำระคืนเงินต้นเป็นงวดเดือนรวม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งวด เริ่มตั้งแต่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เดือนตุลาคม </w:t>
      </w:r>
      <w:r w:rsidR="0064148A" w:rsidRPr="0064148A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ย่อยดังกล่าว</w:t>
      </w:r>
      <w:r w:rsidRPr="009147A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ต้องปฏิบัติตามเงื่อนไขบางประการเกี่ยวกับการรักษาอัตราส่วนทางการเงินต่างๆ </w:t>
      </w:r>
      <w:r w:rsidRPr="009147AF">
        <w:rPr>
          <w:rFonts w:asciiTheme="majorBidi" w:hAnsiTheme="majorBidi" w:cstheme="majorBidi"/>
          <w:sz w:val="30"/>
          <w:szCs w:val="30"/>
          <w:cs/>
          <w:lang w:val="en-GB"/>
        </w:rPr>
        <w:t>และเงื่อนไขอื่นตามที่ระบุไว้ในสัญญา</w:t>
      </w:r>
    </w:p>
    <w:p w14:paraId="549111A4" w14:textId="77777777" w:rsidR="00AB5B23" w:rsidRPr="001E0C38" w:rsidRDefault="00AB5B23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F288F32" w14:textId="7516B3B0" w:rsidR="00985C59" w:rsidRDefault="00985C59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ถูกค้ำประกันโดยกรรมการ การจดจำนองที่ดิน สิ่งปลูกสร้างของกลุ่มบริษัท 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4148A" w:rsidRPr="0064148A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 ถูกค้ำประกันโดยกรรมการ การจดจำนองที่ดินสิ่งปลูกสร้างและเงินฝากประจำที่มีข้อจำกัดในการเบิกใช้ของกลุ่มบริษัท)</w:t>
      </w:r>
    </w:p>
    <w:p w14:paraId="79BB8999" w14:textId="77777777" w:rsidR="00420488" w:rsidRPr="00DC6193" w:rsidRDefault="00420488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70B21" w:rsidRPr="00F205C4" w14:paraId="08295AB9" w14:textId="77777777" w:rsidTr="007C546A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6C7642A2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FE72662" w14:textId="1B6B4ACC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205C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31B835E0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02F795AA" w14:textId="2D99D17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355294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BADDDF8" w14:textId="17D8799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41467B78" w14:textId="77777777" w:rsidTr="007C546A">
        <w:trPr>
          <w:tblHeader/>
        </w:trPr>
        <w:tc>
          <w:tcPr>
            <w:tcW w:w="3420" w:type="dxa"/>
            <w:vMerge/>
          </w:tcPr>
          <w:p w14:paraId="358A26C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FE634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338378" w14:textId="0C0FFF0E" w:rsidR="00C851D0" w:rsidRPr="00C851D0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C4762EB" w14:textId="77777777" w:rsidR="00C851D0" w:rsidRPr="00C851D0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9AAA06C" w14:textId="2D2F125D" w:rsidR="00C851D0" w:rsidRPr="00C851D0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1D91AEA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0EA4804" w14:textId="148AC318" w:rsidR="00C851D0" w:rsidRPr="00F205C4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9A674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6D3AAA6" w14:textId="6E347B2D" w:rsidR="00C851D0" w:rsidRPr="00F205C4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C851D0" w:rsidRPr="00F205C4" w14:paraId="1A4AF996" w14:textId="77777777" w:rsidTr="006B74AB">
        <w:trPr>
          <w:tblHeader/>
        </w:trPr>
        <w:tc>
          <w:tcPr>
            <w:tcW w:w="3420" w:type="dxa"/>
          </w:tcPr>
          <w:p w14:paraId="47FB8A4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F49DE9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1E5ABE80" w14:textId="0D4178AF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7A6F" w:rsidRPr="00F205C4" w14:paraId="4BE5A904" w14:textId="77777777" w:rsidTr="007C546A">
        <w:tc>
          <w:tcPr>
            <w:tcW w:w="3420" w:type="dxa"/>
          </w:tcPr>
          <w:p w14:paraId="1F541AB5" w14:textId="156D3D27" w:rsidR="00697A6F" w:rsidRPr="00F205C4" w:rsidRDefault="00697A6F" w:rsidP="00697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7891618D" w14:textId="2515764E" w:rsidR="00697A6F" w:rsidRPr="00354CA8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</w:tcPr>
          <w:p w14:paraId="7C584938" w14:textId="6A4EEE59" w:rsidR="00697A6F" w:rsidRPr="00697A6F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697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69" w:type="dxa"/>
          </w:tcPr>
          <w:p w14:paraId="61FDD1DE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691A79" w14:textId="2C537360" w:rsidR="00697A6F" w:rsidRPr="00F205C4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697A6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18297238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0F9528" w14:textId="10A6F7CE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D9C599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7E7E3C8B" w14:textId="1E21693F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97A6F" w:rsidRPr="00F205C4" w14:paraId="1468B07B" w14:textId="77777777" w:rsidTr="007C546A">
        <w:tc>
          <w:tcPr>
            <w:tcW w:w="3420" w:type="dxa"/>
          </w:tcPr>
          <w:p w14:paraId="148A3E17" w14:textId="56C3ECB7" w:rsidR="00697A6F" w:rsidRPr="00F205C4" w:rsidRDefault="00697A6F" w:rsidP="00697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167CB2F4" w14:textId="02FB03B5" w:rsidR="00697A6F" w:rsidRPr="00354CA8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09" w:type="dxa"/>
          </w:tcPr>
          <w:p w14:paraId="48E9EFC4" w14:textId="1488D985" w:rsidR="00697A6F" w:rsidRPr="00F205C4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  <w:r w:rsidR="00A57B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269" w:type="dxa"/>
          </w:tcPr>
          <w:p w14:paraId="51A003B9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BBC207" w14:textId="03B16D22" w:rsidR="00697A6F" w:rsidRPr="00F205C4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="00697A6F" w:rsidRPr="00211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14:paraId="780F36A5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AB0494F" w14:textId="707D5A0D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F945B9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0F4A4F3" w14:textId="04AA1DD5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97A6F" w:rsidRPr="00F205C4" w14:paraId="037D7CE5" w14:textId="77777777" w:rsidTr="007C546A">
        <w:tc>
          <w:tcPr>
            <w:tcW w:w="3420" w:type="dxa"/>
          </w:tcPr>
          <w:p w14:paraId="0F472CFD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38959245" w14:textId="77777777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D1928EC" w14:textId="5161DA47" w:rsidR="00697A6F" w:rsidRPr="00F205C4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</w:t>
            </w:r>
            <w:r w:rsidR="00A57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269" w:type="dxa"/>
          </w:tcPr>
          <w:p w14:paraId="2943C6FE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835CF46" w14:textId="390D2B02" w:rsidR="00697A6F" w:rsidRPr="00F205C4" w:rsidRDefault="0064148A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525</w:t>
            </w:r>
            <w:r w:rsidR="00697A6F" w:rsidRPr="00211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335D7178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D6D58C" w14:textId="13F488C1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CB243E" w14:textId="77777777" w:rsidR="00697A6F" w:rsidRPr="00F205C4" w:rsidRDefault="00697A6F" w:rsidP="0069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A3A23D5" w14:textId="13E15285" w:rsidR="00697A6F" w:rsidRPr="00F205C4" w:rsidRDefault="00697A6F" w:rsidP="00697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4B96DD9" w14:textId="77777777" w:rsidR="00E576DE" w:rsidRPr="00DC6193" w:rsidRDefault="00E576DE" w:rsidP="00AA31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08B82156" w14:textId="5B7C47F6" w:rsidR="00AA31BB" w:rsidRPr="00DC6193" w:rsidRDefault="00AA31BB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29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78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067836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06783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Pr="0006783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</w:t>
      </w:r>
      <w:r w:rsidR="00527C72" w:rsidRPr="00067836">
        <w:rPr>
          <w:rFonts w:asciiTheme="majorBidi" w:hAnsiTheme="majorBidi" w:cstheme="majorBidi"/>
          <w:sz w:val="30"/>
          <w:szCs w:val="30"/>
          <w:cs/>
        </w:rPr>
        <w:t xml:space="preserve">งยังมิได้เบิกใช้เป็นจำนวนเงินรวม </w:t>
      </w:r>
      <w:r w:rsidR="0064148A" w:rsidRPr="0064148A">
        <w:rPr>
          <w:rFonts w:asciiTheme="majorBidi" w:hAnsiTheme="majorBidi" w:cs="Angsana New"/>
          <w:sz w:val="30"/>
          <w:szCs w:val="30"/>
        </w:rPr>
        <w:t>891</w:t>
      </w:r>
      <w:r w:rsidR="009715AB" w:rsidRPr="00067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783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66585" w:rsidRPr="00067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C65DD" w:rsidRPr="0006783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871</w:t>
      </w:r>
      <w:r w:rsidR="00543C25" w:rsidRPr="000678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DC6193" w:rsidRPr="00067836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Pr="00067836">
        <w:rPr>
          <w:rFonts w:asciiTheme="majorBidi" w:hAnsiTheme="majorBidi" w:cstheme="majorBidi"/>
          <w:i/>
          <w:iCs/>
          <w:sz w:val="30"/>
          <w:szCs w:val="30"/>
          <w:cs/>
        </w:rPr>
        <w:t>าท)</w:t>
      </w:r>
    </w:p>
    <w:p w14:paraId="1AE38B54" w14:textId="500566D4" w:rsidR="00F57705" w:rsidRPr="00DC6193" w:rsidRDefault="00F57705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DAA0D00" w14:textId="1E739FD5" w:rsidR="00D54D8E" w:rsidRPr="00F205C4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ส่วนเกินทุนและสำรอง</w:t>
      </w:r>
      <w:r w:rsidR="001A56C1" w:rsidRPr="001A56C1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ตามกฎหมาย</w:t>
      </w:r>
      <w:r w:rsidR="001A56C1" w:rsidRPr="001A56C1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4FC12535" w14:textId="1DC69F20" w:rsidR="00B91698" w:rsidRPr="00DC6193" w:rsidRDefault="00B91698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67F463A3" w14:textId="77777777" w:rsidR="00420598" w:rsidRPr="00420598" w:rsidRDefault="00420598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059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59F5476" w14:textId="77777777" w:rsidR="00420598" w:rsidRPr="00DC6193" w:rsidRDefault="00420598" w:rsidP="0042059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C77EA16" w14:textId="13C3B316" w:rsidR="00420598" w:rsidRPr="00F205C4" w:rsidRDefault="0042059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64148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64148A">
        <w:rPr>
          <w:rFonts w:asciiTheme="majorBidi" w:hAnsiTheme="majorBidi" w:cstheme="majorBidi"/>
          <w:sz w:val="30"/>
          <w:szCs w:val="30"/>
        </w:rPr>
        <w:t>51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D6B81E6" w14:textId="77777777" w:rsidR="00420598" w:rsidRDefault="00420598" w:rsidP="00D54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AFF91B" w14:textId="77777777" w:rsidR="00420598" w:rsidRDefault="00420598" w:rsidP="00D54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5863BE" w14:textId="106325DB" w:rsidR="00D54D8E" w:rsidRPr="00F205C4" w:rsidRDefault="00D54D8E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ส่วนเกินทุนจากการจัดโครงสร้างธุรกิจภายใต้การควบคุมเดียวกัน</w:t>
      </w:r>
    </w:p>
    <w:p w14:paraId="3DF751E1" w14:textId="77777777" w:rsidR="00D54D8E" w:rsidRPr="00DC6193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40D071E" w14:textId="77777777" w:rsidR="00D54D8E" w:rsidRPr="00F205C4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04C8FFC6" w14:textId="77777777" w:rsidR="00420598" w:rsidRPr="00420598" w:rsidRDefault="00420598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BC2DA9C" w14:textId="1AD1FC4E" w:rsidR="00D54D8E" w:rsidRPr="00F205C4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D498B9B" w14:textId="77777777" w:rsidR="00D54D8E" w:rsidRPr="00DC6193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425CABBB" w14:textId="5D88903A" w:rsidR="00F65568" w:rsidRPr="00F205C4" w:rsidRDefault="00F6556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64148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64148A">
        <w:rPr>
          <w:rFonts w:asciiTheme="majorBidi" w:hAnsiTheme="majorBidi" w:cstheme="majorBidi"/>
          <w:sz w:val="30"/>
          <w:szCs w:val="30"/>
        </w:rPr>
        <w:t>116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5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10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CC58373" w14:textId="77777777" w:rsidR="00B81DE7" w:rsidRPr="001E0C38" w:rsidRDefault="00B81DE7" w:rsidP="001E0C3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27A1F5C" w14:textId="27877818" w:rsidR="00262719" w:rsidRPr="00F205C4" w:rsidRDefault="00262719" w:rsidP="00F5770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442D9F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211B64E" w14:textId="7C78186E" w:rsidR="00262719" w:rsidRDefault="00262719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12B6152" w14:textId="75FBF25F" w:rsidR="00E91A30" w:rsidRPr="00E91A30" w:rsidRDefault="00E91A30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264E33F1" w14:textId="77777777" w:rsidR="00E91A30" w:rsidRPr="00DC6193" w:rsidRDefault="00E91A30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C8BBCC8" w14:textId="225E0869" w:rsidR="00262719" w:rsidRPr="00F205C4" w:rsidRDefault="003C3961" w:rsidP="00CD3FF6">
      <w:pPr>
        <w:tabs>
          <w:tab w:val="clear" w:pos="454"/>
          <w:tab w:val="clear" w:pos="907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และมีการบริหารจัดการแยกต่างหาก 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A657D4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โดยสรุปมี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D6149C" w14:textId="77777777" w:rsidR="00262719" w:rsidRPr="00DC6193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cs/>
        </w:rPr>
      </w:pPr>
    </w:p>
    <w:p w14:paraId="3AE150E1" w14:textId="1F4E5FB0" w:rsidR="00FB3B6E" w:rsidRPr="00F205C4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871"/>
          <w:tab w:val="left" w:pos="1170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70E8A805" w14:textId="100D99A4" w:rsidR="00262719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1871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FB3B6E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FB3B6E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6F4AC00F" w14:textId="77777777" w:rsidR="004B75BA" w:rsidRPr="00DC6193" w:rsidRDefault="004B75BA" w:rsidP="00E91A30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38D940AD" w14:textId="3F886E84" w:rsidR="00262719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ผลการดำเนินงานของแต่ละส่วนงานวัดโดยใช้กำไรก่อนหัก</w:t>
      </w:r>
      <w:r w:rsidR="00F72C5D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DC6193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DC6193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2160CB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205C4"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  <w:t xml:space="preserve"> </w:t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</w:t>
      </w:r>
      <w:r w:rsidR="00C169A8">
        <w:rPr>
          <w:rFonts w:asciiTheme="majorBidi" w:hAnsiTheme="majorBidi" w:cstheme="majorBidi"/>
          <w:sz w:val="30"/>
          <w:szCs w:val="30"/>
          <w:cs/>
        </w:rPr>
        <w:br/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ไปตามการซื้อขายตามปกติธุรกิจ</w:t>
      </w:r>
    </w:p>
    <w:p w14:paraId="700497A4" w14:textId="57917107" w:rsidR="0040022C" w:rsidRDefault="0040022C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A0A2A" w14:textId="7354A0F5" w:rsidR="001E0C38" w:rsidRDefault="001E0C38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FBD96" w14:textId="4108D5C5" w:rsidR="001E0C38" w:rsidRDefault="001E0C38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DBBD7" w14:textId="431BCF58" w:rsidR="001E0C38" w:rsidRDefault="001E0C38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EE2B34" w14:textId="77FC2142" w:rsidR="001E0C38" w:rsidRDefault="001E0C38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6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70"/>
        <w:gridCol w:w="900"/>
        <w:gridCol w:w="270"/>
        <w:gridCol w:w="846"/>
        <w:gridCol w:w="275"/>
        <w:gridCol w:w="931"/>
        <w:gridCol w:w="236"/>
        <w:gridCol w:w="935"/>
        <w:gridCol w:w="236"/>
        <w:gridCol w:w="937"/>
      </w:tblGrid>
      <w:tr w:rsidR="003C594C" w:rsidRPr="00F205C4" w14:paraId="59D4C86A" w14:textId="77777777" w:rsidTr="00CD3FF6">
        <w:trPr>
          <w:trHeight w:val="425"/>
          <w:tblHeader/>
        </w:trPr>
        <w:tc>
          <w:tcPr>
            <w:tcW w:w="2790" w:type="dxa"/>
            <w:noWrap/>
            <w:vAlign w:val="bottom"/>
          </w:tcPr>
          <w:p w14:paraId="305BFAEB" w14:textId="63165807" w:rsidR="003C594C" w:rsidRPr="006B4097" w:rsidRDefault="00B91698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th-TH"/>
              </w:rPr>
              <w:lastRenderedPageBreak/>
              <w:br w:type="page"/>
            </w:r>
          </w:p>
        </w:tc>
        <w:tc>
          <w:tcPr>
            <w:tcW w:w="6736" w:type="dxa"/>
            <w:gridSpan w:val="11"/>
            <w:vAlign w:val="bottom"/>
          </w:tcPr>
          <w:p w14:paraId="23F71B08" w14:textId="33FD4418" w:rsidR="003C594C" w:rsidRPr="006B4097" w:rsidRDefault="003C594C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62719" w:rsidRPr="00F205C4" w14:paraId="2326E845" w14:textId="77777777" w:rsidTr="00CD3FF6">
        <w:trPr>
          <w:trHeight w:val="227"/>
          <w:tblHeader/>
        </w:trPr>
        <w:tc>
          <w:tcPr>
            <w:tcW w:w="2790" w:type="dxa"/>
            <w:noWrap/>
            <w:vAlign w:val="bottom"/>
          </w:tcPr>
          <w:p w14:paraId="7454B4F9" w14:textId="63D3FA84" w:rsidR="00262719" w:rsidRPr="006B4097" w:rsidRDefault="00262719" w:rsidP="002F621A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1557BFD7" w14:textId="77777777" w:rsid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ส่วนงานจำหน่ายรถยนต์</w:t>
            </w:r>
          </w:p>
          <w:p w14:paraId="56B50839" w14:textId="6267460A" w:rsidR="00262719" w:rsidRP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และอุปกรณ์ตกแต่ง</w:t>
            </w:r>
          </w:p>
        </w:tc>
        <w:tc>
          <w:tcPr>
            <w:tcW w:w="270" w:type="dxa"/>
            <w:vAlign w:val="bottom"/>
          </w:tcPr>
          <w:p w14:paraId="7A0953D0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37A5DDF" w14:textId="4CC51953" w:rsidR="00262719" w:rsidRPr="00812C5A" w:rsidRDefault="00262719" w:rsidP="009F028F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870"/>
              </w:tabs>
              <w:spacing w:line="240" w:lineRule="auto"/>
              <w:ind w:left="-115" w:firstLine="25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ส่วนงานบริการซ่อมบำรุงและจำหน่ายอะไหล่</w:t>
            </w:r>
          </w:p>
        </w:tc>
        <w:tc>
          <w:tcPr>
            <w:tcW w:w="236" w:type="dxa"/>
            <w:vAlign w:val="bottom"/>
          </w:tcPr>
          <w:p w14:paraId="687025AD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vAlign w:val="bottom"/>
            <w:hideMark/>
          </w:tcPr>
          <w:p w14:paraId="31624CBE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eastAsia="MS Mincho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851D0" w:rsidRPr="00F205C4" w14:paraId="55EB9116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26A97157" w14:textId="70351512" w:rsidR="00C851D0" w:rsidRPr="00CD3FF6" w:rsidRDefault="002F621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</w:t>
            </w: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="0064148A" w:rsidRPr="0064148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CD3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4D6DDB04" w14:textId="5724AD06" w:rsidR="00C851D0" w:rsidRPr="006B4097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0A77FC14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0E33A7" w14:textId="0B92AC2F" w:rsidR="00C851D0" w:rsidRPr="006B4097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13E063D7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262DE3D" w14:textId="110357C7" w:rsidR="00C851D0" w:rsidRPr="006B4097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5" w:type="dxa"/>
            <w:vAlign w:val="bottom"/>
          </w:tcPr>
          <w:p w14:paraId="45F4874D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0F77734" w14:textId="0911CAC1" w:rsidR="00C851D0" w:rsidRPr="006B4097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40A4E4C0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E871F2" w14:textId="1E298D34" w:rsidR="00C851D0" w:rsidRPr="006B4097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4067FC5F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7049AFD6" w14:textId="0B49DF34" w:rsidR="00C851D0" w:rsidRPr="006B4097" w:rsidRDefault="0064148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C851D0" w:rsidRPr="00F205C4" w14:paraId="5AA85260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4929EC02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736" w:type="dxa"/>
            <w:gridSpan w:val="11"/>
            <w:vAlign w:val="bottom"/>
            <w:hideMark/>
          </w:tcPr>
          <w:p w14:paraId="684FDB98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851D0" w:rsidRPr="00F205C4" w14:paraId="1EEEFDEC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024540FB" w14:textId="1D02E3BE" w:rsidR="00C851D0" w:rsidRPr="006B4097" w:rsidRDefault="00C851D0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right="-90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</w:t>
            </w:r>
            <w:r w:rsidRPr="006B4097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น</w:t>
            </w: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736" w:type="dxa"/>
            <w:gridSpan w:val="11"/>
            <w:vAlign w:val="bottom"/>
          </w:tcPr>
          <w:p w14:paraId="35DA9E13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D47A3A" w:rsidRPr="00F205C4" w14:paraId="2B0A67CD" w14:textId="77777777" w:rsidTr="00CD3FF6">
        <w:trPr>
          <w:trHeight w:val="420"/>
        </w:trPr>
        <w:tc>
          <w:tcPr>
            <w:tcW w:w="2790" w:type="dxa"/>
            <w:vAlign w:val="bottom"/>
            <w:hideMark/>
          </w:tcPr>
          <w:p w14:paraId="066D05E5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 w:firstLine="72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9C57B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1F87CD94" w14:textId="05ACAAE0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</w:t>
            </w:r>
            <w:r w:rsidR="009C57B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275</w:t>
            </w:r>
            <w:r w:rsidR="009C57B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066</w:t>
            </w:r>
          </w:p>
        </w:tc>
        <w:tc>
          <w:tcPr>
            <w:tcW w:w="270" w:type="dxa"/>
            <w:vAlign w:val="bottom"/>
          </w:tcPr>
          <w:p w14:paraId="37E660C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1AE2F2" w14:textId="289E0AE3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</w:t>
            </w:r>
            <w:r w:rsidR="00D47A3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604</w:t>
            </w:r>
            <w:r w:rsidR="00D47A3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270" w:type="dxa"/>
            <w:vAlign w:val="bottom"/>
          </w:tcPr>
          <w:p w14:paraId="4E812A0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C36B074" w14:textId="6DA5C1E5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388</w:t>
            </w:r>
            <w:r w:rsidR="009C57B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75" w:type="dxa"/>
            <w:vAlign w:val="bottom"/>
          </w:tcPr>
          <w:p w14:paraId="691C1E6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6C7C543" w14:textId="744AA929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393</w:t>
            </w:r>
            <w:r w:rsidR="00D47A3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236" w:type="dxa"/>
            <w:vAlign w:val="bottom"/>
          </w:tcPr>
          <w:p w14:paraId="68E785BC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5027ACE" w14:textId="26B8FB15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C57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663</w:t>
            </w:r>
            <w:r w:rsidR="009C57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236" w:type="dxa"/>
            <w:vAlign w:val="bottom"/>
          </w:tcPr>
          <w:p w14:paraId="1B2DEDD5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4C09B24F" w14:textId="49BBC612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466</w:t>
            </w:r>
          </w:p>
        </w:tc>
      </w:tr>
      <w:tr w:rsidR="00D47A3A" w:rsidRPr="00F205C4" w14:paraId="1B11C8E7" w14:textId="77777777" w:rsidTr="00CD3FF6">
        <w:trPr>
          <w:trHeight w:val="82"/>
        </w:trPr>
        <w:tc>
          <w:tcPr>
            <w:tcW w:w="2790" w:type="dxa"/>
            <w:vAlign w:val="bottom"/>
            <w:hideMark/>
          </w:tcPr>
          <w:p w14:paraId="493CFAEA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2BBDF" w14:textId="5614E685" w:rsidR="00D47A3A" w:rsidRPr="00B663FE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9C57B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275</w:t>
            </w:r>
            <w:r w:rsidR="009C57B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066</w:t>
            </w:r>
          </w:p>
        </w:tc>
        <w:tc>
          <w:tcPr>
            <w:tcW w:w="270" w:type="dxa"/>
            <w:vAlign w:val="bottom"/>
          </w:tcPr>
          <w:p w14:paraId="239E4430" w14:textId="77777777" w:rsidR="00D47A3A" w:rsidRPr="00B663FE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AA7AE" w14:textId="0480FAEB" w:rsidR="00D47A3A" w:rsidRPr="00B663FE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D47A3A" w:rsidRPr="00B663F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604</w:t>
            </w:r>
            <w:r w:rsidR="00D47A3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261</w:t>
            </w:r>
          </w:p>
        </w:tc>
        <w:tc>
          <w:tcPr>
            <w:tcW w:w="270" w:type="dxa"/>
            <w:vAlign w:val="bottom"/>
          </w:tcPr>
          <w:p w14:paraId="72EF6133" w14:textId="77777777" w:rsidR="00D47A3A" w:rsidRPr="00B663FE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DB0F" w14:textId="00BADAA2" w:rsidR="00D47A3A" w:rsidRPr="00B663FE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388</w:t>
            </w:r>
            <w:r w:rsidR="009C57B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75" w:type="dxa"/>
            <w:vAlign w:val="bottom"/>
          </w:tcPr>
          <w:p w14:paraId="5890C044" w14:textId="77777777" w:rsidR="00D47A3A" w:rsidRPr="00B663FE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CC72C" w14:textId="20B5BF68" w:rsidR="00D47A3A" w:rsidRPr="00B663FE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393</w:t>
            </w:r>
            <w:r w:rsidR="00D47A3A" w:rsidRPr="00B663F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205</w:t>
            </w:r>
          </w:p>
        </w:tc>
        <w:tc>
          <w:tcPr>
            <w:tcW w:w="236" w:type="dxa"/>
            <w:vAlign w:val="bottom"/>
          </w:tcPr>
          <w:p w14:paraId="04E1ADFE" w14:textId="77777777" w:rsidR="00D47A3A" w:rsidRPr="00B663FE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C95EE" w14:textId="5CB8D223" w:rsidR="00D47A3A" w:rsidRPr="00B663FE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9C57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663</w:t>
            </w:r>
            <w:r w:rsidR="009C57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535</w:t>
            </w:r>
          </w:p>
        </w:tc>
        <w:tc>
          <w:tcPr>
            <w:tcW w:w="236" w:type="dxa"/>
            <w:vAlign w:val="bottom"/>
          </w:tcPr>
          <w:p w14:paraId="0970AF32" w14:textId="77777777" w:rsidR="00D47A3A" w:rsidRPr="00B663FE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BB93" w14:textId="75F2C13C" w:rsidR="00D47A3A" w:rsidRPr="00B663FE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D47A3A" w:rsidRPr="00B66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997</w:t>
            </w:r>
            <w:r w:rsidR="00D47A3A" w:rsidRPr="00B66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466</w:t>
            </w:r>
          </w:p>
        </w:tc>
      </w:tr>
      <w:tr w:rsidR="00D47A3A" w:rsidRPr="00F205C4" w14:paraId="6B5A062C" w14:textId="77777777" w:rsidTr="00CD3FF6">
        <w:trPr>
          <w:trHeight w:val="170"/>
        </w:trPr>
        <w:tc>
          <w:tcPr>
            <w:tcW w:w="2790" w:type="dxa"/>
            <w:noWrap/>
            <w:vAlign w:val="bottom"/>
          </w:tcPr>
          <w:p w14:paraId="1454F8DF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C4A45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01A08F1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5D127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2C5A993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072F2A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62A93207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1133C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E7B8C5C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47BAA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0C90539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A14BB" w14:textId="77777777" w:rsidR="00D47A3A" w:rsidRPr="007C546A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47A3A" w:rsidRPr="00F205C4" w14:paraId="13F5AC36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77ABC7AF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EBITDA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186E9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57BE5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D285B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1F95C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3781124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036804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5E4C4DF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6149A6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532658" w14:textId="0A3350F9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236" w:type="dxa"/>
            <w:vAlign w:val="bottom"/>
          </w:tcPr>
          <w:p w14:paraId="47F2CAEC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85F881D" w14:textId="69A36169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</w:tr>
      <w:tr w:rsidR="00D47A3A" w:rsidRPr="00F205C4" w14:paraId="38022679" w14:textId="77777777" w:rsidTr="00CD3FF6">
        <w:trPr>
          <w:trHeight w:val="74"/>
        </w:trPr>
        <w:tc>
          <w:tcPr>
            <w:tcW w:w="2790" w:type="dxa"/>
            <w:noWrap/>
            <w:vAlign w:val="bottom"/>
          </w:tcPr>
          <w:p w14:paraId="52DC47C4" w14:textId="7D4B2569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BA1439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6CFBB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7C30E4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6C939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4D67C061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04C3AFB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77F7EAF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2BCEB2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8A57BAC" w14:textId="2C20F848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F865CB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0A07DAD" w14:textId="7D894518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47A3A" w:rsidRPr="00F205C4" w14:paraId="4B12C1BB" w14:textId="77777777" w:rsidTr="00CD3FF6">
        <w:trPr>
          <w:trHeight w:val="56"/>
        </w:trPr>
        <w:tc>
          <w:tcPr>
            <w:tcW w:w="2790" w:type="dxa"/>
            <w:noWrap/>
            <w:vAlign w:val="bottom"/>
          </w:tcPr>
          <w:p w14:paraId="7CBD9666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3FB068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5F483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6350C9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1EF5F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7CF522F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790B12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4E954C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70D52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A76DC41" w14:textId="331116AE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CEC7ECF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7C992D5" w14:textId="2417E262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47A3A" w:rsidRPr="00F205C4" w14:paraId="3862BD3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299F004C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DB2386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EEA33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F79500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BE0B0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687A8E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D67DED8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4DCC309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32FD7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331DBB4" w14:textId="4C6DFE3D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AC64156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12C55BE3" w14:textId="1FA9C091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47A3A" w:rsidRPr="00F205C4" w14:paraId="3A7538DC" w14:textId="77777777" w:rsidTr="00CD3FF6">
        <w:trPr>
          <w:trHeight w:val="101"/>
        </w:trPr>
        <w:tc>
          <w:tcPr>
            <w:tcW w:w="2790" w:type="dxa"/>
            <w:noWrap/>
            <w:vAlign w:val="bottom"/>
          </w:tcPr>
          <w:p w14:paraId="3F012E09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FE750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69ABF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F6527B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72448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5C7B1B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8F90E2B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A18846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F5BA8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0273E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249BEF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A7F232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47A3A" w:rsidRPr="00F205C4" w14:paraId="06B61EBA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3E131CA6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3EE624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0FEB1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BB911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B96210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BF3E9B0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758D1A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704099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6AFF41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CF3A00" w14:textId="0451C46D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DF10696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22969A9C" w14:textId="42E5BB4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47A3A" w:rsidRPr="00F205C4" w14:paraId="19FA6A1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13C58710" w14:textId="77777777" w:rsidR="00D47A3A" w:rsidRPr="006B4097" w:rsidRDefault="00D47A3A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B1AD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A1CCD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3C8EC1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3D477F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4ECB49E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7D9F74C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FF12003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65E12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BEC6F" w14:textId="6818A070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</w:t>
            </w:r>
            <w:r w:rsidR="00D47A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bottom"/>
          </w:tcPr>
          <w:p w14:paraId="002A58E9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9C69" w14:textId="24D0E1EF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</w:t>
            </w:r>
            <w:r w:rsidR="00D47A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168</w:t>
            </w:r>
          </w:p>
        </w:tc>
      </w:tr>
      <w:tr w:rsidR="00D47A3A" w:rsidRPr="00CD3FF6" w14:paraId="72561B22" w14:textId="77777777" w:rsidTr="00CD3FF6">
        <w:trPr>
          <w:trHeight w:val="188"/>
        </w:trPr>
        <w:tc>
          <w:tcPr>
            <w:tcW w:w="2790" w:type="dxa"/>
            <w:noWrap/>
            <w:vAlign w:val="bottom"/>
          </w:tcPr>
          <w:p w14:paraId="36C41B6B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5C9A69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79C6D03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0ECEC7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4E1F7518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7DBFA87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5" w:type="dxa"/>
            <w:vAlign w:val="bottom"/>
          </w:tcPr>
          <w:p w14:paraId="3D26DA98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69CD2FC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956D841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2ECC3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231C2B0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CF92" w14:textId="77777777" w:rsidR="00D47A3A" w:rsidRPr="00CD3FF6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47A3A" w:rsidRPr="00F205C4" w14:paraId="517AAD27" w14:textId="77777777" w:rsidTr="00CD3FF6">
        <w:trPr>
          <w:trHeight w:val="254"/>
        </w:trPr>
        <w:tc>
          <w:tcPr>
            <w:tcW w:w="2790" w:type="dxa"/>
            <w:noWrap/>
            <w:vAlign w:val="bottom"/>
          </w:tcPr>
          <w:p w14:paraId="4AE3BDF0" w14:textId="30E70A21" w:rsidR="00D47A3A" w:rsidRPr="006B4097" w:rsidRDefault="00D47A3A" w:rsidP="00A331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สินทรัพย์ส่วนงาน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FA8293" w14:textId="12FE334E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270" w:type="dxa"/>
            <w:vAlign w:val="bottom"/>
          </w:tcPr>
          <w:p w14:paraId="2E6FF87A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9C2735" w14:textId="37277182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270" w:type="dxa"/>
            <w:vAlign w:val="bottom"/>
          </w:tcPr>
          <w:p w14:paraId="3998C949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56ED5BA" w14:textId="7F3847AE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275" w:type="dxa"/>
            <w:vAlign w:val="bottom"/>
          </w:tcPr>
          <w:p w14:paraId="780A2319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7F170D1" w14:textId="358705B5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36" w:type="dxa"/>
            <w:vAlign w:val="bottom"/>
          </w:tcPr>
          <w:p w14:paraId="4481C9C8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26DEEA" w14:textId="561319D6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236" w:type="dxa"/>
            <w:vAlign w:val="bottom"/>
          </w:tcPr>
          <w:p w14:paraId="68428801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B6875C3" w14:textId="2B37773A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865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479</w:t>
            </w:r>
          </w:p>
        </w:tc>
      </w:tr>
      <w:tr w:rsidR="00D47A3A" w:rsidRPr="00F205C4" w14:paraId="23E6DB95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6A519FE9" w14:textId="3A05E70B" w:rsidR="00D47A3A" w:rsidRPr="006B4097" w:rsidRDefault="00D47A3A" w:rsidP="00A331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709951" w14:textId="5D5CBCBC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270" w:type="dxa"/>
            <w:vAlign w:val="bottom"/>
          </w:tcPr>
          <w:p w14:paraId="72B692F0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2FEB36" w14:textId="0EBD339A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270" w:type="dxa"/>
            <w:vAlign w:val="bottom"/>
          </w:tcPr>
          <w:p w14:paraId="065F515C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1C0E8A1" w14:textId="175B5A12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275" w:type="dxa"/>
            <w:vAlign w:val="bottom"/>
          </w:tcPr>
          <w:p w14:paraId="30A9106D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0E7F851" w14:textId="272600EE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236" w:type="dxa"/>
            <w:vAlign w:val="bottom"/>
          </w:tcPr>
          <w:p w14:paraId="3E2E29A5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C008034" w14:textId="4A7CA024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236" w:type="dxa"/>
            <w:vAlign w:val="bottom"/>
          </w:tcPr>
          <w:p w14:paraId="0A42F587" w14:textId="77777777" w:rsidR="00D47A3A" w:rsidRPr="006B4097" w:rsidRDefault="00D47A3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5D1FD15" w14:textId="052C0178" w:rsidR="00D47A3A" w:rsidRPr="006B4097" w:rsidRDefault="0064148A" w:rsidP="00D4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502</w:t>
            </w:r>
            <w:r w:rsidR="00D47A3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</w:p>
        </w:tc>
      </w:tr>
    </w:tbl>
    <w:p w14:paraId="263AB65A" w14:textId="77777777" w:rsidR="007C546A" w:rsidRPr="008A260B" w:rsidRDefault="007C546A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9DB26" w14:textId="3D480DC2" w:rsidR="006B4097" w:rsidRDefault="003C594C" w:rsidP="00CD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รายได้ดังกล่าว</w:t>
      </w:r>
      <w:r w:rsidR="00041F76" w:rsidRPr="00F205C4">
        <w:rPr>
          <w:rFonts w:asciiTheme="majorBidi" w:hAnsiTheme="majorBidi" w:cstheme="majorBidi"/>
          <w:sz w:val="30"/>
          <w:szCs w:val="30"/>
          <w:cs/>
        </w:rPr>
        <w:t>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37ECBC52" w14:textId="3247FFF7" w:rsidR="006B4097" w:rsidRPr="008A260B" w:rsidRDefault="006B4097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D015A1" w14:textId="21485610" w:rsidR="00CD3FF6" w:rsidRPr="00A331CA" w:rsidRDefault="00CD3FF6" w:rsidP="00A331C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D3FF6">
        <w:rPr>
          <w:rFonts w:asciiTheme="majorBidi" w:hAnsiTheme="majorBidi" w:hint="cs"/>
          <w:i/>
          <w:iCs/>
          <w:sz w:val="30"/>
          <w:szCs w:val="30"/>
          <w:cs/>
        </w:rPr>
        <w:t>การกระทบยอดสินทรัพย์และหนี้สินของส่วนงานที่รายงาน</w:t>
      </w:r>
    </w:p>
    <w:p w14:paraId="72EFA311" w14:textId="77777777" w:rsidR="00383FD6" w:rsidRPr="008A260B" w:rsidRDefault="00383FD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7"/>
        <w:gridCol w:w="1442"/>
        <w:gridCol w:w="1098"/>
        <w:gridCol w:w="269"/>
        <w:gridCol w:w="1107"/>
      </w:tblGrid>
      <w:tr w:rsidR="00D54D8E" w:rsidRPr="00F205C4" w14:paraId="54C2353D" w14:textId="77777777" w:rsidTr="001C29A7">
        <w:trPr>
          <w:tblHeader/>
        </w:trPr>
        <w:tc>
          <w:tcPr>
            <w:tcW w:w="2863" w:type="pct"/>
          </w:tcPr>
          <w:p w14:paraId="6E4FAD32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7" w:type="pct"/>
          </w:tcPr>
          <w:p w14:paraId="01B45845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EAB0157" w14:textId="64B6A77C" w:rsidR="00D54D8E" w:rsidRPr="00C851D0" w:rsidRDefault="0064148A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15F623E" w14:textId="77777777" w:rsidR="00D54D8E" w:rsidRPr="00C851D0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48A3D7" w14:textId="2995BD9E" w:rsidR="00D54D8E" w:rsidRPr="00C851D0" w:rsidRDefault="0064148A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54D8E" w:rsidRPr="00F205C4" w14:paraId="6EE9E73E" w14:textId="77777777" w:rsidTr="001C29A7">
        <w:trPr>
          <w:tblHeader/>
        </w:trPr>
        <w:tc>
          <w:tcPr>
            <w:tcW w:w="2863" w:type="pct"/>
          </w:tcPr>
          <w:p w14:paraId="39814B10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30297FDA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431A9C45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3F7" w:rsidRPr="00F205C4" w14:paraId="01E09017" w14:textId="77777777" w:rsidTr="001C29A7">
        <w:tc>
          <w:tcPr>
            <w:tcW w:w="2863" w:type="pct"/>
          </w:tcPr>
          <w:p w14:paraId="1E59301C" w14:textId="77777777" w:rsidR="006023F7" w:rsidRPr="00F205C4" w:rsidRDefault="006023F7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7" w:type="pct"/>
          </w:tcPr>
          <w:p w14:paraId="5E975BF1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AF081C" w14:textId="77777777" w:rsidR="006023F7" w:rsidRPr="00F205C4" w:rsidRDefault="006023F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D71907" w14:textId="77777777" w:rsidR="006023F7" w:rsidRPr="00F205C4" w:rsidRDefault="006023F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5EE7E8F3" w14:textId="77777777" w:rsidR="006023F7" w:rsidRPr="00F205C4" w:rsidRDefault="006023F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29A7" w:rsidRPr="00F205C4" w14:paraId="6FFF0D9C" w14:textId="77777777" w:rsidTr="001C29A7">
        <w:tc>
          <w:tcPr>
            <w:tcW w:w="2863" w:type="pct"/>
          </w:tcPr>
          <w:p w14:paraId="1F0485B8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7" w:type="pct"/>
          </w:tcPr>
          <w:p w14:paraId="0B8AA2A4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608E19EF" w14:textId="26197211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801</w:t>
            </w:r>
            <w:r w:rsidR="00D47A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846</w:t>
            </w:r>
          </w:p>
        </w:tc>
        <w:tc>
          <w:tcPr>
            <w:tcW w:w="147" w:type="pct"/>
          </w:tcPr>
          <w:p w14:paraId="4685D40B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vAlign w:val="bottom"/>
          </w:tcPr>
          <w:p w14:paraId="17248B41" w14:textId="4CCC937B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  <w:r w:rsidR="001C29A7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479</w:t>
            </w:r>
          </w:p>
        </w:tc>
      </w:tr>
      <w:tr w:rsidR="001C29A7" w:rsidRPr="00F205C4" w14:paraId="3CADE759" w14:textId="77777777" w:rsidTr="001C29A7">
        <w:tc>
          <w:tcPr>
            <w:tcW w:w="2863" w:type="pct"/>
          </w:tcPr>
          <w:p w14:paraId="26BA0113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7" w:type="pct"/>
          </w:tcPr>
          <w:p w14:paraId="48C802DA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3C2253F1" w14:textId="1C4BD9BE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496</w:t>
            </w:r>
            <w:r w:rsidR="00D47A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0BFB09DD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38B61770" w14:textId="3DE71D23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457</w:t>
            </w:r>
            <w:r w:rsidR="001C29A7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087</w:t>
            </w:r>
          </w:p>
        </w:tc>
      </w:tr>
      <w:tr w:rsidR="001C29A7" w:rsidRPr="00F205C4" w14:paraId="753F9CE9" w14:textId="77777777" w:rsidTr="001C29A7">
        <w:tc>
          <w:tcPr>
            <w:tcW w:w="2863" w:type="pct"/>
          </w:tcPr>
          <w:p w14:paraId="76911BFE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7" w:type="pct"/>
          </w:tcPr>
          <w:p w14:paraId="37EBD73C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DACEB4A" w14:textId="00E01358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D47A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298</w:t>
            </w:r>
            <w:r w:rsidR="00D47A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1DCB7590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169DC92" w14:textId="4EEA8FA6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C29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322</w:t>
            </w:r>
            <w:r w:rsidR="001C29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566</w:t>
            </w:r>
          </w:p>
        </w:tc>
      </w:tr>
      <w:tr w:rsidR="001C29A7" w:rsidRPr="00E518C6" w14:paraId="6A5F270B" w14:textId="77777777" w:rsidTr="008A260B">
        <w:tc>
          <w:tcPr>
            <w:tcW w:w="2863" w:type="pct"/>
          </w:tcPr>
          <w:p w14:paraId="2473889D" w14:textId="77777777" w:rsidR="001C29A7" w:rsidRPr="00E518C6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</w:tcPr>
          <w:p w14:paraId="7F4CAD26" w14:textId="77777777" w:rsidR="001C29A7" w:rsidRPr="00E518C6" w:rsidRDefault="001C29A7" w:rsidP="001C29A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3B9B7AE6" w14:textId="77777777" w:rsidR="001C29A7" w:rsidRPr="00E518C6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  <w:tc>
          <w:tcPr>
            <w:tcW w:w="147" w:type="pct"/>
          </w:tcPr>
          <w:p w14:paraId="56C69934" w14:textId="77777777" w:rsidR="001C29A7" w:rsidRPr="00E518C6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BF03CF4" w14:textId="77777777" w:rsidR="001C29A7" w:rsidRPr="00E518C6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8A260B" w:rsidRPr="00E518C6" w14:paraId="51097B07" w14:textId="77777777" w:rsidTr="008A260B">
        <w:tc>
          <w:tcPr>
            <w:tcW w:w="2863" w:type="pct"/>
          </w:tcPr>
          <w:p w14:paraId="659B00B7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</w:tcPr>
          <w:p w14:paraId="06775652" w14:textId="77777777" w:rsidR="008A260B" w:rsidRPr="00E518C6" w:rsidRDefault="008A260B" w:rsidP="001C29A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</w:tcPr>
          <w:p w14:paraId="2B373DE4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  <w:tc>
          <w:tcPr>
            <w:tcW w:w="147" w:type="pct"/>
          </w:tcPr>
          <w:p w14:paraId="014E0CDA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04" w:type="pct"/>
          </w:tcPr>
          <w:p w14:paraId="2A4FC370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8A260B" w:rsidRPr="00E518C6" w14:paraId="31193467" w14:textId="77777777" w:rsidTr="008A260B">
        <w:tc>
          <w:tcPr>
            <w:tcW w:w="2863" w:type="pct"/>
          </w:tcPr>
          <w:p w14:paraId="10BC0E44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</w:tcPr>
          <w:p w14:paraId="197BF217" w14:textId="77777777" w:rsidR="008A260B" w:rsidRPr="00E518C6" w:rsidRDefault="008A260B" w:rsidP="001C29A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</w:tcPr>
          <w:p w14:paraId="4303165A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  <w:tc>
          <w:tcPr>
            <w:tcW w:w="147" w:type="pct"/>
          </w:tcPr>
          <w:p w14:paraId="687D44CC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04" w:type="pct"/>
          </w:tcPr>
          <w:p w14:paraId="28C5389A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8A260B" w:rsidRPr="00E518C6" w14:paraId="70596A4C" w14:textId="77777777" w:rsidTr="008A260B">
        <w:tc>
          <w:tcPr>
            <w:tcW w:w="2863" w:type="pct"/>
          </w:tcPr>
          <w:p w14:paraId="089B5CB5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</w:tcPr>
          <w:p w14:paraId="4B4047D9" w14:textId="77777777" w:rsidR="008A260B" w:rsidRPr="00E518C6" w:rsidRDefault="008A260B" w:rsidP="001C29A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</w:tcPr>
          <w:p w14:paraId="7C111D3B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  <w:tc>
          <w:tcPr>
            <w:tcW w:w="147" w:type="pct"/>
          </w:tcPr>
          <w:p w14:paraId="379B52A0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04" w:type="pct"/>
          </w:tcPr>
          <w:p w14:paraId="5CBD9712" w14:textId="77777777" w:rsidR="008A260B" w:rsidRPr="00E518C6" w:rsidRDefault="008A260B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1C29A7" w:rsidRPr="00F205C4" w14:paraId="0F247E39" w14:textId="77777777" w:rsidTr="001C29A7">
        <w:tc>
          <w:tcPr>
            <w:tcW w:w="2863" w:type="pct"/>
          </w:tcPr>
          <w:p w14:paraId="5F69B8FF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7" w:type="pct"/>
          </w:tcPr>
          <w:p w14:paraId="75EAECF8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091DA3B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066DF842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4" w:type="pct"/>
          </w:tcPr>
          <w:p w14:paraId="43D9A1E4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C29A7" w:rsidRPr="00F205C4" w14:paraId="306ACE7E" w14:textId="77777777" w:rsidTr="001C29A7">
        <w:tc>
          <w:tcPr>
            <w:tcW w:w="2863" w:type="pct"/>
          </w:tcPr>
          <w:p w14:paraId="060B14BF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7" w:type="pct"/>
          </w:tcPr>
          <w:p w14:paraId="7227942A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736BF29C" w14:textId="1663E6A2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</w:t>
            </w:r>
            <w:r w:rsidR="00D47A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956</w:t>
            </w:r>
          </w:p>
        </w:tc>
        <w:tc>
          <w:tcPr>
            <w:tcW w:w="147" w:type="pct"/>
          </w:tcPr>
          <w:p w14:paraId="0F47457C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4" w:type="pct"/>
            <w:vAlign w:val="bottom"/>
          </w:tcPr>
          <w:p w14:paraId="3C414E6F" w14:textId="654D6FD3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502</w:t>
            </w:r>
            <w:r w:rsidR="001C29A7" w:rsidRPr="004C2D7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</w:tr>
      <w:tr w:rsidR="001C29A7" w:rsidRPr="00F205C4" w14:paraId="49DCE6C7" w14:textId="77777777" w:rsidTr="001C29A7">
        <w:tc>
          <w:tcPr>
            <w:tcW w:w="2863" w:type="pct"/>
          </w:tcPr>
          <w:p w14:paraId="0C808D45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7" w:type="pct"/>
          </w:tcPr>
          <w:p w14:paraId="3AB84D35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B76CC7C" w14:textId="5B419CDA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</w:t>
            </w:r>
            <w:r w:rsidR="00D47A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147" w:type="pct"/>
            <w:vAlign w:val="bottom"/>
          </w:tcPr>
          <w:p w14:paraId="278F8FE8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9908F79" w14:textId="615EBC62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  <w:r w:rsidR="001C29A7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516</w:t>
            </w:r>
          </w:p>
        </w:tc>
      </w:tr>
      <w:tr w:rsidR="001C29A7" w:rsidRPr="00F205C4" w14:paraId="01023389" w14:textId="77777777" w:rsidTr="001C29A7">
        <w:tc>
          <w:tcPr>
            <w:tcW w:w="2863" w:type="pct"/>
          </w:tcPr>
          <w:p w14:paraId="3A8E479F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7" w:type="pct"/>
          </w:tcPr>
          <w:p w14:paraId="7F5E64BE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BBFE3" w14:textId="1F0226DB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631</w:t>
            </w:r>
            <w:r w:rsidR="00D47A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119</w:t>
            </w:r>
          </w:p>
        </w:tc>
        <w:tc>
          <w:tcPr>
            <w:tcW w:w="147" w:type="pct"/>
            <w:vAlign w:val="bottom"/>
          </w:tcPr>
          <w:p w14:paraId="6C0D52D6" w14:textId="77777777" w:rsidR="001C29A7" w:rsidRPr="004C2D7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FC0BF" w14:textId="078BB57E" w:rsidR="001C29A7" w:rsidRPr="004C2D73" w:rsidRDefault="0064148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659</w:t>
            </w:r>
            <w:r w:rsidR="001C29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710</w:t>
            </w:r>
          </w:p>
        </w:tc>
      </w:tr>
    </w:tbl>
    <w:p w14:paraId="4C7FC192" w14:textId="645C37F8" w:rsidR="00496926" w:rsidRPr="008A260B" w:rsidRDefault="0049692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0F8031" w14:textId="3647714D" w:rsidR="00CD3FF6" w:rsidRDefault="00CD3FF6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ส่วนงานภูมิศาสตร์</w:t>
      </w:r>
    </w:p>
    <w:p w14:paraId="6DD26DF6" w14:textId="77777777" w:rsidR="00CD3FF6" w:rsidRPr="008A260B" w:rsidRDefault="00CD3FF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00FFCD" w14:textId="4C7D595C" w:rsidR="00A3691F" w:rsidRPr="00E72C27" w:rsidRDefault="00CD3FF6" w:rsidP="00A3691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A3691F"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="00A3691F" w:rsidRPr="00E72C27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</w:t>
      </w:r>
      <w:r w:rsidR="00E72C27" w:rsidRPr="00E72C27">
        <w:rPr>
          <w:rFonts w:ascii="Angsana New" w:hAnsi="Angsana New" w:cs="Angsana New" w:hint="cs"/>
          <w:sz w:val="30"/>
          <w:szCs w:val="30"/>
          <w:cs/>
        </w:rPr>
        <w:t>หรือสินทรัพย์ในต่างประเทศ</w:t>
      </w:r>
    </w:p>
    <w:p w14:paraId="3FAA206D" w14:textId="7CAAD547" w:rsidR="00A331CA" w:rsidRPr="008A260B" w:rsidRDefault="00A331CA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7B6011" w14:textId="611B5F48" w:rsidR="00CD3FF6" w:rsidRDefault="00CD3FF6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ลูกค้ารายใหญ่</w:t>
      </w:r>
    </w:p>
    <w:p w14:paraId="7223389A" w14:textId="77777777" w:rsidR="00A331CA" w:rsidRPr="008A260B" w:rsidRDefault="00A331CA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C1D34" w14:textId="5632F3DA" w:rsidR="00CD3FF6" w:rsidRPr="00A331CA" w:rsidRDefault="00A331CA" w:rsidP="00A33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331CA">
        <w:rPr>
          <w:rFonts w:asciiTheme="majorBidi" w:hAnsiTheme="majorBidi" w:hint="cs"/>
          <w:sz w:val="30"/>
          <w:szCs w:val="30"/>
          <w:cs/>
        </w:rPr>
        <w:t>กลุ่มบริษัทไม่มีรายได้จากลูกค้าภายนอกรายใดรายหนึ่ง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Pr="00A331CA">
        <w:rPr>
          <w:rFonts w:asciiTheme="majorBidi" w:hAnsiTheme="majorBidi" w:hint="cs"/>
          <w:sz w:val="30"/>
          <w:szCs w:val="30"/>
          <w:cs/>
        </w:rPr>
        <w:t>ซึ่งมีมูลค่าตั้งแต่ร้อยละ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/>
          <w:sz w:val="30"/>
          <w:szCs w:val="30"/>
        </w:rPr>
        <w:t>10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Pr="00A331CA">
        <w:rPr>
          <w:rFonts w:asciiTheme="majorBidi" w:hAnsiTheme="majorBidi" w:hint="cs"/>
          <w:sz w:val="30"/>
          <w:szCs w:val="30"/>
          <w:cs/>
        </w:rPr>
        <w:t>ของรายได้ของกลุ่มบริษัทสำหรับปี</w:t>
      </w:r>
      <w:r w:rsidRPr="00A331CA">
        <w:rPr>
          <w:rFonts w:asciiTheme="majorBidi" w:hAnsi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64148A" w:rsidRPr="0064148A">
        <w:rPr>
          <w:rFonts w:asciiTheme="majorBidi" w:hAnsiTheme="majorBidi"/>
          <w:sz w:val="30"/>
          <w:szCs w:val="30"/>
        </w:rPr>
        <w:t>2563</w:t>
      </w:r>
    </w:p>
    <w:p w14:paraId="1436455B" w14:textId="77777777" w:rsidR="00CD3FF6" w:rsidRPr="008A260B" w:rsidRDefault="00CD3FF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31F993" w14:textId="10016C56" w:rsidR="008118AA" w:rsidRPr="00F205C4" w:rsidRDefault="008118AA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ค่าใช้จ่ายผลประโยชน์ของพนักงาน </w:t>
      </w:r>
    </w:p>
    <w:p w14:paraId="35405126" w14:textId="77777777" w:rsidR="008118AA" w:rsidRPr="008A260B" w:rsidRDefault="008118AA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68" w:type="dxa"/>
        <w:tblLook w:val="01E0" w:firstRow="1" w:lastRow="1" w:firstColumn="1" w:lastColumn="1" w:noHBand="0" w:noVBand="0"/>
      </w:tblPr>
      <w:tblGrid>
        <w:gridCol w:w="4301"/>
        <w:gridCol w:w="1031"/>
        <w:gridCol w:w="236"/>
        <w:gridCol w:w="1033"/>
        <w:gridCol w:w="261"/>
        <w:gridCol w:w="1031"/>
        <w:gridCol w:w="261"/>
        <w:gridCol w:w="1035"/>
      </w:tblGrid>
      <w:tr w:rsidR="00F860FA" w:rsidRPr="00F205C4" w14:paraId="7881F8A7" w14:textId="77777777" w:rsidTr="001C29A7">
        <w:tc>
          <w:tcPr>
            <w:tcW w:w="4329" w:type="dxa"/>
            <w:shd w:val="clear" w:color="auto" w:fill="auto"/>
          </w:tcPr>
          <w:p w14:paraId="7F75E2FC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891E8FC" w14:textId="77777777" w:rsidR="00F860FA" w:rsidRPr="00F205C4" w:rsidRDefault="00F860FA" w:rsidP="0081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0A40D19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14:paraId="70975417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63C1B82D" w14:textId="77777777" w:rsidTr="001C29A7">
        <w:tc>
          <w:tcPr>
            <w:tcW w:w="4329" w:type="dxa"/>
          </w:tcPr>
          <w:p w14:paraId="2D2D1A1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364E2B09" w14:textId="5427CDAA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D5D3D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14:paraId="792C6ADE" w14:textId="144DB4FA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380CB46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5A724AC1" w14:textId="0A8D7E9C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AABEC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A66C5DE" w14:textId="15EA16F5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70303" w:rsidRPr="00F205C4" w14:paraId="18AAA891" w14:textId="77777777" w:rsidTr="001C29A7">
        <w:tc>
          <w:tcPr>
            <w:tcW w:w="4329" w:type="dxa"/>
          </w:tcPr>
          <w:p w14:paraId="19C3911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7EA19A5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9A7" w:rsidRPr="00F205C4" w14:paraId="645ECC91" w14:textId="77777777" w:rsidTr="001C29A7">
        <w:tc>
          <w:tcPr>
            <w:tcW w:w="4329" w:type="dxa"/>
          </w:tcPr>
          <w:p w14:paraId="6611758D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17" w:type="dxa"/>
            <w:vAlign w:val="bottom"/>
          </w:tcPr>
          <w:p w14:paraId="46D788E0" w14:textId="0DDD5CA3" w:rsidR="001C29A7" w:rsidRPr="00F205C4" w:rsidRDefault="005D34FD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89,476</w:t>
            </w:r>
          </w:p>
        </w:tc>
        <w:tc>
          <w:tcPr>
            <w:tcW w:w="236" w:type="dxa"/>
          </w:tcPr>
          <w:p w14:paraId="55AACD5E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149580BE" w14:textId="78E3F48F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1C29A7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61" w:type="dxa"/>
          </w:tcPr>
          <w:p w14:paraId="4678BA96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09AE3DC" w14:textId="6547EFC0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DD6D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261" w:type="dxa"/>
          </w:tcPr>
          <w:p w14:paraId="712440D1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D78039" w14:textId="0D722083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1C29A7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</w:tr>
      <w:tr w:rsidR="001C29A7" w:rsidRPr="00F205C4" w14:paraId="23041550" w14:textId="77777777" w:rsidTr="001C29A7">
        <w:tc>
          <w:tcPr>
            <w:tcW w:w="4329" w:type="dxa"/>
          </w:tcPr>
          <w:p w14:paraId="23DAC9EB" w14:textId="77777777" w:rsidR="001C29A7" w:rsidRPr="00F205C4" w:rsidRDefault="001C29A7" w:rsidP="001C2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เงินสมทบประกันสังคม</w:t>
            </w:r>
          </w:p>
        </w:tc>
        <w:tc>
          <w:tcPr>
            <w:tcW w:w="1017" w:type="dxa"/>
            <w:vAlign w:val="bottom"/>
          </w:tcPr>
          <w:p w14:paraId="1B80FDC9" w14:textId="0F05F051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D6D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36" w:type="dxa"/>
          </w:tcPr>
          <w:p w14:paraId="3E94D173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6E3402EA" w14:textId="1E221EF8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29A7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61" w:type="dxa"/>
          </w:tcPr>
          <w:p w14:paraId="5C60B88D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594E8A5" w14:textId="22E89111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61" w:type="dxa"/>
          </w:tcPr>
          <w:p w14:paraId="3CADB93D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FA834F2" w14:textId="62764AB5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</w:p>
        </w:tc>
      </w:tr>
      <w:tr w:rsidR="001C29A7" w:rsidRPr="00F205C4" w14:paraId="7850C700" w14:textId="77777777" w:rsidTr="001C29A7">
        <w:tc>
          <w:tcPr>
            <w:tcW w:w="4329" w:type="dxa"/>
          </w:tcPr>
          <w:p w14:paraId="6943F382" w14:textId="7CDED63B" w:rsidR="001C29A7" w:rsidRPr="00F205C4" w:rsidRDefault="001C29A7" w:rsidP="001C2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C7F">
              <w:rPr>
                <w:rFonts w:asciiTheme="majorBidi" w:hAnsiTheme="majorBidi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17" w:type="dxa"/>
            <w:vAlign w:val="bottom"/>
          </w:tcPr>
          <w:p w14:paraId="6EE1B025" w14:textId="6519C2CB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236" w:type="dxa"/>
          </w:tcPr>
          <w:p w14:paraId="632F6730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2C967E12" w14:textId="03145644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61" w:type="dxa"/>
          </w:tcPr>
          <w:p w14:paraId="246F4604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BDDDA3F" w14:textId="6CF5C37A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261" w:type="dxa"/>
          </w:tcPr>
          <w:p w14:paraId="690A9813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678EE0A" w14:textId="4FD40840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1C29A7" w:rsidRPr="00F205C4" w14:paraId="0305AF55" w14:textId="77777777" w:rsidTr="001C29A7">
        <w:tc>
          <w:tcPr>
            <w:tcW w:w="4329" w:type="dxa"/>
          </w:tcPr>
          <w:p w14:paraId="6EB25907" w14:textId="77777777" w:rsidR="001C29A7" w:rsidRPr="00F205C4" w:rsidRDefault="001C29A7" w:rsidP="001C2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17" w:type="dxa"/>
            <w:vAlign w:val="bottom"/>
          </w:tcPr>
          <w:p w14:paraId="4B0E5FDF" w14:textId="7324B430" w:rsidR="001C29A7" w:rsidRPr="001C4111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D6D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236" w:type="dxa"/>
          </w:tcPr>
          <w:p w14:paraId="0180D172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45EFB750" w14:textId="3E709B26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29A7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61" w:type="dxa"/>
          </w:tcPr>
          <w:p w14:paraId="18585B0C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0A99847" w14:textId="1FECF40C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D6D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61" w:type="dxa"/>
          </w:tcPr>
          <w:p w14:paraId="5543A91E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FBBCF20" w14:textId="61D264F8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1C29A7" w:rsidRPr="00F205C4" w14:paraId="2ED8AC17" w14:textId="77777777" w:rsidTr="001C29A7">
        <w:tc>
          <w:tcPr>
            <w:tcW w:w="4329" w:type="dxa"/>
          </w:tcPr>
          <w:p w14:paraId="0C2405E8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D034756" w14:textId="28BAE783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D6D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36" w:type="dxa"/>
          </w:tcPr>
          <w:p w14:paraId="61D48599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3116278F" w14:textId="5AF3EB5F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C29A7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61" w:type="dxa"/>
          </w:tcPr>
          <w:p w14:paraId="39F85EC8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8590397" w14:textId="50623F63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1" w:type="dxa"/>
          </w:tcPr>
          <w:p w14:paraId="59EB5EAB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59BA368" w14:textId="0143F31D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1C29A7" w:rsidRPr="00F205C4" w14:paraId="39FEA9ED" w14:textId="77777777" w:rsidTr="001C29A7">
        <w:trPr>
          <w:trHeight w:val="50"/>
        </w:trPr>
        <w:tc>
          <w:tcPr>
            <w:tcW w:w="4329" w:type="dxa"/>
          </w:tcPr>
          <w:p w14:paraId="494EC9FE" w14:textId="77777777" w:rsidR="001C29A7" w:rsidRPr="00F205C4" w:rsidRDefault="001C29A7" w:rsidP="001C2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EA7F4BB" w14:textId="271382CC" w:rsidR="001C29A7" w:rsidRPr="001C4111" w:rsidRDefault="005D34FD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98,914</w:t>
            </w:r>
          </w:p>
        </w:tc>
        <w:tc>
          <w:tcPr>
            <w:tcW w:w="236" w:type="dxa"/>
          </w:tcPr>
          <w:p w14:paraId="3C649382" w14:textId="77777777" w:rsidR="001C29A7" w:rsidRPr="001C4111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97BB984" w14:textId="27B34F5D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1C29A7" w:rsidRPr="001C4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261" w:type="dxa"/>
          </w:tcPr>
          <w:p w14:paraId="1A88EE3F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228B2F1" w14:textId="02752E44" w:rsidR="001C29A7" w:rsidRPr="001C4111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DD6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61" w:type="dxa"/>
          </w:tcPr>
          <w:p w14:paraId="3E65890A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8471508" w14:textId="68DAF9F0" w:rsidR="001C29A7" w:rsidRPr="00F205C4" w:rsidRDefault="0064148A" w:rsidP="001C29A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1C29A7" w:rsidRPr="001C4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695</w:t>
            </w:r>
          </w:p>
        </w:tc>
      </w:tr>
    </w:tbl>
    <w:p w14:paraId="79C9B0A7" w14:textId="77777777" w:rsidR="00D0451F" w:rsidRPr="008A260B" w:rsidRDefault="00D0451F" w:rsidP="008A26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669891D1" w14:textId="77777777" w:rsidR="008A260B" w:rsidRDefault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98AE26A" w14:textId="00DE2E08" w:rsidR="00676734" w:rsidRPr="00F205C4" w:rsidRDefault="00676734" w:rsidP="0067673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701CDE23" w14:textId="77777777" w:rsidR="00676734" w:rsidRPr="008A260B" w:rsidRDefault="00676734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82D88E" w14:textId="1EC819BE" w:rsidR="00676734" w:rsidRDefault="00383FD6" w:rsidP="00E23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FF4E411" w14:textId="77777777" w:rsidR="008A260B" w:rsidRPr="008A260B" w:rsidRDefault="008A260B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BA9289" w14:textId="50EB83ED" w:rsidR="008118AA" w:rsidRPr="00F205C4" w:rsidRDefault="008118AA" w:rsidP="00E239B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5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3C94482B" w14:textId="77777777" w:rsidR="008118AA" w:rsidRPr="00DC6193" w:rsidRDefault="008118AA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68" w:type="dxa"/>
        <w:tblLook w:val="01E0" w:firstRow="1" w:lastRow="1" w:firstColumn="1" w:lastColumn="1" w:noHBand="0" w:noVBand="0"/>
      </w:tblPr>
      <w:tblGrid>
        <w:gridCol w:w="3485"/>
        <w:gridCol w:w="897"/>
        <w:gridCol w:w="1015"/>
        <w:gridCol w:w="236"/>
        <w:gridCol w:w="1005"/>
        <w:gridCol w:w="261"/>
        <w:gridCol w:w="1005"/>
        <w:gridCol w:w="261"/>
        <w:gridCol w:w="1026"/>
      </w:tblGrid>
      <w:tr w:rsidR="00496009" w:rsidRPr="00F205C4" w14:paraId="395E8485" w14:textId="77777777" w:rsidTr="00DD6D70">
        <w:tc>
          <w:tcPr>
            <w:tcW w:w="3485" w:type="dxa"/>
            <w:shd w:val="clear" w:color="auto" w:fill="auto"/>
          </w:tcPr>
          <w:p w14:paraId="62B905BD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97" w:type="dxa"/>
          </w:tcPr>
          <w:p w14:paraId="5B4F279B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56" w:type="dxa"/>
            <w:gridSpan w:val="3"/>
          </w:tcPr>
          <w:p w14:paraId="6F1DFF85" w14:textId="6EC6CA63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CE085AD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2" w:type="dxa"/>
            <w:gridSpan w:val="3"/>
          </w:tcPr>
          <w:p w14:paraId="7C75417E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009" w:rsidRPr="00F205C4" w14:paraId="1CCAC5E0" w14:textId="77777777" w:rsidTr="00DD6D70">
        <w:tc>
          <w:tcPr>
            <w:tcW w:w="3485" w:type="dxa"/>
          </w:tcPr>
          <w:p w14:paraId="7A0EC4FE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0FD0BB8B" w14:textId="50805670" w:rsidR="00496009" w:rsidRPr="00F205C4" w:rsidRDefault="00997CF5" w:rsidP="0099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5" w:type="dxa"/>
            <w:shd w:val="clear" w:color="auto" w:fill="auto"/>
          </w:tcPr>
          <w:p w14:paraId="23A84CF2" w14:textId="7128E85C" w:rsidR="00496009" w:rsidRPr="00F205C4" w:rsidRDefault="0064148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A9C9F62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shd w:val="clear" w:color="auto" w:fill="auto"/>
          </w:tcPr>
          <w:p w14:paraId="359B204F" w14:textId="103EE545" w:rsidR="00496009" w:rsidRPr="00F205C4" w:rsidRDefault="0064148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1B3348E6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shd w:val="clear" w:color="auto" w:fill="auto"/>
          </w:tcPr>
          <w:p w14:paraId="19805D00" w14:textId="6CCA8E7F" w:rsidR="00496009" w:rsidRPr="00F205C4" w:rsidRDefault="0064148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  <w:shd w:val="clear" w:color="auto" w:fill="auto"/>
          </w:tcPr>
          <w:p w14:paraId="6C7C7A60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7E6FA99C" w14:textId="1E0BA9F2" w:rsidR="00496009" w:rsidRPr="00F205C4" w:rsidRDefault="0064148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96009" w:rsidRPr="00F205C4" w14:paraId="56A082DD" w14:textId="77777777" w:rsidTr="00DD6D70">
        <w:tc>
          <w:tcPr>
            <w:tcW w:w="3485" w:type="dxa"/>
          </w:tcPr>
          <w:p w14:paraId="2A15F420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7C392AA8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7"/>
          </w:tcPr>
          <w:p w14:paraId="2743299F" w14:textId="55B78369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D70" w:rsidRPr="00F205C4" w14:paraId="71619E08" w14:textId="77777777" w:rsidTr="00DD6D70">
        <w:tc>
          <w:tcPr>
            <w:tcW w:w="3485" w:type="dxa"/>
          </w:tcPr>
          <w:p w14:paraId="66C94AC6" w14:textId="77777777" w:rsidR="00DD6D70" w:rsidRPr="00F205C4" w:rsidRDefault="00DD6D70" w:rsidP="00DD6D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897" w:type="dxa"/>
          </w:tcPr>
          <w:p w14:paraId="366C1833" w14:textId="77777777" w:rsidR="00DD6D70" w:rsidRPr="00F205C4" w:rsidRDefault="00DD6D70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5" w:type="dxa"/>
          </w:tcPr>
          <w:p w14:paraId="53467CBF" w14:textId="0191F533" w:rsidR="00DD6D70" w:rsidRPr="008E3EAC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36" w:type="dxa"/>
          </w:tcPr>
          <w:p w14:paraId="522C9E07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14B748F0" w14:textId="3E37D5D5" w:rsidR="00DD6D70" w:rsidRPr="00F205C4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61" w:type="dxa"/>
          </w:tcPr>
          <w:p w14:paraId="5675E339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039AD8DA" w14:textId="519EC519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667DE02F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60E65BC" w14:textId="7E21AE1F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6D70" w:rsidRPr="00F205C4" w14:paraId="59D6EBB2" w14:textId="77777777" w:rsidTr="00DD6D70">
        <w:tc>
          <w:tcPr>
            <w:tcW w:w="3485" w:type="dxa"/>
          </w:tcPr>
          <w:p w14:paraId="48F896B6" w14:textId="77777777" w:rsidR="00DD6D70" w:rsidRPr="00F205C4" w:rsidRDefault="00DD6D70" w:rsidP="00DD6D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897" w:type="dxa"/>
          </w:tcPr>
          <w:p w14:paraId="6A67C1E2" w14:textId="77777777" w:rsidR="00DD6D70" w:rsidRPr="00F205C4" w:rsidRDefault="00DD6D70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03BA9D10" w14:textId="1A553F0C" w:rsidR="00DD6D70" w:rsidRPr="008E3EAC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36" w:type="dxa"/>
          </w:tcPr>
          <w:p w14:paraId="2928133B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01767C8E" w14:textId="2F6CCB82" w:rsidR="00DD6D70" w:rsidRPr="00F205C4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61" w:type="dxa"/>
          </w:tcPr>
          <w:p w14:paraId="3994F6F4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22D2BE4B" w14:textId="52FC3BAE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09DB0569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326B4F88" w14:textId="471E13B4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6D70" w:rsidRPr="00F205C4" w14:paraId="5949E946" w14:textId="77777777" w:rsidTr="00DD6D70">
        <w:tc>
          <w:tcPr>
            <w:tcW w:w="3485" w:type="dxa"/>
          </w:tcPr>
          <w:p w14:paraId="251CFCF5" w14:textId="77777777" w:rsidR="00DD6D70" w:rsidRPr="00F205C4" w:rsidRDefault="00DD6D70" w:rsidP="00DD6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897" w:type="dxa"/>
          </w:tcPr>
          <w:p w14:paraId="10019F4F" w14:textId="77777777" w:rsidR="00DD6D70" w:rsidRPr="00F205C4" w:rsidRDefault="00DD6D70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64210F0E" w14:textId="36462030" w:rsidR="00DD6D70" w:rsidRPr="008E3EAC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236" w:type="dxa"/>
          </w:tcPr>
          <w:p w14:paraId="634B73EF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60AB8E95" w14:textId="2C07279B" w:rsidR="00DD6D70" w:rsidRPr="00F205C4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61" w:type="dxa"/>
          </w:tcPr>
          <w:p w14:paraId="3089E683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355CF726" w14:textId="318A55C2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4A823230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FCC3CEA" w14:textId="1A74B03F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6D70" w:rsidRPr="00F205C4" w14:paraId="67FB4390" w14:textId="77777777" w:rsidTr="00DD6D70">
        <w:tc>
          <w:tcPr>
            <w:tcW w:w="3485" w:type="dxa"/>
          </w:tcPr>
          <w:p w14:paraId="0386FD79" w14:textId="5BC19947" w:rsidR="00DD6D70" w:rsidRPr="00F205C4" w:rsidRDefault="00DD6D70" w:rsidP="00DD6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97" w:type="dxa"/>
          </w:tcPr>
          <w:p w14:paraId="7EB1EB88" w14:textId="59119B3F" w:rsidR="00DD6D70" w:rsidRPr="00F205C4" w:rsidRDefault="00DD6D70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6CB6B2AB" w14:textId="2FAB3DB9" w:rsidR="00DD6D70" w:rsidRPr="008E3EAC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36" w:type="dxa"/>
          </w:tcPr>
          <w:p w14:paraId="37F12E4D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A8A1445" w14:textId="43E7ADFA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61" w:type="dxa"/>
          </w:tcPr>
          <w:p w14:paraId="5E385BCE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326C547" w14:textId="642EFB94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61" w:type="dxa"/>
          </w:tcPr>
          <w:p w14:paraId="716B0DA8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2F7D035" w14:textId="1B07D0E8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</w:tr>
      <w:tr w:rsidR="00DD6D70" w:rsidRPr="00720078" w14:paraId="38A5AC02" w14:textId="77777777" w:rsidTr="00DD6D70">
        <w:tc>
          <w:tcPr>
            <w:tcW w:w="3485" w:type="dxa"/>
          </w:tcPr>
          <w:p w14:paraId="2D5BE200" w14:textId="77777777" w:rsidR="00DD6D70" w:rsidRPr="00F205C4" w:rsidRDefault="00DD6D70" w:rsidP="00DD6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897" w:type="dxa"/>
          </w:tcPr>
          <w:p w14:paraId="10F553CA" w14:textId="77777777" w:rsidR="00DD6D70" w:rsidRPr="00354CA8" w:rsidRDefault="00DD6D70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8F9E90D" w14:textId="3BD3C873" w:rsidR="00DD6D70" w:rsidRPr="00420598" w:rsidRDefault="005D34FD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16,678</w:t>
            </w:r>
          </w:p>
        </w:tc>
        <w:tc>
          <w:tcPr>
            <w:tcW w:w="236" w:type="dxa"/>
          </w:tcPr>
          <w:p w14:paraId="666E6366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3E82B6E" w14:textId="25F7E7FC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61" w:type="dxa"/>
          </w:tcPr>
          <w:p w14:paraId="6CD6D999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966BD18" w14:textId="532106BC" w:rsidR="00DD6D70" w:rsidRPr="000236D1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570F498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96451E0" w14:textId="4F61A5D7" w:rsidR="00DD6D70" w:rsidRPr="000236D1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D6D70" w:rsidRPr="00F205C4" w14:paraId="6E51D4D9" w14:textId="77777777" w:rsidTr="00DD6D70">
        <w:tc>
          <w:tcPr>
            <w:tcW w:w="3485" w:type="dxa"/>
          </w:tcPr>
          <w:p w14:paraId="46C493F4" w14:textId="36888287" w:rsidR="00DD6D70" w:rsidRPr="00F205C4" w:rsidRDefault="00DD6D70" w:rsidP="00DD6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97" w:type="dxa"/>
          </w:tcPr>
          <w:p w14:paraId="35D5743A" w14:textId="36961A33" w:rsidR="00DD6D70" w:rsidRPr="00354CA8" w:rsidRDefault="0064148A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015" w:type="dxa"/>
          </w:tcPr>
          <w:p w14:paraId="7E6CDF90" w14:textId="40A653A0" w:rsidR="00DD6D70" w:rsidRPr="008E3EAC" w:rsidRDefault="005D34FD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98,914</w:t>
            </w:r>
          </w:p>
        </w:tc>
        <w:tc>
          <w:tcPr>
            <w:tcW w:w="236" w:type="dxa"/>
          </w:tcPr>
          <w:p w14:paraId="31C9950B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D67990C" w14:textId="17FD7972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61" w:type="dxa"/>
          </w:tcPr>
          <w:p w14:paraId="2A6710DE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EFECE45" w14:textId="684D46F2" w:rsidR="00DD6D70" w:rsidRPr="00276B6C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61" w:type="dxa"/>
          </w:tcPr>
          <w:p w14:paraId="203BFAB2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80D3909" w14:textId="1FE16750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</w:tr>
      <w:tr w:rsidR="00DD6D70" w:rsidRPr="00F205C4" w14:paraId="4F1B0BE2" w14:textId="77777777" w:rsidTr="00DD6D70">
        <w:tc>
          <w:tcPr>
            <w:tcW w:w="3485" w:type="dxa"/>
          </w:tcPr>
          <w:p w14:paraId="6DFE9D8A" w14:textId="77777777" w:rsidR="00DD6D70" w:rsidRPr="00F205C4" w:rsidRDefault="00DD6D70" w:rsidP="00DD6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97" w:type="dxa"/>
          </w:tcPr>
          <w:p w14:paraId="7F419831" w14:textId="77777777" w:rsidR="00DD6D70" w:rsidRPr="00F205C4" w:rsidRDefault="00DD6D70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BEE9D55" w14:textId="6A12AE36" w:rsidR="00DD6D70" w:rsidRPr="008E3EAC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4205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36" w:type="dxa"/>
          </w:tcPr>
          <w:p w14:paraId="6C16BCCA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F557556" w14:textId="77E78864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61" w:type="dxa"/>
          </w:tcPr>
          <w:p w14:paraId="4C834A12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3BD689B" w14:textId="2505A843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61" w:type="dxa"/>
          </w:tcPr>
          <w:p w14:paraId="7462FADE" w14:textId="77777777" w:rsidR="00DD6D70" w:rsidRPr="000236D1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43EFA75" w14:textId="2E89DACB" w:rsidR="00DD6D70" w:rsidRPr="000236D1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DD6D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</w:tr>
      <w:tr w:rsidR="00DD6D70" w:rsidRPr="00F205C4" w14:paraId="55865038" w14:textId="77777777" w:rsidTr="00DD6D70">
        <w:tc>
          <w:tcPr>
            <w:tcW w:w="3485" w:type="dxa"/>
          </w:tcPr>
          <w:p w14:paraId="739D45E9" w14:textId="77777777" w:rsidR="00DD6D70" w:rsidRPr="00F205C4" w:rsidRDefault="00DD6D70" w:rsidP="00DD6D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5BA3AB7A" w14:textId="29FB538C" w:rsidR="00DD6D70" w:rsidRPr="00F205C4" w:rsidRDefault="00DD6D70" w:rsidP="00DD6D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97" w:type="dxa"/>
          </w:tcPr>
          <w:p w14:paraId="37F6DF88" w14:textId="77777777" w:rsidR="00DD6D70" w:rsidRPr="00F205C4" w:rsidRDefault="00DD6D70" w:rsidP="00DD6D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75FA288" w14:textId="77777777" w:rsidR="00DD6D70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6926F74" w14:textId="77777777" w:rsidR="00DD6D70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0F64103" w14:textId="30AE2AB0" w:rsidR="00DD6D70" w:rsidRPr="00F205C4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D6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</w:t>
            </w:r>
            <w:r w:rsidR="00DD6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7228D3D3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04964934" w14:textId="77777777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48312CE" w14:textId="77777777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1F8314E" w14:textId="36E3E36E" w:rsidR="00DD6D70" w:rsidRPr="00F205C4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D6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004</w:t>
            </w:r>
            <w:r w:rsidR="00DD6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61" w:type="dxa"/>
          </w:tcPr>
          <w:p w14:paraId="1988480B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F6A4BA2" w14:textId="77777777" w:rsidR="00DD6D70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F0AC40" w14:textId="77777777" w:rsidR="00DD6D70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408525" w14:textId="5895D1B6" w:rsidR="00DD6D70" w:rsidRPr="00F205C4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DD6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</w:p>
        </w:tc>
        <w:tc>
          <w:tcPr>
            <w:tcW w:w="261" w:type="dxa"/>
          </w:tcPr>
          <w:p w14:paraId="7240AA4A" w14:textId="77777777" w:rsidR="00DD6D70" w:rsidRPr="00F205C4" w:rsidRDefault="00DD6D70" w:rsidP="00DD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E1D2DE4" w14:textId="77777777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76452B" w14:textId="77777777" w:rsidR="00DD6D70" w:rsidRPr="00F205C4" w:rsidRDefault="00DD6D70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84AA4E" w14:textId="07358EB2" w:rsidR="00DD6D70" w:rsidRPr="00F205C4" w:rsidRDefault="0064148A" w:rsidP="00DD6D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DD6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</w:p>
        </w:tc>
      </w:tr>
    </w:tbl>
    <w:p w14:paraId="08AEB917" w14:textId="77777777" w:rsidR="00E518C6" w:rsidRPr="00E518C6" w:rsidRDefault="00E518C6" w:rsidP="00E51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168B3" w14:textId="77777777" w:rsidR="008A260B" w:rsidRDefault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160292" w14:textId="061EDF83" w:rsidR="00900A8E" w:rsidRPr="00F205C4" w:rsidRDefault="00900A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586D5D33" w14:textId="77777777" w:rsidR="00516707" w:rsidRPr="00DC6193" w:rsidRDefault="00516707" w:rsidP="004969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226"/>
        <w:gridCol w:w="1048"/>
        <w:gridCol w:w="263"/>
        <w:gridCol w:w="1048"/>
        <w:gridCol w:w="263"/>
        <w:gridCol w:w="1048"/>
        <w:gridCol w:w="263"/>
        <w:gridCol w:w="1048"/>
      </w:tblGrid>
      <w:tr w:rsidR="006E3A24" w:rsidRPr="00F205C4" w14:paraId="60534DB7" w14:textId="77777777" w:rsidTr="00A331CA">
        <w:tc>
          <w:tcPr>
            <w:tcW w:w="4226" w:type="dxa"/>
          </w:tcPr>
          <w:p w14:paraId="02175A35" w14:textId="5067FE7A" w:rsidR="006E3A24" w:rsidRPr="00F205C4" w:rsidRDefault="00FA150D" w:rsidP="00FA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59" w:type="dxa"/>
            <w:gridSpan w:val="3"/>
          </w:tcPr>
          <w:p w14:paraId="54EC4AF7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804C9EA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14:paraId="3AC2DADE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27F14C1F" w14:textId="77777777" w:rsidTr="00A331CA">
        <w:tc>
          <w:tcPr>
            <w:tcW w:w="4226" w:type="dxa"/>
          </w:tcPr>
          <w:p w14:paraId="76D941DD" w14:textId="77777777" w:rsidR="00C851D0" w:rsidRPr="00F205C4" w:rsidRDefault="00C851D0" w:rsidP="00C8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7C0BA11" w14:textId="6FC2F7E9" w:rsidR="00C851D0" w:rsidRPr="00F205C4" w:rsidRDefault="0064148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07AEDE8B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A9C2F18" w14:textId="0F702239" w:rsidR="00C851D0" w:rsidRPr="00F205C4" w:rsidRDefault="0064148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34C79931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84CAEBC" w14:textId="60DBE0F5" w:rsidR="00C851D0" w:rsidRPr="00F205C4" w:rsidRDefault="0064148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60D85C81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761A484" w14:textId="5BBEDB8A" w:rsidR="00C851D0" w:rsidRPr="00F205C4" w:rsidRDefault="0064148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851D0" w:rsidRPr="00F205C4" w14:paraId="41103D11" w14:textId="77777777" w:rsidTr="00A331CA">
        <w:tc>
          <w:tcPr>
            <w:tcW w:w="4226" w:type="dxa"/>
          </w:tcPr>
          <w:p w14:paraId="6F0217E0" w14:textId="77777777" w:rsidR="00C851D0" w:rsidRPr="00F205C4" w:rsidRDefault="00C851D0" w:rsidP="00C8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3E5AEBA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1D0" w:rsidRPr="00F205C4" w14:paraId="3E1BB9B4" w14:textId="77777777" w:rsidTr="00A331CA">
        <w:tc>
          <w:tcPr>
            <w:tcW w:w="4226" w:type="dxa"/>
          </w:tcPr>
          <w:p w14:paraId="27037A4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48" w:type="dxa"/>
            <w:vAlign w:val="bottom"/>
          </w:tcPr>
          <w:p w14:paraId="4B7621F3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01374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FB35E83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3DA3C0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ABFE69F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F54E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469E8FC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29A7" w:rsidRPr="00F205C4" w14:paraId="58E274DA" w14:textId="77777777" w:rsidTr="00A331CA">
        <w:tc>
          <w:tcPr>
            <w:tcW w:w="4226" w:type="dxa"/>
          </w:tcPr>
          <w:p w14:paraId="48B00409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48" w:type="dxa"/>
            <w:vAlign w:val="bottom"/>
          </w:tcPr>
          <w:p w14:paraId="2397985A" w14:textId="73F026DA" w:rsidR="001C29A7" w:rsidRPr="00F205C4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255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63" w:type="dxa"/>
          </w:tcPr>
          <w:p w14:paraId="09BC6853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BFAF166" w14:textId="6CCFA83D" w:rsidR="001C29A7" w:rsidRPr="00F205C4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C2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263" w:type="dxa"/>
          </w:tcPr>
          <w:p w14:paraId="050BA735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B1A44DE" w14:textId="433ED3B3" w:rsidR="001C29A7" w:rsidRPr="00E72C27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263" w:type="dxa"/>
          </w:tcPr>
          <w:p w14:paraId="29D0BD5C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7FD3B8D" w14:textId="0EAE0778" w:rsidR="001C29A7" w:rsidRPr="00F205C4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</w:tr>
      <w:tr w:rsidR="00A331CA" w:rsidRPr="00F205C4" w14:paraId="77F91C88" w14:textId="77777777" w:rsidTr="00A331CA">
        <w:tc>
          <w:tcPr>
            <w:tcW w:w="4226" w:type="dxa"/>
          </w:tcPr>
          <w:p w14:paraId="1F4CDBA6" w14:textId="77777777" w:rsidR="00A331CA" w:rsidRPr="00F205C4" w:rsidRDefault="00A331C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8" w:type="dxa"/>
            <w:vAlign w:val="bottom"/>
          </w:tcPr>
          <w:p w14:paraId="62933FB3" w14:textId="77777777" w:rsidR="00A331CA" w:rsidRDefault="00A331C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5FFB269" w14:textId="77777777" w:rsidR="00A331CA" w:rsidRPr="00F205C4" w:rsidRDefault="00A331C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D6C2DB3" w14:textId="77777777" w:rsidR="00A331CA" w:rsidRPr="00ED3ABA" w:rsidRDefault="00A331C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A2217C6" w14:textId="77777777" w:rsidR="00A331CA" w:rsidRPr="00F205C4" w:rsidRDefault="00A331C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8F6E890" w14:textId="77777777" w:rsidR="00A331CA" w:rsidRDefault="00A331C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344A9CA" w14:textId="77777777" w:rsidR="00A331CA" w:rsidRPr="00F205C4" w:rsidRDefault="00A331CA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C327D2E" w14:textId="77777777" w:rsidR="00A331CA" w:rsidRPr="00ED3ABA" w:rsidRDefault="00A331C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29A7" w:rsidRPr="00F205C4" w14:paraId="48A70254" w14:textId="77777777" w:rsidTr="00A331CA">
        <w:tc>
          <w:tcPr>
            <w:tcW w:w="4226" w:type="dxa"/>
            <w:shd w:val="clear" w:color="auto" w:fill="auto"/>
          </w:tcPr>
          <w:p w14:paraId="36D5A3D7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205C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CFB3C35" w14:textId="77777777" w:rsidR="001C29A7" w:rsidRPr="00F205C4" w:rsidRDefault="001C29A7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D419393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7C72B79" w14:textId="77777777" w:rsidR="001C29A7" w:rsidRPr="00F205C4" w:rsidRDefault="001C29A7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EDB75DC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453589" w14:textId="77777777" w:rsidR="001C29A7" w:rsidRPr="00F205C4" w:rsidRDefault="001C29A7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E23C6F3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D942D9F" w14:textId="77777777" w:rsidR="001C29A7" w:rsidRPr="00F205C4" w:rsidRDefault="001C29A7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29A7" w:rsidRPr="00F205C4" w14:paraId="5DC576C5" w14:textId="77777777" w:rsidTr="00A331CA">
        <w:tc>
          <w:tcPr>
            <w:tcW w:w="4226" w:type="dxa"/>
            <w:shd w:val="clear" w:color="auto" w:fill="auto"/>
          </w:tcPr>
          <w:p w14:paraId="4A113AFD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DA06" w14:textId="4CA2D63B" w:rsidR="001C29A7" w:rsidRPr="00F205C4" w:rsidRDefault="006F127B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255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B88D10D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8B464" w14:textId="349B58B4" w:rsidR="001C29A7" w:rsidRPr="00F205C4" w:rsidRDefault="001C29A7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0BD43E8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7E3047B" w14:textId="3FA70312" w:rsidR="001C29A7" w:rsidRPr="00F205C4" w:rsidRDefault="005255A8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B2FBD6D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182B0CE" w14:textId="7912AD44" w:rsidR="001C29A7" w:rsidRPr="00F205C4" w:rsidRDefault="001C29A7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C29A7" w:rsidRPr="00E518C6" w14:paraId="0D742785" w14:textId="77777777" w:rsidTr="00A331CA">
        <w:tc>
          <w:tcPr>
            <w:tcW w:w="4226" w:type="dxa"/>
            <w:shd w:val="clear" w:color="auto" w:fill="auto"/>
          </w:tcPr>
          <w:p w14:paraId="1303CFA1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113DB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FA36D29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F8500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1BE394E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49A912D1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643BF94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01980F0" w14:textId="77777777" w:rsidR="001C29A7" w:rsidRPr="00E518C6" w:rsidRDefault="001C29A7" w:rsidP="001C29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9A7" w:rsidRPr="00F205C4" w14:paraId="0C8B653D" w14:textId="77777777" w:rsidTr="00A331CA">
        <w:tc>
          <w:tcPr>
            <w:tcW w:w="4226" w:type="dxa"/>
            <w:shd w:val="clear" w:color="auto" w:fill="auto"/>
          </w:tcPr>
          <w:p w14:paraId="3C1CD2DD" w14:textId="5FDF91D2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D22EF1" w14:textId="38F11846" w:rsidR="001C29A7" w:rsidRPr="00DC6193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684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63" w:type="dxa"/>
            <w:shd w:val="clear" w:color="auto" w:fill="auto"/>
          </w:tcPr>
          <w:p w14:paraId="725FB867" w14:textId="77777777" w:rsidR="001C29A7" w:rsidRPr="00DC6193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233FD" w14:textId="630C3E4D" w:rsidR="001C29A7" w:rsidRPr="00F205C4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C29A7" w:rsidRPr="00DC6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263" w:type="dxa"/>
            <w:shd w:val="clear" w:color="auto" w:fill="auto"/>
          </w:tcPr>
          <w:p w14:paraId="6A015264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</w:tcPr>
          <w:p w14:paraId="4FC2AC3B" w14:textId="26A5EDFD" w:rsidR="001C29A7" w:rsidRPr="00F205C4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263" w:type="dxa"/>
            <w:shd w:val="clear" w:color="auto" w:fill="auto"/>
          </w:tcPr>
          <w:p w14:paraId="7A562E78" w14:textId="77777777" w:rsidR="001C29A7" w:rsidRPr="00F205C4" w:rsidRDefault="001C29A7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</w:tcPr>
          <w:p w14:paraId="5741A608" w14:textId="76B60344" w:rsidR="001C29A7" w:rsidRPr="00F205C4" w:rsidRDefault="0064148A" w:rsidP="001C29A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</w:tbl>
    <w:p w14:paraId="5AB790F4" w14:textId="3DCC63B6" w:rsidR="00E55CA4" w:rsidRPr="00DC6193" w:rsidRDefault="00E55CA4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40B888" w14:textId="30F47E9B" w:rsidR="00900A8E" w:rsidRDefault="00900A8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EA9CB63" w14:textId="77777777" w:rsidR="008A260B" w:rsidRPr="008A260B" w:rsidRDefault="008A260B" w:rsidP="008A26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F205C4" w14:paraId="47BE3606" w14:textId="77777777" w:rsidTr="0064024A">
        <w:tc>
          <w:tcPr>
            <w:tcW w:w="4050" w:type="dxa"/>
            <w:shd w:val="clear" w:color="auto" w:fill="auto"/>
          </w:tcPr>
          <w:p w14:paraId="2EF2054B" w14:textId="77777777" w:rsidR="00900A8E" w:rsidRPr="00F205C4" w:rsidRDefault="00900A8E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15C1D2BC" w14:textId="77777777" w:rsidR="00900A8E" w:rsidRPr="00F205C4" w:rsidRDefault="00900A8E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A8E" w:rsidRPr="00F205C4" w14:paraId="15539C6A" w14:textId="77777777" w:rsidTr="0064024A">
        <w:tc>
          <w:tcPr>
            <w:tcW w:w="4050" w:type="dxa"/>
            <w:shd w:val="clear" w:color="auto" w:fill="auto"/>
          </w:tcPr>
          <w:p w14:paraId="672B5D74" w14:textId="77777777" w:rsidR="00900A8E" w:rsidRPr="00F205C4" w:rsidRDefault="00900A8E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AD286D" w14:textId="3573E5AF" w:rsidR="00900A8E" w:rsidRPr="00C851D0" w:rsidRDefault="0064148A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EF485AF" w14:textId="77777777" w:rsidR="00900A8E" w:rsidRPr="00F205C4" w:rsidRDefault="00900A8E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65B96B3B" w14:textId="286705B9" w:rsidR="00900A8E" w:rsidRPr="00F205C4" w:rsidRDefault="0064148A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900A8E" w:rsidRPr="00F205C4" w14:paraId="718AA61E" w14:textId="77777777" w:rsidTr="0064024A">
        <w:tc>
          <w:tcPr>
            <w:tcW w:w="4050" w:type="dxa"/>
            <w:shd w:val="clear" w:color="auto" w:fill="auto"/>
          </w:tcPr>
          <w:p w14:paraId="43A44A27" w14:textId="77777777" w:rsidR="00900A8E" w:rsidRPr="00F205C4" w:rsidRDefault="00900A8E" w:rsidP="00A247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BD8420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1827DD1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218BA0" w14:textId="77777777" w:rsidR="00900A8E" w:rsidRPr="00F205C4" w:rsidRDefault="00900A8E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FF644A8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4981B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3C0AB1" w14:textId="77777777" w:rsidR="00900A8E" w:rsidRPr="00F205C4" w:rsidRDefault="00900A8E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72FBB2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2EBBDF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EA3C8A" w14:textId="77777777" w:rsidR="00900A8E" w:rsidRPr="00F205C4" w:rsidRDefault="00900A8E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082174DE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D3082" w14:textId="77777777" w:rsidR="00900A8E" w:rsidRPr="00F205C4" w:rsidRDefault="00900A8E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477F" w:rsidRPr="00F205C4" w14:paraId="7DE932B5" w14:textId="77777777" w:rsidTr="00A2477F">
        <w:trPr>
          <w:trHeight w:val="56"/>
        </w:trPr>
        <w:tc>
          <w:tcPr>
            <w:tcW w:w="4050" w:type="dxa"/>
            <w:shd w:val="clear" w:color="auto" w:fill="auto"/>
          </w:tcPr>
          <w:p w14:paraId="6F13C442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45CFF73" w14:textId="77777777" w:rsidR="00A2477F" w:rsidRPr="00F205C4" w:rsidRDefault="00A2477F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C0D922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6DEF2" w14:textId="2E70DE95" w:rsidR="00A2477F" w:rsidRPr="00F205C4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6F1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B3AB7A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9C63EAF" w14:textId="77777777" w:rsidR="00A2477F" w:rsidRPr="00F205C4" w:rsidRDefault="00A2477F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5FB7D5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1C54AC" w14:textId="4365CBF6" w:rsidR="00A2477F" w:rsidRPr="00F205C4" w:rsidRDefault="0064148A" w:rsidP="00E315E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A24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A2477F" w:rsidRPr="00F205C4" w14:paraId="22B2075C" w14:textId="77777777" w:rsidTr="00A2477F">
        <w:trPr>
          <w:trHeight w:val="26"/>
        </w:trPr>
        <w:tc>
          <w:tcPr>
            <w:tcW w:w="4050" w:type="dxa"/>
            <w:shd w:val="clear" w:color="auto" w:fill="auto"/>
          </w:tcPr>
          <w:p w14:paraId="764B3D11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F72A3FF" w14:textId="5ECE68C4" w:rsidR="00A2477F" w:rsidRPr="00F205C4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8449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C0A39FD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F7C46" w14:textId="2165A05E" w:rsidR="00A2477F" w:rsidRPr="00CD0090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D0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2D2F4958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1D8C7D" w14:textId="1652E4F7" w:rsidR="00A2477F" w:rsidRPr="00F205C4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A2477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A350E2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62ADCA" w14:textId="1990C0C6" w:rsidR="00A2477F" w:rsidRPr="00F205C4" w:rsidRDefault="0064148A" w:rsidP="00E315E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247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</w:tr>
      <w:tr w:rsidR="00A2477F" w:rsidRPr="00F205C4" w14:paraId="22A98FE9" w14:textId="77777777" w:rsidTr="0064024A">
        <w:tc>
          <w:tcPr>
            <w:tcW w:w="4050" w:type="dxa"/>
            <w:shd w:val="clear" w:color="auto" w:fill="auto"/>
          </w:tcPr>
          <w:p w14:paraId="22D11A42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</w:p>
        </w:tc>
        <w:tc>
          <w:tcPr>
            <w:tcW w:w="990" w:type="dxa"/>
            <w:shd w:val="clear" w:color="auto" w:fill="auto"/>
          </w:tcPr>
          <w:p w14:paraId="4AE9148B" w14:textId="77777777" w:rsidR="00A2477F" w:rsidRPr="00F205C4" w:rsidRDefault="00A2477F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C5E5AC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08D4C5" w14:textId="5BE57780" w:rsidR="00A2477F" w:rsidRPr="00F205C4" w:rsidRDefault="00CD0090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D768F2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E214E2" w14:textId="77777777" w:rsidR="00A2477F" w:rsidRPr="00F205C4" w:rsidRDefault="00A2477F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7FD71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8D29BA3" w14:textId="16A13CA8" w:rsidR="00A2477F" w:rsidRPr="00F205C4" w:rsidRDefault="00A2477F" w:rsidP="00E315E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2477F" w:rsidRPr="00F205C4" w14:paraId="6AB76A87" w14:textId="77777777" w:rsidTr="0064024A">
        <w:tc>
          <w:tcPr>
            <w:tcW w:w="4050" w:type="dxa"/>
            <w:shd w:val="clear" w:color="auto" w:fill="auto"/>
          </w:tcPr>
          <w:p w14:paraId="5E02B35C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8A7C8D5" w14:textId="77777777" w:rsidR="00A2477F" w:rsidRPr="00F205C4" w:rsidRDefault="00A2477F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D0693F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6275DF" w14:textId="2D6E7125" w:rsidR="00A2477F" w:rsidRPr="008A260B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A2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5950B9A3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EE82F3" w14:textId="77777777" w:rsidR="00A2477F" w:rsidRPr="00F205C4" w:rsidRDefault="00A2477F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26ADC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06A57CE" w14:textId="4E3527B9" w:rsidR="00A2477F" w:rsidRPr="00F205C4" w:rsidRDefault="0064148A" w:rsidP="00E315E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47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</w:tr>
      <w:tr w:rsidR="00AB192D" w:rsidRPr="00F205C4" w14:paraId="482E1957" w14:textId="77777777" w:rsidTr="0064024A">
        <w:tc>
          <w:tcPr>
            <w:tcW w:w="4050" w:type="dxa"/>
            <w:shd w:val="clear" w:color="auto" w:fill="auto"/>
          </w:tcPr>
          <w:p w14:paraId="7EC9C220" w14:textId="555C31E8" w:rsidR="00AB192D" w:rsidRPr="00F205C4" w:rsidRDefault="00AB192D" w:rsidP="00AB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2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B19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D2954E4" w14:textId="77777777" w:rsidR="00AB192D" w:rsidRPr="00F205C4" w:rsidRDefault="00AB192D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AA6DB1" w14:textId="77777777" w:rsidR="00AB192D" w:rsidRPr="00F205C4" w:rsidRDefault="00AB192D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ECE398" w14:textId="77777777" w:rsidR="00CF26AB" w:rsidRDefault="00CF26AB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3F085B" w14:textId="2396B237" w:rsidR="00AB192D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F2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A27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3B30317F" w14:textId="77777777" w:rsidR="00AB192D" w:rsidRPr="00F205C4" w:rsidRDefault="00AB192D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E7B5F2" w14:textId="77777777" w:rsidR="00AB192D" w:rsidRPr="00F205C4" w:rsidRDefault="00AB192D" w:rsidP="00A2477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3BD277" w14:textId="77777777" w:rsidR="00AB192D" w:rsidRPr="00F205C4" w:rsidRDefault="00AB192D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7B74BD3" w14:textId="77777777" w:rsidR="00AB192D" w:rsidRDefault="00AB192D" w:rsidP="00E315E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05F8FE" w14:textId="2DE4B70B" w:rsidR="004311BE" w:rsidRPr="00ED3ABA" w:rsidRDefault="004311BE" w:rsidP="00E315E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477F" w:rsidRPr="00F205C4" w14:paraId="7AB9AA2D" w14:textId="77777777" w:rsidTr="0064024A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51BDAD6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7126B" w14:textId="295FCCA2" w:rsidR="00A2477F" w:rsidRPr="00A331CA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CD0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7A6211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2626" w14:textId="604088A0" w:rsidR="00A2477F" w:rsidRPr="00DC6193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CD0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F1894C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D0E70" w14:textId="1D931F3F" w:rsidR="00A2477F" w:rsidRPr="00F205C4" w:rsidRDefault="0064148A" w:rsidP="00A247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A247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8FB2D5" w14:textId="77777777" w:rsidR="00A2477F" w:rsidRPr="00F205C4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6E8B" w14:textId="1936C47E" w:rsidR="00A2477F" w:rsidRPr="00F205C4" w:rsidRDefault="0064148A" w:rsidP="00E315E1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A2477F" w:rsidRPr="00DC6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496B61E7" w14:textId="471222D8" w:rsidR="00E161CF" w:rsidRDefault="00E161CF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A9284" w14:textId="1B5B5626" w:rsidR="008A260B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04B365" w14:textId="4162D706" w:rsidR="008A260B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7DFD6E7" w14:textId="3144079A" w:rsidR="008A260B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9E474D1" w14:textId="6C622F8B" w:rsidR="008A260B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6DB7D" w14:textId="77777777" w:rsidR="008A260B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E315E1" w14:paraId="4DC3B1B1" w14:textId="77777777" w:rsidTr="0064024A">
        <w:tc>
          <w:tcPr>
            <w:tcW w:w="4050" w:type="dxa"/>
            <w:shd w:val="clear" w:color="auto" w:fill="auto"/>
          </w:tcPr>
          <w:p w14:paraId="238855DF" w14:textId="7D05250D" w:rsidR="00900A8E" w:rsidRPr="00E315E1" w:rsidRDefault="00900A8E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40531119" w14:textId="77777777" w:rsidR="00900A8E" w:rsidRPr="00E315E1" w:rsidRDefault="00900A8E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E315E1" w14:paraId="3780EFC0" w14:textId="77777777" w:rsidTr="0064024A">
        <w:tc>
          <w:tcPr>
            <w:tcW w:w="4050" w:type="dxa"/>
            <w:shd w:val="clear" w:color="auto" w:fill="auto"/>
          </w:tcPr>
          <w:p w14:paraId="6784A352" w14:textId="77777777" w:rsidR="00A70303" w:rsidRPr="00E315E1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67A80B1" w14:textId="09CF1A5D" w:rsidR="00A70303" w:rsidRPr="00E315E1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4A7E277" w14:textId="77777777" w:rsidR="00A70303" w:rsidRPr="00E315E1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7A7B2BE" w14:textId="6A1F21DA" w:rsidR="00A70303" w:rsidRPr="00E315E1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bCs/>
                <w:sz w:val="30"/>
                <w:szCs w:val="30"/>
              </w:rPr>
              <w:t>2563</w:t>
            </w:r>
          </w:p>
        </w:tc>
      </w:tr>
      <w:tr w:rsidR="00A70303" w:rsidRPr="00E315E1" w14:paraId="3BD297F4" w14:textId="77777777" w:rsidTr="0064024A">
        <w:tc>
          <w:tcPr>
            <w:tcW w:w="4050" w:type="dxa"/>
            <w:shd w:val="clear" w:color="auto" w:fill="auto"/>
          </w:tcPr>
          <w:p w14:paraId="687A7296" w14:textId="77777777" w:rsidR="00A70303" w:rsidRPr="00E315E1" w:rsidRDefault="00A70303" w:rsidP="00E315E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ADC87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3B006F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08C708D" w14:textId="77777777" w:rsidR="00A70303" w:rsidRPr="00E315E1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C69CF9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80EECC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55E924" w14:textId="77777777" w:rsidR="00A70303" w:rsidRPr="00E315E1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DEC89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C8112B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94790CF" w14:textId="77777777" w:rsidR="00A70303" w:rsidRPr="00E315E1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98B4E81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4FADFC" w14:textId="77777777" w:rsidR="00A70303" w:rsidRPr="00E315E1" w:rsidRDefault="00A70303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15E1" w:rsidRPr="00E315E1" w14:paraId="6716E8B4" w14:textId="77777777" w:rsidTr="0064024A">
        <w:tc>
          <w:tcPr>
            <w:tcW w:w="4050" w:type="dxa"/>
            <w:shd w:val="clear" w:color="auto" w:fill="auto"/>
          </w:tcPr>
          <w:p w14:paraId="191C4BC7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D93C67D" w14:textId="77777777" w:rsidR="00E315E1" w:rsidRPr="00E315E1" w:rsidRDefault="00E315E1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2A843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76E001D" w14:textId="66D270E8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F12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22070FFC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CF9E9" w14:textId="77777777" w:rsidR="00E315E1" w:rsidRPr="00E315E1" w:rsidRDefault="00E315E1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0C1E70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AF86A68" w14:textId="196B82D8" w:rsidR="00E315E1" w:rsidRPr="00E315E1" w:rsidRDefault="0064148A" w:rsidP="00E315E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85</w:t>
            </w:r>
            <w:r w:rsidR="00E315E1" w:rsidRPr="00E315E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103</w:t>
            </w:r>
          </w:p>
        </w:tc>
      </w:tr>
      <w:tr w:rsidR="00E315E1" w:rsidRPr="00E315E1" w14:paraId="6EDE0AEA" w14:textId="77777777" w:rsidTr="0064024A">
        <w:tc>
          <w:tcPr>
            <w:tcW w:w="4050" w:type="dxa"/>
            <w:shd w:val="clear" w:color="auto" w:fill="auto"/>
          </w:tcPr>
          <w:p w14:paraId="74EA21D2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206CB9" w14:textId="68BDE55F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68449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7F7E3BA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5BE82D56" w14:textId="1707BE64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7520231E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F01ECC" w14:textId="480D89F8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20</w:t>
            </w:r>
            <w:r w:rsidR="00E315E1"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.</w:t>
            </w:r>
            <w:r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2DA5D56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E3B955E" w14:textId="373FAFF7" w:rsidR="00E315E1" w:rsidRPr="00E315E1" w:rsidRDefault="0064148A" w:rsidP="00E315E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</w:t>
            </w:r>
            <w:r w:rsidR="00E315E1" w:rsidRPr="00E315E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021</w:t>
            </w:r>
          </w:p>
        </w:tc>
      </w:tr>
      <w:tr w:rsidR="00E315E1" w:rsidRPr="00E315E1" w14:paraId="590F1C63" w14:textId="77777777" w:rsidTr="0064024A">
        <w:tc>
          <w:tcPr>
            <w:tcW w:w="4050" w:type="dxa"/>
            <w:shd w:val="clear" w:color="auto" w:fill="auto"/>
          </w:tcPr>
          <w:p w14:paraId="5755B60E" w14:textId="0E2E7C5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ค่าใช้จ่ายที่หักได้เพิ่มขึ้น</w:t>
            </w:r>
          </w:p>
        </w:tc>
        <w:tc>
          <w:tcPr>
            <w:tcW w:w="990" w:type="dxa"/>
            <w:shd w:val="clear" w:color="auto" w:fill="auto"/>
          </w:tcPr>
          <w:p w14:paraId="0E362B74" w14:textId="77777777" w:rsidR="00E315E1" w:rsidRPr="00E315E1" w:rsidRDefault="00E315E1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DB7FD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F83D41" w14:textId="3BDB88D2" w:rsidR="00E315E1" w:rsidRPr="00E315E1" w:rsidRDefault="00CD0090" w:rsidP="0054439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2A001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D14BCF" w14:textId="77777777" w:rsidR="00E315E1" w:rsidRPr="00E315E1" w:rsidRDefault="00E315E1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563160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6B0D603" w14:textId="67A996BF" w:rsidR="00E315E1" w:rsidRPr="00E315E1" w:rsidRDefault="00E315E1" w:rsidP="00E315E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64148A"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Pr="00E315E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4148A"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757</w:t>
            </w: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315E1" w:rsidRPr="00E315E1" w14:paraId="64BDF587" w14:textId="77777777" w:rsidTr="0064024A">
        <w:tc>
          <w:tcPr>
            <w:tcW w:w="4050" w:type="dxa"/>
            <w:shd w:val="clear" w:color="auto" w:fill="auto"/>
          </w:tcPr>
          <w:p w14:paraId="33C0E000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95E3845" w14:textId="77777777" w:rsidR="00E315E1" w:rsidRPr="00E315E1" w:rsidRDefault="00E315E1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A1617D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02601FB" w14:textId="2E0C72C1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26C08B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B55D79" w14:textId="77777777" w:rsidR="00E315E1" w:rsidRPr="00E315E1" w:rsidRDefault="00E315E1" w:rsidP="00E315E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FE803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D049B12" w14:textId="121E3A3B" w:rsidR="00E315E1" w:rsidRPr="00E315E1" w:rsidRDefault="0064148A" w:rsidP="00E315E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E315E1" w:rsidRPr="00E315E1" w14:paraId="5A839DEB" w14:textId="77777777" w:rsidTr="00E315E1">
        <w:trPr>
          <w:trHeight w:val="46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811CC6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9C4E1" w14:textId="4A3A78B2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5443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42A342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E0BAD" w14:textId="1C44AF38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92973A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92CB" w14:textId="53907C29" w:rsidR="00E315E1" w:rsidRPr="00E315E1" w:rsidRDefault="0064148A" w:rsidP="00E315E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="00E315E1" w:rsidRPr="00E315E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.</w:t>
            </w:r>
            <w:r w:rsidRPr="0064148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CC4B63" w14:textId="77777777" w:rsidR="00E315E1" w:rsidRP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50668" w14:textId="7573E3A8" w:rsidR="00E315E1" w:rsidRPr="00E315E1" w:rsidRDefault="0064148A" w:rsidP="00E315E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</w:tbl>
    <w:p w14:paraId="0B85A16A" w14:textId="20DF04C8" w:rsidR="00066585" w:rsidRDefault="00066585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54FF9" w14:textId="2936BFDB" w:rsidR="008A260B" w:rsidRPr="008A260B" w:rsidRDefault="008A260B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A260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สินทรัพย์ภาษีเงินได้รอการตัดบัญชีที่เกิดจากผลขาดทุนทางภาษียกไปที่มิได้รับรู้ในงบการเงินรวม ณ 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2564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EC0EE8">
        <w:rPr>
          <w:rFonts w:asciiTheme="majorBidi" w:hAnsiTheme="majorBidi" w:cstheme="majorBidi"/>
          <w:sz w:val="30"/>
          <w:szCs w:val="30"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9</w:t>
      </w:r>
      <w:r w:rsidR="005E4BF7">
        <w:rPr>
          <w:rFonts w:asciiTheme="majorBidi" w:hAnsiTheme="majorBidi" w:cstheme="majorBidi"/>
          <w:sz w:val="30"/>
          <w:szCs w:val="30"/>
        </w:rPr>
        <w:t>7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6675BB0" w14:textId="77777777" w:rsidR="008A260B" w:rsidRPr="00DC6193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445948" w14:textId="683DFB59" w:rsidR="0019063D" w:rsidRPr="00F205C4" w:rsidRDefault="0019063D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ขั้นพื้นฐาน</w:t>
      </w:r>
    </w:p>
    <w:p w14:paraId="73A0BF37" w14:textId="77777777" w:rsidR="008D04A8" w:rsidRPr="00DC6193" w:rsidRDefault="008D04A8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7"/>
        <w:gridCol w:w="270"/>
        <w:gridCol w:w="1088"/>
        <w:gridCol w:w="250"/>
        <w:gridCol w:w="22"/>
        <w:gridCol w:w="1073"/>
        <w:gridCol w:w="274"/>
        <w:gridCol w:w="1077"/>
      </w:tblGrid>
      <w:tr w:rsidR="008D04A8" w:rsidRPr="00F205C4" w14:paraId="5DF82F1C" w14:textId="77777777" w:rsidTr="00E72C27">
        <w:tc>
          <w:tcPr>
            <w:tcW w:w="2202" w:type="pct"/>
          </w:tcPr>
          <w:p w14:paraId="78D4848F" w14:textId="28AE95EF" w:rsidR="008D04A8" w:rsidRPr="00E72C27" w:rsidRDefault="00E72C27" w:rsidP="00E7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331" w:type="pct"/>
            <w:gridSpan w:val="3"/>
          </w:tcPr>
          <w:p w14:paraId="0BEE58DD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1D3D3F3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676FDEC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5E1" w:rsidRPr="00F205C4" w14:paraId="1FBF78AF" w14:textId="77777777" w:rsidTr="00E72C27">
        <w:tc>
          <w:tcPr>
            <w:tcW w:w="2202" w:type="pct"/>
            <w:vAlign w:val="bottom"/>
          </w:tcPr>
          <w:p w14:paraId="15341FFD" w14:textId="713A5E69" w:rsidR="00E315E1" w:rsidRPr="00F205C4" w:rsidRDefault="00E72C27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</w:tcPr>
          <w:p w14:paraId="0BBBE615" w14:textId="686D071A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2767DCF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C5414B" w14:textId="26266C53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  <w:gridSpan w:val="2"/>
          </w:tcPr>
          <w:p w14:paraId="6866C4F1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9E4491" w14:textId="17B80EA0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7B9418C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146DA6" w14:textId="5CDB3E2B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851D0" w:rsidRPr="00F205C4" w14:paraId="25B6B8E9" w14:textId="77777777" w:rsidTr="008E26C6">
        <w:tc>
          <w:tcPr>
            <w:tcW w:w="2202" w:type="pct"/>
            <w:vAlign w:val="bottom"/>
          </w:tcPr>
          <w:p w14:paraId="0F85A35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8"/>
          </w:tcPr>
          <w:p w14:paraId="14D7612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315E1" w:rsidRPr="00F205C4" w14:paraId="4295735F" w14:textId="77777777" w:rsidTr="00E72C27">
        <w:tc>
          <w:tcPr>
            <w:tcW w:w="2202" w:type="pct"/>
            <w:vAlign w:val="bottom"/>
          </w:tcPr>
          <w:p w14:paraId="1851F3FF" w14:textId="77777777" w:rsid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6DE08EC5" w14:textId="1B0A31A4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3F5F7A30" w14:textId="77777777" w:rsidR="00C6244E" w:rsidRDefault="00C6244E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D20A62" w14:textId="78CAAE6C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0C16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147" w:type="pct"/>
          </w:tcPr>
          <w:p w14:paraId="46E54451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39424126" w14:textId="77777777" w:rsid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276694C" w14:textId="7E764934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E315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</w:t>
            </w:r>
          </w:p>
        </w:tc>
        <w:tc>
          <w:tcPr>
            <w:tcW w:w="148" w:type="pct"/>
            <w:gridSpan w:val="2"/>
          </w:tcPr>
          <w:p w14:paraId="23B26021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08368D4F" w14:textId="77777777" w:rsid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D1E8B76" w14:textId="6C59A3F6" w:rsidR="00C6244E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C624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49" w:type="pct"/>
          </w:tcPr>
          <w:p w14:paraId="67D8ED8E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17DFFEFD" w14:textId="77777777" w:rsidR="00E315E1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F8DF26" w14:textId="1AD8593F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</w:t>
            </w:r>
            <w:r w:rsidR="00E315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777</w:t>
            </w:r>
          </w:p>
        </w:tc>
      </w:tr>
      <w:tr w:rsidR="00E315E1" w:rsidRPr="00F205C4" w14:paraId="15E28F16" w14:textId="77777777" w:rsidTr="00E72C27">
        <w:trPr>
          <w:trHeight w:val="577"/>
        </w:trPr>
        <w:tc>
          <w:tcPr>
            <w:tcW w:w="2202" w:type="pct"/>
            <w:vAlign w:val="center"/>
          </w:tcPr>
          <w:p w14:paraId="7396F9ED" w14:textId="77777777" w:rsidR="00E315E1" w:rsidRPr="008E26C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6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085E6ED3" w14:textId="77777777" w:rsidR="00C6244E" w:rsidRPr="008E26C6" w:rsidRDefault="00C6244E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1FF0033" w14:textId="3AB2C82B" w:rsidR="00E315E1" w:rsidRPr="008E26C6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="00C6244E"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2EB744D3" w14:textId="77777777" w:rsidR="00E315E1" w:rsidRPr="008E26C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054288A4" w14:textId="77777777" w:rsidR="00E315E1" w:rsidRPr="008E26C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D81125" w14:textId="1C0D133D" w:rsidR="00E315E1" w:rsidRPr="008E26C6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="00E315E1"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8" w:type="pct"/>
            <w:gridSpan w:val="2"/>
          </w:tcPr>
          <w:p w14:paraId="471695A7" w14:textId="77777777" w:rsidR="00E315E1" w:rsidRPr="008E26C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47B5407E" w14:textId="77777777" w:rsidR="00C6244E" w:rsidRPr="008E26C6" w:rsidRDefault="00C6244E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8780002" w14:textId="0B013C9D" w:rsidR="00E315E1" w:rsidRPr="008E26C6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="00C6244E"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9" w:type="pct"/>
          </w:tcPr>
          <w:p w14:paraId="3EA52C7C" w14:textId="77777777" w:rsidR="00E315E1" w:rsidRPr="008E26C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670CEF4E" w14:textId="77777777" w:rsidR="00E315E1" w:rsidRPr="008E26C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1A87021" w14:textId="29D059C3" w:rsidR="00E315E1" w:rsidRPr="008E26C6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="00E315E1"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E315E1" w:rsidRPr="00764658" w14:paraId="04653448" w14:textId="77777777" w:rsidTr="00E72C27">
        <w:tc>
          <w:tcPr>
            <w:tcW w:w="2202" w:type="pct"/>
            <w:vAlign w:val="bottom"/>
          </w:tcPr>
          <w:p w14:paraId="2F980474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75EF9839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AFCADB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0A05E8B0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1FBC5319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14:paraId="16CCB18A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45C3AB3D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E8D0E29" w14:textId="77777777" w:rsidR="00E315E1" w:rsidRPr="00764658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315E1" w:rsidRPr="00F205C4" w14:paraId="1D54589F" w14:textId="77777777" w:rsidTr="00E72C27">
        <w:tc>
          <w:tcPr>
            <w:tcW w:w="2202" w:type="pct"/>
            <w:vAlign w:val="bottom"/>
          </w:tcPr>
          <w:p w14:paraId="39936B86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6790C473" w14:textId="72953BCD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C6244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05</w:t>
            </w:r>
          </w:p>
        </w:tc>
        <w:tc>
          <w:tcPr>
            <w:tcW w:w="147" w:type="pct"/>
          </w:tcPr>
          <w:p w14:paraId="37CD68A3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5E340E87" w14:textId="4401DFEB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E315E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</w:t>
            </w:r>
          </w:p>
        </w:tc>
        <w:tc>
          <w:tcPr>
            <w:tcW w:w="148" w:type="pct"/>
            <w:gridSpan w:val="2"/>
          </w:tcPr>
          <w:p w14:paraId="0E1E3EAB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3956CFA2" w14:textId="458AF957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C6244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004</w:t>
            </w:r>
          </w:p>
        </w:tc>
        <w:tc>
          <w:tcPr>
            <w:tcW w:w="149" w:type="pct"/>
          </w:tcPr>
          <w:p w14:paraId="52684574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053D578C" w14:textId="48E73F88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E315E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</w:t>
            </w:r>
          </w:p>
        </w:tc>
      </w:tr>
    </w:tbl>
    <w:p w14:paraId="1DEE3C78" w14:textId="77777777" w:rsidR="00E518C6" w:rsidRPr="00E518C6" w:rsidRDefault="00E518C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8B343" w14:textId="77777777" w:rsidR="008A260B" w:rsidRDefault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C6D0117" w14:textId="13E4AA5F" w:rsidR="008414D4" w:rsidRPr="00F205C4" w:rsidRDefault="008414D4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เงินปันผล </w:t>
      </w:r>
    </w:p>
    <w:p w14:paraId="5CCFC3A5" w14:textId="5B3927B1" w:rsidR="008414D4" w:rsidRPr="00764658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65"/>
        <w:gridCol w:w="1620"/>
        <w:gridCol w:w="1278"/>
        <w:gridCol w:w="236"/>
        <w:gridCol w:w="1294"/>
      </w:tblGrid>
      <w:tr w:rsidR="00782966" w:rsidRPr="00782966" w14:paraId="2025F515" w14:textId="77777777" w:rsidTr="00A5509B">
        <w:tc>
          <w:tcPr>
            <w:tcW w:w="3060" w:type="dxa"/>
            <w:vAlign w:val="bottom"/>
          </w:tcPr>
          <w:p w14:paraId="410E07D7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24FA93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4DF46F4" w14:textId="4D9DB697" w:rsidR="00782966" w:rsidRPr="00782966" w:rsidRDefault="00782966" w:rsidP="008A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74B1BD94" w14:textId="68E57DA5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1C2C6C8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850D5C7" w14:textId="77777777" w:rsidR="00782966" w:rsidRPr="00782966" w:rsidDel="00D43E7A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2966" w:rsidRPr="00782966" w14:paraId="7C01BEA8" w14:textId="77777777" w:rsidTr="00A5509B">
        <w:tc>
          <w:tcPr>
            <w:tcW w:w="3060" w:type="dxa"/>
          </w:tcPr>
          <w:p w14:paraId="6B37EC89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5B7A2F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37C2C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3FA802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91D30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E0BEBA" w14:textId="7CC5636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B7F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2966" w:rsidRPr="00782966" w14:paraId="270986CA" w14:textId="77777777" w:rsidTr="00A5509B">
        <w:tc>
          <w:tcPr>
            <w:tcW w:w="3060" w:type="dxa"/>
          </w:tcPr>
          <w:p w14:paraId="69FC321B" w14:textId="47F258DB" w:rsidR="00782966" w:rsidRPr="008E26C6" w:rsidRDefault="0064148A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65" w:type="dxa"/>
          </w:tcPr>
          <w:p w14:paraId="0B1B386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2E4FDEA0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491C68B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EAA825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24187F6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04D3F" w:rsidRPr="00782966" w14:paraId="773F0B02" w14:textId="77777777" w:rsidTr="00A5509B">
        <w:tc>
          <w:tcPr>
            <w:tcW w:w="3060" w:type="dxa"/>
          </w:tcPr>
          <w:p w14:paraId="3384C37C" w14:textId="526B50B1" w:rsidR="00B04D3F" w:rsidRPr="00BA7ED8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E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8E26C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8A26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65" w:type="dxa"/>
          </w:tcPr>
          <w:p w14:paraId="074C3D33" w14:textId="13D49C40" w:rsidR="00B04D3F" w:rsidRPr="00BA7ED8" w:rsidRDefault="0064148A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04D3F" w:rsidRPr="00BA7ED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04D3F" w:rsidRPr="00BA7E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2D47624" w14:textId="5F3339C2" w:rsidR="00B04D3F" w:rsidRPr="00BA7ED8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ED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พฤษภาคม</w:t>
            </w:r>
            <w:r w:rsidRPr="00BA7E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BC507C9" w14:textId="122D7230" w:rsidR="00B04D3F" w:rsidRPr="00BA7ED8" w:rsidRDefault="0064148A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04D3F" w:rsidRPr="00BA7E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36" w:type="dxa"/>
          </w:tcPr>
          <w:p w14:paraId="50C89983" w14:textId="77777777" w:rsidR="00B04D3F" w:rsidRPr="00BA7ED8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AB61B38" w14:textId="49F70C31" w:rsidR="00B04D3F" w:rsidRPr="00BA7ED8" w:rsidRDefault="0064148A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04D3F" w:rsidRPr="00BA7E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8E26C6" w:rsidRPr="00782966" w14:paraId="59E41C93" w14:textId="77777777" w:rsidTr="00A5509B">
        <w:tc>
          <w:tcPr>
            <w:tcW w:w="3060" w:type="dxa"/>
          </w:tcPr>
          <w:p w14:paraId="14397D1B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7C812668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AB6D6E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891BC00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617D4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B2D09F8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6C6" w:rsidRPr="00782966" w14:paraId="55E30626" w14:textId="77777777" w:rsidTr="00A5509B">
        <w:tc>
          <w:tcPr>
            <w:tcW w:w="3060" w:type="dxa"/>
          </w:tcPr>
          <w:p w14:paraId="566C0788" w14:textId="4E03BFEB" w:rsidR="008E26C6" w:rsidRPr="00BA7ED8" w:rsidRDefault="0064148A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65" w:type="dxa"/>
          </w:tcPr>
          <w:p w14:paraId="0969E26C" w14:textId="77777777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1FFFEF" w14:textId="77777777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</w:tcPr>
          <w:p w14:paraId="6CAA3E3A" w14:textId="77777777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21F12" w14:textId="77777777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0ED3DF" w14:textId="77777777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6C6" w:rsidRPr="00782966" w14:paraId="773E8F56" w14:textId="77777777" w:rsidTr="00A5509B">
        <w:tc>
          <w:tcPr>
            <w:tcW w:w="3060" w:type="dxa"/>
          </w:tcPr>
          <w:p w14:paraId="342A4E0F" w14:textId="25CB38DC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E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8A260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8A26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65" w:type="dxa"/>
          </w:tcPr>
          <w:p w14:paraId="56015D01" w14:textId="47C96B5D" w:rsidR="008E26C6" w:rsidRPr="00BA7ED8" w:rsidRDefault="0064148A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E26C6" w:rsidRPr="00BA7ED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8E26C6" w:rsidRPr="00BA7E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0D59DB1D" w14:textId="71170AC7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7ED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พฤษภาคม</w:t>
            </w:r>
            <w:r w:rsidRPr="00BA7E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B37A2A7" w14:textId="5BCF1BA9" w:rsidR="008E26C6" w:rsidRPr="00BA7ED8" w:rsidRDefault="0064148A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E26C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36" w:type="dxa"/>
          </w:tcPr>
          <w:p w14:paraId="3067C692" w14:textId="77777777" w:rsidR="008E26C6" w:rsidRPr="00BA7ED8" w:rsidRDefault="008E26C6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839AA14" w14:textId="490163DC" w:rsidR="008E26C6" w:rsidRPr="00BA7ED8" w:rsidRDefault="0064148A" w:rsidP="008E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E26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53AB5FA" w14:textId="4DEC4D9E" w:rsidR="00066585" w:rsidRPr="00764658" w:rsidRDefault="00066585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ADB3127" w14:textId="21BEAB25" w:rsidR="008414D4" w:rsidRPr="00F205C4" w:rsidRDefault="008414D4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  <w:r w:rsidR="00FF53F2"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5F987C7" w14:textId="77777777" w:rsidR="001E23ED" w:rsidRPr="008A260B" w:rsidRDefault="001E23ED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BB6E15" w14:textId="65975CAF" w:rsidR="00A31AF3" w:rsidRPr="008E26C6" w:rsidRDefault="00A31AF3" w:rsidP="001C195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16E610" w14:textId="7ACB87F4" w:rsidR="00A31AF3" w:rsidRPr="008A260B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B886F" w14:textId="692A9BF8" w:rsidR="00A31AF3" w:rsidRPr="00A31AF3" w:rsidRDefault="00A31AF3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AF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2C0B3FDD" w14:textId="77777777" w:rsidR="00A31AF3" w:rsidRPr="008A260B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A9244" w14:textId="737AE7AE" w:rsidR="008414D4" w:rsidRPr="008E26C6" w:rsidRDefault="008414D4" w:rsidP="00F92BF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8E26C6">
        <w:rPr>
          <w:rFonts w:asciiTheme="majorBidi" w:hAnsiTheme="majorBidi"/>
          <w:i/>
          <w:iCs/>
          <w:sz w:val="30"/>
          <w:szCs w:val="30"/>
          <w:cs/>
        </w:rPr>
        <w:t>นโยบาย</w:t>
      </w:r>
      <w:r w:rsidRPr="008E26C6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6C2A24A6" w14:textId="77777777" w:rsidR="008414D4" w:rsidRPr="008A260B" w:rsidRDefault="008414D4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B6F01" w14:textId="3C0F1D23" w:rsidR="00722B5C" w:rsidRPr="008E26C6" w:rsidRDefault="00722B5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0D5357C" w14:textId="77777777" w:rsidR="00722B5C" w:rsidRPr="008A260B" w:rsidRDefault="00722B5C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FF0FB22" w14:textId="35F497CA" w:rsidR="00907C4A" w:rsidRPr="00907C4A" w:rsidRDefault="00907C4A" w:rsidP="00907C4A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972088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ADF2550" w14:textId="77777777" w:rsidR="00907C4A" w:rsidRPr="008A260B" w:rsidRDefault="00907C4A" w:rsidP="0090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A73F5B" w14:textId="337D6221" w:rsidR="00907C4A" w:rsidRPr="00907C4A" w:rsidRDefault="00907C4A" w:rsidP="00907C4A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368955" w14:textId="77777777" w:rsidR="00907C4A" w:rsidRPr="008A260B" w:rsidRDefault="00907C4A" w:rsidP="0090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B3F64B5" w14:textId="432D2DDF" w:rsidR="00907C4A" w:rsidRPr="00907C4A" w:rsidRDefault="00907C4A" w:rsidP="00907C4A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907C4A">
        <w:rPr>
          <w:rFonts w:asciiTheme="majorBidi" w:hAnsiTheme="majorBidi" w:cs="Angsana New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907C4A">
        <w:rPr>
          <w:rFonts w:asciiTheme="majorBidi" w:hAnsiTheme="majorBidi" w:cs="Angsana New" w:hint="cs"/>
          <w:sz w:val="30"/>
          <w:szCs w:val="30"/>
          <w:cs/>
        </w:rPr>
        <w:t xml:space="preserve">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DFD5ED" w14:textId="77777777" w:rsidR="00E518C6" w:rsidRPr="008A260B" w:rsidRDefault="00E518C6" w:rsidP="0090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B7ABB6D" w14:textId="4BDA0093" w:rsidR="006E4C16" w:rsidRPr="008E26C6" w:rsidRDefault="006E4C16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F92BF7"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3E319F74" w14:textId="4587DBA6" w:rsidR="006E4C16" w:rsidRPr="008A260B" w:rsidRDefault="006E4C16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02543D" w14:textId="57097885" w:rsidR="006E4C16" w:rsidRDefault="006E4C16" w:rsidP="006E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30609D8A" w14:textId="33540080" w:rsidR="006E4C16" w:rsidRPr="00764658" w:rsidRDefault="006E4C16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14E67B9" w14:textId="4C10C0DA" w:rsidR="006E4C16" w:rsidRDefault="006E4C1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/>
          <w:sz w:val="30"/>
          <w:szCs w:val="30"/>
          <w:cs/>
        </w:rPr>
        <w:t>(</w:t>
      </w:r>
      <w:r w:rsidR="00F13F96">
        <w:rPr>
          <w:rFonts w:asciiTheme="majorBidi" w:hAnsiTheme="majorBidi" w:cs="Angsana New" w:hint="cs"/>
          <w:sz w:val="30"/>
          <w:szCs w:val="30"/>
          <w:cs/>
        </w:rPr>
        <w:t>ข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28D6C585" w14:textId="52643916" w:rsidR="006E4C16" w:rsidRPr="00764658" w:rsidRDefault="006E4C1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EDC8D" w14:textId="3A766047" w:rsidR="006E4C16" w:rsidRDefault="00142644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42644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ผู้บริหารต้องพิจารณาถึงปัจจัยอื่นๆ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BF083BE" w14:textId="08265225" w:rsidR="006E4C16" w:rsidRPr="00764658" w:rsidRDefault="006E4C1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12A0B3D" w14:textId="421669E4" w:rsidR="00AA4745" w:rsidRPr="00D243A0" w:rsidRDefault="00D243A0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243A0">
        <w:rPr>
          <w:rFonts w:asciiTheme="majorBidi" w:hAnsiTheme="majorBidi" w:cs="Angsana New"/>
          <w:sz w:val="30"/>
          <w:szCs w:val="30"/>
          <w:cs/>
        </w:rPr>
        <w:t>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D243A0">
        <w:rPr>
          <w:rFonts w:asciiTheme="majorBidi" w:hAnsiTheme="majorBidi" w:cs="Angsana New"/>
          <w:sz w:val="30"/>
          <w:szCs w:val="30"/>
          <w:cs/>
        </w:rPr>
        <w:t>บริหารความเสี่ยง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142644" w:rsidRPr="00142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ข้อมูลของสถาบันจัดอันดับความน่าเชื่อถือ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</w:t>
      </w:r>
    </w:p>
    <w:p w14:paraId="74156387" w14:textId="77777777" w:rsidR="00907C4A" w:rsidRPr="00CC79AD" w:rsidRDefault="00907C4A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2E353FA" w14:textId="167E72E4" w:rsidR="00583D63" w:rsidRPr="00583D63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3D63">
        <w:rPr>
          <w:rFonts w:asciiTheme="majorBidi" w:hAnsiTheme="majorBidi" w:cs="Angsana New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09E8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142644">
        <w:rPr>
          <w:rFonts w:asciiTheme="majorBidi" w:hAnsiTheme="majorBidi" w:cs="Angsana New"/>
          <w:sz w:val="30"/>
          <w:szCs w:val="30"/>
        </w:rPr>
        <w:t xml:space="preserve"> 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142644" w:rsidRPr="00142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</w:t>
      </w:r>
      <w:r w:rsidR="00142644" w:rsidRPr="003C1B80">
        <w:rPr>
          <w:rFonts w:asciiTheme="majorBidi" w:hAnsiTheme="majorBidi" w:cs="Angsana New" w:hint="cs"/>
          <w:sz w:val="30"/>
          <w:szCs w:val="30"/>
          <w:cs/>
        </w:rPr>
        <w:t>การด้อยค่าทุกวันสิ้นรอบระยะเวลารายงาน</w:t>
      </w:r>
      <w:r w:rsidR="00142644" w:rsidRPr="003C1B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3C1B80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6196FA4" w14:textId="77777777" w:rsidR="00583D63" w:rsidRPr="00CC79AD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16949" w14:textId="0461A909" w:rsidR="00B543BF" w:rsidRDefault="00B543BF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6</w:t>
      </w:r>
    </w:p>
    <w:p w14:paraId="28028319" w14:textId="036C28CF" w:rsidR="00583D63" w:rsidRPr="00CC79AD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8"/>
          <w:szCs w:val="28"/>
        </w:rPr>
      </w:pPr>
    </w:p>
    <w:p w14:paraId="67662EB1" w14:textId="0F83A2DE" w:rsidR="00583D63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/>
          <w:sz w:val="30"/>
          <w:szCs w:val="30"/>
          <w:cs/>
        </w:rPr>
        <w:lastRenderedPageBreak/>
        <w:t>(</w:t>
      </w:r>
      <w:r>
        <w:rPr>
          <w:rFonts w:asciiTheme="majorBidi" w:hAnsiTheme="majorBidi" w:cs="Angsana New" w:hint="cs"/>
          <w:sz w:val="30"/>
          <w:szCs w:val="30"/>
          <w:cs/>
        </w:rPr>
        <w:t>ข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05984A5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CBB0021" w14:textId="40F08D28" w:rsid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543BF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B543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03591AFA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287622" w14:textId="09DC180A" w:rsidR="00AE484C" w:rsidRPr="00052D04" w:rsidRDefault="00AE484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F006B" w:rsidRPr="00052D04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052D04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6461493" w14:textId="15025DE3" w:rsidR="00AE484C" w:rsidRPr="00CC79AD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6D891CD" w14:textId="28CEC478" w:rsidR="00AE484C" w:rsidRDefault="00AE484C" w:rsidP="00AE4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E484C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AE484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484C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71B5C87E" w14:textId="304269BD" w:rsidR="00AE484C" w:rsidRPr="00CC79AD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93DA61" w14:textId="6D06CFEA" w:rsidR="00970566" w:rsidRDefault="0097056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97056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ณ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9C16EA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จำนวนเงินเป็นจำนวนขั้นต้นซึ่งไม่ได้คิดลด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13D6AE4F" w14:textId="77777777" w:rsidR="00052D04" w:rsidRPr="008A260B" w:rsidRDefault="00052D04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8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008"/>
        <w:gridCol w:w="270"/>
        <w:gridCol w:w="1080"/>
        <w:gridCol w:w="272"/>
        <w:gridCol w:w="898"/>
        <w:gridCol w:w="236"/>
        <w:gridCol w:w="844"/>
        <w:gridCol w:w="263"/>
        <w:gridCol w:w="1087"/>
      </w:tblGrid>
      <w:tr w:rsidR="00052D04" w:rsidRPr="00052D04" w14:paraId="788074D4" w14:textId="77777777" w:rsidTr="00A3691F">
        <w:trPr>
          <w:tblHeader/>
        </w:trPr>
        <w:tc>
          <w:tcPr>
            <w:tcW w:w="3024" w:type="dxa"/>
            <w:vAlign w:val="bottom"/>
          </w:tcPr>
          <w:p w14:paraId="7E748843" w14:textId="77777777" w:rsidR="00052D04" w:rsidRPr="00052D04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8" w:type="dxa"/>
            <w:gridSpan w:val="9"/>
            <w:vAlign w:val="bottom"/>
          </w:tcPr>
          <w:p w14:paraId="75D49C63" w14:textId="2525CCFD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2D0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52D04" w:rsidRPr="00052D04" w14:paraId="18652DF8" w14:textId="77777777" w:rsidTr="00376C56">
        <w:trPr>
          <w:tblHeader/>
        </w:trPr>
        <w:tc>
          <w:tcPr>
            <w:tcW w:w="3024" w:type="dxa"/>
            <w:vAlign w:val="bottom"/>
          </w:tcPr>
          <w:p w14:paraId="697EABFD" w14:textId="77777777" w:rsidR="00052D04" w:rsidRPr="00052D04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3B990358" w14:textId="77777777" w:rsidR="00052D04" w:rsidRPr="00052D04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21929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9B679A2" w14:textId="73F7CD3B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52D04" w:rsidRPr="00052D04" w14:paraId="0D803AC1" w14:textId="77777777" w:rsidTr="00052D04">
        <w:trPr>
          <w:tblHeader/>
        </w:trPr>
        <w:tc>
          <w:tcPr>
            <w:tcW w:w="3024" w:type="dxa"/>
            <w:vAlign w:val="bottom"/>
            <w:hideMark/>
          </w:tcPr>
          <w:p w14:paraId="30205060" w14:textId="0C8E5808" w:rsidR="00052D04" w:rsidRPr="00052D04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62B835A2" w14:textId="77777777" w:rsidR="00052D04" w:rsidRPr="00052D04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FEE81FC" w14:textId="77777777" w:rsidR="00052D04" w:rsidRPr="00052D04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BFD7D3D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6BA34BA" w14:textId="17A86E3F" w:rsidR="00052D04" w:rsidRPr="00052D04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857374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1AAADF3E" w14:textId="387FACF6" w:rsidR="00052D04" w:rsidRPr="00052D04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43068C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E8BEDD2" w14:textId="4E5D5760" w:rsidR="00052D04" w:rsidRPr="00052D04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4148A" w:rsidRPr="006414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52D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2F7821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6D205C42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2D04" w:rsidRPr="00052D04" w14:paraId="602C3C36" w14:textId="77777777" w:rsidTr="00A3691F">
        <w:trPr>
          <w:tblHeader/>
        </w:trPr>
        <w:tc>
          <w:tcPr>
            <w:tcW w:w="3024" w:type="dxa"/>
            <w:vAlign w:val="bottom"/>
          </w:tcPr>
          <w:p w14:paraId="2F552BD7" w14:textId="77777777" w:rsidR="00052D04" w:rsidRPr="00052D04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8" w:type="dxa"/>
            <w:gridSpan w:val="9"/>
            <w:vAlign w:val="bottom"/>
          </w:tcPr>
          <w:p w14:paraId="33B5CAA7" w14:textId="4FD00C1F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52D0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2D0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052D0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52D04" w:rsidRPr="00052D04" w14:paraId="470EC92E" w14:textId="77777777" w:rsidTr="00052D04">
        <w:trPr>
          <w:tblHeader/>
        </w:trPr>
        <w:tc>
          <w:tcPr>
            <w:tcW w:w="3024" w:type="dxa"/>
            <w:vAlign w:val="bottom"/>
          </w:tcPr>
          <w:p w14:paraId="36F7FEF8" w14:textId="242B78D5" w:rsidR="00052D04" w:rsidRPr="00052D04" w:rsidRDefault="0064148A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08" w:type="dxa"/>
            <w:vAlign w:val="bottom"/>
          </w:tcPr>
          <w:p w14:paraId="62FD3DB8" w14:textId="77777777" w:rsidR="00052D04" w:rsidRPr="00052D04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359C94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C4A05A" w14:textId="77777777" w:rsidR="00052D04" w:rsidRPr="00052D04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31485438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ED3B2AC" w14:textId="77777777" w:rsidR="00052D04" w:rsidRPr="00052D04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5A7A5184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7A89AB1" w14:textId="77777777" w:rsidR="00052D04" w:rsidRPr="00052D04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bottom"/>
          </w:tcPr>
          <w:p w14:paraId="6A4324E2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2CEACEDD" w14:textId="77777777" w:rsidR="00052D04" w:rsidRPr="00052D04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2D04" w:rsidRPr="00052D04" w14:paraId="4F861B18" w14:textId="77777777" w:rsidTr="00052D04">
        <w:tc>
          <w:tcPr>
            <w:tcW w:w="3024" w:type="dxa"/>
            <w:hideMark/>
          </w:tcPr>
          <w:p w14:paraId="4EB3FAEC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8" w:type="dxa"/>
          </w:tcPr>
          <w:p w14:paraId="69AE0FB7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DD378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C68354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8F419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0A940F7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2E346D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B6F6D72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CC6882D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763176B" w14:textId="77777777" w:rsidR="00052D04" w:rsidRPr="00052D04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2D04" w:rsidRPr="00052D04" w14:paraId="105E382F" w14:textId="77777777" w:rsidTr="00052D04">
        <w:tc>
          <w:tcPr>
            <w:tcW w:w="3024" w:type="dxa"/>
            <w:hideMark/>
          </w:tcPr>
          <w:p w14:paraId="66CA3C89" w14:textId="0F0BE043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77814548" w14:textId="1A43848F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4BE27A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3C3DF5" w14:textId="7F15B7C5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1121BF77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6BAFB71" w14:textId="54F71F18" w:rsidR="00052D04" w:rsidRPr="00052D04" w:rsidRDefault="00052D04" w:rsidP="004A0C8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CF544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CD53BF4" w14:textId="565A9053" w:rsidR="00052D04" w:rsidRPr="00052D04" w:rsidRDefault="00052D04" w:rsidP="004A0C8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69F9EC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BA5BD5C" w14:textId="3251CBDC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3A270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52D04" w:rsidRPr="00052D04" w14:paraId="66591606" w14:textId="77777777" w:rsidTr="00052D04">
        <w:tc>
          <w:tcPr>
            <w:tcW w:w="3024" w:type="dxa"/>
            <w:hideMark/>
          </w:tcPr>
          <w:p w14:paraId="099E1AAD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  <w:shd w:val="clear" w:color="auto" w:fill="auto"/>
          </w:tcPr>
          <w:p w14:paraId="117209C9" w14:textId="70803ECD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5EEE1A91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7E0F81" w14:textId="0F4B821C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272" w:type="dxa"/>
            <w:shd w:val="clear" w:color="auto" w:fill="auto"/>
          </w:tcPr>
          <w:p w14:paraId="5225B81B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C14C18C" w14:textId="7E665C5B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51D441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5FCAC69" w14:textId="5C125128" w:rsidR="00052D04" w:rsidRPr="00052D04" w:rsidRDefault="00052D04" w:rsidP="004A0C8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96F06D3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365757E" w14:textId="7E25EE43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</w:tr>
      <w:tr w:rsidR="00052D04" w:rsidRPr="00052D04" w14:paraId="16E2D9F5" w14:textId="77777777" w:rsidTr="00052D04">
        <w:tc>
          <w:tcPr>
            <w:tcW w:w="3024" w:type="dxa"/>
            <w:hideMark/>
          </w:tcPr>
          <w:p w14:paraId="5A2DEBC6" w14:textId="28B5E50B" w:rsidR="00052D04" w:rsidRPr="00C42E85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42E8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2EBAE8D1" w14:textId="2F1E6652" w:rsidR="00052D04" w:rsidRPr="00C42E85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052D04"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3826441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4CF2A5" w14:textId="7D269E7B" w:rsidR="00052D04" w:rsidRPr="00C42E85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C42E85"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272" w:type="dxa"/>
            <w:shd w:val="clear" w:color="auto" w:fill="auto"/>
          </w:tcPr>
          <w:p w14:paraId="3F058666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201C474" w14:textId="3D0F3D23" w:rsidR="00052D04" w:rsidRPr="00C42E85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C42E85"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28DA8855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9B05568" w14:textId="50B45A2C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2E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CC9228A" w14:textId="77777777" w:rsidR="00052D04" w:rsidRPr="00C42E85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B3EE4F8" w14:textId="46508C85" w:rsidR="00052D04" w:rsidRPr="00C42E85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C42E85" w:rsidRPr="00C42E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</w:tr>
      <w:tr w:rsidR="00052D04" w:rsidRPr="00052D04" w14:paraId="0E62BC26" w14:textId="77777777" w:rsidTr="00052D04">
        <w:trPr>
          <w:trHeight w:val="119"/>
        </w:trPr>
        <w:tc>
          <w:tcPr>
            <w:tcW w:w="3024" w:type="dxa"/>
            <w:hideMark/>
          </w:tcPr>
          <w:p w14:paraId="17D05A02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19B593" w14:textId="3634FB3A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7A0BF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E78C9" w14:textId="125EFFBF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2C6FB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5C792C1" w14:textId="134CC450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5E1EF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3F81C08" w14:textId="6E636C5B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4150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0582976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13B6370" w14:textId="0C635A4E" w:rsidR="00052D04" w:rsidRPr="00052D04" w:rsidRDefault="0064148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</w:tr>
      <w:tr w:rsidR="00052D04" w:rsidRPr="00052D04" w14:paraId="72574138" w14:textId="77777777" w:rsidTr="00052D04">
        <w:tc>
          <w:tcPr>
            <w:tcW w:w="3024" w:type="dxa"/>
          </w:tcPr>
          <w:p w14:paraId="54A1E2AE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1FF08" w14:textId="4933B4FF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584</w:t>
            </w:r>
            <w:r w:rsidR="00052D04" w:rsidRPr="00052D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5321BD3B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56CC7" w14:textId="0A21A6D2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413</w:t>
            </w:r>
            <w:r w:rsidR="00E72C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</w:t>
            </w:r>
          </w:p>
        </w:tc>
        <w:tc>
          <w:tcPr>
            <w:tcW w:w="272" w:type="dxa"/>
            <w:shd w:val="clear" w:color="auto" w:fill="auto"/>
          </w:tcPr>
          <w:p w14:paraId="5E0B0128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846D4" w14:textId="01ED04FB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4150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7502110C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7ADF0C" w14:textId="6E22E709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  <w:r w:rsidR="004150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069</w:t>
            </w:r>
          </w:p>
        </w:tc>
        <w:tc>
          <w:tcPr>
            <w:tcW w:w="263" w:type="dxa"/>
            <w:shd w:val="clear" w:color="auto" w:fill="auto"/>
          </w:tcPr>
          <w:p w14:paraId="5ACBBAC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A5CCF" w14:textId="6A5FD31F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680</w:t>
            </w:r>
            <w:r w:rsidR="00E72C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013</w:t>
            </w:r>
          </w:p>
        </w:tc>
      </w:tr>
      <w:tr w:rsidR="00052D04" w:rsidRPr="00052D04" w14:paraId="0F5A0682" w14:textId="77777777" w:rsidTr="00052D04">
        <w:tc>
          <w:tcPr>
            <w:tcW w:w="3024" w:type="dxa"/>
          </w:tcPr>
          <w:p w14:paraId="3CDFCF60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237D93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955939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8CE467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52337A2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1A1133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12B914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D002D53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AD79D5F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BD25A5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2D04" w:rsidRPr="00052D04" w14:paraId="2F9921FF" w14:textId="77777777" w:rsidTr="00052D04">
        <w:tc>
          <w:tcPr>
            <w:tcW w:w="3024" w:type="dxa"/>
          </w:tcPr>
          <w:p w14:paraId="0A73609E" w14:textId="3A9BD911" w:rsidR="00052D04" w:rsidRPr="00052D04" w:rsidRDefault="0064148A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74E563C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4EDE30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3AEBF96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1F8C9C4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006129BE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8B00B8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5C724CD9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7FB108D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65B6C464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2D04" w:rsidRPr="00052D04" w14:paraId="658469F0" w14:textId="77777777" w:rsidTr="00052D04">
        <w:tc>
          <w:tcPr>
            <w:tcW w:w="3024" w:type="dxa"/>
          </w:tcPr>
          <w:p w14:paraId="2F194CA1" w14:textId="5ADE89AC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89D87CA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6F3F47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DB5A0A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61A03E8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4F149FB1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3F1CEB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8CB0A79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05DA776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03EE3C1A" w14:textId="77777777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2D04" w:rsidRPr="00052D04" w14:paraId="0E3D5045" w14:textId="77777777" w:rsidTr="00052D04">
        <w:tc>
          <w:tcPr>
            <w:tcW w:w="3024" w:type="dxa"/>
          </w:tcPr>
          <w:p w14:paraId="5A354D6B" w14:textId="55A73558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9E7D951" w14:textId="73838242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E88C1E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F84A891" w14:textId="22D79D3F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272" w:type="dxa"/>
            <w:shd w:val="clear" w:color="auto" w:fill="auto"/>
          </w:tcPr>
          <w:p w14:paraId="5F43AC19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422E2ABA" w14:textId="5199E276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29EDC7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6EB33622" w14:textId="10CF3E56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C30986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1F54AB53" w14:textId="6C62CFE8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</w:tr>
      <w:tr w:rsidR="00052D04" w:rsidRPr="00052D04" w14:paraId="3A2DCAF6" w14:textId="77777777" w:rsidTr="00052D04">
        <w:tc>
          <w:tcPr>
            <w:tcW w:w="3024" w:type="dxa"/>
          </w:tcPr>
          <w:p w14:paraId="36392FFA" w14:textId="42F0B126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AF254F9" w14:textId="0DF0D948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4DB2B56A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BE67EFE" w14:textId="175D101B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72" w:type="dxa"/>
            <w:shd w:val="clear" w:color="auto" w:fill="auto"/>
          </w:tcPr>
          <w:p w14:paraId="34A2CE29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64CBC658" w14:textId="1791B118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51ACC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A35F936" w14:textId="79971A51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A632E8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29FBC127" w14:textId="6AF56358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052D04" w:rsidRPr="00052D04" w14:paraId="2F3202D8" w14:textId="77777777" w:rsidTr="00052D04">
        <w:tc>
          <w:tcPr>
            <w:tcW w:w="3024" w:type="dxa"/>
          </w:tcPr>
          <w:p w14:paraId="07E3681A" w14:textId="65209C14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A1D66EA" w14:textId="7697E394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15020510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88F96D" w14:textId="53AA4C15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272" w:type="dxa"/>
            <w:shd w:val="clear" w:color="auto" w:fill="auto"/>
          </w:tcPr>
          <w:p w14:paraId="66D5906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A12B0E4" w14:textId="4DAA8264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236" w:type="dxa"/>
            <w:shd w:val="clear" w:color="auto" w:fill="auto"/>
          </w:tcPr>
          <w:p w14:paraId="2A18E802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75FA8AD" w14:textId="26B44473" w:rsidR="00052D04" w:rsidRPr="00052D04" w:rsidRDefault="00052D04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BD6ADF2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15DBE021" w14:textId="6F71B290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</w:tr>
      <w:tr w:rsidR="00052D04" w:rsidRPr="00052D04" w14:paraId="7A23ECC4" w14:textId="77777777" w:rsidTr="00052D04">
        <w:tc>
          <w:tcPr>
            <w:tcW w:w="3024" w:type="dxa"/>
          </w:tcPr>
          <w:p w14:paraId="6A2C33F8" w14:textId="6035CD0C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52D0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2B3C5" w14:textId="548BBF81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7A475E03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E83F1" w14:textId="65B0D43C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272" w:type="dxa"/>
            <w:shd w:val="clear" w:color="auto" w:fill="auto"/>
          </w:tcPr>
          <w:p w14:paraId="3F4868ED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E24A9" w14:textId="3FAC1903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833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236" w:type="dxa"/>
            <w:shd w:val="clear" w:color="auto" w:fill="auto"/>
          </w:tcPr>
          <w:p w14:paraId="66015C0E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68A5E" w14:textId="1974D512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263" w:type="dxa"/>
            <w:shd w:val="clear" w:color="auto" w:fill="auto"/>
          </w:tcPr>
          <w:p w14:paraId="1306E2C9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6FA10" w14:textId="01B17CF5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="00052D04" w:rsidRPr="00052D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</w:tr>
      <w:tr w:rsidR="00052D04" w:rsidRPr="00052D04" w14:paraId="2C46EBDB" w14:textId="77777777" w:rsidTr="00052D04">
        <w:tc>
          <w:tcPr>
            <w:tcW w:w="3024" w:type="dxa"/>
          </w:tcPr>
          <w:p w14:paraId="1B6854E8" w14:textId="77777777" w:rsidR="00052D04" w:rsidRPr="00052D04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8DFB50" w14:textId="3133EFB0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626</w:t>
            </w:r>
            <w:r w:rsidR="00052D04" w:rsidRPr="00052D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3DEED3ED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44F6DB" w14:textId="62DF6973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466</w:t>
            </w:r>
            <w:r w:rsidR="00052D04" w:rsidRPr="00052D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728</w:t>
            </w:r>
          </w:p>
        </w:tc>
        <w:tc>
          <w:tcPr>
            <w:tcW w:w="272" w:type="dxa"/>
            <w:shd w:val="clear" w:color="auto" w:fill="auto"/>
          </w:tcPr>
          <w:p w14:paraId="06BED52D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4D9DD" w14:textId="15002122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="004833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</w:t>
            </w:r>
          </w:p>
        </w:tc>
        <w:tc>
          <w:tcPr>
            <w:tcW w:w="236" w:type="dxa"/>
            <w:shd w:val="clear" w:color="auto" w:fill="auto"/>
          </w:tcPr>
          <w:p w14:paraId="6F26EE2A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94685" w14:textId="57C4F28C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</w:t>
            </w:r>
            <w:r w:rsidR="00052D04" w:rsidRPr="00052D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758</w:t>
            </w:r>
          </w:p>
        </w:tc>
        <w:tc>
          <w:tcPr>
            <w:tcW w:w="263" w:type="dxa"/>
            <w:shd w:val="clear" w:color="auto" w:fill="auto"/>
          </w:tcPr>
          <w:p w14:paraId="08E31172" w14:textId="77777777" w:rsidR="00052D04" w:rsidRPr="00052D04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20ED94" w14:textId="48FA21A9" w:rsidR="00052D04" w:rsidRPr="00052D04" w:rsidRDefault="0064148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721</w:t>
            </w:r>
            <w:r w:rsidR="00052D04" w:rsidRPr="00052D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957</w:t>
            </w:r>
          </w:p>
        </w:tc>
      </w:tr>
    </w:tbl>
    <w:p w14:paraId="2F2C21BE" w14:textId="6A142B40" w:rsidR="00B543BF" w:rsidRDefault="00B543BF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ECF57F" w14:textId="77777777" w:rsidR="008A260B" w:rsidRDefault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59361F82" w14:textId="28D00F00" w:rsidR="00B32D50" w:rsidRDefault="00FE441F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</w:t>
      </w:r>
      <w:r w:rsidR="002E3673" w:rsidRPr="009C16EA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9C16EA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ความเสี่ยงด้านตลาด</w:t>
      </w:r>
    </w:p>
    <w:p w14:paraId="7894438C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887AD71" w14:textId="54B95533" w:rsidR="00B543BF" w:rsidRP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543BF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B543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63CE9542" w14:textId="7402668C" w:rsidR="00FE441F" w:rsidRPr="008A260B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5A206E" w14:textId="2C352008" w:rsidR="004B6458" w:rsidRPr="00EC16E3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="00E72C27">
        <w:rPr>
          <w:rFonts w:asciiTheme="majorBidi" w:hAnsiTheme="majorBidi" w:cs="Angsana New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1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ความเสี่ยงด้านอัตราแลกเปลี่ยน</w:t>
      </w:r>
    </w:p>
    <w:p w14:paraId="5F010AD8" w14:textId="2458DBFC" w:rsidR="004B6458" w:rsidRPr="008A260B" w:rsidRDefault="004B6458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FFC07F8" w14:textId="0762EEE1" w:rsidR="004B6458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4B6458">
        <w:rPr>
          <w:rFonts w:asciiTheme="majorBidi" w:hAnsiTheme="majorBidi" w:cs="Angsana New" w:hint="cs"/>
          <w:sz w:val="30"/>
          <w:szCs w:val="30"/>
          <w:cs/>
        </w:rPr>
        <w:t>การดำเนินธุรกิจหลักของกลุ่มบริษัทมีรายรับและรายจ่ายกับคู่ค้าเป็นเงินบาท</w:t>
      </w:r>
      <w:r w:rsidRPr="004B64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กลุ่มบริษัทจึงไม่มีความเสี่ยงด้านเงินตราต่างประเทศ</w:t>
      </w:r>
    </w:p>
    <w:p w14:paraId="059DFCA1" w14:textId="1EDEBDC3" w:rsidR="004B6458" w:rsidRPr="008A260B" w:rsidRDefault="004B6458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251042" w14:textId="52341AA3" w:rsidR="00FE441F" w:rsidRDefault="00FE441F" w:rsidP="00FE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2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FE441F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</w:t>
      </w:r>
    </w:p>
    <w:p w14:paraId="6AF40FCF" w14:textId="26FA87F9" w:rsidR="00FE441F" w:rsidRPr="008A260B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F2ED9" w14:textId="67556E94" w:rsidR="00FE441F" w:rsidRDefault="00BE5982" w:rsidP="00BE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E5982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6C7A">
        <w:rPr>
          <w:rFonts w:asciiTheme="majorBidi" w:hAnsiTheme="majorBidi" w:cs="Angsana New" w:hint="cs"/>
          <w:sz w:val="30"/>
          <w:szCs w:val="30"/>
          <w:cs/>
        </w:rPr>
        <w:t>เนื่องจากเงิน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37F59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3B59C9">
        <w:rPr>
          <w:rFonts w:asciiTheme="majorBidi" w:hAnsiTheme="majorBidi" w:cs="Angsana New"/>
          <w:sz w:val="30"/>
          <w:szCs w:val="30"/>
        </w:rPr>
        <w:br/>
      </w:r>
      <w:r w:rsidR="00D37F5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</w:t>
      </w:r>
      <w:r w:rsidR="0066356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817997">
        <w:rPr>
          <w:rFonts w:asciiTheme="majorBidi" w:hAnsiTheme="majorBidi" w:cs="Angsana New" w:hint="cs"/>
          <w:sz w:val="30"/>
          <w:szCs w:val="30"/>
          <w:cs/>
        </w:rPr>
        <w:t>ลอยตัว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กลุ่มบริษัทมีฐานะเปิดต่อความเสี่ยงด้านอัตราดอกเบี้ยโดย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หลักมาจากเงินกู้ยืม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1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354CA8">
        <w:rPr>
          <w:rFonts w:asciiTheme="majorBidi" w:hAnsiTheme="majorBidi" w:cs="Angsana New"/>
          <w:sz w:val="30"/>
          <w:szCs w:val="30"/>
          <w:cs/>
        </w:rPr>
        <w:t>)</w:t>
      </w:r>
    </w:p>
    <w:p w14:paraId="377BE7C4" w14:textId="27772146" w:rsidR="00803DEE" w:rsidRPr="00CC79AD" w:rsidRDefault="00803DEE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BA29D" w14:textId="4D17AED1" w:rsidR="007B2BC6" w:rsidRPr="00F205C4" w:rsidRDefault="007B2BC6" w:rsidP="007B2BC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2BC6">
        <w:rPr>
          <w:rFonts w:asciiTheme="majorBidi" w:hAnsiTheme="majorBidi" w:hint="cs"/>
          <w:b/>
          <w:bCs/>
          <w:sz w:val="30"/>
          <w:szCs w:val="30"/>
          <w:cs/>
        </w:rPr>
        <w:t>การบริหารจัดการทุน</w:t>
      </w:r>
      <w:r w:rsidRPr="007B2BC6">
        <w:rPr>
          <w:rFonts w:asciiTheme="majorBidi" w:hAnsiTheme="majorBidi"/>
          <w:b/>
          <w:bCs/>
          <w:sz w:val="30"/>
          <w:szCs w:val="30"/>
          <w:cs/>
        </w:rPr>
        <w:t xml:space="preserve">  </w:t>
      </w:r>
    </w:p>
    <w:p w14:paraId="4B175EC5" w14:textId="77777777" w:rsidR="007B2BC6" w:rsidRPr="008A260B" w:rsidRDefault="007B2BC6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B0215" w14:textId="6A54550E" w:rsidR="007B2BC6" w:rsidRDefault="007B2BC6" w:rsidP="007B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C6A02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6B7AB18A" w14:textId="77777777" w:rsidR="00E518C6" w:rsidRPr="00E518C6" w:rsidRDefault="00E518C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B2B7EB" w14:textId="409C225D" w:rsidR="0079245F" w:rsidRPr="00225359" w:rsidRDefault="0079245F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2535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346A588" w14:textId="77777777" w:rsidR="0079245F" w:rsidRPr="00CC79AD" w:rsidRDefault="0079245F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988"/>
        <w:gridCol w:w="275"/>
        <w:gridCol w:w="987"/>
        <w:gridCol w:w="270"/>
        <w:gridCol w:w="981"/>
        <w:gridCol w:w="275"/>
        <w:gridCol w:w="996"/>
      </w:tblGrid>
      <w:tr w:rsidR="0079245F" w:rsidRPr="00F205C4" w14:paraId="6CA22B43" w14:textId="77777777" w:rsidTr="00B543BF">
        <w:trPr>
          <w:tblHeader/>
        </w:trPr>
        <w:tc>
          <w:tcPr>
            <w:tcW w:w="2383" w:type="pct"/>
          </w:tcPr>
          <w:p w14:paraId="78495993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30FE505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75C0D44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1175BB6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2977884A" w14:textId="77777777" w:rsidTr="00B543BF">
        <w:trPr>
          <w:tblHeader/>
        </w:trPr>
        <w:tc>
          <w:tcPr>
            <w:tcW w:w="2383" w:type="pct"/>
          </w:tcPr>
          <w:p w14:paraId="24629DE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517F36" w14:textId="48E438DA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2F8A2CF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2EB9409" w14:textId="3C7E9836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29AFFB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514FF9" w14:textId="68711DF4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3D75CF4A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B9E0D77" w14:textId="7B37E2A0" w:rsidR="00A70303" w:rsidRPr="00F205C4" w:rsidRDefault="0064148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70303" w:rsidRPr="00F205C4" w14:paraId="061B7509" w14:textId="77777777" w:rsidTr="00B543BF">
        <w:trPr>
          <w:tblHeader/>
        </w:trPr>
        <w:tc>
          <w:tcPr>
            <w:tcW w:w="2383" w:type="pct"/>
          </w:tcPr>
          <w:p w14:paraId="69B454A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pct"/>
            <w:gridSpan w:val="7"/>
          </w:tcPr>
          <w:p w14:paraId="462149D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303" w:rsidRPr="00F205C4" w14:paraId="337B29F5" w14:textId="77777777" w:rsidTr="00E315E1">
        <w:tc>
          <w:tcPr>
            <w:tcW w:w="2383" w:type="pct"/>
            <w:vAlign w:val="center"/>
          </w:tcPr>
          <w:p w14:paraId="66659443" w14:textId="5F115EA8" w:rsidR="00A70303" w:rsidRPr="00F205C4" w:rsidRDefault="003C7500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C7500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2" w:type="pct"/>
          </w:tcPr>
          <w:p w14:paraId="61F5BECE" w14:textId="77777777" w:rsidR="00A70303" w:rsidRPr="00F205C4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2BA5D754" w14:textId="77777777" w:rsidR="00A70303" w:rsidRPr="00F205C4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144279F9" w14:textId="77777777" w:rsidR="00A70303" w:rsidRPr="00F205C4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4E11BC" w14:textId="77777777" w:rsidR="00A70303" w:rsidRPr="00F205C4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F0B2FB1" w14:textId="77777777" w:rsidR="00A70303" w:rsidRPr="00F205C4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B315D56" w14:textId="77777777" w:rsidR="00A70303" w:rsidRPr="00F205C4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0FD68363" w14:textId="77777777" w:rsidR="00A70303" w:rsidRPr="00F205C4" w:rsidRDefault="00A70303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5E1" w:rsidRPr="00F205C4" w14:paraId="4A0DDA39" w14:textId="77777777" w:rsidTr="00E315E1">
        <w:tc>
          <w:tcPr>
            <w:tcW w:w="2383" w:type="pct"/>
            <w:vAlign w:val="center"/>
          </w:tcPr>
          <w:p w14:paraId="568003F7" w14:textId="3AC1DCF1" w:rsidR="00E315E1" w:rsidRPr="00F205C4" w:rsidRDefault="00E315E1" w:rsidP="00E315E1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7B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2" w:type="pct"/>
          </w:tcPr>
          <w:p w14:paraId="0824EDFB" w14:textId="5DDEC08A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2253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</w:t>
            </w:r>
          </w:p>
        </w:tc>
        <w:tc>
          <w:tcPr>
            <w:tcW w:w="151" w:type="pct"/>
            <w:vAlign w:val="center"/>
          </w:tcPr>
          <w:p w14:paraId="0BCA6218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</w:tcPr>
          <w:p w14:paraId="6E21F720" w14:textId="28408E6D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315E1" w:rsidRPr="006C6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599</w:t>
            </w:r>
          </w:p>
        </w:tc>
        <w:tc>
          <w:tcPr>
            <w:tcW w:w="148" w:type="pct"/>
            <w:vAlign w:val="center"/>
          </w:tcPr>
          <w:p w14:paraId="2812809C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8DCAF6B" w14:textId="52E0EE1D" w:rsidR="00E315E1" w:rsidRPr="00F205C4" w:rsidRDefault="00225359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center"/>
          </w:tcPr>
          <w:p w14:paraId="75429866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16DD7CEA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315E1" w:rsidRPr="00F205C4" w14:paraId="10577F8B" w14:textId="77777777" w:rsidTr="00E315E1">
        <w:tc>
          <w:tcPr>
            <w:tcW w:w="2383" w:type="pct"/>
          </w:tcPr>
          <w:p w14:paraId="18EBF9A6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FD5252E" w14:textId="57E0EF32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2253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</w:t>
            </w:r>
          </w:p>
        </w:tc>
        <w:tc>
          <w:tcPr>
            <w:tcW w:w="151" w:type="pct"/>
            <w:vAlign w:val="center"/>
          </w:tcPr>
          <w:p w14:paraId="1F002151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30ADE77" w14:textId="6791E541" w:rsidR="00E315E1" w:rsidRPr="00F205C4" w:rsidRDefault="0064148A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E315E1" w:rsidRPr="006C6A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599</w:t>
            </w:r>
          </w:p>
        </w:tc>
        <w:tc>
          <w:tcPr>
            <w:tcW w:w="148" w:type="pct"/>
            <w:vAlign w:val="center"/>
          </w:tcPr>
          <w:p w14:paraId="3305645B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7CAD3" w14:textId="1A1BC393" w:rsidR="00E315E1" w:rsidRPr="00F205C4" w:rsidRDefault="00225359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center"/>
          </w:tcPr>
          <w:p w14:paraId="075D03B5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3DE65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315E1" w:rsidRPr="00F205C4" w14:paraId="44AB352C" w14:textId="77777777" w:rsidTr="00E315E1">
        <w:tc>
          <w:tcPr>
            <w:tcW w:w="2383" w:type="pct"/>
          </w:tcPr>
          <w:p w14:paraId="423DDF78" w14:textId="16613A32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5AB2E758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61F243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7497BF44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91861E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75D314D2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DD2BA18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83A03A8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5E1" w:rsidRPr="00F205C4" w14:paraId="47D0F1FC" w14:textId="77777777" w:rsidTr="00E315E1">
        <w:tc>
          <w:tcPr>
            <w:tcW w:w="2383" w:type="pct"/>
          </w:tcPr>
          <w:p w14:paraId="6D06B14B" w14:textId="2D837C5A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542" w:type="pct"/>
          </w:tcPr>
          <w:p w14:paraId="34CC7A31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23786BAA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5DC725A2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FB9FA1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F27ACEB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0218D82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23EA1C5" w14:textId="77777777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EED" w:rsidRPr="00F205C4" w14:paraId="08B9F50E" w14:textId="77777777" w:rsidTr="00E315E1">
        <w:tc>
          <w:tcPr>
            <w:tcW w:w="2383" w:type="pct"/>
          </w:tcPr>
          <w:p w14:paraId="14CF4D81" w14:textId="2482FB0B" w:rsidR="004E7EED" w:rsidRPr="00F205C4" w:rsidRDefault="004E7EED" w:rsidP="004E7EE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6E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2" w:type="pct"/>
          </w:tcPr>
          <w:p w14:paraId="6FDD0A7A" w14:textId="5AEE0794" w:rsidR="004E7EED" w:rsidRPr="00B36E4D" w:rsidRDefault="0064148A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B36E4D" w:rsidRPr="00B36E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51" w:type="pct"/>
          </w:tcPr>
          <w:p w14:paraId="0DE7E881" w14:textId="77777777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14CF4BD9" w14:textId="06A20BB2" w:rsidR="004E7EED" w:rsidRPr="00F205C4" w:rsidRDefault="0064148A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4E7EED" w:rsidRPr="00F254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48" w:type="pct"/>
          </w:tcPr>
          <w:p w14:paraId="6F9D7309" w14:textId="77777777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530ABF" w14:textId="75503E10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3ACFF935" w14:textId="77777777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7984C74" w14:textId="4EC555AF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4E7EED" w:rsidRPr="00F205C4" w14:paraId="20113D16" w14:textId="77777777" w:rsidTr="00E315E1">
        <w:tc>
          <w:tcPr>
            <w:tcW w:w="2383" w:type="pct"/>
          </w:tcPr>
          <w:p w14:paraId="7723BD76" w14:textId="77777777" w:rsidR="004E7EED" w:rsidRPr="00F205C4" w:rsidRDefault="004E7EED" w:rsidP="004E7EED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2" w:type="pct"/>
          </w:tcPr>
          <w:p w14:paraId="312847F6" w14:textId="5BA02838" w:rsidR="004E7EED" w:rsidRPr="00F205C4" w:rsidRDefault="0064148A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51" w:type="pct"/>
          </w:tcPr>
          <w:p w14:paraId="715D7803" w14:textId="77777777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9D20E84" w14:textId="1FDC4406" w:rsidR="004E7EED" w:rsidRPr="00F205C4" w:rsidRDefault="0064148A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="Angsana New"/>
                <w:sz w:val="30"/>
                <w:szCs w:val="30"/>
              </w:rPr>
              <w:t>826</w:t>
            </w:r>
          </w:p>
        </w:tc>
        <w:tc>
          <w:tcPr>
            <w:tcW w:w="148" w:type="pct"/>
          </w:tcPr>
          <w:p w14:paraId="7A83A881" w14:textId="77777777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7E452CD" w14:textId="2269F11D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7D4958B6" w14:textId="77777777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01DD40F2" w14:textId="77777777" w:rsidR="004E7EED" w:rsidRPr="00F205C4" w:rsidRDefault="004E7EED" w:rsidP="004E7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631B" w:rsidRPr="00F205C4" w14:paraId="3D71D599" w14:textId="77777777" w:rsidTr="00E315E1">
        <w:tc>
          <w:tcPr>
            <w:tcW w:w="2383" w:type="pct"/>
          </w:tcPr>
          <w:p w14:paraId="2EA0934F" w14:textId="3544CFA4" w:rsidR="00DB631B" w:rsidRPr="00F205C4" w:rsidRDefault="00DB631B" w:rsidP="00DB631B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542" w:type="pct"/>
          </w:tcPr>
          <w:p w14:paraId="613FFDE9" w14:textId="38043805" w:rsidR="00DB631B" w:rsidRPr="00F30D8B" w:rsidRDefault="0064148A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63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1" w:type="pct"/>
          </w:tcPr>
          <w:p w14:paraId="6EFCC708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26C739E" w14:textId="6C2F5C6A" w:rsidR="00DB631B" w:rsidRPr="00F30D8B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9C5C06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1A83341D" w14:textId="6FF944AB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672FF86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74C179FD" w14:textId="48CC3F32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31B" w:rsidRPr="00F205C4" w14:paraId="6C0F243A" w14:textId="77777777" w:rsidTr="00E315E1">
        <w:tc>
          <w:tcPr>
            <w:tcW w:w="2383" w:type="pct"/>
          </w:tcPr>
          <w:p w14:paraId="50613F2C" w14:textId="77777777" w:rsidR="00DB631B" w:rsidRPr="00F205C4" w:rsidRDefault="00DB631B" w:rsidP="00DB631B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542" w:type="pct"/>
          </w:tcPr>
          <w:p w14:paraId="3DC16515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3F4FB843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05CAFD0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1B7B9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2031B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BE06EA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411C0C42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31B" w:rsidRPr="00F205C4" w14:paraId="5801FC17" w14:textId="77777777" w:rsidTr="00E315E1">
        <w:tc>
          <w:tcPr>
            <w:tcW w:w="2383" w:type="pct"/>
          </w:tcPr>
          <w:p w14:paraId="1BEDC6A0" w14:textId="77777777" w:rsidR="00DB631B" w:rsidRPr="00F205C4" w:rsidRDefault="00DB631B" w:rsidP="00DB631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0BE99DDA" w14:textId="5872577F" w:rsidR="00DB631B" w:rsidRPr="00F205C4" w:rsidRDefault="00DB631B" w:rsidP="00DB631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F7D3228" w14:textId="77777777" w:rsidR="00DB631B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C5970BD" w14:textId="54421D10" w:rsidR="00DB631B" w:rsidRPr="00F205C4" w:rsidRDefault="0064148A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DB631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1" w:type="pct"/>
          </w:tcPr>
          <w:p w14:paraId="2E46D382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77D6092" w14:textId="77777777" w:rsidR="00DB631B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EC08A7E" w14:textId="4C8C89A7" w:rsidR="00DB631B" w:rsidRPr="00F205C4" w:rsidRDefault="0064148A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="Angsana New"/>
                <w:sz w:val="30"/>
                <w:szCs w:val="30"/>
              </w:rPr>
              <w:t>80</w:t>
            </w:r>
            <w:r w:rsidR="00DB631B" w:rsidRPr="006C6A7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4B8DF1D8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55539E68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3BECB" w14:textId="03F0D074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1C3B24A0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3F8CE6A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38C81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631B" w:rsidRPr="00F205C4" w14:paraId="662DF0C4" w14:textId="77777777" w:rsidTr="00E315E1">
        <w:tc>
          <w:tcPr>
            <w:tcW w:w="2383" w:type="pct"/>
          </w:tcPr>
          <w:p w14:paraId="5F30E648" w14:textId="77777777" w:rsidR="00DB631B" w:rsidRPr="00F205C4" w:rsidRDefault="00DB631B" w:rsidP="00DB6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1FF2F85" w14:textId="5C3082CD" w:rsidR="00DB631B" w:rsidRPr="00F205C4" w:rsidRDefault="0064148A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DB63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51" w:type="pct"/>
          </w:tcPr>
          <w:p w14:paraId="65CEF993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50496AC5" w14:textId="6DFC8A58" w:rsidR="00DB631B" w:rsidRPr="00F205C4" w:rsidRDefault="0064148A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 w:rsidR="00DB63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8" w:type="pct"/>
          </w:tcPr>
          <w:p w14:paraId="2B91F6C3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9B45F99" w14:textId="4879AF5B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37C4325F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left w:val="nil"/>
              <w:bottom w:val="double" w:sz="4" w:space="0" w:color="auto"/>
            </w:tcBorders>
          </w:tcPr>
          <w:p w14:paraId="7CCD2C6B" w14:textId="77777777" w:rsidR="00DB631B" w:rsidRPr="00F205C4" w:rsidRDefault="00DB631B" w:rsidP="00D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1F9D212" w14:textId="77777777" w:rsidR="000C292F" w:rsidRPr="00CC79AD" w:rsidRDefault="000C292F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F8D1B48" w14:textId="6496C867" w:rsidR="00C13FD5" w:rsidRPr="00F205C4" w:rsidRDefault="008D7B26" w:rsidP="00CD4C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</w:t>
      </w:r>
      <w:r w:rsidR="00830981" w:rsidRPr="00F205C4">
        <w:rPr>
          <w:rFonts w:asciiTheme="majorBidi" w:hAnsiTheme="majorBidi" w:cstheme="majorBidi"/>
          <w:b/>
          <w:bCs/>
          <w:sz w:val="30"/>
          <w:szCs w:val="30"/>
          <w:cs/>
        </w:rPr>
        <w:t>ระย</w:t>
      </w: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ะเวลารายงาน</w:t>
      </w:r>
    </w:p>
    <w:p w14:paraId="41A22998" w14:textId="6028C67A" w:rsidR="00F16E21" w:rsidRPr="00CC79AD" w:rsidRDefault="00F16E2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1F2C956" w14:textId="5A3C5532" w:rsidR="00A5509B" w:rsidRPr="00A5509B" w:rsidRDefault="00F16E21" w:rsidP="00A5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09B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550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23</w:t>
      </w:r>
      <w:r w:rsidRPr="00A5509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4148A" w:rsidRPr="0064148A">
        <w:rPr>
          <w:rFonts w:asciiTheme="majorBidi" w:hAnsiTheme="majorBidi" w:cstheme="majorBidi"/>
          <w:sz w:val="30"/>
          <w:szCs w:val="30"/>
        </w:rPr>
        <w:t>2565</w:t>
      </w:r>
      <w:r w:rsidRPr="00A5509B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ที่ประชุมคณะกรรมการของบริษัทมีมติเห็นชอบให้เสนอที่ประชุมสามัญผู้ถือหุ้นเพื่อพิจารณาและอนุมัติ</w:t>
      </w:r>
      <w:r w:rsidR="00A90B10" w:rsidRPr="00A5509B">
        <w:rPr>
          <w:rFonts w:asciiTheme="majorBidi" w:hAnsiTheme="majorBidi" w:cstheme="majorBidi" w:hint="cs"/>
          <w:sz w:val="30"/>
          <w:szCs w:val="30"/>
          <w:cs/>
        </w:rPr>
        <w:t>รายการดังต่อไปนี้</w:t>
      </w:r>
      <w:r w:rsidR="00A5509B" w:rsidRPr="00A550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09B" w:rsidRPr="00A5509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CB6B0C">
        <w:rPr>
          <w:rFonts w:asciiTheme="majorBidi" w:hAnsiTheme="majorBidi" w:cstheme="majorBidi"/>
          <w:sz w:val="30"/>
          <w:szCs w:val="30"/>
        </w:rPr>
        <w:t xml:space="preserve"> </w:t>
      </w:r>
      <w:r w:rsidR="00544F54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A5509B" w:rsidRPr="00A5509B">
        <w:rPr>
          <w:rFonts w:asciiTheme="majorBidi" w:hAnsiTheme="majorBidi" w:cstheme="majorBidi"/>
          <w:sz w:val="30"/>
          <w:szCs w:val="30"/>
          <w:cs/>
        </w:rPr>
        <w:t>ดังกล่าวขึ้นอยู่กับการอนุมัติจากที่ประชุมสามัญผู้ถือหุ้น</w:t>
      </w:r>
    </w:p>
    <w:p w14:paraId="0FF5115A" w14:textId="77777777" w:rsidR="00A90B10" w:rsidRPr="00E03DE1" w:rsidRDefault="00A90B10" w:rsidP="00E03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ABE3335" w14:textId="77777777" w:rsidR="00412025" w:rsidRPr="00A95BC8" w:rsidRDefault="00412025" w:rsidP="00412025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95BC8">
        <w:rPr>
          <w:rFonts w:asciiTheme="majorBidi" w:hAnsiTheme="majorBidi" w:cstheme="majorBidi" w:hint="cs"/>
          <w:sz w:val="30"/>
          <w:szCs w:val="30"/>
          <w:cs/>
        </w:rPr>
        <w:t>การจ่ายเงินปันผลให้แก่ผู้ถือหุ้นของบริษัท</w:t>
      </w:r>
      <w:r w:rsidRPr="00A95B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5BC8">
        <w:rPr>
          <w:rFonts w:asciiTheme="majorBidi" w:hAnsiTheme="majorBidi" w:cstheme="majorBidi" w:hint="cs"/>
          <w:sz w:val="30"/>
          <w:szCs w:val="30"/>
          <w:cs/>
        </w:rPr>
        <w:t>สำหรับผลการดำเนินงานประจำปี</w:t>
      </w:r>
      <w:r w:rsidRPr="00A95B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48A">
        <w:rPr>
          <w:rFonts w:asciiTheme="majorBidi" w:hAnsiTheme="majorBidi" w:cstheme="majorBidi"/>
          <w:sz w:val="30"/>
          <w:szCs w:val="30"/>
        </w:rPr>
        <w:t>2564</w:t>
      </w:r>
      <w:r w:rsidRPr="00A95BC8"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</w:t>
      </w:r>
      <w:r w:rsidRPr="00A95B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48A">
        <w:rPr>
          <w:rFonts w:asciiTheme="majorBidi" w:hAnsiTheme="majorBidi" w:cstheme="majorBidi"/>
          <w:sz w:val="30"/>
          <w:szCs w:val="30"/>
        </w:rPr>
        <w:t>0</w:t>
      </w:r>
      <w:r w:rsidRPr="00A95BC8">
        <w:rPr>
          <w:rFonts w:asciiTheme="majorBidi" w:hAnsiTheme="majorBidi" w:cstheme="majorBidi"/>
          <w:sz w:val="30"/>
          <w:szCs w:val="30"/>
        </w:rPr>
        <w:t>.</w:t>
      </w:r>
      <w:r w:rsidRPr="0064148A">
        <w:rPr>
          <w:rFonts w:asciiTheme="majorBidi" w:hAnsiTheme="majorBidi" w:cstheme="majorBidi"/>
          <w:sz w:val="30"/>
          <w:szCs w:val="30"/>
        </w:rPr>
        <w:t>0133</w:t>
      </w:r>
      <w:r w:rsidRPr="00A95B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5BC8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95B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5BC8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A95B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48A">
        <w:rPr>
          <w:rFonts w:asciiTheme="majorBidi" w:hAnsiTheme="majorBidi" w:cstheme="majorBidi"/>
          <w:sz w:val="30"/>
          <w:szCs w:val="30"/>
        </w:rPr>
        <w:t>8</w:t>
      </w:r>
      <w:r w:rsidRPr="00A95BC8">
        <w:rPr>
          <w:rFonts w:asciiTheme="majorBidi" w:hAnsiTheme="majorBidi" w:cstheme="majorBidi"/>
          <w:sz w:val="30"/>
          <w:szCs w:val="30"/>
        </w:rPr>
        <w:t>.</w:t>
      </w:r>
      <w:r w:rsidRPr="0064148A">
        <w:rPr>
          <w:rFonts w:asciiTheme="majorBidi" w:hAnsiTheme="majorBidi" w:cstheme="majorBidi"/>
          <w:sz w:val="30"/>
          <w:szCs w:val="30"/>
        </w:rPr>
        <w:t>0</w:t>
      </w:r>
      <w:r w:rsidRPr="00A95B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5BC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5DBF382B" w14:textId="77777777" w:rsidR="00412025" w:rsidRPr="00E03DE1" w:rsidRDefault="00412025" w:rsidP="0041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BDAA124" w14:textId="7C83C433" w:rsidR="00412025" w:rsidRDefault="00412025" w:rsidP="00412025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534C7">
        <w:rPr>
          <w:rFonts w:asciiTheme="majorBidi" w:hAnsiTheme="majorBidi" w:cstheme="majorBidi" w:hint="cs"/>
          <w:sz w:val="30"/>
          <w:szCs w:val="30"/>
          <w:cs/>
        </w:rPr>
        <w:t>การออกและเสนอขายใบสำคัญแสดงสิทธิที่จะซื้อหุ้นสามัญเพิ่มทุนให้แก่กรรมกา</w:t>
      </w:r>
      <w:r w:rsidR="002356D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534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56DA">
        <w:rPr>
          <w:rFonts w:asciiTheme="majorBidi" w:hAnsiTheme="majorBidi" w:cstheme="majorBidi" w:hint="cs"/>
          <w:sz w:val="30"/>
          <w:szCs w:val="30"/>
          <w:cs/>
        </w:rPr>
        <w:t>ผู้บริหาร และพนักงานของบริษัทและ</w:t>
      </w:r>
      <w:r w:rsidR="002356DA">
        <w:rPr>
          <w:rFonts w:asciiTheme="majorBidi" w:hAnsiTheme="majorBidi" w:cstheme="majorBidi"/>
          <w:sz w:val="30"/>
          <w:szCs w:val="30"/>
        </w:rPr>
        <w:t>/</w:t>
      </w:r>
      <w:r w:rsidR="002356DA">
        <w:rPr>
          <w:rFonts w:asciiTheme="majorBidi" w:hAnsiTheme="majorBidi" w:cstheme="majorBidi" w:hint="cs"/>
          <w:sz w:val="30"/>
          <w:szCs w:val="30"/>
          <w:cs/>
        </w:rPr>
        <w:t>หรือบริษัทย่อย</w:t>
      </w:r>
      <w:r w:rsidRPr="00E534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34C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E534C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24</w:t>
      </w:r>
      <w:r w:rsidRPr="00E534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34C7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</w:p>
    <w:p w14:paraId="5D649B8C" w14:textId="77777777" w:rsidR="00412025" w:rsidRPr="00E534C7" w:rsidRDefault="00412025" w:rsidP="00412025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07CD4760" w14:textId="660AC565" w:rsidR="002356DA" w:rsidRPr="002356DA" w:rsidRDefault="002356DA" w:rsidP="002356DA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356DA">
        <w:rPr>
          <w:rFonts w:asciiTheme="majorBidi" w:hAnsiTheme="majorBidi" w:cstheme="majorBidi" w:hint="cs"/>
          <w:sz w:val="30"/>
          <w:szCs w:val="30"/>
          <w:cs/>
        </w:rPr>
        <w:t>การเพิ่มทุนจดทะเบียนของบริษัทอีกจำนวน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12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จากทุนจดทะเบียนเดิม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300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312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โดยออกหุ้นสามัญเพิ่มทุนจำนวน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24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มูลค่าหุ้นที่ตราไว้หุ้นละ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0.5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เพื่อรองรับการออกและเสนอขายใบสำคัญแสดงสิทธิที่จะซื้อหุ้นสามัญเพิ่มทุนของบริษัทให้แก่กรรมการ</w:t>
      </w:r>
      <w:r w:rsidRPr="00235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และพนักงานของบริษัทและ</w:t>
      </w:r>
      <w:r w:rsidRPr="002356DA">
        <w:rPr>
          <w:rFonts w:asciiTheme="majorBidi" w:hAnsiTheme="majorBidi" w:cstheme="majorBidi"/>
          <w:sz w:val="30"/>
          <w:szCs w:val="30"/>
          <w:cs/>
        </w:rPr>
        <w:t>/</w:t>
      </w:r>
      <w:r w:rsidRPr="002356DA">
        <w:rPr>
          <w:rFonts w:asciiTheme="majorBidi" w:hAnsiTheme="majorBidi" w:cstheme="majorBidi" w:hint="cs"/>
          <w:sz w:val="30"/>
          <w:szCs w:val="30"/>
          <w:cs/>
        </w:rPr>
        <w:t>หรือบริษัทย่อย</w:t>
      </w:r>
    </w:p>
    <w:p w14:paraId="36575DE9" w14:textId="16AA9FB9" w:rsidR="00BD3D80" w:rsidRPr="00CB6B0C" w:rsidRDefault="00BD3D80" w:rsidP="004120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D3D80" w:rsidRPr="00CB6B0C" w:rsidSect="003A296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61C67" w14:textId="77777777" w:rsidR="003B4D9D" w:rsidRDefault="003B4D9D">
      <w:r>
        <w:separator/>
      </w:r>
    </w:p>
  </w:endnote>
  <w:endnote w:type="continuationSeparator" w:id="0">
    <w:p w14:paraId="6E2070B4" w14:textId="77777777" w:rsidR="003B4D9D" w:rsidRDefault="003B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9F63C" w14:textId="69366C98" w:rsidR="00A5509B" w:rsidRPr="00BD48A3" w:rsidRDefault="00A5509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80CA7" w14:textId="77777777" w:rsidR="00A5509B" w:rsidRPr="00DF1BD9" w:rsidRDefault="00A5509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FDFF3" w14:textId="643E6691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0F30A520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43C01">
      <w:rPr>
        <w:rFonts w:ascii="Angsana New" w:hAnsi="Angsana New"/>
        <w:noProof/>
        <w:sz w:val="30"/>
        <w:szCs w:val="30"/>
      </w:rPr>
      <w:t>1102596 - 2021 Dec-FSA-Autocrop Holding Pcl. -12t Rev 8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E23BE" w14:textId="77777777" w:rsidR="003B4D9D" w:rsidRDefault="003B4D9D">
      <w:r>
        <w:separator/>
      </w:r>
    </w:p>
  </w:footnote>
  <w:footnote w:type="continuationSeparator" w:id="0">
    <w:p w14:paraId="663B0320" w14:textId="77777777" w:rsidR="003B4D9D" w:rsidRDefault="003B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52CDD" w14:textId="77777777" w:rsidR="00A5509B" w:rsidRDefault="00A5509B" w:rsidP="0055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4516FF37" w14:textId="77777777" w:rsidR="00A5509B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E49AE29" w14:textId="3846B604" w:rsidR="00A5509B" w:rsidRPr="0034106F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2564</w:t>
    </w:r>
  </w:p>
  <w:p w14:paraId="0BAB11D2" w14:textId="77777777" w:rsidR="00A5509B" w:rsidRPr="00B239E0" w:rsidRDefault="00A5509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8B4E8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25CE5E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C6AA026" w14:textId="1AD328B9" w:rsidR="00A5509B" w:rsidRPr="0034106F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2564</w:t>
    </w:r>
  </w:p>
  <w:p w14:paraId="118EADE5" w14:textId="77777777" w:rsidR="00A5509B" w:rsidRPr="00A1328C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39"/>
  </w:num>
  <w:num w:numId="14">
    <w:abstractNumId w:val="24"/>
  </w:num>
  <w:num w:numId="15">
    <w:abstractNumId w:val="27"/>
  </w:num>
  <w:num w:numId="16">
    <w:abstractNumId w:val="25"/>
  </w:num>
  <w:num w:numId="17">
    <w:abstractNumId w:val="28"/>
  </w:num>
  <w:num w:numId="18">
    <w:abstractNumId w:val="12"/>
  </w:num>
  <w:num w:numId="19">
    <w:abstractNumId w:val="36"/>
  </w:num>
  <w:num w:numId="20">
    <w:abstractNumId w:val="15"/>
  </w:num>
  <w:num w:numId="21">
    <w:abstractNumId w:val="23"/>
  </w:num>
  <w:num w:numId="22">
    <w:abstractNumId w:val="34"/>
  </w:num>
  <w:num w:numId="23">
    <w:abstractNumId w:val="20"/>
  </w:num>
  <w:num w:numId="24">
    <w:abstractNumId w:val="33"/>
  </w:num>
  <w:num w:numId="25">
    <w:abstractNumId w:val="14"/>
  </w:num>
  <w:num w:numId="26">
    <w:abstractNumId w:val="16"/>
  </w:num>
  <w:num w:numId="27">
    <w:abstractNumId w:val="35"/>
  </w:num>
  <w:num w:numId="28">
    <w:abstractNumId w:val="41"/>
  </w:num>
  <w:num w:numId="29">
    <w:abstractNumId w:val="19"/>
  </w:num>
  <w:num w:numId="30">
    <w:abstractNumId w:val="42"/>
  </w:num>
  <w:num w:numId="31">
    <w:abstractNumId w:val="18"/>
  </w:num>
  <w:num w:numId="32">
    <w:abstractNumId w:val="22"/>
  </w:num>
  <w:num w:numId="33">
    <w:abstractNumId w:val="13"/>
  </w:num>
  <w:num w:numId="34">
    <w:abstractNumId w:val="37"/>
  </w:num>
  <w:num w:numId="35">
    <w:abstractNumId w:val="31"/>
  </w:num>
  <w:num w:numId="36">
    <w:abstractNumId w:val="29"/>
  </w:num>
  <w:num w:numId="37">
    <w:abstractNumId w:val="38"/>
  </w:num>
  <w:num w:numId="38">
    <w:abstractNumId w:val="17"/>
  </w:num>
  <w:num w:numId="39">
    <w:abstractNumId w:val="43"/>
  </w:num>
  <w:num w:numId="40">
    <w:abstractNumId w:val="11"/>
  </w:num>
  <w:num w:numId="41">
    <w:abstractNumId w:val="44"/>
  </w:num>
  <w:num w:numId="42">
    <w:abstractNumId w:val="30"/>
  </w:num>
  <w:num w:numId="43">
    <w:abstractNumId w:val="40"/>
  </w:num>
  <w:num w:numId="44">
    <w:abstractNumId w:val="10"/>
  </w:num>
  <w:num w:numId="45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5E91"/>
    <w:rsid w:val="0000625C"/>
    <w:rsid w:val="00006406"/>
    <w:rsid w:val="000064EF"/>
    <w:rsid w:val="00006A85"/>
    <w:rsid w:val="0000763E"/>
    <w:rsid w:val="00007C2F"/>
    <w:rsid w:val="00010FAB"/>
    <w:rsid w:val="0001125B"/>
    <w:rsid w:val="00011987"/>
    <w:rsid w:val="00013BE6"/>
    <w:rsid w:val="00013D09"/>
    <w:rsid w:val="0001453B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2A4D"/>
    <w:rsid w:val="0002302B"/>
    <w:rsid w:val="000236D1"/>
    <w:rsid w:val="00025237"/>
    <w:rsid w:val="00026990"/>
    <w:rsid w:val="00026A0A"/>
    <w:rsid w:val="000270BE"/>
    <w:rsid w:val="00027261"/>
    <w:rsid w:val="0002781B"/>
    <w:rsid w:val="00030AD3"/>
    <w:rsid w:val="000313A1"/>
    <w:rsid w:val="00031EEC"/>
    <w:rsid w:val="00032861"/>
    <w:rsid w:val="00033891"/>
    <w:rsid w:val="00033C99"/>
    <w:rsid w:val="0003429A"/>
    <w:rsid w:val="000345BD"/>
    <w:rsid w:val="00034A38"/>
    <w:rsid w:val="00034EEB"/>
    <w:rsid w:val="000358C3"/>
    <w:rsid w:val="00035FFE"/>
    <w:rsid w:val="00036E70"/>
    <w:rsid w:val="00036EB8"/>
    <w:rsid w:val="00037198"/>
    <w:rsid w:val="00037254"/>
    <w:rsid w:val="000379F3"/>
    <w:rsid w:val="00040025"/>
    <w:rsid w:val="00041020"/>
    <w:rsid w:val="00041F76"/>
    <w:rsid w:val="0004224C"/>
    <w:rsid w:val="000429FB"/>
    <w:rsid w:val="000434A8"/>
    <w:rsid w:val="00043ADB"/>
    <w:rsid w:val="00043B68"/>
    <w:rsid w:val="00045798"/>
    <w:rsid w:val="00045A7E"/>
    <w:rsid w:val="00045A96"/>
    <w:rsid w:val="0004757A"/>
    <w:rsid w:val="0004764E"/>
    <w:rsid w:val="00050380"/>
    <w:rsid w:val="00050499"/>
    <w:rsid w:val="00050B7F"/>
    <w:rsid w:val="00052199"/>
    <w:rsid w:val="000521F3"/>
    <w:rsid w:val="0005240A"/>
    <w:rsid w:val="00052722"/>
    <w:rsid w:val="00052ACD"/>
    <w:rsid w:val="00052D04"/>
    <w:rsid w:val="000553F0"/>
    <w:rsid w:val="0005654F"/>
    <w:rsid w:val="000565CE"/>
    <w:rsid w:val="00056D87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A19"/>
    <w:rsid w:val="00065E8C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EA3"/>
    <w:rsid w:val="000B2644"/>
    <w:rsid w:val="000B2897"/>
    <w:rsid w:val="000B43F5"/>
    <w:rsid w:val="000B4B60"/>
    <w:rsid w:val="000B4EF0"/>
    <w:rsid w:val="000B56C8"/>
    <w:rsid w:val="000B5E44"/>
    <w:rsid w:val="000B773D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8A4"/>
    <w:rsid w:val="000C5D36"/>
    <w:rsid w:val="000C63D1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1567"/>
    <w:rsid w:val="000F15CB"/>
    <w:rsid w:val="000F1736"/>
    <w:rsid w:val="000F191E"/>
    <w:rsid w:val="000F2483"/>
    <w:rsid w:val="000F2555"/>
    <w:rsid w:val="000F3A0E"/>
    <w:rsid w:val="000F43C6"/>
    <w:rsid w:val="000F4764"/>
    <w:rsid w:val="000F496A"/>
    <w:rsid w:val="000F4F57"/>
    <w:rsid w:val="000F517B"/>
    <w:rsid w:val="000F5543"/>
    <w:rsid w:val="000F5EB0"/>
    <w:rsid w:val="000F65D5"/>
    <w:rsid w:val="000F687A"/>
    <w:rsid w:val="000F74E4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4216"/>
    <w:rsid w:val="001147E4"/>
    <w:rsid w:val="001148C0"/>
    <w:rsid w:val="001151EA"/>
    <w:rsid w:val="001158F6"/>
    <w:rsid w:val="00115D13"/>
    <w:rsid w:val="00116D1F"/>
    <w:rsid w:val="00116FE1"/>
    <w:rsid w:val="0012112B"/>
    <w:rsid w:val="001218F7"/>
    <w:rsid w:val="00122057"/>
    <w:rsid w:val="00123809"/>
    <w:rsid w:val="00123835"/>
    <w:rsid w:val="00123F51"/>
    <w:rsid w:val="00125FBC"/>
    <w:rsid w:val="001262DB"/>
    <w:rsid w:val="0012704B"/>
    <w:rsid w:val="00127B83"/>
    <w:rsid w:val="00127CDB"/>
    <w:rsid w:val="001301FA"/>
    <w:rsid w:val="00130D04"/>
    <w:rsid w:val="001321BD"/>
    <w:rsid w:val="001322FF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217A"/>
    <w:rsid w:val="00152642"/>
    <w:rsid w:val="0015282D"/>
    <w:rsid w:val="001531C2"/>
    <w:rsid w:val="0015362C"/>
    <w:rsid w:val="00153BF7"/>
    <w:rsid w:val="00153D11"/>
    <w:rsid w:val="00154059"/>
    <w:rsid w:val="00154B96"/>
    <w:rsid w:val="00155D73"/>
    <w:rsid w:val="00155F80"/>
    <w:rsid w:val="001561DC"/>
    <w:rsid w:val="00156874"/>
    <w:rsid w:val="0015717C"/>
    <w:rsid w:val="00160259"/>
    <w:rsid w:val="001621C1"/>
    <w:rsid w:val="00162C0B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ED4"/>
    <w:rsid w:val="00172A3B"/>
    <w:rsid w:val="00172B4E"/>
    <w:rsid w:val="00173830"/>
    <w:rsid w:val="00173BA5"/>
    <w:rsid w:val="00173D16"/>
    <w:rsid w:val="00173FB5"/>
    <w:rsid w:val="0017415E"/>
    <w:rsid w:val="00174994"/>
    <w:rsid w:val="00174C0F"/>
    <w:rsid w:val="00176A3F"/>
    <w:rsid w:val="00177163"/>
    <w:rsid w:val="00177B30"/>
    <w:rsid w:val="0018131F"/>
    <w:rsid w:val="00181EEC"/>
    <w:rsid w:val="00182172"/>
    <w:rsid w:val="001821DC"/>
    <w:rsid w:val="00182BFB"/>
    <w:rsid w:val="00182F67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E83"/>
    <w:rsid w:val="001A7722"/>
    <w:rsid w:val="001B0253"/>
    <w:rsid w:val="001B069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3DA5"/>
    <w:rsid w:val="001C3DB7"/>
    <w:rsid w:val="001C4111"/>
    <w:rsid w:val="001C4565"/>
    <w:rsid w:val="001C5569"/>
    <w:rsid w:val="001C563F"/>
    <w:rsid w:val="001C57CE"/>
    <w:rsid w:val="001C6320"/>
    <w:rsid w:val="001C69B9"/>
    <w:rsid w:val="001C6CC2"/>
    <w:rsid w:val="001C7840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5F63"/>
    <w:rsid w:val="001D5FAE"/>
    <w:rsid w:val="001D6024"/>
    <w:rsid w:val="001D6C83"/>
    <w:rsid w:val="001D7B9D"/>
    <w:rsid w:val="001E0C38"/>
    <w:rsid w:val="001E1D3D"/>
    <w:rsid w:val="001E23ED"/>
    <w:rsid w:val="001E31D6"/>
    <w:rsid w:val="001E4815"/>
    <w:rsid w:val="001E57D1"/>
    <w:rsid w:val="001E5EB1"/>
    <w:rsid w:val="001E6718"/>
    <w:rsid w:val="001E692E"/>
    <w:rsid w:val="001E737A"/>
    <w:rsid w:val="001E7733"/>
    <w:rsid w:val="001F09E2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69B1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B0B"/>
    <w:rsid w:val="00204B6A"/>
    <w:rsid w:val="00204CE3"/>
    <w:rsid w:val="00205E8A"/>
    <w:rsid w:val="00205F5D"/>
    <w:rsid w:val="00206D3E"/>
    <w:rsid w:val="00206DEA"/>
    <w:rsid w:val="00207C1C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910"/>
    <w:rsid w:val="00214941"/>
    <w:rsid w:val="00216018"/>
    <w:rsid w:val="002160CB"/>
    <w:rsid w:val="00217172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359"/>
    <w:rsid w:val="002258C6"/>
    <w:rsid w:val="00225CD5"/>
    <w:rsid w:val="002264C7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6DA"/>
    <w:rsid w:val="002358EE"/>
    <w:rsid w:val="0023690B"/>
    <w:rsid w:val="00236C71"/>
    <w:rsid w:val="0023707F"/>
    <w:rsid w:val="00237895"/>
    <w:rsid w:val="0024021E"/>
    <w:rsid w:val="0024089D"/>
    <w:rsid w:val="00240D58"/>
    <w:rsid w:val="002411D4"/>
    <w:rsid w:val="002414E1"/>
    <w:rsid w:val="00241686"/>
    <w:rsid w:val="00244B89"/>
    <w:rsid w:val="00245476"/>
    <w:rsid w:val="002461DA"/>
    <w:rsid w:val="002462C0"/>
    <w:rsid w:val="00247131"/>
    <w:rsid w:val="00247805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4ED4"/>
    <w:rsid w:val="002565C0"/>
    <w:rsid w:val="0025778A"/>
    <w:rsid w:val="0026031F"/>
    <w:rsid w:val="00260ED7"/>
    <w:rsid w:val="00261221"/>
    <w:rsid w:val="0026129B"/>
    <w:rsid w:val="00261461"/>
    <w:rsid w:val="00262719"/>
    <w:rsid w:val="00262DF8"/>
    <w:rsid w:val="00262F12"/>
    <w:rsid w:val="002646BE"/>
    <w:rsid w:val="00264E9A"/>
    <w:rsid w:val="0026519C"/>
    <w:rsid w:val="00265B3A"/>
    <w:rsid w:val="00265CDD"/>
    <w:rsid w:val="0026626E"/>
    <w:rsid w:val="002673AE"/>
    <w:rsid w:val="002710D0"/>
    <w:rsid w:val="00272141"/>
    <w:rsid w:val="00272794"/>
    <w:rsid w:val="00272AEF"/>
    <w:rsid w:val="00273020"/>
    <w:rsid w:val="002745DF"/>
    <w:rsid w:val="00275300"/>
    <w:rsid w:val="00276B6C"/>
    <w:rsid w:val="00277FF5"/>
    <w:rsid w:val="002805F5"/>
    <w:rsid w:val="0028067C"/>
    <w:rsid w:val="002807BD"/>
    <w:rsid w:val="002814C9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F39"/>
    <w:rsid w:val="00293036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7019"/>
    <w:rsid w:val="002A7336"/>
    <w:rsid w:val="002A734C"/>
    <w:rsid w:val="002A7AD1"/>
    <w:rsid w:val="002A7B68"/>
    <w:rsid w:val="002B0B65"/>
    <w:rsid w:val="002B0E1C"/>
    <w:rsid w:val="002B0E9E"/>
    <w:rsid w:val="002B1F9F"/>
    <w:rsid w:val="002B2A42"/>
    <w:rsid w:val="002B3021"/>
    <w:rsid w:val="002B3191"/>
    <w:rsid w:val="002B3227"/>
    <w:rsid w:val="002B3B0D"/>
    <w:rsid w:val="002B3B5E"/>
    <w:rsid w:val="002B48A7"/>
    <w:rsid w:val="002B4C06"/>
    <w:rsid w:val="002B4D3B"/>
    <w:rsid w:val="002B4D4B"/>
    <w:rsid w:val="002B553A"/>
    <w:rsid w:val="002B58A4"/>
    <w:rsid w:val="002B79C7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5CA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2B4B"/>
    <w:rsid w:val="002E2E14"/>
    <w:rsid w:val="002E3673"/>
    <w:rsid w:val="002E3747"/>
    <w:rsid w:val="002E3F71"/>
    <w:rsid w:val="002E5037"/>
    <w:rsid w:val="002E57A5"/>
    <w:rsid w:val="002E6E2A"/>
    <w:rsid w:val="002E6EBC"/>
    <w:rsid w:val="002F08F4"/>
    <w:rsid w:val="002F1641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D16"/>
    <w:rsid w:val="003039E5"/>
    <w:rsid w:val="00303D38"/>
    <w:rsid w:val="00304AAC"/>
    <w:rsid w:val="00304FED"/>
    <w:rsid w:val="00305B27"/>
    <w:rsid w:val="00305B55"/>
    <w:rsid w:val="00306006"/>
    <w:rsid w:val="00306602"/>
    <w:rsid w:val="00307023"/>
    <w:rsid w:val="00307B04"/>
    <w:rsid w:val="00307B53"/>
    <w:rsid w:val="00307B83"/>
    <w:rsid w:val="00307D32"/>
    <w:rsid w:val="00310892"/>
    <w:rsid w:val="00310AFA"/>
    <w:rsid w:val="00311BEA"/>
    <w:rsid w:val="00312575"/>
    <w:rsid w:val="00312623"/>
    <w:rsid w:val="00313B02"/>
    <w:rsid w:val="00314167"/>
    <w:rsid w:val="0031503D"/>
    <w:rsid w:val="003157B9"/>
    <w:rsid w:val="003159AC"/>
    <w:rsid w:val="00315A75"/>
    <w:rsid w:val="003163C0"/>
    <w:rsid w:val="0031751D"/>
    <w:rsid w:val="00320F77"/>
    <w:rsid w:val="00321EAE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755"/>
    <w:rsid w:val="00330A81"/>
    <w:rsid w:val="00331DA9"/>
    <w:rsid w:val="003320FE"/>
    <w:rsid w:val="0033217D"/>
    <w:rsid w:val="00332341"/>
    <w:rsid w:val="0033265F"/>
    <w:rsid w:val="00332E85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D39"/>
    <w:rsid w:val="00351EC0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2FEA"/>
    <w:rsid w:val="00363750"/>
    <w:rsid w:val="003647B1"/>
    <w:rsid w:val="00364D23"/>
    <w:rsid w:val="00365C95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C56"/>
    <w:rsid w:val="003772C3"/>
    <w:rsid w:val="00377A2E"/>
    <w:rsid w:val="00381865"/>
    <w:rsid w:val="003819BD"/>
    <w:rsid w:val="003822B0"/>
    <w:rsid w:val="00382552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FFB"/>
    <w:rsid w:val="003940CF"/>
    <w:rsid w:val="00394738"/>
    <w:rsid w:val="00395CDF"/>
    <w:rsid w:val="00395F2D"/>
    <w:rsid w:val="003965D2"/>
    <w:rsid w:val="00396E41"/>
    <w:rsid w:val="003A0402"/>
    <w:rsid w:val="003A0792"/>
    <w:rsid w:val="003A0B2D"/>
    <w:rsid w:val="003A14A3"/>
    <w:rsid w:val="003A1E1D"/>
    <w:rsid w:val="003A2392"/>
    <w:rsid w:val="003A270D"/>
    <w:rsid w:val="003A28EB"/>
    <w:rsid w:val="003A296E"/>
    <w:rsid w:val="003A34F7"/>
    <w:rsid w:val="003A3555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45EB"/>
    <w:rsid w:val="003B4D9D"/>
    <w:rsid w:val="003B52E9"/>
    <w:rsid w:val="003B587F"/>
    <w:rsid w:val="003B59C9"/>
    <w:rsid w:val="003B5F19"/>
    <w:rsid w:val="003B6064"/>
    <w:rsid w:val="003B64F7"/>
    <w:rsid w:val="003B69E1"/>
    <w:rsid w:val="003B75A0"/>
    <w:rsid w:val="003B78E9"/>
    <w:rsid w:val="003B7F49"/>
    <w:rsid w:val="003C0667"/>
    <w:rsid w:val="003C0697"/>
    <w:rsid w:val="003C0940"/>
    <w:rsid w:val="003C13E3"/>
    <w:rsid w:val="003C1566"/>
    <w:rsid w:val="003C1B80"/>
    <w:rsid w:val="003C3961"/>
    <w:rsid w:val="003C3B06"/>
    <w:rsid w:val="003C594C"/>
    <w:rsid w:val="003C6CD7"/>
    <w:rsid w:val="003C7386"/>
    <w:rsid w:val="003C7500"/>
    <w:rsid w:val="003C771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87C"/>
    <w:rsid w:val="003E288D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456"/>
    <w:rsid w:val="004014DB"/>
    <w:rsid w:val="00401851"/>
    <w:rsid w:val="00401C7B"/>
    <w:rsid w:val="004030FA"/>
    <w:rsid w:val="004036AB"/>
    <w:rsid w:val="00405279"/>
    <w:rsid w:val="00405AD8"/>
    <w:rsid w:val="004065AD"/>
    <w:rsid w:val="0040700B"/>
    <w:rsid w:val="00407B78"/>
    <w:rsid w:val="00410116"/>
    <w:rsid w:val="0041044A"/>
    <w:rsid w:val="004104E2"/>
    <w:rsid w:val="00412025"/>
    <w:rsid w:val="004121CB"/>
    <w:rsid w:val="00413AF5"/>
    <w:rsid w:val="004140DE"/>
    <w:rsid w:val="00414A2E"/>
    <w:rsid w:val="00414CF6"/>
    <w:rsid w:val="00415069"/>
    <w:rsid w:val="00416797"/>
    <w:rsid w:val="00416DD0"/>
    <w:rsid w:val="00416F4F"/>
    <w:rsid w:val="00417044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D18"/>
    <w:rsid w:val="00430D23"/>
    <w:rsid w:val="004311BE"/>
    <w:rsid w:val="004312C0"/>
    <w:rsid w:val="00431D47"/>
    <w:rsid w:val="00431FA2"/>
    <w:rsid w:val="0043213F"/>
    <w:rsid w:val="00432238"/>
    <w:rsid w:val="00435527"/>
    <w:rsid w:val="00435AAD"/>
    <w:rsid w:val="00435F32"/>
    <w:rsid w:val="00436074"/>
    <w:rsid w:val="00436BD0"/>
    <w:rsid w:val="0043786C"/>
    <w:rsid w:val="00437BAF"/>
    <w:rsid w:val="00437E09"/>
    <w:rsid w:val="00440483"/>
    <w:rsid w:val="004409C8"/>
    <w:rsid w:val="00441207"/>
    <w:rsid w:val="004416B3"/>
    <w:rsid w:val="00441B34"/>
    <w:rsid w:val="00441F57"/>
    <w:rsid w:val="00442211"/>
    <w:rsid w:val="00442B1E"/>
    <w:rsid w:val="00442D9F"/>
    <w:rsid w:val="0044325B"/>
    <w:rsid w:val="00443DA7"/>
    <w:rsid w:val="00444487"/>
    <w:rsid w:val="00444704"/>
    <w:rsid w:val="00445A0E"/>
    <w:rsid w:val="00446A99"/>
    <w:rsid w:val="00447068"/>
    <w:rsid w:val="00447CED"/>
    <w:rsid w:val="00450EDF"/>
    <w:rsid w:val="00450F17"/>
    <w:rsid w:val="00451880"/>
    <w:rsid w:val="00451C86"/>
    <w:rsid w:val="00451D98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6A76"/>
    <w:rsid w:val="00467031"/>
    <w:rsid w:val="0046731A"/>
    <w:rsid w:val="0046766A"/>
    <w:rsid w:val="00467EBB"/>
    <w:rsid w:val="0047170F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96B"/>
    <w:rsid w:val="00477A13"/>
    <w:rsid w:val="00480556"/>
    <w:rsid w:val="0048057E"/>
    <w:rsid w:val="00482B3A"/>
    <w:rsid w:val="00482B76"/>
    <w:rsid w:val="00482EB7"/>
    <w:rsid w:val="00483360"/>
    <w:rsid w:val="00483A9F"/>
    <w:rsid w:val="00484162"/>
    <w:rsid w:val="004850D5"/>
    <w:rsid w:val="00485C8E"/>
    <w:rsid w:val="00486814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B57"/>
    <w:rsid w:val="004A4E44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1C96"/>
    <w:rsid w:val="004C2D73"/>
    <w:rsid w:val="004C2ED3"/>
    <w:rsid w:val="004C332B"/>
    <w:rsid w:val="004C36EB"/>
    <w:rsid w:val="004C3C7A"/>
    <w:rsid w:val="004C3F8D"/>
    <w:rsid w:val="004C4BBF"/>
    <w:rsid w:val="004C4CA5"/>
    <w:rsid w:val="004C53A7"/>
    <w:rsid w:val="004C5CB3"/>
    <w:rsid w:val="004C6082"/>
    <w:rsid w:val="004C6C7A"/>
    <w:rsid w:val="004C700C"/>
    <w:rsid w:val="004C7283"/>
    <w:rsid w:val="004C73EA"/>
    <w:rsid w:val="004C7B0A"/>
    <w:rsid w:val="004D0BB9"/>
    <w:rsid w:val="004D13FC"/>
    <w:rsid w:val="004D1573"/>
    <w:rsid w:val="004D1EB7"/>
    <w:rsid w:val="004D26FB"/>
    <w:rsid w:val="004D455C"/>
    <w:rsid w:val="004D482F"/>
    <w:rsid w:val="004D5751"/>
    <w:rsid w:val="004D6448"/>
    <w:rsid w:val="004D69B3"/>
    <w:rsid w:val="004D6E20"/>
    <w:rsid w:val="004D75C3"/>
    <w:rsid w:val="004E1281"/>
    <w:rsid w:val="004E18B5"/>
    <w:rsid w:val="004E1F08"/>
    <w:rsid w:val="004E2283"/>
    <w:rsid w:val="004E3AF9"/>
    <w:rsid w:val="004E3C19"/>
    <w:rsid w:val="004E4CA3"/>
    <w:rsid w:val="004E4CE0"/>
    <w:rsid w:val="004E57DB"/>
    <w:rsid w:val="004E62BB"/>
    <w:rsid w:val="004E6C4D"/>
    <w:rsid w:val="004E6D67"/>
    <w:rsid w:val="004E70E8"/>
    <w:rsid w:val="004E75EC"/>
    <w:rsid w:val="004E7EED"/>
    <w:rsid w:val="004F0D67"/>
    <w:rsid w:val="004F104C"/>
    <w:rsid w:val="004F1D0B"/>
    <w:rsid w:val="004F2316"/>
    <w:rsid w:val="004F24B4"/>
    <w:rsid w:val="004F29BC"/>
    <w:rsid w:val="004F2DC7"/>
    <w:rsid w:val="004F330E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D04"/>
    <w:rsid w:val="00506893"/>
    <w:rsid w:val="005069B9"/>
    <w:rsid w:val="00506D78"/>
    <w:rsid w:val="0050745C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FB6"/>
    <w:rsid w:val="00514622"/>
    <w:rsid w:val="00515569"/>
    <w:rsid w:val="00515DE0"/>
    <w:rsid w:val="00516707"/>
    <w:rsid w:val="00516CD8"/>
    <w:rsid w:val="00516DCC"/>
    <w:rsid w:val="005177DC"/>
    <w:rsid w:val="00517D59"/>
    <w:rsid w:val="0052018A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351A"/>
    <w:rsid w:val="005561EC"/>
    <w:rsid w:val="00556849"/>
    <w:rsid w:val="00556C33"/>
    <w:rsid w:val="00556C38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649A"/>
    <w:rsid w:val="005668B3"/>
    <w:rsid w:val="00566BDB"/>
    <w:rsid w:val="00566DE1"/>
    <w:rsid w:val="00566F21"/>
    <w:rsid w:val="00567067"/>
    <w:rsid w:val="005701C5"/>
    <w:rsid w:val="005705E3"/>
    <w:rsid w:val="00570668"/>
    <w:rsid w:val="005708C2"/>
    <w:rsid w:val="00570A1A"/>
    <w:rsid w:val="00571050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B62"/>
    <w:rsid w:val="00587A7F"/>
    <w:rsid w:val="00587B9D"/>
    <w:rsid w:val="00587F19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8A2"/>
    <w:rsid w:val="005C7E59"/>
    <w:rsid w:val="005D00E7"/>
    <w:rsid w:val="005D0500"/>
    <w:rsid w:val="005D0548"/>
    <w:rsid w:val="005D08C2"/>
    <w:rsid w:val="005D11F5"/>
    <w:rsid w:val="005D13D3"/>
    <w:rsid w:val="005D2812"/>
    <w:rsid w:val="005D2946"/>
    <w:rsid w:val="005D2A88"/>
    <w:rsid w:val="005D34FD"/>
    <w:rsid w:val="005D3D9A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F0B"/>
    <w:rsid w:val="005E0025"/>
    <w:rsid w:val="005E0420"/>
    <w:rsid w:val="005E10F8"/>
    <w:rsid w:val="005E1412"/>
    <w:rsid w:val="005E2EDA"/>
    <w:rsid w:val="005E3D1D"/>
    <w:rsid w:val="005E3D4F"/>
    <w:rsid w:val="005E48C3"/>
    <w:rsid w:val="005E4BF7"/>
    <w:rsid w:val="005E625D"/>
    <w:rsid w:val="005E6D00"/>
    <w:rsid w:val="005E73B8"/>
    <w:rsid w:val="005E7C6E"/>
    <w:rsid w:val="005F1431"/>
    <w:rsid w:val="005F14B1"/>
    <w:rsid w:val="005F2278"/>
    <w:rsid w:val="005F246A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72F"/>
    <w:rsid w:val="00602D14"/>
    <w:rsid w:val="00603725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CE5"/>
    <w:rsid w:val="00614DFF"/>
    <w:rsid w:val="00615220"/>
    <w:rsid w:val="00615749"/>
    <w:rsid w:val="00615C2B"/>
    <w:rsid w:val="0061741C"/>
    <w:rsid w:val="00617691"/>
    <w:rsid w:val="00617FF4"/>
    <w:rsid w:val="00620FC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1E4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4024A"/>
    <w:rsid w:val="0064148A"/>
    <w:rsid w:val="006416C1"/>
    <w:rsid w:val="006417D2"/>
    <w:rsid w:val="006418C1"/>
    <w:rsid w:val="00643C01"/>
    <w:rsid w:val="00643E0F"/>
    <w:rsid w:val="0064408C"/>
    <w:rsid w:val="00644123"/>
    <w:rsid w:val="006450A6"/>
    <w:rsid w:val="006453F6"/>
    <w:rsid w:val="00645952"/>
    <w:rsid w:val="00647561"/>
    <w:rsid w:val="006503C9"/>
    <w:rsid w:val="00650A0F"/>
    <w:rsid w:val="00651644"/>
    <w:rsid w:val="006519BA"/>
    <w:rsid w:val="00651BB0"/>
    <w:rsid w:val="006527C9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F73"/>
    <w:rsid w:val="00663023"/>
    <w:rsid w:val="00663568"/>
    <w:rsid w:val="00663903"/>
    <w:rsid w:val="00663AE0"/>
    <w:rsid w:val="00663C29"/>
    <w:rsid w:val="00664859"/>
    <w:rsid w:val="00664997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346A"/>
    <w:rsid w:val="00673AF0"/>
    <w:rsid w:val="006740C8"/>
    <w:rsid w:val="00675253"/>
    <w:rsid w:val="00675434"/>
    <w:rsid w:val="00676734"/>
    <w:rsid w:val="00676F54"/>
    <w:rsid w:val="00677039"/>
    <w:rsid w:val="00677101"/>
    <w:rsid w:val="006777E9"/>
    <w:rsid w:val="00677C3D"/>
    <w:rsid w:val="006804DA"/>
    <w:rsid w:val="006816AE"/>
    <w:rsid w:val="006818D5"/>
    <w:rsid w:val="0068210A"/>
    <w:rsid w:val="00682428"/>
    <w:rsid w:val="00683D20"/>
    <w:rsid w:val="00683FB6"/>
    <w:rsid w:val="00684496"/>
    <w:rsid w:val="00684A97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552"/>
    <w:rsid w:val="006A2491"/>
    <w:rsid w:val="006A2A4D"/>
    <w:rsid w:val="006A2EA6"/>
    <w:rsid w:val="006A433B"/>
    <w:rsid w:val="006A4908"/>
    <w:rsid w:val="006A5420"/>
    <w:rsid w:val="006A5DA6"/>
    <w:rsid w:val="006A6AA0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53EB"/>
    <w:rsid w:val="006B5419"/>
    <w:rsid w:val="006B5BB8"/>
    <w:rsid w:val="006B6D73"/>
    <w:rsid w:val="006B74AB"/>
    <w:rsid w:val="006B7897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A"/>
    <w:rsid w:val="006D0410"/>
    <w:rsid w:val="006D0419"/>
    <w:rsid w:val="006D07E7"/>
    <w:rsid w:val="006D0DFB"/>
    <w:rsid w:val="006D16A2"/>
    <w:rsid w:val="006D20F5"/>
    <w:rsid w:val="006D25B0"/>
    <w:rsid w:val="006D2A6E"/>
    <w:rsid w:val="006D2F7F"/>
    <w:rsid w:val="006D39E3"/>
    <w:rsid w:val="006D3AA4"/>
    <w:rsid w:val="006D409B"/>
    <w:rsid w:val="006D507A"/>
    <w:rsid w:val="006D5245"/>
    <w:rsid w:val="006D5DFE"/>
    <w:rsid w:val="006D6F84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BEC"/>
    <w:rsid w:val="006F22BB"/>
    <w:rsid w:val="006F3A07"/>
    <w:rsid w:val="006F4074"/>
    <w:rsid w:val="006F4850"/>
    <w:rsid w:val="006F561F"/>
    <w:rsid w:val="006F68F9"/>
    <w:rsid w:val="006F7B59"/>
    <w:rsid w:val="0070002D"/>
    <w:rsid w:val="0070116A"/>
    <w:rsid w:val="00701DD8"/>
    <w:rsid w:val="007020EF"/>
    <w:rsid w:val="00702D77"/>
    <w:rsid w:val="00703403"/>
    <w:rsid w:val="00703E01"/>
    <w:rsid w:val="007053BF"/>
    <w:rsid w:val="00705490"/>
    <w:rsid w:val="00705FE8"/>
    <w:rsid w:val="00706477"/>
    <w:rsid w:val="0070648E"/>
    <w:rsid w:val="0070661C"/>
    <w:rsid w:val="007071F8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A02"/>
    <w:rsid w:val="00721EF0"/>
    <w:rsid w:val="00722B5C"/>
    <w:rsid w:val="00722BC4"/>
    <w:rsid w:val="00722BCB"/>
    <w:rsid w:val="00723E51"/>
    <w:rsid w:val="00724184"/>
    <w:rsid w:val="00724820"/>
    <w:rsid w:val="00724892"/>
    <w:rsid w:val="00724C71"/>
    <w:rsid w:val="0072515E"/>
    <w:rsid w:val="0073022E"/>
    <w:rsid w:val="00730369"/>
    <w:rsid w:val="00730F6D"/>
    <w:rsid w:val="00731F80"/>
    <w:rsid w:val="00732D26"/>
    <w:rsid w:val="007330CF"/>
    <w:rsid w:val="007337C4"/>
    <w:rsid w:val="007337D0"/>
    <w:rsid w:val="00733B5D"/>
    <w:rsid w:val="00733B94"/>
    <w:rsid w:val="007342D7"/>
    <w:rsid w:val="00734440"/>
    <w:rsid w:val="0073455B"/>
    <w:rsid w:val="00735963"/>
    <w:rsid w:val="00735A59"/>
    <w:rsid w:val="00735B0D"/>
    <w:rsid w:val="00735D2D"/>
    <w:rsid w:val="00736835"/>
    <w:rsid w:val="007368E6"/>
    <w:rsid w:val="00736D7E"/>
    <w:rsid w:val="00737123"/>
    <w:rsid w:val="00737A95"/>
    <w:rsid w:val="007413BE"/>
    <w:rsid w:val="00741A07"/>
    <w:rsid w:val="00742617"/>
    <w:rsid w:val="00742F6E"/>
    <w:rsid w:val="00743BC0"/>
    <w:rsid w:val="00743C86"/>
    <w:rsid w:val="0074400E"/>
    <w:rsid w:val="007450A9"/>
    <w:rsid w:val="007466BC"/>
    <w:rsid w:val="00747880"/>
    <w:rsid w:val="00747D74"/>
    <w:rsid w:val="00750A90"/>
    <w:rsid w:val="00750BD6"/>
    <w:rsid w:val="0075147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20CB"/>
    <w:rsid w:val="007620F4"/>
    <w:rsid w:val="007631D2"/>
    <w:rsid w:val="00764658"/>
    <w:rsid w:val="00764BE0"/>
    <w:rsid w:val="00766A05"/>
    <w:rsid w:val="00766ECE"/>
    <w:rsid w:val="00766F9C"/>
    <w:rsid w:val="007672E9"/>
    <w:rsid w:val="007673AC"/>
    <w:rsid w:val="00767411"/>
    <w:rsid w:val="00767F70"/>
    <w:rsid w:val="0077226F"/>
    <w:rsid w:val="007729A9"/>
    <w:rsid w:val="00772FA4"/>
    <w:rsid w:val="00773102"/>
    <w:rsid w:val="00773B97"/>
    <w:rsid w:val="007740C7"/>
    <w:rsid w:val="00774B8D"/>
    <w:rsid w:val="00774C53"/>
    <w:rsid w:val="00775427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3ABC"/>
    <w:rsid w:val="0078496F"/>
    <w:rsid w:val="00784A2E"/>
    <w:rsid w:val="00784E81"/>
    <w:rsid w:val="00784F04"/>
    <w:rsid w:val="00787623"/>
    <w:rsid w:val="00790048"/>
    <w:rsid w:val="00790E47"/>
    <w:rsid w:val="007912FC"/>
    <w:rsid w:val="007918EF"/>
    <w:rsid w:val="00791A8D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BBB"/>
    <w:rsid w:val="007B3E7C"/>
    <w:rsid w:val="007B40B0"/>
    <w:rsid w:val="007B43B4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D0297"/>
    <w:rsid w:val="007D04DF"/>
    <w:rsid w:val="007D0876"/>
    <w:rsid w:val="007D1852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DB"/>
    <w:rsid w:val="007E1E70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800349"/>
    <w:rsid w:val="00800DEF"/>
    <w:rsid w:val="00800E6B"/>
    <w:rsid w:val="00801C25"/>
    <w:rsid w:val="00802861"/>
    <w:rsid w:val="00802B3E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52FF"/>
    <w:rsid w:val="008260B9"/>
    <w:rsid w:val="00826A92"/>
    <w:rsid w:val="00826AE9"/>
    <w:rsid w:val="00827542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ABB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683F"/>
    <w:rsid w:val="0084744C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334E"/>
    <w:rsid w:val="008535D5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1760"/>
    <w:rsid w:val="00881940"/>
    <w:rsid w:val="00881A46"/>
    <w:rsid w:val="00881DCE"/>
    <w:rsid w:val="008823A5"/>
    <w:rsid w:val="008831DE"/>
    <w:rsid w:val="008832FB"/>
    <w:rsid w:val="00883526"/>
    <w:rsid w:val="008838C9"/>
    <w:rsid w:val="00884369"/>
    <w:rsid w:val="00884802"/>
    <w:rsid w:val="00884878"/>
    <w:rsid w:val="00884B63"/>
    <w:rsid w:val="00885119"/>
    <w:rsid w:val="008857A3"/>
    <w:rsid w:val="008878CB"/>
    <w:rsid w:val="00887A20"/>
    <w:rsid w:val="00890B66"/>
    <w:rsid w:val="0089361A"/>
    <w:rsid w:val="008939C8"/>
    <w:rsid w:val="00893B12"/>
    <w:rsid w:val="00895314"/>
    <w:rsid w:val="00896592"/>
    <w:rsid w:val="00896F97"/>
    <w:rsid w:val="0089769C"/>
    <w:rsid w:val="00897CBE"/>
    <w:rsid w:val="00897D2F"/>
    <w:rsid w:val="008A053B"/>
    <w:rsid w:val="008A13CC"/>
    <w:rsid w:val="008A1DA9"/>
    <w:rsid w:val="008A214A"/>
    <w:rsid w:val="008A260B"/>
    <w:rsid w:val="008A2E50"/>
    <w:rsid w:val="008A30C2"/>
    <w:rsid w:val="008A3644"/>
    <w:rsid w:val="008A3B52"/>
    <w:rsid w:val="008A3F26"/>
    <w:rsid w:val="008A46AF"/>
    <w:rsid w:val="008A5A1F"/>
    <w:rsid w:val="008A60FB"/>
    <w:rsid w:val="008A6B38"/>
    <w:rsid w:val="008A70CE"/>
    <w:rsid w:val="008B0342"/>
    <w:rsid w:val="008B044D"/>
    <w:rsid w:val="008B0577"/>
    <w:rsid w:val="008B105B"/>
    <w:rsid w:val="008B2437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1467"/>
    <w:rsid w:val="008C17ED"/>
    <w:rsid w:val="008C1E27"/>
    <w:rsid w:val="008C1F19"/>
    <w:rsid w:val="008C20D1"/>
    <w:rsid w:val="008C3EAD"/>
    <w:rsid w:val="008C410D"/>
    <w:rsid w:val="008C4473"/>
    <w:rsid w:val="008C4B3A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5809"/>
    <w:rsid w:val="008E634A"/>
    <w:rsid w:val="008E6A8F"/>
    <w:rsid w:val="008E6F0E"/>
    <w:rsid w:val="008E714D"/>
    <w:rsid w:val="008F0220"/>
    <w:rsid w:val="008F23CD"/>
    <w:rsid w:val="008F2BE4"/>
    <w:rsid w:val="008F31DF"/>
    <w:rsid w:val="008F37FD"/>
    <w:rsid w:val="008F44FD"/>
    <w:rsid w:val="008F48E8"/>
    <w:rsid w:val="008F53CF"/>
    <w:rsid w:val="008F56C4"/>
    <w:rsid w:val="008F5922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04B1"/>
    <w:rsid w:val="009111A4"/>
    <w:rsid w:val="00911873"/>
    <w:rsid w:val="00911979"/>
    <w:rsid w:val="00911D3B"/>
    <w:rsid w:val="00913512"/>
    <w:rsid w:val="009139F8"/>
    <w:rsid w:val="00914646"/>
    <w:rsid w:val="009147AF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76B7"/>
    <w:rsid w:val="0092787D"/>
    <w:rsid w:val="00930CB5"/>
    <w:rsid w:val="00931CAC"/>
    <w:rsid w:val="00931EE1"/>
    <w:rsid w:val="009348B1"/>
    <w:rsid w:val="00934CE5"/>
    <w:rsid w:val="00934D12"/>
    <w:rsid w:val="00935EF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6CC"/>
    <w:rsid w:val="00956060"/>
    <w:rsid w:val="009574AD"/>
    <w:rsid w:val="0095761F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6A5"/>
    <w:rsid w:val="00964A83"/>
    <w:rsid w:val="00965AD8"/>
    <w:rsid w:val="00965DC3"/>
    <w:rsid w:val="00965F01"/>
    <w:rsid w:val="00966257"/>
    <w:rsid w:val="009668FB"/>
    <w:rsid w:val="00966966"/>
    <w:rsid w:val="00967180"/>
    <w:rsid w:val="00967E68"/>
    <w:rsid w:val="00970566"/>
    <w:rsid w:val="00970A3E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086"/>
    <w:rsid w:val="00993258"/>
    <w:rsid w:val="00993297"/>
    <w:rsid w:val="00993396"/>
    <w:rsid w:val="00993C35"/>
    <w:rsid w:val="009958D4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61D9"/>
    <w:rsid w:val="009A62DC"/>
    <w:rsid w:val="009A7615"/>
    <w:rsid w:val="009B00CA"/>
    <w:rsid w:val="009B1F57"/>
    <w:rsid w:val="009B28CE"/>
    <w:rsid w:val="009B2C26"/>
    <w:rsid w:val="009B3639"/>
    <w:rsid w:val="009B4148"/>
    <w:rsid w:val="009B4EE2"/>
    <w:rsid w:val="009B5FF3"/>
    <w:rsid w:val="009B6C0F"/>
    <w:rsid w:val="009B7794"/>
    <w:rsid w:val="009C0340"/>
    <w:rsid w:val="009C0F1D"/>
    <w:rsid w:val="009C16EA"/>
    <w:rsid w:val="009C24B3"/>
    <w:rsid w:val="009C2812"/>
    <w:rsid w:val="009C2B11"/>
    <w:rsid w:val="009C2B9D"/>
    <w:rsid w:val="009C2C17"/>
    <w:rsid w:val="009C3554"/>
    <w:rsid w:val="009C3646"/>
    <w:rsid w:val="009C3F20"/>
    <w:rsid w:val="009C4598"/>
    <w:rsid w:val="009C4941"/>
    <w:rsid w:val="009C537B"/>
    <w:rsid w:val="009C57B7"/>
    <w:rsid w:val="009C5DAA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FA8"/>
    <w:rsid w:val="009F21B1"/>
    <w:rsid w:val="009F2749"/>
    <w:rsid w:val="009F3736"/>
    <w:rsid w:val="009F3BA4"/>
    <w:rsid w:val="009F3E32"/>
    <w:rsid w:val="009F4D92"/>
    <w:rsid w:val="009F516E"/>
    <w:rsid w:val="009F53E8"/>
    <w:rsid w:val="009F69DC"/>
    <w:rsid w:val="009F6B82"/>
    <w:rsid w:val="009F6D24"/>
    <w:rsid w:val="009F6F02"/>
    <w:rsid w:val="009F6FD1"/>
    <w:rsid w:val="009F74DA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298F"/>
    <w:rsid w:val="00A12BCE"/>
    <w:rsid w:val="00A1328C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77F"/>
    <w:rsid w:val="00A264AF"/>
    <w:rsid w:val="00A26DE6"/>
    <w:rsid w:val="00A2731B"/>
    <w:rsid w:val="00A27342"/>
    <w:rsid w:val="00A274D6"/>
    <w:rsid w:val="00A275C4"/>
    <w:rsid w:val="00A278A1"/>
    <w:rsid w:val="00A3137D"/>
    <w:rsid w:val="00A31AF3"/>
    <w:rsid w:val="00A32377"/>
    <w:rsid w:val="00A3280A"/>
    <w:rsid w:val="00A32CED"/>
    <w:rsid w:val="00A331CA"/>
    <w:rsid w:val="00A3360F"/>
    <w:rsid w:val="00A33EA1"/>
    <w:rsid w:val="00A350E5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216E"/>
    <w:rsid w:val="00A42B06"/>
    <w:rsid w:val="00A435DC"/>
    <w:rsid w:val="00A44D4F"/>
    <w:rsid w:val="00A4565E"/>
    <w:rsid w:val="00A45F89"/>
    <w:rsid w:val="00A462A5"/>
    <w:rsid w:val="00A46A4A"/>
    <w:rsid w:val="00A5053D"/>
    <w:rsid w:val="00A50A89"/>
    <w:rsid w:val="00A50F51"/>
    <w:rsid w:val="00A512CB"/>
    <w:rsid w:val="00A525F1"/>
    <w:rsid w:val="00A54505"/>
    <w:rsid w:val="00A54EB3"/>
    <w:rsid w:val="00A5509B"/>
    <w:rsid w:val="00A55332"/>
    <w:rsid w:val="00A56107"/>
    <w:rsid w:val="00A56B80"/>
    <w:rsid w:val="00A56CC0"/>
    <w:rsid w:val="00A56D1D"/>
    <w:rsid w:val="00A5715A"/>
    <w:rsid w:val="00A573B1"/>
    <w:rsid w:val="00A57B1F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27B"/>
    <w:rsid w:val="00A66F14"/>
    <w:rsid w:val="00A6752F"/>
    <w:rsid w:val="00A67DD5"/>
    <w:rsid w:val="00A70303"/>
    <w:rsid w:val="00A70F75"/>
    <w:rsid w:val="00A71348"/>
    <w:rsid w:val="00A7237F"/>
    <w:rsid w:val="00A72440"/>
    <w:rsid w:val="00A72B9C"/>
    <w:rsid w:val="00A72DB5"/>
    <w:rsid w:val="00A73577"/>
    <w:rsid w:val="00A7364A"/>
    <w:rsid w:val="00A73A20"/>
    <w:rsid w:val="00A74A8A"/>
    <w:rsid w:val="00A74CB8"/>
    <w:rsid w:val="00A776E0"/>
    <w:rsid w:val="00A77D39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B10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C04CB"/>
    <w:rsid w:val="00AC21B1"/>
    <w:rsid w:val="00AC262B"/>
    <w:rsid w:val="00AC2CCC"/>
    <w:rsid w:val="00AC3661"/>
    <w:rsid w:val="00AC37F3"/>
    <w:rsid w:val="00AC3DB9"/>
    <w:rsid w:val="00AC520B"/>
    <w:rsid w:val="00AC5705"/>
    <w:rsid w:val="00AC597B"/>
    <w:rsid w:val="00AC736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E2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965"/>
    <w:rsid w:val="00AE4015"/>
    <w:rsid w:val="00AE484C"/>
    <w:rsid w:val="00AE5E04"/>
    <w:rsid w:val="00AE7199"/>
    <w:rsid w:val="00AE76FF"/>
    <w:rsid w:val="00AE7D20"/>
    <w:rsid w:val="00AE7FE4"/>
    <w:rsid w:val="00AF0330"/>
    <w:rsid w:val="00AF1A2F"/>
    <w:rsid w:val="00AF1D80"/>
    <w:rsid w:val="00AF2095"/>
    <w:rsid w:val="00AF24D8"/>
    <w:rsid w:val="00AF3210"/>
    <w:rsid w:val="00AF3D6A"/>
    <w:rsid w:val="00AF59CD"/>
    <w:rsid w:val="00AF66EA"/>
    <w:rsid w:val="00AF6C48"/>
    <w:rsid w:val="00AF7771"/>
    <w:rsid w:val="00AF7CB6"/>
    <w:rsid w:val="00AF7F3D"/>
    <w:rsid w:val="00B00E46"/>
    <w:rsid w:val="00B01103"/>
    <w:rsid w:val="00B01F38"/>
    <w:rsid w:val="00B0209E"/>
    <w:rsid w:val="00B02413"/>
    <w:rsid w:val="00B026DB"/>
    <w:rsid w:val="00B027E8"/>
    <w:rsid w:val="00B029F4"/>
    <w:rsid w:val="00B02CA6"/>
    <w:rsid w:val="00B03407"/>
    <w:rsid w:val="00B044CE"/>
    <w:rsid w:val="00B04595"/>
    <w:rsid w:val="00B04669"/>
    <w:rsid w:val="00B04D3F"/>
    <w:rsid w:val="00B056C4"/>
    <w:rsid w:val="00B05900"/>
    <w:rsid w:val="00B05AD0"/>
    <w:rsid w:val="00B065A1"/>
    <w:rsid w:val="00B066AC"/>
    <w:rsid w:val="00B06B0D"/>
    <w:rsid w:val="00B06B8C"/>
    <w:rsid w:val="00B06EA3"/>
    <w:rsid w:val="00B0706A"/>
    <w:rsid w:val="00B07358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A50"/>
    <w:rsid w:val="00B31703"/>
    <w:rsid w:val="00B321F5"/>
    <w:rsid w:val="00B32833"/>
    <w:rsid w:val="00B328A2"/>
    <w:rsid w:val="00B32D50"/>
    <w:rsid w:val="00B337E9"/>
    <w:rsid w:val="00B33D66"/>
    <w:rsid w:val="00B33D85"/>
    <w:rsid w:val="00B33E98"/>
    <w:rsid w:val="00B34350"/>
    <w:rsid w:val="00B3458D"/>
    <w:rsid w:val="00B347D3"/>
    <w:rsid w:val="00B350A9"/>
    <w:rsid w:val="00B3598C"/>
    <w:rsid w:val="00B35BAE"/>
    <w:rsid w:val="00B362AF"/>
    <w:rsid w:val="00B36D41"/>
    <w:rsid w:val="00B36E4D"/>
    <w:rsid w:val="00B37A64"/>
    <w:rsid w:val="00B37EF4"/>
    <w:rsid w:val="00B40265"/>
    <w:rsid w:val="00B426C5"/>
    <w:rsid w:val="00B44446"/>
    <w:rsid w:val="00B45B4C"/>
    <w:rsid w:val="00B46FA0"/>
    <w:rsid w:val="00B47648"/>
    <w:rsid w:val="00B47C47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3C69"/>
    <w:rsid w:val="00B53F5A"/>
    <w:rsid w:val="00B543BF"/>
    <w:rsid w:val="00B55D71"/>
    <w:rsid w:val="00B55F66"/>
    <w:rsid w:val="00B60581"/>
    <w:rsid w:val="00B60FF3"/>
    <w:rsid w:val="00B61217"/>
    <w:rsid w:val="00B61347"/>
    <w:rsid w:val="00B6163E"/>
    <w:rsid w:val="00B619C6"/>
    <w:rsid w:val="00B61B01"/>
    <w:rsid w:val="00B61EED"/>
    <w:rsid w:val="00B622A1"/>
    <w:rsid w:val="00B622B2"/>
    <w:rsid w:val="00B62610"/>
    <w:rsid w:val="00B644AE"/>
    <w:rsid w:val="00B64929"/>
    <w:rsid w:val="00B663FE"/>
    <w:rsid w:val="00B66729"/>
    <w:rsid w:val="00B66A10"/>
    <w:rsid w:val="00B670C3"/>
    <w:rsid w:val="00B67453"/>
    <w:rsid w:val="00B678F9"/>
    <w:rsid w:val="00B67EE8"/>
    <w:rsid w:val="00B67FDB"/>
    <w:rsid w:val="00B71E83"/>
    <w:rsid w:val="00B72457"/>
    <w:rsid w:val="00B73EF1"/>
    <w:rsid w:val="00B74C5D"/>
    <w:rsid w:val="00B75AEB"/>
    <w:rsid w:val="00B76DFA"/>
    <w:rsid w:val="00B77475"/>
    <w:rsid w:val="00B80C4A"/>
    <w:rsid w:val="00B80EAB"/>
    <w:rsid w:val="00B81C4F"/>
    <w:rsid w:val="00B81DE7"/>
    <w:rsid w:val="00B82095"/>
    <w:rsid w:val="00B8216A"/>
    <w:rsid w:val="00B824B1"/>
    <w:rsid w:val="00B8414B"/>
    <w:rsid w:val="00B84235"/>
    <w:rsid w:val="00B8493F"/>
    <w:rsid w:val="00B84EEA"/>
    <w:rsid w:val="00B85D4C"/>
    <w:rsid w:val="00B86A3E"/>
    <w:rsid w:val="00B8748B"/>
    <w:rsid w:val="00B87FED"/>
    <w:rsid w:val="00B900CE"/>
    <w:rsid w:val="00B9047A"/>
    <w:rsid w:val="00B9057F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B32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4209"/>
    <w:rsid w:val="00BA4E25"/>
    <w:rsid w:val="00BA7054"/>
    <w:rsid w:val="00BA76D0"/>
    <w:rsid w:val="00BA7ED8"/>
    <w:rsid w:val="00BB04CC"/>
    <w:rsid w:val="00BB04EC"/>
    <w:rsid w:val="00BB0A27"/>
    <w:rsid w:val="00BB0C9E"/>
    <w:rsid w:val="00BB20B1"/>
    <w:rsid w:val="00BB2342"/>
    <w:rsid w:val="00BB2781"/>
    <w:rsid w:val="00BB33E9"/>
    <w:rsid w:val="00BB3924"/>
    <w:rsid w:val="00BB3CC2"/>
    <w:rsid w:val="00BB43D1"/>
    <w:rsid w:val="00BB4F15"/>
    <w:rsid w:val="00BB5286"/>
    <w:rsid w:val="00BB5D46"/>
    <w:rsid w:val="00BB73C2"/>
    <w:rsid w:val="00BC001A"/>
    <w:rsid w:val="00BC00F1"/>
    <w:rsid w:val="00BC037C"/>
    <w:rsid w:val="00BC091A"/>
    <w:rsid w:val="00BC150B"/>
    <w:rsid w:val="00BC2426"/>
    <w:rsid w:val="00BC261A"/>
    <w:rsid w:val="00BC4611"/>
    <w:rsid w:val="00BC50B2"/>
    <w:rsid w:val="00BC55B8"/>
    <w:rsid w:val="00BC66FD"/>
    <w:rsid w:val="00BC6A64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DC1"/>
    <w:rsid w:val="00BD2417"/>
    <w:rsid w:val="00BD2C86"/>
    <w:rsid w:val="00BD3D80"/>
    <w:rsid w:val="00BD48A3"/>
    <w:rsid w:val="00BD51C9"/>
    <w:rsid w:val="00BD52A2"/>
    <w:rsid w:val="00BD563B"/>
    <w:rsid w:val="00BD5A75"/>
    <w:rsid w:val="00BD6B2A"/>
    <w:rsid w:val="00BD6BA1"/>
    <w:rsid w:val="00BD7CF4"/>
    <w:rsid w:val="00BE035B"/>
    <w:rsid w:val="00BE049E"/>
    <w:rsid w:val="00BE0987"/>
    <w:rsid w:val="00BE0C4C"/>
    <w:rsid w:val="00BE0C59"/>
    <w:rsid w:val="00BE1174"/>
    <w:rsid w:val="00BE2052"/>
    <w:rsid w:val="00BE22F0"/>
    <w:rsid w:val="00BE27D5"/>
    <w:rsid w:val="00BE3241"/>
    <w:rsid w:val="00BE4E0E"/>
    <w:rsid w:val="00BE596D"/>
    <w:rsid w:val="00BE5982"/>
    <w:rsid w:val="00BE624C"/>
    <w:rsid w:val="00BE62F6"/>
    <w:rsid w:val="00BE6B64"/>
    <w:rsid w:val="00BE77E0"/>
    <w:rsid w:val="00BF06FE"/>
    <w:rsid w:val="00BF0A69"/>
    <w:rsid w:val="00BF0CED"/>
    <w:rsid w:val="00BF136A"/>
    <w:rsid w:val="00BF2046"/>
    <w:rsid w:val="00BF279B"/>
    <w:rsid w:val="00BF281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6B5"/>
    <w:rsid w:val="00C01E8E"/>
    <w:rsid w:val="00C02451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95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B08"/>
    <w:rsid w:val="00C3306F"/>
    <w:rsid w:val="00C33E6A"/>
    <w:rsid w:val="00C3400A"/>
    <w:rsid w:val="00C34A79"/>
    <w:rsid w:val="00C35277"/>
    <w:rsid w:val="00C355E2"/>
    <w:rsid w:val="00C36125"/>
    <w:rsid w:val="00C3667C"/>
    <w:rsid w:val="00C377B9"/>
    <w:rsid w:val="00C37A05"/>
    <w:rsid w:val="00C40AE0"/>
    <w:rsid w:val="00C40D4A"/>
    <w:rsid w:val="00C412B9"/>
    <w:rsid w:val="00C4140F"/>
    <w:rsid w:val="00C42D62"/>
    <w:rsid w:val="00C42E85"/>
    <w:rsid w:val="00C431CE"/>
    <w:rsid w:val="00C4354B"/>
    <w:rsid w:val="00C450E1"/>
    <w:rsid w:val="00C45639"/>
    <w:rsid w:val="00C45D8C"/>
    <w:rsid w:val="00C4698C"/>
    <w:rsid w:val="00C47869"/>
    <w:rsid w:val="00C501E7"/>
    <w:rsid w:val="00C50FFF"/>
    <w:rsid w:val="00C51974"/>
    <w:rsid w:val="00C5220A"/>
    <w:rsid w:val="00C523CB"/>
    <w:rsid w:val="00C537EC"/>
    <w:rsid w:val="00C53F87"/>
    <w:rsid w:val="00C545A9"/>
    <w:rsid w:val="00C554A3"/>
    <w:rsid w:val="00C55530"/>
    <w:rsid w:val="00C576F4"/>
    <w:rsid w:val="00C57EE2"/>
    <w:rsid w:val="00C61121"/>
    <w:rsid w:val="00C622B3"/>
    <w:rsid w:val="00C6244E"/>
    <w:rsid w:val="00C62F41"/>
    <w:rsid w:val="00C636C2"/>
    <w:rsid w:val="00C64033"/>
    <w:rsid w:val="00C6541B"/>
    <w:rsid w:val="00C66243"/>
    <w:rsid w:val="00C6795A"/>
    <w:rsid w:val="00C7029D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E0C"/>
    <w:rsid w:val="00C958EC"/>
    <w:rsid w:val="00C95B94"/>
    <w:rsid w:val="00C963D7"/>
    <w:rsid w:val="00C970F2"/>
    <w:rsid w:val="00C97477"/>
    <w:rsid w:val="00C97665"/>
    <w:rsid w:val="00CA0003"/>
    <w:rsid w:val="00CA00E2"/>
    <w:rsid w:val="00CA0104"/>
    <w:rsid w:val="00CA0689"/>
    <w:rsid w:val="00CA0865"/>
    <w:rsid w:val="00CA0BB3"/>
    <w:rsid w:val="00CA235B"/>
    <w:rsid w:val="00CA4754"/>
    <w:rsid w:val="00CA4A86"/>
    <w:rsid w:val="00CA4C8D"/>
    <w:rsid w:val="00CA514D"/>
    <w:rsid w:val="00CA62FC"/>
    <w:rsid w:val="00CA6942"/>
    <w:rsid w:val="00CA6E96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6542"/>
    <w:rsid w:val="00CB6B0C"/>
    <w:rsid w:val="00CB71BC"/>
    <w:rsid w:val="00CB759B"/>
    <w:rsid w:val="00CB77E0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F2B"/>
    <w:rsid w:val="00CC67A4"/>
    <w:rsid w:val="00CC6A02"/>
    <w:rsid w:val="00CC6D5A"/>
    <w:rsid w:val="00CC7572"/>
    <w:rsid w:val="00CC79AD"/>
    <w:rsid w:val="00CC7E0E"/>
    <w:rsid w:val="00CD0090"/>
    <w:rsid w:val="00CD046A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FA4"/>
    <w:rsid w:val="00CF436A"/>
    <w:rsid w:val="00CF464C"/>
    <w:rsid w:val="00CF4E38"/>
    <w:rsid w:val="00CF506C"/>
    <w:rsid w:val="00CF528D"/>
    <w:rsid w:val="00CF55F6"/>
    <w:rsid w:val="00CF6058"/>
    <w:rsid w:val="00CF7140"/>
    <w:rsid w:val="00D00319"/>
    <w:rsid w:val="00D016E6"/>
    <w:rsid w:val="00D01BD9"/>
    <w:rsid w:val="00D021D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278F"/>
    <w:rsid w:val="00D12A96"/>
    <w:rsid w:val="00D131D1"/>
    <w:rsid w:val="00D137A3"/>
    <w:rsid w:val="00D13F68"/>
    <w:rsid w:val="00D141A1"/>
    <w:rsid w:val="00D146D9"/>
    <w:rsid w:val="00D147CD"/>
    <w:rsid w:val="00D14996"/>
    <w:rsid w:val="00D15296"/>
    <w:rsid w:val="00D15774"/>
    <w:rsid w:val="00D158B3"/>
    <w:rsid w:val="00D17380"/>
    <w:rsid w:val="00D17D30"/>
    <w:rsid w:val="00D2061A"/>
    <w:rsid w:val="00D20726"/>
    <w:rsid w:val="00D2075F"/>
    <w:rsid w:val="00D20793"/>
    <w:rsid w:val="00D20FC1"/>
    <w:rsid w:val="00D218EE"/>
    <w:rsid w:val="00D21C2A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DD0"/>
    <w:rsid w:val="00D2717F"/>
    <w:rsid w:val="00D27819"/>
    <w:rsid w:val="00D27B0A"/>
    <w:rsid w:val="00D30816"/>
    <w:rsid w:val="00D325DA"/>
    <w:rsid w:val="00D32CAE"/>
    <w:rsid w:val="00D33EC8"/>
    <w:rsid w:val="00D34279"/>
    <w:rsid w:val="00D34A22"/>
    <w:rsid w:val="00D35549"/>
    <w:rsid w:val="00D35E9E"/>
    <w:rsid w:val="00D36285"/>
    <w:rsid w:val="00D37B89"/>
    <w:rsid w:val="00D37F59"/>
    <w:rsid w:val="00D418B2"/>
    <w:rsid w:val="00D41B4E"/>
    <w:rsid w:val="00D41C4A"/>
    <w:rsid w:val="00D41D28"/>
    <w:rsid w:val="00D423BC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EE6"/>
    <w:rsid w:val="00D5412C"/>
    <w:rsid w:val="00D549A6"/>
    <w:rsid w:val="00D54D8E"/>
    <w:rsid w:val="00D55147"/>
    <w:rsid w:val="00D558BB"/>
    <w:rsid w:val="00D56557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CC0"/>
    <w:rsid w:val="00D65E19"/>
    <w:rsid w:val="00D661A3"/>
    <w:rsid w:val="00D671CE"/>
    <w:rsid w:val="00D67C1D"/>
    <w:rsid w:val="00D706AB"/>
    <w:rsid w:val="00D71991"/>
    <w:rsid w:val="00D732ED"/>
    <w:rsid w:val="00D73EAD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8083E"/>
    <w:rsid w:val="00D80978"/>
    <w:rsid w:val="00D80EE5"/>
    <w:rsid w:val="00D815F5"/>
    <w:rsid w:val="00D81AF9"/>
    <w:rsid w:val="00D82151"/>
    <w:rsid w:val="00D826B4"/>
    <w:rsid w:val="00D82F01"/>
    <w:rsid w:val="00D834E3"/>
    <w:rsid w:val="00D835E1"/>
    <w:rsid w:val="00D83AA3"/>
    <w:rsid w:val="00D84554"/>
    <w:rsid w:val="00D86167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41B5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31F2"/>
    <w:rsid w:val="00DA381B"/>
    <w:rsid w:val="00DA396B"/>
    <w:rsid w:val="00DA5908"/>
    <w:rsid w:val="00DA5EBF"/>
    <w:rsid w:val="00DA654F"/>
    <w:rsid w:val="00DA6A25"/>
    <w:rsid w:val="00DA6BD9"/>
    <w:rsid w:val="00DA75C5"/>
    <w:rsid w:val="00DB0163"/>
    <w:rsid w:val="00DB09F8"/>
    <w:rsid w:val="00DB0C30"/>
    <w:rsid w:val="00DB16BF"/>
    <w:rsid w:val="00DB1D41"/>
    <w:rsid w:val="00DB2BA4"/>
    <w:rsid w:val="00DB2D68"/>
    <w:rsid w:val="00DB2F45"/>
    <w:rsid w:val="00DB332A"/>
    <w:rsid w:val="00DB4540"/>
    <w:rsid w:val="00DB4BED"/>
    <w:rsid w:val="00DB5581"/>
    <w:rsid w:val="00DB56D2"/>
    <w:rsid w:val="00DB59EA"/>
    <w:rsid w:val="00DB5B9B"/>
    <w:rsid w:val="00DB5BAC"/>
    <w:rsid w:val="00DB631B"/>
    <w:rsid w:val="00DB7195"/>
    <w:rsid w:val="00DB7DC4"/>
    <w:rsid w:val="00DC1438"/>
    <w:rsid w:val="00DC2410"/>
    <w:rsid w:val="00DC3AAF"/>
    <w:rsid w:val="00DC40E8"/>
    <w:rsid w:val="00DC4418"/>
    <w:rsid w:val="00DC4841"/>
    <w:rsid w:val="00DC484C"/>
    <w:rsid w:val="00DC4AC4"/>
    <w:rsid w:val="00DC5271"/>
    <w:rsid w:val="00DC56B6"/>
    <w:rsid w:val="00DC600B"/>
    <w:rsid w:val="00DC6193"/>
    <w:rsid w:val="00DC68B5"/>
    <w:rsid w:val="00DC7666"/>
    <w:rsid w:val="00DC7BDC"/>
    <w:rsid w:val="00DD000A"/>
    <w:rsid w:val="00DD0B0A"/>
    <w:rsid w:val="00DD15B9"/>
    <w:rsid w:val="00DD3840"/>
    <w:rsid w:val="00DD4865"/>
    <w:rsid w:val="00DD4A84"/>
    <w:rsid w:val="00DD682D"/>
    <w:rsid w:val="00DD6D70"/>
    <w:rsid w:val="00DD6F02"/>
    <w:rsid w:val="00DD7D69"/>
    <w:rsid w:val="00DE014D"/>
    <w:rsid w:val="00DE147C"/>
    <w:rsid w:val="00DE1AAB"/>
    <w:rsid w:val="00DE20F9"/>
    <w:rsid w:val="00DE2A14"/>
    <w:rsid w:val="00DE2ABE"/>
    <w:rsid w:val="00DE2E30"/>
    <w:rsid w:val="00DE3AD5"/>
    <w:rsid w:val="00DE48CF"/>
    <w:rsid w:val="00DE48EA"/>
    <w:rsid w:val="00DE5230"/>
    <w:rsid w:val="00DE5B81"/>
    <w:rsid w:val="00DE6275"/>
    <w:rsid w:val="00DF0256"/>
    <w:rsid w:val="00DF032F"/>
    <w:rsid w:val="00DF03FE"/>
    <w:rsid w:val="00DF0DF5"/>
    <w:rsid w:val="00DF1046"/>
    <w:rsid w:val="00DF1BD9"/>
    <w:rsid w:val="00DF32F2"/>
    <w:rsid w:val="00DF398A"/>
    <w:rsid w:val="00DF3A01"/>
    <w:rsid w:val="00DF3A3C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606"/>
    <w:rsid w:val="00E05A7C"/>
    <w:rsid w:val="00E06229"/>
    <w:rsid w:val="00E0723B"/>
    <w:rsid w:val="00E07716"/>
    <w:rsid w:val="00E077AF"/>
    <w:rsid w:val="00E12A61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724"/>
    <w:rsid w:val="00E25C23"/>
    <w:rsid w:val="00E26462"/>
    <w:rsid w:val="00E26949"/>
    <w:rsid w:val="00E2708F"/>
    <w:rsid w:val="00E276CD"/>
    <w:rsid w:val="00E27D3B"/>
    <w:rsid w:val="00E30DB1"/>
    <w:rsid w:val="00E3153A"/>
    <w:rsid w:val="00E315E1"/>
    <w:rsid w:val="00E315FF"/>
    <w:rsid w:val="00E31D9F"/>
    <w:rsid w:val="00E328CA"/>
    <w:rsid w:val="00E32BB6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6A7"/>
    <w:rsid w:val="00E42F78"/>
    <w:rsid w:val="00E43344"/>
    <w:rsid w:val="00E4347D"/>
    <w:rsid w:val="00E43A49"/>
    <w:rsid w:val="00E43D21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614"/>
    <w:rsid w:val="00E51842"/>
    <w:rsid w:val="00E518C6"/>
    <w:rsid w:val="00E520B0"/>
    <w:rsid w:val="00E535E1"/>
    <w:rsid w:val="00E53BC3"/>
    <w:rsid w:val="00E5552B"/>
    <w:rsid w:val="00E55CA4"/>
    <w:rsid w:val="00E5619C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1D94"/>
    <w:rsid w:val="00E72997"/>
    <w:rsid w:val="00E72C27"/>
    <w:rsid w:val="00E736AB"/>
    <w:rsid w:val="00E73B78"/>
    <w:rsid w:val="00E74427"/>
    <w:rsid w:val="00E745A7"/>
    <w:rsid w:val="00E75363"/>
    <w:rsid w:val="00E7558E"/>
    <w:rsid w:val="00E75D15"/>
    <w:rsid w:val="00E75D7C"/>
    <w:rsid w:val="00E76E46"/>
    <w:rsid w:val="00E775BE"/>
    <w:rsid w:val="00E77802"/>
    <w:rsid w:val="00E77DBF"/>
    <w:rsid w:val="00E80DF5"/>
    <w:rsid w:val="00E8157C"/>
    <w:rsid w:val="00E81D4E"/>
    <w:rsid w:val="00E81E7B"/>
    <w:rsid w:val="00E81F5A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A15"/>
    <w:rsid w:val="00E9606D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A698E"/>
    <w:rsid w:val="00EA7CCB"/>
    <w:rsid w:val="00EB00C3"/>
    <w:rsid w:val="00EB00CF"/>
    <w:rsid w:val="00EB271D"/>
    <w:rsid w:val="00EB2A2E"/>
    <w:rsid w:val="00EB47AB"/>
    <w:rsid w:val="00EB4BF8"/>
    <w:rsid w:val="00EB52CE"/>
    <w:rsid w:val="00EB5C40"/>
    <w:rsid w:val="00EB5CD1"/>
    <w:rsid w:val="00EB6986"/>
    <w:rsid w:val="00EB7D37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8CE"/>
    <w:rsid w:val="00ED0E77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A43"/>
    <w:rsid w:val="00EF5EE0"/>
    <w:rsid w:val="00EF6437"/>
    <w:rsid w:val="00EF651F"/>
    <w:rsid w:val="00EF66D5"/>
    <w:rsid w:val="00EF7704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60C6"/>
    <w:rsid w:val="00F06392"/>
    <w:rsid w:val="00F07278"/>
    <w:rsid w:val="00F07B97"/>
    <w:rsid w:val="00F11529"/>
    <w:rsid w:val="00F118A2"/>
    <w:rsid w:val="00F11B86"/>
    <w:rsid w:val="00F11D46"/>
    <w:rsid w:val="00F1233D"/>
    <w:rsid w:val="00F1249F"/>
    <w:rsid w:val="00F129C2"/>
    <w:rsid w:val="00F12BD7"/>
    <w:rsid w:val="00F12C2C"/>
    <w:rsid w:val="00F135FB"/>
    <w:rsid w:val="00F136C4"/>
    <w:rsid w:val="00F139E1"/>
    <w:rsid w:val="00F13F96"/>
    <w:rsid w:val="00F14975"/>
    <w:rsid w:val="00F14DF2"/>
    <w:rsid w:val="00F153FE"/>
    <w:rsid w:val="00F15CA5"/>
    <w:rsid w:val="00F15F3F"/>
    <w:rsid w:val="00F16E21"/>
    <w:rsid w:val="00F179A6"/>
    <w:rsid w:val="00F17D56"/>
    <w:rsid w:val="00F205C4"/>
    <w:rsid w:val="00F215EA"/>
    <w:rsid w:val="00F22661"/>
    <w:rsid w:val="00F22FEE"/>
    <w:rsid w:val="00F22FFA"/>
    <w:rsid w:val="00F23976"/>
    <w:rsid w:val="00F248C0"/>
    <w:rsid w:val="00F250CA"/>
    <w:rsid w:val="00F255D1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8BC"/>
    <w:rsid w:val="00F413E1"/>
    <w:rsid w:val="00F41F58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587B"/>
    <w:rsid w:val="00F75DFF"/>
    <w:rsid w:val="00F76A32"/>
    <w:rsid w:val="00F77903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9A"/>
    <w:rsid w:val="00F96F8E"/>
    <w:rsid w:val="00F97085"/>
    <w:rsid w:val="00F971E4"/>
    <w:rsid w:val="00F97F11"/>
    <w:rsid w:val="00FA0D96"/>
    <w:rsid w:val="00FA1251"/>
    <w:rsid w:val="00FA150D"/>
    <w:rsid w:val="00FA194D"/>
    <w:rsid w:val="00FA1BD8"/>
    <w:rsid w:val="00FA1E55"/>
    <w:rsid w:val="00FA2C6D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C03"/>
    <w:rsid w:val="00FB501D"/>
    <w:rsid w:val="00FB506C"/>
    <w:rsid w:val="00FB6F0D"/>
    <w:rsid w:val="00FB76DB"/>
    <w:rsid w:val="00FC03AD"/>
    <w:rsid w:val="00FC1639"/>
    <w:rsid w:val="00FC2A8B"/>
    <w:rsid w:val="00FC2A97"/>
    <w:rsid w:val="00FC4F58"/>
    <w:rsid w:val="00FC649A"/>
    <w:rsid w:val="00FC7632"/>
    <w:rsid w:val="00FC7D7F"/>
    <w:rsid w:val="00FD0BB6"/>
    <w:rsid w:val="00FD1F25"/>
    <w:rsid w:val="00FD3FDF"/>
    <w:rsid w:val="00FD423F"/>
    <w:rsid w:val="00FD4674"/>
    <w:rsid w:val="00FD5371"/>
    <w:rsid w:val="00FD58DD"/>
    <w:rsid w:val="00FD639F"/>
    <w:rsid w:val="00FD6BC8"/>
    <w:rsid w:val="00FD6FBC"/>
    <w:rsid w:val="00FD7A55"/>
    <w:rsid w:val="00FD7F85"/>
    <w:rsid w:val="00FE0265"/>
    <w:rsid w:val="00FE165F"/>
    <w:rsid w:val="00FE1D8C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3B3F"/>
    <w:rsid w:val="00FF4627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38</Pages>
  <Words>7602</Words>
  <Characters>43335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50836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Tunyarath, Pradith</cp:lastModifiedBy>
  <cp:revision>5</cp:revision>
  <cp:lastPrinted>2022-02-21T03:24:00Z</cp:lastPrinted>
  <dcterms:created xsi:type="dcterms:W3CDTF">2022-02-21T04:00:00Z</dcterms:created>
  <dcterms:modified xsi:type="dcterms:W3CDTF">2022-02-23T03:06:00Z</dcterms:modified>
</cp:coreProperties>
</file>