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E67E1" w14:textId="77777777" w:rsidR="00EC0A85" w:rsidRPr="004233E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  <w:r>
        <w:rPr>
          <w:rFonts w:ascii="Angsana New" w:hAnsi="Angsana New" w:cs="Angsana New"/>
          <w:sz w:val="30"/>
          <w:szCs w:val="30"/>
        </w:rPr>
        <w:tab/>
      </w:r>
    </w:p>
    <w:p w14:paraId="1AF4007A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1DC304B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D98A364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43C11509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6150CEB6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17112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3F9FABB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104E8F">
        <w:rPr>
          <w:rFonts w:ascii="Angsana New" w:hAnsi="Angsana New" w:cs="Angsana New"/>
          <w:sz w:val="52"/>
          <w:szCs w:val="52"/>
          <w:cs/>
        </w:rPr>
        <w:t>บริษัท ทรอปิคอลแคนนิ่ง</w:t>
      </w:r>
      <w:r w:rsidRPr="00104E8F">
        <w:rPr>
          <w:rFonts w:ascii="Angsana New" w:hAnsi="Angsana New" w:cs="Angsana New"/>
          <w:sz w:val="52"/>
          <w:szCs w:val="52"/>
        </w:rPr>
        <w:t xml:space="preserve"> (</w:t>
      </w:r>
      <w:r w:rsidRPr="00104E8F">
        <w:rPr>
          <w:rFonts w:ascii="Angsana New" w:hAnsi="Angsana New" w:cs="Angsana New"/>
          <w:sz w:val="52"/>
          <w:szCs w:val="52"/>
          <w:cs/>
        </w:rPr>
        <w:t>ประเทศไทย</w:t>
      </w:r>
      <w:r w:rsidRPr="00104E8F">
        <w:rPr>
          <w:rFonts w:ascii="Angsana New" w:hAnsi="Angsana New" w:cs="Angsana New"/>
          <w:sz w:val="52"/>
          <w:szCs w:val="52"/>
        </w:rPr>
        <w:t xml:space="preserve">) </w:t>
      </w:r>
      <w:r w:rsidRPr="00104E8F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104E8F">
        <w:rPr>
          <w:rFonts w:ascii="Angsana New" w:hAnsi="Angsana New" w:cs="Angsana New"/>
          <w:sz w:val="52"/>
          <w:szCs w:val="52"/>
        </w:rPr>
        <w:t>(</w:t>
      </w:r>
      <w:r w:rsidRPr="00104E8F">
        <w:rPr>
          <w:rFonts w:ascii="Angsana New" w:hAnsi="Angsana New" w:cs="Angsana New"/>
          <w:sz w:val="52"/>
          <w:szCs w:val="52"/>
          <w:cs/>
        </w:rPr>
        <w:t>มหาชน</w:t>
      </w:r>
      <w:r w:rsidRPr="00104E8F">
        <w:rPr>
          <w:rFonts w:ascii="Angsana New" w:hAnsi="Angsana New" w:cs="Angsana New"/>
          <w:sz w:val="52"/>
          <w:szCs w:val="52"/>
        </w:rPr>
        <w:t>)</w:t>
      </w:r>
    </w:p>
    <w:p w14:paraId="1814B1A0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104E8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EF0ADC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9807B8E" w14:textId="0C9E6140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041E9" w:rsidRPr="00104E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1645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110C423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104E8F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74A147B" w14:textId="77777777" w:rsidR="00D82901" w:rsidRPr="00104E8F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0005A2C" w14:textId="77777777" w:rsidR="00452E82" w:rsidRPr="00104E8F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452E82" w:rsidRPr="00104E8F" w:rsidSect="002111BA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104E8F" w:rsidRDefault="00BD3733" w:rsidP="00F53061"/>
    <w:p w14:paraId="7B25D98E" w14:textId="77777777" w:rsidR="00BD3733" w:rsidRPr="00104E8F" w:rsidRDefault="00BD3733" w:rsidP="00F53061">
      <w:pPr>
        <w:rPr>
          <w:rFonts w:ascii="Angsana New" w:hAnsi="Angsana New"/>
          <w:b/>
          <w:bCs/>
          <w:sz w:val="32"/>
          <w:szCs w:val="32"/>
        </w:rPr>
      </w:pPr>
    </w:p>
    <w:p w14:paraId="761821F5" w14:textId="77777777" w:rsidR="003109E2" w:rsidRPr="00104E8F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16DB9A22" w14:textId="77777777" w:rsidR="003109E2" w:rsidRPr="00104E8F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01B4D403" w14:textId="77777777" w:rsidR="00DB31AD" w:rsidRPr="00104E8F" w:rsidRDefault="00DB31AD" w:rsidP="00F53061">
      <w:pPr>
        <w:rPr>
          <w:rFonts w:ascii="Angsana New" w:hAnsi="Angsana New"/>
          <w:sz w:val="32"/>
          <w:szCs w:val="32"/>
        </w:rPr>
      </w:pPr>
    </w:p>
    <w:p w14:paraId="11361969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63798BF7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48FB63C3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6F2F124B" w14:textId="77777777" w:rsidR="005C1B81" w:rsidRPr="00104E8F" w:rsidRDefault="005C1B81" w:rsidP="00536C48"/>
    <w:p w14:paraId="7BDDBB02" w14:textId="77777777" w:rsidR="00064929" w:rsidRPr="00104E8F" w:rsidRDefault="00064929" w:rsidP="00F53061">
      <w:pPr>
        <w:rPr>
          <w:b/>
          <w:bCs/>
          <w:sz w:val="32"/>
          <w:szCs w:val="32"/>
        </w:rPr>
      </w:pPr>
      <w:r w:rsidRPr="00104E8F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104E8F" w:rsidRDefault="00B15506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5F5D4343" w14:textId="77777777" w:rsidR="00064929" w:rsidRPr="00104E8F" w:rsidRDefault="00064929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 w:rsidRPr="00104E8F">
        <w:rPr>
          <w:rFonts w:ascii="Angsana New" w:hAnsi="Angsana New" w:cs="Angsana New"/>
          <w:b/>
          <w:bCs/>
          <w:cs/>
          <w:lang w:val="en-US"/>
        </w:rPr>
        <w:t>เสนอ  ผู้ถือหุ้น</w:t>
      </w:r>
      <w:r w:rsidRPr="00104E8F">
        <w:rPr>
          <w:rFonts w:ascii="Angsana New" w:hAnsi="Angsana New" w:cs="Angsana New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104E8F" w:rsidRDefault="00B15506" w:rsidP="000E69F1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10CA7B6E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DA731D" w14:textId="5B9A8D74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104E8F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 w:hint="cs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(กลุ่มบริษัท)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104E8F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 w:hint="cs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>)</w:t>
      </w:r>
      <w:r w:rsidRPr="00104E8F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ณ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>ธันวาคม</w:t>
      </w:r>
      <w:r w:rsidR="003041E9" w:rsidRPr="00104E8F">
        <w:rPr>
          <w:rFonts w:ascii="Angsana New" w:hAnsi="Angsana New"/>
          <w:sz w:val="30"/>
          <w:szCs w:val="30"/>
        </w:rPr>
        <w:t xml:space="preserve"> 256</w:t>
      </w:r>
      <w:r w:rsidR="00416456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2F7EE8AB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B0A663" w14:textId="2B0596FF" w:rsidR="007D795C" w:rsidRPr="00104E8F" w:rsidRDefault="007D795C" w:rsidP="007D795C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416456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DEBFBA2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1213D43" w14:textId="77777777" w:rsidR="007D795C" w:rsidRPr="00104E8F" w:rsidRDefault="007D795C" w:rsidP="007D7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370ABE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 w:rsidRPr="00104E8F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04E8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04E8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104E8F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A4002D" w14:textId="77777777" w:rsidR="00240FF9" w:rsidRPr="00104E8F" w:rsidRDefault="00240FF9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A7A06E" w14:textId="77777777" w:rsidR="00CA04F4" w:rsidRPr="00104E8F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CA04F4" w:rsidRPr="00104E8F" w:rsidSect="002111BA"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08C26CE3" w14:textId="77777777" w:rsidR="006B54C4" w:rsidRPr="00104E8F" w:rsidRDefault="006B54C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B32AD7" w14:textId="77777777" w:rsidR="00CA04F4" w:rsidRPr="00104E8F" w:rsidRDefault="00CA04F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7F687A" w14:textId="77777777" w:rsidR="007D795C" w:rsidRPr="00104E8F" w:rsidRDefault="007D795C" w:rsidP="007D795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7D7D927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275EC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104E8F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104E8F" w14:paraId="77D20068" w14:textId="77777777" w:rsidTr="00553F3C">
        <w:tc>
          <w:tcPr>
            <w:tcW w:w="9540" w:type="dxa"/>
            <w:gridSpan w:val="2"/>
            <w:shd w:val="clear" w:color="auto" w:fill="auto"/>
          </w:tcPr>
          <w:p w14:paraId="6B74B85F" w14:textId="77777777" w:rsidR="003E0E5F" w:rsidRPr="00104E8F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104E8F" w14:paraId="4E10D343" w14:textId="77777777" w:rsidTr="00553F3C">
        <w:tc>
          <w:tcPr>
            <w:tcW w:w="9540" w:type="dxa"/>
            <w:gridSpan w:val="2"/>
            <w:shd w:val="clear" w:color="auto" w:fill="auto"/>
          </w:tcPr>
          <w:p w14:paraId="4E668533" w14:textId="30F751BA" w:rsidR="003E0E5F" w:rsidRPr="00104E8F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567D43" w:rsidRPr="00104E8F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1AE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0E5F" w:rsidRPr="00104E8F" w14:paraId="7C7D030D" w14:textId="77777777" w:rsidTr="00553F3C">
        <w:tc>
          <w:tcPr>
            <w:tcW w:w="4675" w:type="dxa"/>
            <w:shd w:val="clear" w:color="auto" w:fill="auto"/>
          </w:tcPr>
          <w:p w14:paraId="76859418" w14:textId="77777777" w:rsidR="003E0E5F" w:rsidRPr="00104E8F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7D8F45FD" w14:textId="77777777" w:rsidR="003E0E5F" w:rsidRPr="00104E8F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104E8F" w14:paraId="4C04E23D" w14:textId="77777777" w:rsidTr="00553F3C">
        <w:tc>
          <w:tcPr>
            <w:tcW w:w="4675" w:type="dxa"/>
            <w:shd w:val="clear" w:color="auto" w:fill="auto"/>
          </w:tcPr>
          <w:p w14:paraId="62EB0B92" w14:textId="77777777" w:rsidR="007D795C" w:rsidRPr="00104E8F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สินค้าคงเหลือมียอดคงเหลือ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ที่</w:t>
            </w:r>
            <w:r w:rsidRPr="00104E8F">
              <w:rPr>
                <w:rFonts w:hint="cs"/>
                <w:sz w:val="30"/>
                <w:szCs w:val="30"/>
                <w:cs/>
              </w:rPr>
              <w:t>มีนัยสำคัญและต้อง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บันทึก</w:t>
            </w:r>
            <w:r w:rsidRPr="00104E8F">
              <w:rPr>
                <w:rFonts w:hint="cs"/>
                <w:sz w:val="30"/>
                <w:szCs w:val="30"/>
                <w:cs/>
              </w:rPr>
              <w:t>ด้วยราคาทุน</w:t>
            </w:r>
            <w:r w:rsidRPr="00104E8F">
              <w:rPr>
                <w:sz w:val="30"/>
                <w:szCs w:val="30"/>
                <w:cs/>
              </w:rPr>
              <w:t>หรือมูลค่าสุทธิที่จะได้รับแล้วแต่มูลค่าใด</w:t>
            </w:r>
            <w:r w:rsidR="00C66AC9" w:rsidRPr="00104E8F">
              <w:rPr>
                <w:sz w:val="30"/>
                <w:szCs w:val="30"/>
              </w:rPr>
              <w:br/>
            </w:r>
            <w:r w:rsidRPr="00104E8F">
              <w:rPr>
                <w:sz w:val="30"/>
                <w:szCs w:val="30"/>
                <w:cs/>
              </w:rPr>
              <w:t>จะต่ำกว่า</w:t>
            </w:r>
            <w:r w:rsidR="00C66AC9" w:rsidRPr="00104E8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104E8F">
              <w:rPr>
                <w:rFonts w:hint="cs"/>
                <w:sz w:val="30"/>
                <w:szCs w:val="30"/>
                <w:cs/>
              </w:rPr>
              <w:t>มูลค่า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ของผู้บริหาร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และอยู่บนพื้นฐานของภาวการณ์</w:t>
            </w:r>
            <w:r w:rsidRPr="00104E8F">
              <w:rPr>
                <w:rFonts w:hint="cs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ดังนั้นข้าพเจ้าจึงเห็นว่า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เรื่องดังกล่าว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104E8F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5" w:type="dxa"/>
            <w:shd w:val="clear" w:color="auto" w:fill="auto"/>
          </w:tcPr>
          <w:p w14:paraId="09964A6D" w14:textId="77777777" w:rsidR="000F37B4" w:rsidRPr="00104E8F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วิธีการตรวจสอบของ</w:t>
            </w:r>
            <w:r w:rsidR="000F37B4" w:rsidRPr="00104E8F">
              <w:rPr>
                <w:rFonts w:hint="cs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104E8F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104E8F">
              <w:rPr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Pr="00104E8F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104E8F">
              <w:rPr>
                <w:sz w:val="30"/>
                <w:szCs w:val="30"/>
                <w:cs/>
              </w:rPr>
              <w:t>ทำความเข้าใจใน</w:t>
            </w:r>
            <w:r w:rsidR="00414CAB" w:rsidRPr="00104E8F">
              <w:rPr>
                <w:rFonts w:hint="cs"/>
                <w:sz w:val="30"/>
                <w:szCs w:val="30"/>
                <w:cs/>
              </w:rPr>
              <w:t>กระบวนการวัดมูลค่า</w:t>
            </w:r>
            <w:r w:rsidR="007D795C" w:rsidRPr="00104E8F">
              <w:rPr>
                <w:sz w:val="30"/>
                <w:szCs w:val="30"/>
                <w:cs/>
              </w:rPr>
              <w:t>สินค้าคงเหลือ</w:t>
            </w:r>
            <w:r w:rsidRPr="00104E8F">
              <w:rPr>
                <w:rFonts w:hint="cs"/>
                <w:sz w:val="30"/>
                <w:szCs w:val="30"/>
                <w:cs/>
              </w:rPr>
              <w:t>รวมทั้ง</w:t>
            </w:r>
            <w:r w:rsidR="007D795C" w:rsidRPr="00104E8F">
              <w:rPr>
                <w:sz w:val="30"/>
                <w:szCs w:val="30"/>
                <w:cs/>
              </w:rPr>
              <w:t>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="007D795C" w:rsidRPr="00104E8F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37BEC8BA" w14:textId="77777777" w:rsidR="00EA61A7" w:rsidRPr="00104E8F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2756C5" w14:textId="77777777" w:rsidR="00EA61A7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 w:rsidRPr="00104E8F">
              <w:rPr>
                <w:rFonts w:hint="cs"/>
                <w:sz w:val="30"/>
                <w:szCs w:val="30"/>
                <w:cs/>
              </w:rPr>
              <w:t>การ</w:t>
            </w:r>
            <w:r w:rsidRPr="00104E8F">
              <w:rPr>
                <w:rFonts w:hint="cs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104E8F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BF2D0D7" w14:textId="77777777" w:rsidR="002B1E81" w:rsidRPr="00104E8F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104E8F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2149E2C" w14:textId="77777777" w:rsidR="002B1E81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สุ่ม</w:t>
            </w:r>
            <w:r w:rsidR="002B1E81" w:rsidRPr="00104E8F">
              <w:rPr>
                <w:rFonts w:hint="cs"/>
                <w:sz w:val="30"/>
                <w:szCs w:val="30"/>
                <w:cs/>
              </w:rPr>
              <w:t>ทดสอบ</w:t>
            </w:r>
            <w:r w:rsidRPr="00104E8F">
              <w:rPr>
                <w:rFonts w:hint="cs"/>
                <w:sz w:val="30"/>
                <w:szCs w:val="30"/>
                <w:cs/>
              </w:rPr>
              <w:t>รายการใน</w:t>
            </w:r>
            <w:r w:rsidR="002B1E81" w:rsidRPr="00104E8F">
              <w:rPr>
                <w:sz w:val="30"/>
                <w:szCs w:val="30"/>
                <w:cs/>
              </w:rPr>
              <w:t>รายงานอายุสินค้า</w:t>
            </w:r>
            <w:r w:rsidR="007D795C" w:rsidRPr="00104E8F">
              <w:rPr>
                <w:sz w:val="30"/>
                <w:szCs w:val="30"/>
                <w:cs/>
              </w:rPr>
              <w:t>และประเมินข้อสมมติ</w:t>
            </w:r>
            <w:r w:rsidR="002B1E81" w:rsidRPr="00104E8F">
              <w:rPr>
                <w:sz w:val="30"/>
                <w:szCs w:val="30"/>
                <w:cs/>
              </w:rPr>
              <w:t>ของผู้บริหารที่</w:t>
            </w:r>
            <w:r w:rsidR="007D795C" w:rsidRPr="00104E8F">
              <w:rPr>
                <w:sz w:val="30"/>
                <w:szCs w:val="30"/>
                <w:cs/>
              </w:rPr>
              <w:t>สำคัญที่ใช้</w:t>
            </w:r>
            <w:r w:rsidRPr="00104E8F">
              <w:rPr>
                <w:rFonts w:hint="cs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72681958" w14:textId="77777777" w:rsidR="00625265" w:rsidRPr="00104E8F" w:rsidRDefault="00625265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A14759" w14:textId="77777777" w:rsidR="00A577B8" w:rsidRPr="00104E8F" w:rsidRDefault="00A577B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3AD6E8" w14:textId="77777777" w:rsidR="00380305" w:rsidRPr="00104E8F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</w:rPr>
        <w:br w:type="page"/>
      </w:r>
    </w:p>
    <w:p w14:paraId="6853573F" w14:textId="77777777" w:rsidR="00CA04F4" w:rsidRPr="00104E8F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470B57" w14:textId="662F1BB0" w:rsidR="00CA04F4" w:rsidRPr="00104E8F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RPr="00104E8F" w14:paraId="0AF2E308" w14:textId="77777777" w:rsidTr="00416456">
        <w:trPr>
          <w:trHeight w:val="315"/>
        </w:trPr>
        <w:tc>
          <w:tcPr>
            <w:tcW w:w="9577" w:type="dxa"/>
            <w:gridSpan w:val="2"/>
          </w:tcPr>
          <w:p w14:paraId="208AE153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14CAB" w:rsidRPr="00104E8F" w14:paraId="444A04C9" w14:textId="77777777" w:rsidTr="00416456">
        <w:trPr>
          <w:trHeight w:val="315"/>
        </w:trPr>
        <w:tc>
          <w:tcPr>
            <w:tcW w:w="9577" w:type="dxa"/>
            <w:gridSpan w:val="2"/>
          </w:tcPr>
          <w:p w14:paraId="22FC4E06" w14:textId="3C07ABA1" w:rsidR="00414CAB" w:rsidRPr="00104E8F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1AE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1E81" w:rsidRPr="00104E8F" w14:paraId="7862830F" w14:textId="77777777" w:rsidTr="00416456">
        <w:trPr>
          <w:trHeight w:val="315"/>
        </w:trPr>
        <w:tc>
          <w:tcPr>
            <w:tcW w:w="4866" w:type="dxa"/>
          </w:tcPr>
          <w:p w14:paraId="66A66D3B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1" w:type="dxa"/>
          </w:tcPr>
          <w:p w14:paraId="19B964F3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104E8F" w14:paraId="34101A2A" w14:textId="77777777" w:rsidTr="00416456">
        <w:trPr>
          <w:trHeight w:val="315"/>
        </w:trPr>
        <w:tc>
          <w:tcPr>
            <w:tcW w:w="4866" w:type="dxa"/>
          </w:tcPr>
          <w:p w14:paraId="764ACCE8" w14:textId="77777777" w:rsidR="007D795C" w:rsidRPr="00104E8F" w:rsidRDefault="007D795C" w:rsidP="006B1EFB">
            <w:pPr>
              <w:ind w:left="-366" w:firstLine="366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11" w:type="dxa"/>
          </w:tcPr>
          <w:p w14:paraId="2EA3E73A" w14:textId="77777777" w:rsidR="00EA61A7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ทดสอบ</w:t>
            </w:r>
            <w:r w:rsidRPr="00104E8F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104E8F">
              <w:rPr>
                <w:sz w:val="30"/>
                <w:szCs w:val="30"/>
                <w:cs/>
              </w:rPr>
              <w:t>มูลค่าสุทธิที่จะได้รับของสินค้าคงเหลือโดย</w:t>
            </w:r>
            <w:r w:rsidRPr="00104E8F">
              <w:rPr>
                <w:rFonts w:hint="cs"/>
                <w:sz w:val="30"/>
                <w:szCs w:val="30"/>
                <w:cs/>
              </w:rPr>
              <w:t>สุ่มทดสอบราคาขายหักด้วยค่าใช้จ่ายที่จำเป็นในการขายกับเอกสารที่เกี่ยวข้องตลอดจนทดสอบการ</w:t>
            </w:r>
            <w:r w:rsidRPr="00104E8F">
              <w:rPr>
                <w:sz w:val="30"/>
                <w:szCs w:val="30"/>
                <w:cs/>
              </w:rPr>
              <w:t>คำนวณ</w:t>
            </w:r>
          </w:p>
          <w:p w14:paraId="60EA7B27" w14:textId="77777777" w:rsidR="00EA61A7" w:rsidRPr="00104E8F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837444" w14:textId="77777777" w:rsidR="007D795C" w:rsidRPr="00104E8F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104E8F">
              <w:rPr>
                <w:rFonts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8C87F58" w14:textId="77777777" w:rsidR="007D795C" w:rsidRPr="00104E8F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CA34BF" w14:textId="77777777" w:rsidR="007D795C" w:rsidRPr="00104E8F" w:rsidRDefault="007D795C" w:rsidP="007D795C"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83F66D0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36359CF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</w:p>
    <w:p w14:paraId="657928CC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41F08B3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04E8F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104E8F">
        <w:rPr>
          <w:rFonts w:ascii="Angsana New" w:eastAsia="Calibri" w:hAnsi="Angsana New"/>
          <w:sz w:val="30"/>
          <w:szCs w:val="30"/>
          <w:cs/>
        </w:rPr>
        <w:t>คือ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การอ่าน</w:t>
      </w:r>
      <w:r w:rsidRPr="00104E8F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04E8F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FBA1174" w14:textId="77777777" w:rsidR="00A151AF" w:rsidRPr="00104E8F" w:rsidRDefault="00A151AF" w:rsidP="00A151A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04E8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Pr="00104E8F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BEFB056" w14:textId="77777777" w:rsidR="004A4BC4" w:rsidRPr="00104E8F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104E8F" w:rsidRDefault="004A4BC4" w:rsidP="004A4B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EEE0EA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372C6D" w14:textId="77777777" w:rsidR="008423BB" w:rsidRPr="00104E8F" w:rsidRDefault="008423BB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34B02D03" w14:textId="5CC94907" w:rsidR="00881718" w:rsidRPr="00104E8F" w:rsidRDefault="00881718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65BB96A4" w14:textId="77777777" w:rsidR="004A4BC4" w:rsidRPr="00104E8F" w:rsidRDefault="004A4BC4" w:rsidP="00942BA5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04E8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04E8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20290C" w14:textId="202E5679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832A6" w:rsidRPr="002820C0">
        <w:rPr>
          <w:rFonts w:ascii="Angsana New" w:eastAsia="Calibri" w:hAnsi="Angsana New"/>
          <w:sz w:val="30"/>
          <w:szCs w:val="30"/>
          <w:cs/>
        </w:rPr>
        <w:t>กำกับ</w:t>
      </w:r>
      <w:r w:rsidRPr="00104E8F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04E8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ADDE8BA" w14:textId="77777777" w:rsidR="004A4BC4" w:rsidRPr="00104E8F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104E8F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147D21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04E8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152A421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Pr="00104E8F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C204F1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04E8F">
        <w:rPr>
          <w:rFonts w:ascii="Angsana New" w:hAnsi="Angsana New"/>
          <w:sz w:val="30"/>
          <w:szCs w:val="30"/>
          <w:cs/>
        </w:rPr>
        <w:t>ายใน</w:t>
      </w:r>
    </w:p>
    <w:p w14:paraId="2A4451D7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04E8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</w:t>
      </w:r>
    </w:p>
    <w:p w14:paraId="6C2E9F68" w14:textId="77777777" w:rsidR="006A5F21" w:rsidRPr="00104E8F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br w:type="page"/>
      </w:r>
    </w:p>
    <w:p w14:paraId="53A65683" w14:textId="77777777" w:rsidR="006A5F21" w:rsidRPr="00104E8F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F51B1A3" w14:textId="6CFBCC19" w:rsidR="006A5F21" w:rsidRPr="00104E8F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189015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04E8F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77777777" w:rsidR="006B54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04E8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</w:t>
      </w:r>
      <w:r w:rsidR="005926BD" w:rsidRPr="00104E8F">
        <w:rPr>
          <w:rFonts w:ascii="Angsana New" w:hAnsi="Angsana New"/>
          <w:sz w:val="30"/>
          <w:szCs w:val="30"/>
          <w:cs/>
        </w:rPr>
        <w:t>บบัญชีของข้าพเจ้า</w:t>
      </w:r>
      <w:r w:rsidR="000B0C2A" w:rsidRPr="00104E8F">
        <w:rPr>
          <w:rFonts w:ascii="Angsana New" w:hAnsi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 w:rsidRPr="00104E8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0B0C2A" w:rsidRPr="00104E8F">
        <w:rPr>
          <w:rFonts w:ascii="Angsana New" w:hAnsi="Angsana New" w:hint="cs"/>
          <w:sz w:val="30"/>
          <w:szCs w:val="30"/>
          <w:cs/>
        </w:rPr>
        <w:t>ข้อมูล</w:t>
      </w:r>
      <w:r w:rsidRPr="00104E8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04E8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424D35BC" w14:textId="77777777" w:rsidR="006B54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 w:rsidRPr="00104E8F">
        <w:rPr>
          <w:rFonts w:ascii="Angsana New" w:hAnsi="Angsana New" w:hint="cs"/>
          <w:sz w:val="30"/>
          <w:szCs w:val="30"/>
          <w:cs/>
        </w:rPr>
        <w:t>ข้อมูล</w:t>
      </w:r>
      <w:r w:rsidRPr="00104E8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 w:rsidRPr="00104E8F">
        <w:rPr>
          <w:rFonts w:ascii="Angsana New" w:hAnsi="Angsana New" w:hint="cs"/>
          <w:sz w:val="30"/>
          <w:szCs w:val="30"/>
          <w:cs/>
        </w:rPr>
        <w:t>หรือไม่</w:t>
      </w:r>
    </w:p>
    <w:p w14:paraId="27135500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Pr="00104E8F" w:rsidRDefault="00B35AAF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327BC421" w14:textId="77777777" w:rsidR="004A4BC4" w:rsidRPr="00104E8F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104E8F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</w:t>
      </w:r>
      <w:r w:rsidR="000B0C2A" w:rsidRPr="00104E8F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104E8F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 w:rsidRPr="00104E8F">
        <w:rPr>
          <w:rFonts w:ascii="Angsana New" w:eastAsia="Calibri" w:hAnsi="Angsana New" w:cs="Angsana New" w:hint="cs"/>
          <w:cs/>
        </w:rPr>
        <w:t>หาก</w:t>
      </w:r>
      <w:r w:rsidRPr="00104E8F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104E8F">
        <w:rPr>
          <w:rFonts w:ascii="Angsana New" w:hAnsi="Angsana New" w:cs="Angsana New"/>
          <w:cs/>
        </w:rPr>
        <w:t>งข้าพเจ้า</w:t>
      </w:r>
    </w:p>
    <w:p w14:paraId="511FECCB" w14:textId="77777777" w:rsidR="004A4BC4" w:rsidRPr="00104E8F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50CC1A89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4E8F">
        <w:rPr>
          <w:rFonts w:ascii="Angsana New" w:hAnsi="Angsana New"/>
          <w:sz w:val="30"/>
          <w:szCs w:val="30"/>
          <w:cs/>
        </w:rPr>
        <w:t>อิสระ</w:t>
      </w:r>
    </w:p>
    <w:p w14:paraId="4122DE19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1AF473C" w14:textId="77777777" w:rsidR="000E4A2C" w:rsidRPr="00104E8F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104E8F">
        <w:rPr>
          <w:rFonts w:ascii="Angsana New" w:hAnsi="Angsana New" w:cs="Angsana New"/>
          <w:cs/>
          <w:lang w:val="en-US"/>
        </w:rPr>
        <w:br w:type="page"/>
      </w:r>
    </w:p>
    <w:p w14:paraId="6C4CC70C" w14:textId="77777777" w:rsidR="000E4A2C" w:rsidRPr="00104E8F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87D1A1C" w14:textId="1369C439" w:rsidR="000E4A2C" w:rsidRPr="00104E8F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25F7CA9" w14:textId="05F051CE" w:rsidR="004A4BC4" w:rsidRPr="00104E8F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104E8F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481F" w:rsidRPr="00104E8F">
        <w:rPr>
          <w:rFonts w:ascii="Angsana New" w:hAnsi="Angsana New" w:cs="Angsana New" w:hint="cs"/>
          <w:cs/>
        </w:rPr>
        <w:t xml:space="preserve">               </w:t>
      </w:r>
      <w:r w:rsidRPr="00104E8F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</w:t>
      </w:r>
      <w:r w:rsidR="000E4A2C" w:rsidRPr="00104E8F">
        <w:rPr>
          <w:rFonts w:ascii="Angsana New" w:hAnsi="Angsana New" w:cs="Angsana New"/>
          <w:cs/>
        </w:rPr>
        <w:t>ำหนดเป็นเรื่องสำคัญในการตรวจสอบ</w:t>
      </w:r>
      <w:r w:rsidRPr="00104E8F">
        <w:rPr>
          <w:rFonts w:ascii="Angsana New" w:hAnsi="Angsana New" w:cs="Angsana New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3E4D17" w14:textId="77777777" w:rsidR="00404524" w:rsidRPr="00104E8F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5204232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1986602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E8E3F81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12271D78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104E8F">
        <w:rPr>
          <w:rFonts w:ascii="Angsana New" w:hAnsi="Angsana New" w:cs="Angsana New"/>
          <w:cs/>
        </w:rPr>
        <w:t>(</w:t>
      </w:r>
      <w:r w:rsidR="003C7241" w:rsidRPr="00104E8F">
        <w:rPr>
          <w:rFonts w:ascii="Angsana New" w:hAnsi="Angsana New" w:cs="Angsana New" w:hint="cs"/>
          <w:cs/>
        </w:rPr>
        <w:t>บงกช อ่ำเสงี่ยม</w:t>
      </w:r>
      <w:r w:rsidRPr="00104E8F">
        <w:rPr>
          <w:rFonts w:ascii="Angsana New" w:hAnsi="Angsana New" w:cs="Angsana New"/>
          <w:cs/>
        </w:rPr>
        <w:t>)</w:t>
      </w:r>
    </w:p>
    <w:p w14:paraId="01A243C3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104E8F">
        <w:rPr>
          <w:rFonts w:ascii="Angsana New" w:hAnsi="Angsana New" w:cs="Angsana New"/>
          <w:cs/>
        </w:rPr>
        <w:t>ผู้สอบบัญชีรับอนุญาต</w:t>
      </w:r>
    </w:p>
    <w:p w14:paraId="490E4809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104E8F">
        <w:rPr>
          <w:rFonts w:ascii="Angsana New" w:hAnsi="Angsana New" w:cs="Angsana New"/>
          <w:cs/>
        </w:rPr>
        <w:t xml:space="preserve">เลขทะเบียน </w:t>
      </w:r>
      <w:r w:rsidR="003C7241" w:rsidRPr="00104E8F">
        <w:rPr>
          <w:rFonts w:ascii="Angsana New" w:hAnsi="Angsana New" w:cs="Angsana New"/>
          <w:lang w:val="en-US"/>
        </w:rPr>
        <w:t>3684</w:t>
      </w:r>
    </w:p>
    <w:p w14:paraId="43EE63F4" w14:textId="77777777" w:rsidR="00064929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B7D4F0D" w14:textId="77777777" w:rsidR="00064929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4E5D2C" w14:textId="77777777" w:rsidR="00A079D8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6592459" w14:textId="14F94FCB" w:rsidR="00DA0A21" w:rsidRPr="00104E8F" w:rsidRDefault="00FF40B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491576" w:rsidRPr="00104E8F">
        <w:rPr>
          <w:rFonts w:ascii="Angsana New" w:hAnsi="Angsana New"/>
          <w:sz w:val="30"/>
          <w:szCs w:val="30"/>
        </w:rPr>
        <w:t xml:space="preserve"> </w:t>
      </w:r>
      <w:r w:rsidR="00491576" w:rsidRPr="00104E8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104E8F">
        <w:rPr>
          <w:rFonts w:ascii="Angsana New" w:hAnsi="Angsana New"/>
          <w:sz w:val="30"/>
          <w:szCs w:val="30"/>
        </w:rPr>
        <w:t>256</w:t>
      </w:r>
      <w:r w:rsidR="005D5D74">
        <w:rPr>
          <w:rFonts w:ascii="Angsana New" w:hAnsi="Angsana New"/>
          <w:sz w:val="30"/>
          <w:szCs w:val="30"/>
        </w:rPr>
        <w:t>5</w:t>
      </w:r>
    </w:p>
    <w:sectPr w:rsidR="00DA0A21" w:rsidRPr="00104E8F" w:rsidSect="009169EE">
      <w:footerReference w:type="default" r:id="rId9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42208" w14:textId="77777777" w:rsidR="00EB7803" w:rsidRDefault="00EB7803" w:rsidP="00CE3999">
      <w:pPr>
        <w:pStyle w:val="BodyText2"/>
      </w:pPr>
      <w:r>
        <w:separator/>
      </w:r>
    </w:p>
  </w:endnote>
  <w:endnote w:type="continuationSeparator" w:id="0">
    <w:p w14:paraId="6D72BD4D" w14:textId="77777777" w:rsidR="00EB7803" w:rsidRDefault="00EB7803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FAE51" w14:textId="524772E7" w:rsidR="001903C7" w:rsidRPr="009169EE" w:rsidRDefault="001903C7" w:rsidP="009169EE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1409608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519C4" w14:textId="77777777" w:rsidR="009169EE" w:rsidRPr="009169EE" w:rsidRDefault="009169EE" w:rsidP="009169EE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9169EE">
          <w:rPr>
            <w:rFonts w:ascii="Angsana New" w:hAnsi="Angsana New" w:hint="cs"/>
            <w:sz w:val="30"/>
            <w:szCs w:val="30"/>
          </w:rPr>
          <w:fldChar w:fldCharType="begin"/>
        </w:r>
        <w:r w:rsidRPr="009169E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169EE">
          <w:rPr>
            <w:rFonts w:ascii="Angsana New" w:hAnsi="Angsana New" w:hint="cs"/>
            <w:sz w:val="30"/>
            <w:szCs w:val="30"/>
          </w:rPr>
          <w:fldChar w:fldCharType="separate"/>
        </w:r>
        <w:r w:rsidRPr="009169EE">
          <w:rPr>
            <w:rFonts w:ascii="Angsana New" w:hAnsi="Angsana New" w:hint="cs"/>
            <w:noProof/>
            <w:sz w:val="30"/>
            <w:szCs w:val="30"/>
          </w:rPr>
          <w:t>2</w:t>
        </w:r>
        <w:r w:rsidRPr="009169E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81B1C" w14:textId="77777777" w:rsidR="00EB7803" w:rsidRDefault="00EB7803" w:rsidP="00CE3999">
      <w:pPr>
        <w:pStyle w:val="BodyText2"/>
      </w:pPr>
      <w:r>
        <w:separator/>
      </w:r>
    </w:p>
  </w:footnote>
  <w:footnote w:type="continuationSeparator" w:id="0">
    <w:p w14:paraId="77CA4F1A" w14:textId="77777777" w:rsidR="00EB7803" w:rsidRDefault="00EB7803" w:rsidP="00CE3999">
      <w:pPr>
        <w:pStyle w:val="BodyText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36"/>
  </w:num>
  <w:num w:numId="14">
    <w:abstractNumId w:val="25"/>
  </w:num>
  <w:num w:numId="15">
    <w:abstractNumId w:val="29"/>
  </w:num>
  <w:num w:numId="16">
    <w:abstractNumId w:val="14"/>
  </w:num>
  <w:num w:numId="17">
    <w:abstractNumId w:val="11"/>
  </w:num>
  <w:num w:numId="18">
    <w:abstractNumId w:val="24"/>
  </w:num>
  <w:num w:numId="19">
    <w:abstractNumId w:val="12"/>
  </w:num>
  <w:num w:numId="20">
    <w:abstractNumId w:val="13"/>
  </w:num>
  <w:num w:numId="21">
    <w:abstractNumId w:val="35"/>
  </w:num>
  <w:num w:numId="22">
    <w:abstractNumId w:val="31"/>
  </w:num>
  <w:num w:numId="23">
    <w:abstractNumId w:val="40"/>
  </w:num>
  <w:num w:numId="24">
    <w:abstractNumId w:val="38"/>
  </w:num>
  <w:num w:numId="25">
    <w:abstractNumId w:val="15"/>
  </w:num>
  <w:num w:numId="26">
    <w:abstractNumId w:val="34"/>
  </w:num>
  <w:num w:numId="27">
    <w:abstractNumId w:val="19"/>
  </w:num>
  <w:num w:numId="28">
    <w:abstractNumId w:val="18"/>
  </w:num>
  <w:num w:numId="29">
    <w:abstractNumId w:val="33"/>
  </w:num>
  <w:num w:numId="30">
    <w:abstractNumId w:val="16"/>
  </w:num>
  <w:num w:numId="31">
    <w:abstractNumId w:val="32"/>
  </w:num>
  <w:num w:numId="32">
    <w:abstractNumId w:val="37"/>
  </w:num>
  <w:num w:numId="33">
    <w:abstractNumId w:val="21"/>
  </w:num>
  <w:num w:numId="34">
    <w:abstractNumId w:val="41"/>
  </w:num>
  <w:num w:numId="35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23"/>
  </w:num>
  <w:num w:numId="38">
    <w:abstractNumId w:val="25"/>
  </w:num>
  <w:num w:numId="39">
    <w:abstractNumId w:val="42"/>
  </w:num>
  <w:num w:numId="40">
    <w:abstractNumId w:val="10"/>
  </w:num>
  <w:num w:numId="41">
    <w:abstractNumId w:val="26"/>
  </w:num>
  <w:num w:numId="42">
    <w:abstractNumId w:val="22"/>
  </w:num>
  <w:num w:numId="43">
    <w:abstractNumId w:val="27"/>
  </w:num>
  <w:num w:numId="44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43A"/>
    <w:rsid w:val="00001627"/>
    <w:rsid w:val="0000185C"/>
    <w:rsid w:val="00001A2A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165"/>
    <w:rsid w:val="000056D9"/>
    <w:rsid w:val="00006374"/>
    <w:rsid w:val="00007034"/>
    <w:rsid w:val="000073CB"/>
    <w:rsid w:val="000078FD"/>
    <w:rsid w:val="00007A07"/>
    <w:rsid w:val="00010661"/>
    <w:rsid w:val="00010B8D"/>
    <w:rsid w:val="00010B8F"/>
    <w:rsid w:val="00010D7C"/>
    <w:rsid w:val="000114FF"/>
    <w:rsid w:val="00012399"/>
    <w:rsid w:val="00012A9C"/>
    <w:rsid w:val="00012E4B"/>
    <w:rsid w:val="00012E8F"/>
    <w:rsid w:val="00012FFE"/>
    <w:rsid w:val="00013B8D"/>
    <w:rsid w:val="00014212"/>
    <w:rsid w:val="00014896"/>
    <w:rsid w:val="00014BF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32"/>
    <w:rsid w:val="00017ED5"/>
    <w:rsid w:val="0002025D"/>
    <w:rsid w:val="000208D0"/>
    <w:rsid w:val="00020AC9"/>
    <w:rsid w:val="00020EF1"/>
    <w:rsid w:val="000210F1"/>
    <w:rsid w:val="000214B4"/>
    <w:rsid w:val="000219DB"/>
    <w:rsid w:val="00021BB9"/>
    <w:rsid w:val="00021C49"/>
    <w:rsid w:val="00022044"/>
    <w:rsid w:val="0002302B"/>
    <w:rsid w:val="0002319F"/>
    <w:rsid w:val="00023716"/>
    <w:rsid w:val="0002392C"/>
    <w:rsid w:val="00023F4B"/>
    <w:rsid w:val="00024322"/>
    <w:rsid w:val="0002469D"/>
    <w:rsid w:val="000249C6"/>
    <w:rsid w:val="000258CF"/>
    <w:rsid w:val="00025CA1"/>
    <w:rsid w:val="00025CF9"/>
    <w:rsid w:val="00025DF1"/>
    <w:rsid w:val="00025EA0"/>
    <w:rsid w:val="00025EDF"/>
    <w:rsid w:val="00026787"/>
    <w:rsid w:val="000267E6"/>
    <w:rsid w:val="00026AB4"/>
    <w:rsid w:val="00026CBC"/>
    <w:rsid w:val="00026D9E"/>
    <w:rsid w:val="000275B5"/>
    <w:rsid w:val="000276AB"/>
    <w:rsid w:val="00027BD7"/>
    <w:rsid w:val="00027F0C"/>
    <w:rsid w:val="00031318"/>
    <w:rsid w:val="000316E2"/>
    <w:rsid w:val="000319E1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55A"/>
    <w:rsid w:val="000356E9"/>
    <w:rsid w:val="0003581E"/>
    <w:rsid w:val="000359B9"/>
    <w:rsid w:val="00035B57"/>
    <w:rsid w:val="00036299"/>
    <w:rsid w:val="00036725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7B7"/>
    <w:rsid w:val="000419E2"/>
    <w:rsid w:val="00041B7A"/>
    <w:rsid w:val="00042073"/>
    <w:rsid w:val="000421F1"/>
    <w:rsid w:val="00042CEE"/>
    <w:rsid w:val="0004340E"/>
    <w:rsid w:val="000442A6"/>
    <w:rsid w:val="0004496B"/>
    <w:rsid w:val="00044C00"/>
    <w:rsid w:val="00045033"/>
    <w:rsid w:val="00045630"/>
    <w:rsid w:val="000462E0"/>
    <w:rsid w:val="000468E1"/>
    <w:rsid w:val="00046EE3"/>
    <w:rsid w:val="000471F1"/>
    <w:rsid w:val="000500EF"/>
    <w:rsid w:val="00050556"/>
    <w:rsid w:val="00050591"/>
    <w:rsid w:val="0005074B"/>
    <w:rsid w:val="0005088C"/>
    <w:rsid w:val="000515E1"/>
    <w:rsid w:val="00051632"/>
    <w:rsid w:val="000518AE"/>
    <w:rsid w:val="00051947"/>
    <w:rsid w:val="00052F53"/>
    <w:rsid w:val="00053182"/>
    <w:rsid w:val="0005345D"/>
    <w:rsid w:val="00053788"/>
    <w:rsid w:val="00053873"/>
    <w:rsid w:val="00053F77"/>
    <w:rsid w:val="000543E8"/>
    <w:rsid w:val="00054C31"/>
    <w:rsid w:val="00054E58"/>
    <w:rsid w:val="00054FFB"/>
    <w:rsid w:val="0005510F"/>
    <w:rsid w:val="0005527D"/>
    <w:rsid w:val="00055778"/>
    <w:rsid w:val="000558EA"/>
    <w:rsid w:val="00055F4E"/>
    <w:rsid w:val="00056259"/>
    <w:rsid w:val="0005692C"/>
    <w:rsid w:val="000569A7"/>
    <w:rsid w:val="00056B82"/>
    <w:rsid w:val="00057AE3"/>
    <w:rsid w:val="00057CF3"/>
    <w:rsid w:val="00057EF8"/>
    <w:rsid w:val="00060899"/>
    <w:rsid w:val="00060F64"/>
    <w:rsid w:val="0006114F"/>
    <w:rsid w:val="000613F4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179A"/>
    <w:rsid w:val="0007220D"/>
    <w:rsid w:val="00072499"/>
    <w:rsid w:val="0007288C"/>
    <w:rsid w:val="00072E64"/>
    <w:rsid w:val="000736D3"/>
    <w:rsid w:val="00073B52"/>
    <w:rsid w:val="00073D1B"/>
    <w:rsid w:val="0007469A"/>
    <w:rsid w:val="00074B44"/>
    <w:rsid w:val="00075452"/>
    <w:rsid w:val="00075BE3"/>
    <w:rsid w:val="00076D17"/>
    <w:rsid w:val="0007719E"/>
    <w:rsid w:val="00077501"/>
    <w:rsid w:val="00077948"/>
    <w:rsid w:val="0007795B"/>
    <w:rsid w:val="00077C3F"/>
    <w:rsid w:val="00077E0E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67DA"/>
    <w:rsid w:val="00087487"/>
    <w:rsid w:val="0008797D"/>
    <w:rsid w:val="00090799"/>
    <w:rsid w:val="00090AA4"/>
    <w:rsid w:val="00091A2E"/>
    <w:rsid w:val="00091ECF"/>
    <w:rsid w:val="000921B2"/>
    <w:rsid w:val="00092798"/>
    <w:rsid w:val="00092CFC"/>
    <w:rsid w:val="00092D37"/>
    <w:rsid w:val="00092E1D"/>
    <w:rsid w:val="00093768"/>
    <w:rsid w:val="00093818"/>
    <w:rsid w:val="000942BC"/>
    <w:rsid w:val="00094862"/>
    <w:rsid w:val="00094AB2"/>
    <w:rsid w:val="00094E10"/>
    <w:rsid w:val="0009517B"/>
    <w:rsid w:val="000952E4"/>
    <w:rsid w:val="000953E3"/>
    <w:rsid w:val="00095868"/>
    <w:rsid w:val="00095C06"/>
    <w:rsid w:val="00095D17"/>
    <w:rsid w:val="00095DBB"/>
    <w:rsid w:val="000961EF"/>
    <w:rsid w:val="00096A5E"/>
    <w:rsid w:val="000974C8"/>
    <w:rsid w:val="000975CF"/>
    <w:rsid w:val="000978A5"/>
    <w:rsid w:val="00097DB4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15A"/>
    <w:rsid w:val="000A3540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336"/>
    <w:rsid w:val="000A54B9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6F61"/>
    <w:rsid w:val="000B7546"/>
    <w:rsid w:val="000B7B09"/>
    <w:rsid w:val="000C02EB"/>
    <w:rsid w:val="000C03EB"/>
    <w:rsid w:val="000C06F0"/>
    <w:rsid w:val="000C0A47"/>
    <w:rsid w:val="000C0C2C"/>
    <w:rsid w:val="000C0FA1"/>
    <w:rsid w:val="000C1103"/>
    <w:rsid w:val="000C17A1"/>
    <w:rsid w:val="000C1982"/>
    <w:rsid w:val="000C1CE4"/>
    <w:rsid w:val="000C22EC"/>
    <w:rsid w:val="000C2558"/>
    <w:rsid w:val="000C25E2"/>
    <w:rsid w:val="000C2D74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4F03"/>
    <w:rsid w:val="000D50F4"/>
    <w:rsid w:val="000D56CE"/>
    <w:rsid w:val="000D5BBF"/>
    <w:rsid w:val="000D5D55"/>
    <w:rsid w:val="000D5FE5"/>
    <w:rsid w:val="000D6831"/>
    <w:rsid w:val="000D68FA"/>
    <w:rsid w:val="000D6AE1"/>
    <w:rsid w:val="000D7353"/>
    <w:rsid w:val="000D765B"/>
    <w:rsid w:val="000D787D"/>
    <w:rsid w:val="000D7D92"/>
    <w:rsid w:val="000E030B"/>
    <w:rsid w:val="000E0619"/>
    <w:rsid w:val="000E0839"/>
    <w:rsid w:val="000E0F46"/>
    <w:rsid w:val="000E122B"/>
    <w:rsid w:val="000E198B"/>
    <w:rsid w:val="000E1A06"/>
    <w:rsid w:val="000E21FE"/>
    <w:rsid w:val="000E276F"/>
    <w:rsid w:val="000E2EE7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7D58"/>
    <w:rsid w:val="000E7F37"/>
    <w:rsid w:val="000F024E"/>
    <w:rsid w:val="000F0522"/>
    <w:rsid w:val="000F10B5"/>
    <w:rsid w:val="000F15D0"/>
    <w:rsid w:val="000F2C54"/>
    <w:rsid w:val="000F2F09"/>
    <w:rsid w:val="000F347D"/>
    <w:rsid w:val="000F37B4"/>
    <w:rsid w:val="000F4691"/>
    <w:rsid w:val="000F4A62"/>
    <w:rsid w:val="000F505B"/>
    <w:rsid w:val="000F509B"/>
    <w:rsid w:val="000F566B"/>
    <w:rsid w:val="000F56C4"/>
    <w:rsid w:val="000F5ABA"/>
    <w:rsid w:val="000F5B73"/>
    <w:rsid w:val="000F5F0B"/>
    <w:rsid w:val="000F6194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1E91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64A"/>
    <w:rsid w:val="00104B01"/>
    <w:rsid w:val="00104E8F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CB6"/>
    <w:rsid w:val="00111ED5"/>
    <w:rsid w:val="00111FC6"/>
    <w:rsid w:val="00112358"/>
    <w:rsid w:val="001128EA"/>
    <w:rsid w:val="00112B69"/>
    <w:rsid w:val="00112E56"/>
    <w:rsid w:val="00113628"/>
    <w:rsid w:val="00113E6A"/>
    <w:rsid w:val="001140B2"/>
    <w:rsid w:val="00114315"/>
    <w:rsid w:val="00114853"/>
    <w:rsid w:val="00115D3C"/>
    <w:rsid w:val="00116CCB"/>
    <w:rsid w:val="00116FF4"/>
    <w:rsid w:val="00117031"/>
    <w:rsid w:val="001176FE"/>
    <w:rsid w:val="00117789"/>
    <w:rsid w:val="00117DDB"/>
    <w:rsid w:val="00117FCA"/>
    <w:rsid w:val="001208C6"/>
    <w:rsid w:val="00120ECF"/>
    <w:rsid w:val="001212EA"/>
    <w:rsid w:val="00121543"/>
    <w:rsid w:val="00121F39"/>
    <w:rsid w:val="00122106"/>
    <w:rsid w:val="00122607"/>
    <w:rsid w:val="0012274C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1F0"/>
    <w:rsid w:val="001264A1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2B"/>
    <w:rsid w:val="00133305"/>
    <w:rsid w:val="0013378B"/>
    <w:rsid w:val="00133AC6"/>
    <w:rsid w:val="001343DC"/>
    <w:rsid w:val="00134FFB"/>
    <w:rsid w:val="00135761"/>
    <w:rsid w:val="001361BE"/>
    <w:rsid w:val="00136BFB"/>
    <w:rsid w:val="00136D27"/>
    <w:rsid w:val="001373D3"/>
    <w:rsid w:val="0013767A"/>
    <w:rsid w:val="00137AF3"/>
    <w:rsid w:val="00140AC3"/>
    <w:rsid w:val="00141130"/>
    <w:rsid w:val="00141256"/>
    <w:rsid w:val="00141595"/>
    <w:rsid w:val="001415AF"/>
    <w:rsid w:val="00141D52"/>
    <w:rsid w:val="0014212D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503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342"/>
    <w:rsid w:val="00146354"/>
    <w:rsid w:val="00146A97"/>
    <w:rsid w:val="001472F6"/>
    <w:rsid w:val="0014775E"/>
    <w:rsid w:val="00147B98"/>
    <w:rsid w:val="0015016A"/>
    <w:rsid w:val="0015018F"/>
    <w:rsid w:val="0015059C"/>
    <w:rsid w:val="00150740"/>
    <w:rsid w:val="0015101B"/>
    <w:rsid w:val="0015120A"/>
    <w:rsid w:val="00151447"/>
    <w:rsid w:val="001514CF"/>
    <w:rsid w:val="0015182E"/>
    <w:rsid w:val="00151993"/>
    <w:rsid w:val="00151EE4"/>
    <w:rsid w:val="001521D2"/>
    <w:rsid w:val="0015258D"/>
    <w:rsid w:val="001529EE"/>
    <w:rsid w:val="001529FA"/>
    <w:rsid w:val="00152F78"/>
    <w:rsid w:val="001530C3"/>
    <w:rsid w:val="0015377E"/>
    <w:rsid w:val="0015392F"/>
    <w:rsid w:val="00153CA6"/>
    <w:rsid w:val="001542B8"/>
    <w:rsid w:val="001543DD"/>
    <w:rsid w:val="0015467A"/>
    <w:rsid w:val="001547B9"/>
    <w:rsid w:val="00154851"/>
    <w:rsid w:val="00154D13"/>
    <w:rsid w:val="00154D80"/>
    <w:rsid w:val="00155377"/>
    <w:rsid w:val="0015588E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0FA"/>
    <w:rsid w:val="00161187"/>
    <w:rsid w:val="00161A60"/>
    <w:rsid w:val="00161F8C"/>
    <w:rsid w:val="0016221C"/>
    <w:rsid w:val="00162262"/>
    <w:rsid w:val="001623CA"/>
    <w:rsid w:val="0016241E"/>
    <w:rsid w:val="0016254A"/>
    <w:rsid w:val="00162729"/>
    <w:rsid w:val="00162781"/>
    <w:rsid w:val="00162F5F"/>
    <w:rsid w:val="0016300B"/>
    <w:rsid w:val="00163048"/>
    <w:rsid w:val="001639AD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8BC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86E"/>
    <w:rsid w:val="0016797B"/>
    <w:rsid w:val="0017012D"/>
    <w:rsid w:val="001706E5"/>
    <w:rsid w:val="00170E0E"/>
    <w:rsid w:val="00170F60"/>
    <w:rsid w:val="00170F87"/>
    <w:rsid w:val="0017101B"/>
    <w:rsid w:val="00172187"/>
    <w:rsid w:val="00173001"/>
    <w:rsid w:val="001731A8"/>
    <w:rsid w:val="001734AD"/>
    <w:rsid w:val="001736D4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A22"/>
    <w:rsid w:val="00176CB9"/>
    <w:rsid w:val="00177559"/>
    <w:rsid w:val="00177610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3C7"/>
    <w:rsid w:val="001908F1"/>
    <w:rsid w:val="00191824"/>
    <w:rsid w:val="00191CDB"/>
    <w:rsid w:val="001922D6"/>
    <w:rsid w:val="0019244A"/>
    <w:rsid w:val="00193265"/>
    <w:rsid w:val="00193619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2AC"/>
    <w:rsid w:val="001A2AD5"/>
    <w:rsid w:val="001A2F5E"/>
    <w:rsid w:val="001A335B"/>
    <w:rsid w:val="001A33D4"/>
    <w:rsid w:val="001A34F2"/>
    <w:rsid w:val="001A3C06"/>
    <w:rsid w:val="001A41B9"/>
    <w:rsid w:val="001A4514"/>
    <w:rsid w:val="001A489F"/>
    <w:rsid w:val="001A4DA8"/>
    <w:rsid w:val="001A52F6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22A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E8E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1971"/>
    <w:rsid w:val="001D265B"/>
    <w:rsid w:val="001D267B"/>
    <w:rsid w:val="001D2835"/>
    <w:rsid w:val="001D2C0F"/>
    <w:rsid w:val="001D31EA"/>
    <w:rsid w:val="001D357F"/>
    <w:rsid w:val="001D35B3"/>
    <w:rsid w:val="001D370F"/>
    <w:rsid w:val="001D3F06"/>
    <w:rsid w:val="001D40A1"/>
    <w:rsid w:val="001D477C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E0186"/>
    <w:rsid w:val="001E0274"/>
    <w:rsid w:val="001E031D"/>
    <w:rsid w:val="001E038A"/>
    <w:rsid w:val="001E042B"/>
    <w:rsid w:val="001E05E5"/>
    <w:rsid w:val="001E09B4"/>
    <w:rsid w:val="001E0CD6"/>
    <w:rsid w:val="001E0E6E"/>
    <w:rsid w:val="001E1221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C8F"/>
    <w:rsid w:val="001E7CC1"/>
    <w:rsid w:val="001F008A"/>
    <w:rsid w:val="001F0B17"/>
    <w:rsid w:val="001F0CFB"/>
    <w:rsid w:val="001F0F11"/>
    <w:rsid w:val="001F0FAA"/>
    <w:rsid w:val="001F12F6"/>
    <w:rsid w:val="001F1A5E"/>
    <w:rsid w:val="001F1BC2"/>
    <w:rsid w:val="001F1C86"/>
    <w:rsid w:val="001F1CA4"/>
    <w:rsid w:val="001F21A1"/>
    <w:rsid w:val="001F233D"/>
    <w:rsid w:val="001F27AA"/>
    <w:rsid w:val="001F2A30"/>
    <w:rsid w:val="001F2A69"/>
    <w:rsid w:val="001F2A6F"/>
    <w:rsid w:val="001F3041"/>
    <w:rsid w:val="001F332E"/>
    <w:rsid w:val="001F364B"/>
    <w:rsid w:val="001F3967"/>
    <w:rsid w:val="001F3ACC"/>
    <w:rsid w:val="001F41E7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80D"/>
    <w:rsid w:val="002038C6"/>
    <w:rsid w:val="00203D33"/>
    <w:rsid w:val="00203DFC"/>
    <w:rsid w:val="00205224"/>
    <w:rsid w:val="002054DC"/>
    <w:rsid w:val="00205798"/>
    <w:rsid w:val="00205F2D"/>
    <w:rsid w:val="0020601F"/>
    <w:rsid w:val="00206570"/>
    <w:rsid w:val="002066B4"/>
    <w:rsid w:val="002070BB"/>
    <w:rsid w:val="002070F6"/>
    <w:rsid w:val="00207102"/>
    <w:rsid w:val="0020753F"/>
    <w:rsid w:val="00207876"/>
    <w:rsid w:val="00207BDB"/>
    <w:rsid w:val="002111BA"/>
    <w:rsid w:val="002117FF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1E0"/>
    <w:rsid w:val="00217697"/>
    <w:rsid w:val="002200A8"/>
    <w:rsid w:val="002204CE"/>
    <w:rsid w:val="00220C06"/>
    <w:rsid w:val="00220C49"/>
    <w:rsid w:val="00221105"/>
    <w:rsid w:val="0022113D"/>
    <w:rsid w:val="00221275"/>
    <w:rsid w:val="00221D92"/>
    <w:rsid w:val="00221DB6"/>
    <w:rsid w:val="00222632"/>
    <w:rsid w:val="00222E60"/>
    <w:rsid w:val="002233E2"/>
    <w:rsid w:val="00223424"/>
    <w:rsid w:val="002238EE"/>
    <w:rsid w:val="00223D2D"/>
    <w:rsid w:val="00223EE7"/>
    <w:rsid w:val="00225047"/>
    <w:rsid w:val="002250F3"/>
    <w:rsid w:val="00225362"/>
    <w:rsid w:val="002254D9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6C8"/>
    <w:rsid w:val="002316D0"/>
    <w:rsid w:val="00231D42"/>
    <w:rsid w:val="00231DB5"/>
    <w:rsid w:val="002321A1"/>
    <w:rsid w:val="002324F7"/>
    <w:rsid w:val="00232533"/>
    <w:rsid w:val="00232E01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591"/>
    <w:rsid w:val="002348C9"/>
    <w:rsid w:val="00234B19"/>
    <w:rsid w:val="00234EA5"/>
    <w:rsid w:val="00235730"/>
    <w:rsid w:val="00235ED3"/>
    <w:rsid w:val="0023603F"/>
    <w:rsid w:val="002365C6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46B"/>
    <w:rsid w:val="00241F1B"/>
    <w:rsid w:val="00242989"/>
    <w:rsid w:val="00242BD9"/>
    <w:rsid w:val="00243341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56"/>
    <w:rsid w:val="00246FF3"/>
    <w:rsid w:val="00247069"/>
    <w:rsid w:val="00247163"/>
    <w:rsid w:val="00247317"/>
    <w:rsid w:val="00250238"/>
    <w:rsid w:val="00250934"/>
    <w:rsid w:val="00250E0B"/>
    <w:rsid w:val="00250E23"/>
    <w:rsid w:val="00251064"/>
    <w:rsid w:val="00251292"/>
    <w:rsid w:val="002518DE"/>
    <w:rsid w:val="00251AE8"/>
    <w:rsid w:val="00251AFD"/>
    <w:rsid w:val="0025301E"/>
    <w:rsid w:val="00253203"/>
    <w:rsid w:val="002532D8"/>
    <w:rsid w:val="00253661"/>
    <w:rsid w:val="00253949"/>
    <w:rsid w:val="00253A4A"/>
    <w:rsid w:val="00253BFD"/>
    <w:rsid w:val="002544D4"/>
    <w:rsid w:val="002549ED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68"/>
    <w:rsid w:val="0026709E"/>
    <w:rsid w:val="00267138"/>
    <w:rsid w:val="002677F1"/>
    <w:rsid w:val="00267E20"/>
    <w:rsid w:val="00270055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57C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09F6"/>
    <w:rsid w:val="002814F9"/>
    <w:rsid w:val="002815F3"/>
    <w:rsid w:val="00282087"/>
    <w:rsid w:val="002820C0"/>
    <w:rsid w:val="0028244D"/>
    <w:rsid w:val="00282C25"/>
    <w:rsid w:val="00283271"/>
    <w:rsid w:val="00283635"/>
    <w:rsid w:val="0028398E"/>
    <w:rsid w:val="00283B78"/>
    <w:rsid w:val="0028419E"/>
    <w:rsid w:val="00284336"/>
    <w:rsid w:val="0028464D"/>
    <w:rsid w:val="0028487B"/>
    <w:rsid w:val="0028489D"/>
    <w:rsid w:val="00284CD6"/>
    <w:rsid w:val="00284D32"/>
    <w:rsid w:val="002856DA"/>
    <w:rsid w:val="002859DB"/>
    <w:rsid w:val="00286561"/>
    <w:rsid w:val="0028661B"/>
    <w:rsid w:val="00286C50"/>
    <w:rsid w:val="00286FF8"/>
    <w:rsid w:val="002875AA"/>
    <w:rsid w:val="00287C8A"/>
    <w:rsid w:val="00287C8C"/>
    <w:rsid w:val="00287E6D"/>
    <w:rsid w:val="00290244"/>
    <w:rsid w:val="00290470"/>
    <w:rsid w:val="002913D2"/>
    <w:rsid w:val="002917A0"/>
    <w:rsid w:val="0029191E"/>
    <w:rsid w:val="00291AE8"/>
    <w:rsid w:val="00291FBB"/>
    <w:rsid w:val="00293D72"/>
    <w:rsid w:val="0029400A"/>
    <w:rsid w:val="0029489A"/>
    <w:rsid w:val="002949E4"/>
    <w:rsid w:val="00294A2E"/>
    <w:rsid w:val="00294F10"/>
    <w:rsid w:val="002951E0"/>
    <w:rsid w:val="002951EE"/>
    <w:rsid w:val="0029543D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195A"/>
    <w:rsid w:val="002A1ABA"/>
    <w:rsid w:val="002A2A4D"/>
    <w:rsid w:val="002A2CBB"/>
    <w:rsid w:val="002A2F17"/>
    <w:rsid w:val="002A2FC7"/>
    <w:rsid w:val="002A31A0"/>
    <w:rsid w:val="002A3225"/>
    <w:rsid w:val="002A32E6"/>
    <w:rsid w:val="002A33DD"/>
    <w:rsid w:val="002A344E"/>
    <w:rsid w:val="002A3A4A"/>
    <w:rsid w:val="002A4381"/>
    <w:rsid w:val="002A4632"/>
    <w:rsid w:val="002A46CB"/>
    <w:rsid w:val="002A48B0"/>
    <w:rsid w:val="002A4FF4"/>
    <w:rsid w:val="002A5213"/>
    <w:rsid w:val="002A52BD"/>
    <w:rsid w:val="002A601C"/>
    <w:rsid w:val="002A63B4"/>
    <w:rsid w:val="002A7325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32CE"/>
    <w:rsid w:val="002B3432"/>
    <w:rsid w:val="002B37DA"/>
    <w:rsid w:val="002B3B1C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8A9"/>
    <w:rsid w:val="002C090C"/>
    <w:rsid w:val="002C0910"/>
    <w:rsid w:val="002C0DE4"/>
    <w:rsid w:val="002C181E"/>
    <w:rsid w:val="002C1985"/>
    <w:rsid w:val="002C211D"/>
    <w:rsid w:val="002C269C"/>
    <w:rsid w:val="002C273C"/>
    <w:rsid w:val="002C2E3F"/>
    <w:rsid w:val="002C2E46"/>
    <w:rsid w:val="002C2FD1"/>
    <w:rsid w:val="002C3B33"/>
    <w:rsid w:val="002C3C78"/>
    <w:rsid w:val="002C3E04"/>
    <w:rsid w:val="002C40D2"/>
    <w:rsid w:val="002C43CB"/>
    <w:rsid w:val="002C43D0"/>
    <w:rsid w:val="002C459C"/>
    <w:rsid w:val="002C479E"/>
    <w:rsid w:val="002C506A"/>
    <w:rsid w:val="002C50E9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1BF8"/>
    <w:rsid w:val="002D297B"/>
    <w:rsid w:val="002D3262"/>
    <w:rsid w:val="002D37A2"/>
    <w:rsid w:val="002D4182"/>
    <w:rsid w:val="002D4223"/>
    <w:rsid w:val="002D424A"/>
    <w:rsid w:val="002D42C7"/>
    <w:rsid w:val="002D455F"/>
    <w:rsid w:val="002D4A6D"/>
    <w:rsid w:val="002D4E78"/>
    <w:rsid w:val="002D5C9B"/>
    <w:rsid w:val="002D5EBA"/>
    <w:rsid w:val="002D6311"/>
    <w:rsid w:val="002D6A48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30C8"/>
    <w:rsid w:val="002E3330"/>
    <w:rsid w:val="002E38B7"/>
    <w:rsid w:val="002E3A9E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AF6"/>
    <w:rsid w:val="002E6C6F"/>
    <w:rsid w:val="002E77B3"/>
    <w:rsid w:val="002F035F"/>
    <w:rsid w:val="002F0468"/>
    <w:rsid w:val="002F0666"/>
    <w:rsid w:val="002F0CCB"/>
    <w:rsid w:val="002F14A2"/>
    <w:rsid w:val="002F188B"/>
    <w:rsid w:val="002F1B2E"/>
    <w:rsid w:val="002F1C2A"/>
    <w:rsid w:val="002F1DD3"/>
    <w:rsid w:val="002F1ECD"/>
    <w:rsid w:val="002F2CBB"/>
    <w:rsid w:val="002F2D86"/>
    <w:rsid w:val="002F2D9F"/>
    <w:rsid w:val="002F3682"/>
    <w:rsid w:val="002F3749"/>
    <w:rsid w:val="002F3E5E"/>
    <w:rsid w:val="002F43EA"/>
    <w:rsid w:val="002F455D"/>
    <w:rsid w:val="002F4E20"/>
    <w:rsid w:val="002F50A2"/>
    <w:rsid w:val="002F523E"/>
    <w:rsid w:val="002F5BD5"/>
    <w:rsid w:val="002F6A0F"/>
    <w:rsid w:val="002F6CFF"/>
    <w:rsid w:val="002F707B"/>
    <w:rsid w:val="002F759B"/>
    <w:rsid w:val="002F7C72"/>
    <w:rsid w:val="002F7C88"/>
    <w:rsid w:val="002F7D96"/>
    <w:rsid w:val="00300531"/>
    <w:rsid w:val="00300AAD"/>
    <w:rsid w:val="00300D80"/>
    <w:rsid w:val="0030118C"/>
    <w:rsid w:val="003018EE"/>
    <w:rsid w:val="00301B44"/>
    <w:rsid w:val="00301BC7"/>
    <w:rsid w:val="00302D0D"/>
    <w:rsid w:val="00302EA1"/>
    <w:rsid w:val="00302FD3"/>
    <w:rsid w:val="003034EA"/>
    <w:rsid w:val="003039EF"/>
    <w:rsid w:val="00303E83"/>
    <w:rsid w:val="00304195"/>
    <w:rsid w:val="003041E9"/>
    <w:rsid w:val="003050E2"/>
    <w:rsid w:val="003051C5"/>
    <w:rsid w:val="003058A9"/>
    <w:rsid w:val="003058F3"/>
    <w:rsid w:val="0030632D"/>
    <w:rsid w:val="00306386"/>
    <w:rsid w:val="00306C5A"/>
    <w:rsid w:val="00306C9C"/>
    <w:rsid w:val="00306DF3"/>
    <w:rsid w:val="00306E3A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5F98"/>
    <w:rsid w:val="003164B0"/>
    <w:rsid w:val="0031693F"/>
    <w:rsid w:val="00316EAE"/>
    <w:rsid w:val="003170D1"/>
    <w:rsid w:val="0031730B"/>
    <w:rsid w:val="00317421"/>
    <w:rsid w:val="00317BE8"/>
    <w:rsid w:val="00317DA6"/>
    <w:rsid w:val="00317DF1"/>
    <w:rsid w:val="00320265"/>
    <w:rsid w:val="00320C3B"/>
    <w:rsid w:val="0032103C"/>
    <w:rsid w:val="0032144B"/>
    <w:rsid w:val="00321569"/>
    <w:rsid w:val="003219E2"/>
    <w:rsid w:val="003219E8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666B"/>
    <w:rsid w:val="00327019"/>
    <w:rsid w:val="00327088"/>
    <w:rsid w:val="003271DA"/>
    <w:rsid w:val="00327D48"/>
    <w:rsid w:val="00330320"/>
    <w:rsid w:val="00330B78"/>
    <w:rsid w:val="00330B7D"/>
    <w:rsid w:val="00330D9F"/>
    <w:rsid w:val="00330F41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4001A"/>
    <w:rsid w:val="003402C5"/>
    <w:rsid w:val="003406C8"/>
    <w:rsid w:val="00340E78"/>
    <w:rsid w:val="00341502"/>
    <w:rsid w:val="00341A12"/>
    <w:rsid w:val="00341CBD"/>
    <w:rsid w:val="003424EE"/>
    <w:rsid w:val="00342627"/>
    <w:rsid w:val="0034328A"/>
    <w:rsid w:val="003434E6"/>
    <w:rsid w:val="003436CC"/>
    <w:rsid w:val="00343970"/>
    <w:rsid w:val="00343B9B"/>
    <w:rsid w:val="00343F0E"/>
    <w:rsid w:val="003445DB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3ED"/>
    <w:rsid w:val="00352B64"/>
    <w:rsid w:val="00352DFA"/>
    <w:rsid w:val="00353337"/>
    <w:rsid w:val="003539D7"/>
    <w:rsid w:val="003549CB"/>
    <w:rsid w:val="00354C46"/>
    <w:rsid w:val="00354DC1"/>
    <w:rsid w:val="00354E68"/>
    <w:rsid w:val="00355612"/>
    <w:rsid w:val="00355B32"/>
    <w:rsid w:val="00355C2C"/>
    <w:rsid w:val="0035604A"/>
    <w:rsid w:val="00356D14"/>
    <w:rsid w:val="0035713F"/>
    <w:rsid w:val="00357567"/>
    <w:rsid w:val="00360035"/>
    <w:rsid w:val="00360173"/>
    <w:rsid w:val="003603DD"/>
    <w:rsid w:val="003604BF"/>
    <w:rsid w:val="00360F6F"/>
    <w:rsid w:val="00361F94"/>
    <w:rsid w:val="003621B2"/>
    <w:rsid w:val="00362565"/>
    <w:rsid w:val="003625C3"/>
    <w:rsid w:val="00362925"/>
    <w:rsid w:val="00362A2E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453"/>
    <w:rsid w:val="0037280E"/>
    <w:rsid w:val="00372B3C"/>
    <w:rsid w:val="0037307F"/>
    <w:rsid w:val="00373860"/>
    <w:rsid w:val="00373C87"/>
    <w:rsid w:val="00374EDE"/>
    <w:rsid w:val="00374F12"/>
    <w:rsid w:val="00374FF1"/>
    <w:rsid w:val="00375839"/>
    <w:rsid w:val="00375E21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C"/>
    <w:rsid w:val="00382EBA"/>
    <w:rsid w:val="00382EBD"/>
    <w:rsid w:val="00382F16"/>
    <w:rsid w:val="003830B7"/>
    <w:rsid w:val="00383171"/>
    <w:rsid w:val="003839A0"/>
    <w:rsid w:val="00383C6C"/>
    <w:rsid w:val="00384478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C4C"/>
    <w:rsid w:val="00386F0F"/>
    <w:rsid w:val="003875EF"/>
    <w:rsid w:val="00387CDD"/>
    <w:rsid w:val="00387FEB"/>
    <w:rsid w:val="00390E78"/>
    <w:rsid w:val="00390EEF"/>
    <w:rsid w:val="003913F0"/>
    <w:rsid w:val="00391775"/>
    <w:rsid w:val="00391896"/>
    <w:rsid w:val="00391C32"/>
    <w:rsid w:val="00391C91"/>
    <w:rsid w:val="00391D4A"/>
    <w:rsid w:val="00392151"/>
    <w:rsid w:val="00392269"/>
    <w:rsid w:val="0039241E"/>
    <w:rsid w:val="003924B1"/>
    <w:rsid w:val="00392E5C"/>
    <w:rsid w:val="003931BE"/>
    <w:rsid w:val="0039345C"/>
    <w:rsid w:val="00393E48"/>
    <w:rsid w:val="00393E5F"/>
    <w:rsid w:val="003942E7"/>
    <w:rsid w:val="0039433E"/>
    <w:rsid w:val="00394592"/>
    <w:rsid w:val="00394D33"/>
    <w:rsid w:val="00395A95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69"/>
    <w:rsid w:val="003A32C8"/>
    <w:rsid w:val="003A3374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0DE"/>
    <w:rsid w:val="003B2865"/>
    <w:rsid w:val="003B2EC3"/>
    <w:rsid w:val="003B35C1"/>
    <w:rsid w:val="003B369E"/>
    <w:rsid w:val="003B397F"/>
    <w:rsid w:val="003B3EAD"/>
    <w:rsid w:val="003B40AA"/>
    <w:rsid w:val="003B40C5"/>
    <w:rsid w:val="003B45BF"/>
    <w:rsid w:val="003B4771"/>
    <w:rsid w:val="003B4A71"/>
    <w:rsid w:val="003B4E4E"/>
    <w:rsid w:val="003B511B"/>
    <w:rsid w:val="003B5552"/>
    <w:rsid w:val="003B5E28"/>
    <w:rsid w:val="003B611E"/>
    <w:rsid w:val="003B6683"/>
    <w:rsid w:val="003B67EE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63"/>
    <w:rsid w:val="003C403D"/>
    <w:rsid w:val="003C4157"/>
    <w:rsid w:val="003C555E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18A"/>
    <w:rsid w:val="003D0423"/>
    <w:rsid w:val="003D088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5E53"/>
    <w:rsid w:val="003D6395"/>
    <w:rsid w:val="003D63DE"/>
    <w:rsid w:val="003D6BDD"/>
    <w:rsid w:val="003D6E3C"/>
    <w:rsid w:val="003D766C"/>
    <w:rsid w:val="003D7F29"/>
    <w:rsid w:val="003E0050"/>
    <w:rsid w:val="003E0241"/>
    <w:rsid w:val="003E08D6"/>
    <w:rsid w:val="003E0E5F"/>
    <w:rsid w:val="003E11AF"/>
    <w:rsid w:val="003E12E4"/>
    <w:rsid w:val="003E1328"/>
    <w:rsid w:val="003E19AB"/>
    <w:rsid w:val="003E21A1"/>
    <w:rsid w:val="003E292F"/>
    <w:rsid w:val="003E2F57"/>
    <w:rsid w:val="003E30A8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4F9"/>
    <w:rsid w:val="003E553E"/>
    <w:rsid w:val="003E5CA2"/>
    <w:rsid w:val="003E5F44"/>
    <w:rsid w:val="003E6E51"/>
    <w:rsid w:val="003E6EA6"/>
    <w:rsid w:val="003E6F73"/>
    <w:rsid w:val="003E7167"/>
    <w:rsid w:val="003E751E"/>
    <w:rsid w:val="003E7647"/>
    <w:rsid w:val="003E7652"/>
    <w:rsid w:val="003E78A4"/>
    <w:rsid w:val="003F0146"/>
    <w:rsid w:val="003F0204"/>
    <w:rsid w:val="003F03B6"/>
    <w:rsid w:val="003F1570"/>
    <w:rsid w:val="003F1DB9"/>
    <w:rsid w:val="003F275A"/>
    <w:rsid w:val="003F2773"/>
    <w:rsid w:val="003F2A8F"/>
    <w:rsid w:val="003F2B6F"/>
    <w:rsid w:val="003F2BDA"/>
    <w:rsid w:val="003F33F6"/>
    <w:rsid w:val="003F38EC"/>
    <w:rsid w:val="003F38ED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CEB"/>
    <w:rsid w:val="003F5ED7"/>
    <w:rsid w:val="003F5F1C"/>
    <w:rsid w:val="003F61C8"/>
    <w:rsid w:val="003F6C4D"/>
    <w:rsid w:val="003F76E4"/>
    <w:rsid w:val="00400503"/>
    <w:rsid w:val="00400EE2"/>
    <w:rsid w:val="004015AE"/>
    <w:rsid w:val="004019DC"/>
    <w:rsid w:val="00401B9F"/>
    <w:rsid w:val="00402864"/>
    <w:rsid w:val="00402BE5"/>
    <w:rsid w:val="00403348"/>
    <w:rsid w:val="00403526"/>
    <w:rsid w:val="00403561"/>
    <w:rsid w:val="0040376B"/>
    <w:rsid w:val="00404086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411A"/>
    <w:rsid w:val="00424719"/>
    <w:rsid w:val="004248B5"/>
    <w:rsid w:val="00424DBA"/>
    <w:rsid w:val="00424E4E"/>
    <w:rsid w:val="00424F13"/>
    <w:rsid w:val="00424F5C"/>
    <w:rsid w:val="00425158"/>
    <w:rsid w:val="0042559C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CE5"/>
    <w:rsid w:val="00427D84"/>
    <w:rsid w:val="00427EA2"/>
    <w:rsid w:val="00430464"/>
    <w:rsid w:val="0043046C"/>
    <w:rsid w:val="00430D1A"/>
    <w:rsid w:val="00430DFE"/>
    <w:rsid w:val="00430E87"/>
    <w:rsid w:val="0043162D"/>
    <w:rsid w:val="0043173F"/>
    <w:rsid w:val="004318A6"/>
    <w:rsid w:val="004319B3"/>
    <w:rsid w:val="00431A9F"/>
    <w:rsid w:val="00432153"/>
    <w:rsid w:val="00432178"/>
    <w:rsid w:val="004326DA"/>
    <w:rsid w:val="00432A86"/>
    <w:rsid w:val="00432C95"/>
    <w:rsid w:val="00432FCB"/>
    <w:rsid w:val="00433237"/>
    <w:rsid w:val="0043329D"/>
    <w:rsid w:val="004332A8"/>
    <w:rsid w:val="00433B44"/>
    <w:rsid w:val="00433D80"/>
    <w:rsid w:val="00433E2D"/>
    <w:rsid w:val="00433F23"/>
    <w:rsid w:val="00434C77"/>
    <w:rsid w:val="004353E2"/>
    <w:rsid w:val="00435A4D"/>
    <w:rsid w:val="00435D79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45B"/>
    <w:rsid w:val="004376CC"/>
    <w:rsid w:val="00440391"/>
    <w:rsid w:val="004403F8"/>
    <w:rsid w:val="004409EB"/>
    <w:rsid w:val="00440CD6"/>
    <w:rsid w:val="00441063"/>
    <w:rsid w:val="00441402"/>
    <w:rsid w:val="0044142E"/>
    <w:rsid w:val="004419E6"/>
    <w:rsid w:val="00441B4E"/>
    <w:rsid w:val="0044304A"/>
    <w:rsid w:val="0044306F"/>
    <w:rsid w:val="00443E14"/>
    <w:rsid w:val="004443C8"/>
    <w:rsid w:val="0044454C"/>
    <w:rsid w:val="00444592"/>
    <w:rsid w:val="00444A7B"/>
    <w:rsid w:val="00445118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AB"/>
    <w:rsid w:val="004527C1"/>
    <w:rsid w:val="00452E82"/>
    <w:rsid w:val="00453065"/>
    <w:rsid w:val="00453719"/>
    <w:rsid w:val="004537FD"/>
    <w:rsid w:val="00453CC7"/>
    <w:rsid w:val="004542AE"/>
    <w:rsid w:val="004545E0"/>
    <w:rsid w:val="00454D71"/>
    <w:rsid w:val="00455008"/>
    <w:rsid w:val="0045510D"/>
    <w:rsid w:val="00455743"/>
    <w:rsid w:val="00455E85"/>
    <w:rsid w:val="00455F89"/>
    <w:rsid w:val="004561AA"/>
    <w:rsid w:val="004562F9"/>
    <w:rsid w:val="00456686"/>
    <w:rsid w:val="00456879"/>
    <w:rsid w:val="00456D4E"/>
    <w:rsid w:val="00456F57"/>
    <w:rsid w:val="004575FB"/>
    <w:rsid w:val="00457695"/>
    <w:rsid w:val="004578B6"/>
    <w:rsid w:val="00460270"/>
    <w:rsid w:val="004606F1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607"/>
    <w:rsid w:val="00464E34"/>
    <w:rsid w:val="00464FE8"/>
    <w:rsid w:val="004651AE"/>
    <w:rsid w:val="0046574F"/>
    <w:rsid w:val="00465B90"/>
    <w:rsid w:val="00465C54"/>
    <w:rsid w:val="0046662D"/>
    <w:rsid w:val="00466712"/>
    <w:rsid w:val="004669BB"/>
    <w:rsid w:val="00467039"/>
    <w:rsid w:val="0046779F"/>
    <w:rsid w:val="00467829"/>
    <w:rsid w:val="00467A2A"/>
    <w:rsid w:val="00467B3E"/>
    <w:rsid w:val="00467E0A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F"/>
    <w:rsid w:val="00471BAF"/>
    <w:rsid w:val="00471FC1"/>
    <w:rsid w:val="004723D2"/>
    <w:rsid w:val="004728EC"/>
    <w:rsid w:val="00472E4D"/>
    <w:rsid w:val="004736E8"/>
    <w:rsid w:val="004737B3"/>
    <w:rsid w:val="00473B39"/>
    <w:rsid w:val="00473D27"/>
    <w:rsid w:val="00473D4D"/>
    <w:rsid w:val="00473D8A"/>
    <w:rsid w:val="00473FF6"/>
    <w:rsid w:val="00474415"/>
    <w:rsid w:val="00474CCC"/>
    <w:rsid w:val="00474E6F"/>
    <w:rsid w:val="00475B0B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D54"/>
    <w:rsid w:val="00480DAA"/>
    <w:rsid w:val="00480E67"/>
    <w:rsid w:val="00481370"/>
    <w:rsid w:val="00481390"/>
    <w:rsid w:val="0048141F"/>
    <w:rsid w:val="004817A7"/>
    <w:rsid w:val="00481ED1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6D39"/>
    <w:rsid w:val="0048708B"/>
    <w:rsid w:val="0048715A"/>
    <w:rsid w:val="004871BB"/>
    <w:rsid w:val="0048742E"/>
    <w:rsid w:val="00487815"/>
    <w:rsid w:val="00487C4D"/>
    <w:rsid w:val="004906E2"/>
    <w:rsid w:val="004907C7"/>
    <w:rsid w:val="00490847"/>
    <w:rsid w:val="00490DE4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C09"/>
    <w:rsid w:val="00493D41"/>
    <w:rsid w:val="0049411E"/>
    <w:rsid w:val="00494359"/>
    <w:rsid w:val="004946DA"/>
    <w:rsid w:val="00494D47"/>
    <w:rsid w:val="00494FB0"/>
    <w:rsid w:val="0049583F"/>
    <w:rsid w:val="00495D93"/>
    <w:rsid w:val="00496076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5E5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5FAD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517"/>
    <w:rsid w:val="004B09A9"/>
    <w:rsid w:val="004B0CFF"/>
    <w:rsid w:val="004B1165"/>
    <w:rsid w:val="004B154B"/>
    <w:rsid w:val="004B1746"/>
    <w:rsid w:val="004B1A6C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12A"/>
    <w:rsid w:val="004B4686"/>
    <w:rsid w:val="004B4EF5"/>
    <w:rsid w:val="004B4FA7"/>
    <w:rsid w:val="004B553D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B7D2B"/>
    <w:rsid w:val="004C03F5"/>
    <w:rsid w:val="004C0506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677"/>
    <w:rsid w:val="004C3F95"/>
    <w:rsid w:val="004C467E"/>
    <w:rsid w:val="004C4CC1"/>
    <w:rsid w:val="004C4E8F"/>
    <w:rsid w:val="004C50D1"/>
    <w:rsid w:val="004C523F"/>
    <w:rsid w:val="004C5631"/>
    <w:rsid w:val="004C5E20"/>
    <w:rsid w:val="004C5FEC"/>
    <w:rsid w:val="004C6472"/>
    <w:rsid w:val="004C668D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4CD"/>
    <w:rsid w:val="004D153E"/>
    <w:rsid w:val="004D1639"/>
    <w:rsid w:val="004D180A"/>
    <w:rsid w:val="004D18FC"/>
    <w:rsid w:val="004D23CF"/>
    <w:rsid w:val="004D283D"/>
    <w:rsid w:val="004D2A89"/>
    <w:rsid w:val="004D2FA8"/>
    <w:rsid w:val="004D303F"/>
    <w:rsid w:val="004D30BA"/>
    <w:rsid w:val="004D320F"/>
    <w:rsid w:val="004D39C4"/>
    <w:rsid w:val="004D3A47"/>
    <w:rsid w:val="004D3B60"/>
    <w:rsid w:val="004D3D2C"/>
    <w:rsid w:val="004D4160"/>
    <w:rsid w:val="004D41A9"/>
    <w:rsid w:val="004D502D"/>
    <w:rsid w:val="004D522D"/>
    <w:rsid w:val="004D5574"/>
    <w:rsid w:val="004D5BFE"/>
    <w:rsid w:val="004D5C0D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1047"/>
    <w:rsid w:val="004E1624"/>
    <w:rsid w:val="004E19F8"/>
    <w:rsid w:val="004E2415"/>
    <w:rsid w:val="004E25D3"/>
    <w:rsid w:val="004E2967"/>
    <w:rsid w:val="004E3174"/>
    <w:rsid w:val="004E3BEA"/>
    <w:rsid w:val="004E4234"/>
    <w:rsid w:val="004E466F"/>
    <w:rsid w:val="004E4A10"/>
    <w:rsid w:val="004E4FE0"/>
    <w:rsid w:val="004E539A"/>
    <w:rsid w:val="004E53A6"/>
    <w:rsid w:val="004E6074"/>
    <w:rsid w:val="004E6817"/>
    <w:rsid w:val="004E73D9"/>
    <w:rsid w:val="004E7523"/>
    <w:rsid w:val="004E7567"/>
    <w:rsid w:val="004E7582"/>
    <w:rsid w:val="004E77D7"/>
    <w:rsid w:val="004E78A6"/>
    <w:rsid w:val="004E7966"/>
    <w:rsid w:val="004E7B94"/>
    <w:rsid w:val="004E7FEF"/>
    <w:rsid w:val="004F0039"/>
    <w:rsid w:val="004F02BE"/>
    <w:rsid w:val="004F03DE"/>
    <w:rsid w:val="004F0749"/>
    <w:rsid w:val="004F0994"/>
    <w:rsid w:val="004F0A54"/>
    <w:rsid w:val="004F0F3D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EEB"/>
    <w:rsid w:val="00503D9B"/>
    <w:rsid w:val="005043A5"/>
    <w:rsid w:val="00504837"/>
    <w:rsid w:val="00504E57"/>
    <w:rsid w:val="00504F50"/>
    <w:rsid w:val="0050513C"/>
    <w:rsid w:val="005057A3"/>
    <w:rsid w:val="00505875"/>
    <w:rsid w:val="0050608F"/>
    <w:rsid w:val="00506594"/>
    <w:rsid w:val="00506AEC"/>
    <w:rsid w:val="00506DF5"/>
    <w:rsid w:val="00506E9C"/>
    <w:rsid w:val="0050700C"/>
    <w:rsid w:val="00507481"/>
    <w:rsid w:val="00507FB1"/>
    <w:rsid w:val="005100F2"/>
    <w:rsid w:val="0051062B"/>
    <w:rsid w:val="00511362"/>
    <w:rsid w:val="00511A83"/>
    <w:rsid w:val="00511B6E"/>
    <w:rsid w:val="00511B94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4A9C"/>
    <w:rsid w:val="00515630"/>
    <w:rsid w:val="00515819"/>
    <w:rsid w:val="00515C19"/>
    <w:rsid w:val="00515D61"/>
    <w:rsid w:val="005162D4"/>
    <w:rsid w:val="005163FA"/>
    <w:rsid w:val="0051685E"/>
    <w:rsid w:val="00516A6E"/>
    <w:rsid w:val="00516A8E"/>
    <w:rsid w:val="00517152"/>
    <w:rsid w:val="0051720C"/>
    <w:rsid w:val="00517273"/>
    <w:rsid w:val="00517984"/>
    <w:rsid w:val="00517BB4"/>
    <w:rsid w:val="00517D44"/>
    <w:rsid w:val="00517E1C"/>
    <w:rsid w:val="005209E1"/>
    <w:rsid w:val="00520F32"/>
    <w:rsid w:val="005210F4"/>
    <w:rsid w:val="005219EE"/>
    <w:rsid w:val="00521BCF"/>
    <w:rsid w:val="005222C5"/>
    <w:rsid w:val="00522303"/>
    <w:rsid w:val="005227A8"/>
    <w:rsid w:val="00522B06"/>
    <w:rsid w:val="00522BF8"/>
    <w:rsid w:val="00523349"/>
    <w:rsid w:val="0052342A"/>
    <w:rsid w:val="00523638"/>
    <w:rsid w:val="00523985"/>
    <w:rsid w:val="00523D27"/>
    <w:rsid w:val="00524294"/>
    <w:rsid w:val="005242E0"/>
    <w:rsid w:val="0052457A"/>
    <w:rsid w:val="005251D2"/>
    <w:rsid w:val="005251E7"/>
    <w:rsid w:val="005255E6"/>
    <w:rsid w:val="00525CC7"/>
    <w:rsid w:val="00526982"/>
    <w:rsid w:val="00526DAF"/>
    <w:rsid w:val="00527C3B"/>
    <w:rsid w:val="00527C7B"/>
    <w:rsid w:val="00527EF9"/>
    <w:rsid w:val="00530A9C"/>
    <w:rsid w:val="00530C0C"/>
    <w:rsid w:val="00530E22"/>
    <w:rsid w:val="005310E7"/>
    <w:rsid w:val="0053144B"/>
    <w:rsid w:val="00531577"/>
    <w:rsid w:val="0053185C"/>
    <w:rsid w:val="00531E8F"/>
    <w:rsid w:val="005331BF"/>
    <w:rsid w:val="00533F13"/>
    <w:rsid w:val="00534201"/>
    <w:rsid w:val="005344F6"/>
    <w:rsid w:val="005344FD"/>
    <w:rsid w:val="00534BC3"/>
    <w:rsid w:val="00534DFA"/>
    <w:rsid w:val="00535E74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1039"/>
    <w:rsid w:val="00541157"/>
    <w:rsid w:val="00541256"/>
    <w:rsid w:val="00541897"/>
    <w:rsid w:val="005419CF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89C"/>
    <w:rsid w:val="00543AD5"/>
    <w:rsid w:val="00543C5D"/>
    <w:rsid w:val="00543E61"/>
    <w:rsid w:val="005443A5"/>
    <w:rsid w:val="0054458A"/>
    <w:rsid w:val="00544971"/>
    <w:rsid w:val="00544A38"/>
    <w:rsid w:val="00544EDB"/>
    <w:rsid w:val="00545637"/>
    <w:rsid w:val="005459D9"/>
    <w:rsid w:val="00545A6D"/>
    <w:rsid w:val="00545B5C"/>
    <w:rsid w:val="00545E00"/>
    <w:rsid w:val="005461EC"/>
    <w:rsid w:val="0054638D"/>
    <w:rsid w:val="00546839"/>
    <w:rsid w:val="00546CAE"/>
    <w:rsid w:val="00547C0B"/>
    <w:rsid w:val="00550030"/>
    <w:rsid w:val="00550B74"/>
    <w:rsid w:val="005511AD"/>
    <w:rsid w:val="00551B9B"/>
    <w:rsid w:val="00551EFD"/>
    <w:rsid w:val="00552592"/>
    <w:rsid w:val="0055271F"/>
    <w:rsid w:val="00552A5E"/>
    <w:rsid w:val="00552A9F"/>
    <w:rsid w:val="0055310C"/>
    <w:rsid w:val="00553170"/>
    <w:rsid w:val="005531B7"/>
    <w:rsid w:val="005531EE"/>
    <w:rsid w:val="00553584"/>
    <w:rsid w:val="005537D8"/>
    <w:rsid w:val="00553B45"/>
    <w:rsid w:val="00553B64"/>
    <w:rsid w:val="00553BBF"/>
    <w:rsid w:val="00553EB4"/>
    <w:rsid w:val="00553F3C"/>
    <w:rsid w:val="00553F53"/>
    <w:rsid w:val="00554EFC"/>
    <w:rsid w:val="005553C4"/>
    <w:rsid w:val="0055556F"/>
    <w:rsid w:val="005555A1"/>
    <w:rsid w:val="0055591A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CCF"/>
    <w:rsid w:val="00557E7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87B"/>
    <w:rsid w:val="00562E2C"/>
    <w:rsid w:val="00562E91"/>
    <w:rsid w:val="0056358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87F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2147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0E3B"/>
    <w:rsid w:val="0058104D"/>
    <w:rsid w:val="005810C4"/>
    <w:rsid w:val="005814E3"/>
    <w:rsid w:val="00582073"/>
    <w:rsid w:val="005821C2"/>
    <w:rsid w:val="00582648"/>
    <w:rsid w:val="005832A6"/>
    <w:rsid w:val="00583805"/>
    <w:rsid w:val="0058421F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B5"/>
    <w:rsid w:val="005901FA"/>
    <w:rsid w:val="005902F0"/>
    <w:rsid w:val="005904B5"/>
    <w:rsid w:val="00590670"/>
    <w:rsid w:val="00590723"/>
    <w:rsid w:val="00591100"/>
    <w:rsid w:val="005912E9"/>
    <w:rsid w:val="005913B9"/>
    <w:rsid w:val="00591A86"/>
    <w:rsid w:val="00591ACA"/>
    <w:rsid w:val="005920AA"/>
    <w:rsid w:val="0059220E"/>
    <w:rsid w:val="005922E6"/>
    <w:rsid w:val="005926BD"/>
    <w:rsid w:val="00592887"/>
    <w:rsid w:val="00592B99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5FE4"/>
    <w:rsid w:val="00596240"/>
    <w:rsid w:val="005964AF"/>
    <w:rsid w:val="005966D7"/>
    <w:rsid w:val="005966E7"/>
    <w:rsid w:val="005968EA"/>
    <w:rsid w:val="00596C20"/>
    <w:rsid w:val="00596FD2"/>
    <w:rsid w:val="00597CE1"/>
    <w:rsid w:val="00597E0E"/>
    <w:rsid w:val="005A02D6"/>
    <w:rsid w:val="005A03B4"/>
    <w:rsid w:val="005A0988"/>
    <w:rsid w:val="005A111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62F"/>
    <w:rsid w:val="005A3A27"/>
    <w:rsid w:val="005A3C79"/>
    <w:rsid w:val="005A43AC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C5B"/>
    <w:rsid w:val="005B42BB"/>
    <w:rsid w:val="005B4745"/>
    <w:rsid w:val="005B52D9"/>
    <w:rsid w:val="005B6670"/>
    <w:rsid w:val="005B680C"/>
    <w:rsid w:val="005B6ACD"/>
    <w:rsid w:val="005B735A"/>
    <w:rsid w:val="005B77D7"/>
    <w:rsid w:val="005B78FE"/>
    <w:rsid w:val="005B7A45"/>
    <w:rsid w:val="005B7A9A"/>
    <w:rsid w:val="005B7BCB"/>
    <w:rsid w:val="005B7CD6"/>
    <w:rsid w:val="005B7F6A"/>
    <w:rsid w:val="005C007B"/>
    <w:rsid w:val="005C08F6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44FF"/>
    <w:rsid w:val="005C55EB"/>
    <w:rsid w:val="005C5651"/>
    <w:rsid w:val="005C57D3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80"/>
    <w:rsid w:val="005D1305"/>
    <w:rsid w:val="005D21C5"/>
    <w:rsid w:val="005D22D0"/>
    <w:rsid w:val="005D266C"/>
    <w:rsid w:val="005D26A0"/>
    <w:rsid w:val="005D2B3B"/>
    <w:rsid w:val="005D30D4"/>
    <w:rsid w:val="005D33A8"/>
    <w:rsid w:val="005D35A6"/>
    <w:rsid w:val="005D364F"/>
    <w:rsid w:val="005D395D"/>
    <w:rsid w:val="005D398B"/>
    <w:rsid w:val="005D3DFC"/>
    <w:rsid w:val="005D3E00"/>
    <w:rsid w:val="005D404F"/>
    <w:rsid w:val="005D4443"/>
    <w:rsid w:val="005D444E"/>
    <w:rsid w:val="005D4814"/>
    <w:rsid w:val="005D4B64"/>
    <w:rsid w:val="005D4FCC"/>
    <w:rsid w:val="005D511E"/>
    <w:rsid w:val="005D5236"/>
    <w:rsid w:val="005D52F9"/>
    <w:rsid w:val="005D554F"/>
    <w:rsid w:val="005D5D26"/>
    <w:rsid w:val="005D5D74"/>
    <w:rsid w:val="005D5F62"/>
    <w:rsid w:val="005D6CE0"/>
    <w:rsid w:val="005D6EA3"/>
    <w:rsid w:val="005D710D"/>
    <w:rsid w:val="005D7812"/>
    <w:rsid w:val="005D7B5F"/>
    <w:rsid w:val="005E06B2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825"/>
    <w:rsid w:val="005F3A48"/>
    <w:rsid w:val="005F3AE7"/>
    <w:rsid w:val="005F4425"/>
    <w:rsid w:val="005F44EF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144"/>
    <w:rsid w:val="006038B1"/>
    <w:rsid w:val="00603C2B"/>
    <w:rsid w:val="00603E0B"/>
    <w:rsid w:val="0060456A"/>
    <w:rsid w:val="006045B2"/>
    <w:rsid w:val="006045D1"/>
    <w:rsid w:val="00604D81"/>
    <w:rsid w:val="00605274"/>
    <w:rsid w:val="00605AC7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07E3F"/>
    <w:rsid w:val="00610507"/>
    <w:rsid w:val="0061095E"/>
    <w:rsid w:val="006110FB"/>
    <w:rsid w:val="006111DF"/>
    <w:rsid w:val="0061150E"/>
    <w:rsid w:val="0061166A"/>
    <w:rsid w:val="00611771"/>
    <w:rsid w:val="00611A2C"/>
    <w:rsid w:val="00611D47"/>
    <w:rsid w:val="006129D3"/>
    <w:rsid w:val="00612A89"/>
    <w:rsid w:val="0061413B"/>
    <w:rsid w:val="00614179"/>
    <w:rsid w:val="006143E2"/>
    <w:rsid w:val="006144C8"/>
    <w:rsid w:val="00614867"/>
    <w:rsid w:val="00614989"/>
    <w:rsid w:val="00614F4C"/>
    <w:rsid w:val="006153C0"/>
    <w:rsid w:val="00615456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792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A93"/>
    <w:rsid w:val="00625265"/>
    <w:rsid w:val="00625B90"/>
    <w:rsid w:val="00625FC5"/>
    <w:rsid w:val="00626113"/>
    <w:rsid w:val="0062612A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C83"/>
    <w:rsid w:val="00631F7B"/>
    <w:rsid w:val="00631FB6"/>
    <w:rsid w:val="00631FFA"/>
    <w:rsid w:val="00632664"/>
    <w:rsid w:val="00632BCE"/>
    <w:rsid w:val="00632BD5"/>
    <w:rsid w:val="00632C79"/>
    <w:rsid w:val="00633662"/>
    <w:rsid w:val="006336AB"/>
    <w:rsid w:val="0063424B"/>
    <w:rsid w:val="00634791"/>
    <w:rsid w:val="00634EE4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B"/>
    <w:rsid w:val="00642D08"/>
    <w:rsid w:val="00643C69"/>
    <w:rsid w:val="006442D7"/>
    <w:rsid w:val="00644A49"/>
    <w:rsid w:val="00644D4B"/>
    <w:rsid w:val="00644FB3"/>
    <w:rsid w:val="0064545B"/>
    <w:rsid w:val="0064567F"/>
    <w:rsid w:val="0064574E"/>
    <w:rsid w:val="00645CA3"/>
    <w:rsid w:val="00646291"/>
    <w:rsid w:val="0064654B"/>
    <w:rsid w:val="00646720"/>
    <w:rsid w:val="006472B4"/>
    <w:rsid w:val="0064765D"/>
    <w:rsid w:val="00647824"/>
    <w:rsid w:val="00647A72"/>
    <w:rsid w:val="00647B78"/>
    <w:rsid w:val="00647D09"/>
    <w:rsid w:val="00647F88"/>
    <w:rsid w:val="0065015E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382"/>
    <w:rsid w:val="00654623"/>
    <w:rsid w:val="006546AB"/>
    <w:rsid w:val="006547D2"/>
    <w:rsid w:val="00654B53"/>
    <w:rsid w:val="00654CF5"/>
    <w:rsid w:val="0065526A"/>
    <w:rsid w:val="00655BED"/>
    <w:rsid w:val="00655E1C"/>
    <w:rsid w:val="00655F09"/>
    <w:rsid w:val="00655FE0"/>
    <w:rsid w:val="0065620D"/>
    <w:rsid w:val="0065648B"/>
    <w:rsid w:val="00656601"/>
    <w:rsid w:val="006566CC"/>
    <w:rsid w:val="00656C6B"/>
    <w:rsid w:val="00656DBB"/>
    <w:rsid w:val="00657112"/>
    <w:rsid w:val="006573A6"/>
    <w:rsid w:val="0065743C"/>
    <w:rsid w:val="0065790E"/>
    <w:rsid w:val="00657944"/>
    <w:rsid w:val="006607A9"/>
    <w:rsid w:val="00660940"/>
    <w:rsid w:val="00661318"/>
    <w:rsid w:val="006616D1"/>
    <w:rsid w:val="00661768"/>
    <w:rsid w:val="00661FC1"/>
    <w:rsid w:val="006626C5"/>
    <w:rsid w:val="00663479"/>
    <w:rsid w:val="006635D2"/>
    <w:rsid w:val="006638C4"/>
    <w:rsid w:val="00663BD1"/>
    <w:rsid w:val="00663C71"/>
    <w:rsid w:val="0066441E"/>
    <w:rsid w:val="00664431"/>
    <w:rsid w:val="0066466C"/>
    <w:rsid w:val="006649DF"/>
    <w:rsid w:val="00665B29"/>
    <w:rsid w:val="00666899"/>
    <w:rsid w:val="00666F0E"/>
    <w:rsid w:val="006675BC"/>
    <w:rsid w:val="006677B4"/>
    <w:rsid w:val="006678EB"/>
    <w:rsid w:val="00667C69"/>
    <w:rsid w:val="0067021A"/>
    <w:rsid w:val="0067051A"/>
    <w:rsid w:val="0067070C"/>
    <w:rsid w:val="006709E9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3A"/>
    <w:rsid w:val="00675F83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777D7"/>
    <w:rsid w:val="00680105"/>
    <w:rsid w:val="00680C54"/>
    <w:rsid w:val="00680C6B"/>
    <w:rsid w:val="00681A18"/>
    <w:rsid w:val="00681E59"/>
    <w:rsid w:val="006821A6"/>
    <w:rsid w:val="006825D0"/>
    <w:rsid w:val="00683C01"/>
    <w:rsid w:val="00683C27"/>
    <w:rsid w:val="00683D97"/>
    <w:rsid w:val="00684074"/>
    <w:rsid w:val="00684567"/>
    <w:rsid w:val="00684598"/>
    <w:rsid w:val="00684765"/>
    <w:rsid w:val="006849B6"/>
    <w:rsid w:val="006849B9"/>
    <w:rsid w:val="00684D46"/>
    <w:rsid w:val="006853A4"/>
    <w:rsid w:val="00685896"/>
    <w:rsid w:val="00685A45"/>
    <w:rsid w:val="00685CD1"/>
    <w:rsid w:val="00686131"/>
    <w:rsid w:val="00687386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F71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6FA7"/>
    <w:rsid w:val="00697427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285"/>
    <w:rsid w:val="006A1322"/>
    <w:rsid w:val="006A139A"/>
    <w:rsid w:val="006A18FC"/>
    <w:rsid w:val="006A1EC3"/>
    <w:rsid w:val="006A2350"/>
    <w:rsid w:val="006A2FB2"/>
    <w:rsid w:val="006A3E1A"/>
    <w:rsid w:val="006A3FF3"/>
    <w:rsid w:val="006A422A"/>
    <w:rsid w:val="006A4D06"/>
    <w:rsid w:val="006A5665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3A5"/>
    <w:rsid w:val="006B28AF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AC5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0B5"/>
    <w:rsid w:val="006C5668"/>
    <w:rsid w:val="006C58B7"/>
    <w:rsid w:val="006C5E63"/>
    <w:rsid w:val="006C61F1"/>
    <w:rsid w:val="006C667E"/>
    <w:rsid w:val="006C698C"/>
    <w:rsid w:val="006C69B5"/>
    <w:rsid w:val="006C6D05"/>
    <w:rsid w:val="006D01F5"/>
    <w:rsid w:val="006D0BF6"/>
    <w:rsid w:val="006D0E2F"/>
    <w:rsid w:val="006D17C0"/>
    <w:rsid w:val="006D2E62"/>
    <w:rsid w:val="006D3580"/>
    <w:rsid w:val="006D375C"/>
    <w:rsid w:val="006D3F15"/>
    <w:rsid w:val="006D4235"/>
    <w:rsid w:val="006D4746"/>
    <w:rsid w:val="006D4BB2"/>
    <w:rsid w:val="006D503E"/>
    <w:rsid w:val="006D6485"/>
    <w:rsid w:val="006D657A"/>
    <w:rsid w:val="006D67F3"/>
    <w:rsid w:val="006D6D77"/>
    <w:rsid w:val="006D6EFB"/>
    <w:rsid w:val="006D7BE3"/>
    <w:rsid w:val="006D7C36"/>
    <w:rsid w:val="006E026A"/>
    <w:rsid w:val="006E05B8"/>
    <w:rsid w:val="006E0872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92A"/>
    <w:rsid w:val="006E5A19"/>
    <w:rsid w:val="006E6270"/>
    <w:rsid w:val="006E73B5"/>
    <w:rsid w:val="006E7475"/>
    <w:rsid w:val="006E78CC"/>
    <w:rsid w:val="006E7BED"/>
    <w:rsid w:val="006F0D19"/>
    <w:rsid w:val="006F0EB5"/>
    <w:rsid w:val="006F14ED"/>
    <w:rsid w:val="006F177D"/>
    <w:rsid w:val="006F1E2D"/>
    <w:rsid w:val="006F20D7"/>
    <w:rsid w:val="006F28FF"/>
    <w:rsid w:val="006F292D"/>
    <w:rsid w:val="006F35F8"/>
    <w:rsid w:val="006F3A93"/>
    <w:rsid w:val="006F3CAB"/>
    <w:rsid w:val="006F3E1E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C1"/>
    <w:rsid w:val="00701701"/>
    <w:rsid w:val="00701AB7"/>
    <w:rsid w:val="00701F1E"/>
    <w:rsid w:val="00702389"/>
    <w:rsid w:val="00702532"/>
    <w:rsid w:val="0070254A"/>
    <w:rsid w:val="00702716"/>
    <w:rsid w:val="00702AA8"/>
    <w:rsid w:val="00702E5C"/>
    <w:rsid w:val="00703216"/>
    <w:rsid w:val="0070330B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4"/>
    <w:rsid w:val="007053EC"/>
    <w:rsid w:val="0070581E"/>
    <w:rsid w:val="00705F38"/>
    <w:rsid w:val="00705FAA"/>
    <w:rsid w:val="00706A29"/>
    <w:rsid w:val="00706D68"/>
    <w:rsid w:val="007073CC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D0D"/>
    <w:rsid w:val="00712A2E"/>
    <w:rsid w:val="00712AA4"/>
    <w:rsid w:val="00712CCA"/>
    <w:rsid w:val="00713091"/>
    <w:rsid w:val="00713174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633"/>
    <w:rsid w:val="007228A3"/>
    <w:rsid w:val="00723503"/>
    <w:rsid w:val="00723797"/>
    <w:rsid w:val="0072419D"/>
    <w:rsid w:val="007245B0"/>
    <w:rsid w:val="007245EE"/>
    <w:rsid w:val="00724734"/>
    <w:rsid w:val="0072498A"/>
    <w:rsid w:val="00724CA1"/>
    <w:rsid w:val="0072500A"/>
    <w:rsid w:val="00725AEF"/>
    <w:rsid w:val="0072631B"/>
    <w:rsid w:val="007268EA"/>
    <w:rsid w:val="007270DD"/>
    <w:rsid w:val="00727835"/>
    <w:rsid w:val="007305FE"/>
    <w:rsid w:val="00730BB6"/>
    <w:rsid w:val="00730EB0"/>
    <w:rsid w:val="00731A10"/>
    <w:rsid w:val="00731C81"/>
    <w:rsid w:val="00731F19"/>
    <w:rsid w:val="00732BA5"/>
    <w:rsid w:val="00733311"/>
    <w:rsid w:val="007337A2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3D1"/>
    <w:rsid w:val="00737CDC"/>
    <w:rsid w:val="00737E1E"/>
    <w:rsid w:val="00737E5F"/>
    <w:rsid w:val="00737EA8"/>
    <w:rsid w:val="0074014C"/>
    <w:rsid w:val="0074051F"/>
    <w:rsid w:val="007409DC"/>
    <w:rsid w:val="00740BA8"/>
    <w:rsid w:val="00740EBF"/>
    <w:rsid w:val="00740FEF"/>
    <w:rsid w:val="007414BC"/>
    <w:rsid w:val="007415CF"/>
    <w:rsid w:val="00741AEE"/>
    <w:rsid w:val="00741C3C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053"/>
    <w:rsid w:val="007504EC"/>
    <w:rsid w:val="00751268"/>
    <w:rsid w:val="007514A1"/>
    <w:rsid w:val="007514B1"/>
    <w:rsid w:val="007516D3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DC5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0CAD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50D"/>
    <w:rsid w:val="00763AED"/>
    <w:rsid w:val="00763D9A"/>
    <w:rsid w:val="00764F67"/>
    <w:rsid w:val="00765790"/>
    <w:rsid w:val="0076597E"/>
    <w:rsid w:val="00765D29"/>
    <w:rsid w:val="00765D71"/>
    <w:rsid w:val="007663BC"/>
    <w:rsid w:val="00766800"/>
    <w:rsid w:val="00767484"/>
    <w:rsid w:val="0076784C"/>
    <w:rsid w:val="00767B58"/>
    <w:rsid w:val="00770389"/>
    <w:rsid w:val="007708E7"/>
    <w:rsid w:val="00770B60"/>
    <w:rsid w:val="00770CED"/>
    <w:rsid w:val="0077115F"/>
    <w:rsid w:val="00771A74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DCD"/>
    <w:rsid w:val="007751D0"/>
    <w:rsid w:val="0077537F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0EEC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3D52"/>
    <w:rsid w:val="00783E35"/>
    <w:rsid w:val="00783EC8"/>
    <w:rsid w:val="007851CF"/>
    <w:rsid w:val="007853EE"/>
    <w:rsid w:val="00786084"/>
    <w:rsid w:val="00786908"/>
    <w:rsid w:val="0078714A"/>
    <w:rsid w:val="007873DC"/>
    <w:rsid w:val="00787620"/>
    <w:rsid w:val="007876E6"/>
    <w:rsid w:val="007878FA"/>
    <w:rsid w:val="00787A4F"/>
    <w:rsid w:val="00787CCE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2073"/>
    <w:rsid w:val="00792E6F"/>
    <w:rsid w:val="0079351C"/>
    <w:rsid w:val="007942E2"/>
    <w:rsid w:val="00794731"/>
    <w:rsid w:val="007949A6"/>
    <w:rsid w:val="007949AC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626"/>
    <w:rsid w:val="007A1E4D"/>
    <w:rsid w:val="007A2A9A"/>
    <w:rsid w:val="007A2C42"/>
    <w:rsid w:val="007A2DC4"/>
    <w:rsid w:val="007A3221"/>
    <w:rsid w:val="007A3682"/>
    <w:rsid w:val="007A38AE"/>
    <w:rsid w:val="007A3AB3"/>
    <w:rsid w:val="007A3CF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2EF"/>
    <w:rsid w:val="007B0733"/>
    <w:rsid w:val="007B07F6"/>
    <w:rsid w:val="007B09A1"/>
    <w:rsid w:val="007B1A61"/>
    <w:rsid w:val="007B22DB"/>
    <w:rsid w:val="007B443F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B7DCE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44B6"/>
    <w:rsid w:val="007C49C3"/>
    <w:rsid w:val="007C4DA2"/>
    <w:rsid w:val="007C51D7"/>
    <w:rsid w:val="007C5981"/>
    <w:rsid w:val="007C5A1E"/>
    <w:rsid w:val="007C5B4D"/>
    <w:rsid w:val="007C5E18"/>
    <w:rsid w:val="007C6D62"/>
    <w:rsid w:val="007C6FDB"/>
    <w:rsid w:val="007C7304"/>
    <w:rsid w:val="007C76EB"/>
    <w:rsid w:val="007D05D0"/>
    <w:rsid w:val="007D06ED"/>
    <w:rsid w:val="007D0868"/>
    <w:rsid w:val="007D0E0F"/>
    <w:rsid w:val="007D0E4F"/>
    <w:rsid w:val="007D1455"/>
    <w:rsid w:val="007D1EDE"/>
    <w:rsid w:val="007D29F2"/>
    <w:rsid w:val="007D2D14"/>
    <w:rsid w:val="007D33CE"/>
    <w:rsid w:val="007D3643"/>
    <w:rsid w:val="007D3763"/>
    <w:rsid w:val="007D3838"/>
    <w:rsid w:val="007D3AEA"/>
    <w:rsid w:val="007D3B1E"/>
    <w:rsid w:val="007D3E83"/>
    <w:rsid w:val="007D460C"/>
    <w:rsid w:val="007D4675"/>
    <w:rsid w:val="007D48EB"/>
    <w:rsid w:val="007D4B6C"/>
    <w:rsid w:val="007D4E83"/>
    <w:rsid w:val="007D5528"/>
    <w:rsid w:val="007D5635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B18"/>
    <w:rsid w:val="007E4DF8"/>
    <w:rsid w:val="007E50D1"/>
    <w:rsid w:val="007E5452"/>
    <w:rsid w:val="007E5F20"/>
    <w:rsid w:val="007E5F6C"/>
    <w:rsid w:val="007E6730"/>
    <w:rsid w:val="007E6DF0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C2B"/>
    <w:rsid w:val="007F2EFE"/>
    <w:rsid w:val="007F33C6"/>
    <w:rsid w:val="007F3A06"/>
    <w:rsid w:val="007F3EAE"/>
    <w:rsid w:val="007F40E6"/>
    <w:rsid w:val="007F42AA"/>
    <w:rsid w:val="007F4C7E"/>
    <w:rsid w:val="007F4CF6"/>
    <w:rsid w:val="007F4E57"/>
    <w:rsid w:val="007F53EF"/>
    <w:rsid w:val="007F54D9"/>
    <w:rsid w:val="007F5866"/>
    <w:rsid w:val="007F5D0F"/>
    <w:rsid w:val="007F5E71"/>
    <w:rsid w:val="007F61D1"/>
    <w:rsid w:val="007F674D"/>
    <w:rsid w:val="007F6B25"/>
    <w:rsid w:val="007F6B79"/>
    <w:rsid w:val="007F6C88"/>
    <w:rsid w:val="007F6F6C"/>
    <w:rsid w:val="007F7833"/>
    <w:rsid w:val="007F7906"/>
    <w:rsid w:val="008002FE"/>
    <w:rsid w:val="008003CC"/>
    <w:rsid w:val="00800CBE"/>
    <w:rsid w:val="008019F4"/>
    <w:rsid w:val="00801C5A"/>
    <w:rsid w:val="008020EE"/>
    <w:rsid w:val="00802AA3"/>
    <w:rsid w:val="00803340"/>
    <w:rsid w:val="00803618"/>
    <w:rsid w:val="0080373C"/>
    <w:rsid w:val="00803A38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6FD7"/>
    <w:rsid w:val="0080721D"/>
    <w:rsid w:val="00807649"/>
    <w:rsid w:val="0080789A"/>
    <w:rsid w:val="008078F7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A8"/>
    <w:rsid w:val="008132CF"/>
    <w:rsid w:val="00813682"/>
    <w:rsid w:val="00813713"/>
    <w:rsid w:val="00813B59"/>
    <w:rsid w:val="00813B8A"/>
    <w:rsid w:val="0081401C"/>
    <w:rsid w:val="008140A6"/>
    <w:rsid w:val="00814545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35C7"/>
    <w:rsid w:val="008239DB"/>
    <w:rsid w:val="00823CFE"/>
    <w:rsid w:val="0082441F"/>
    <w:rsid w:val="008246B3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D7D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0C"/>
    <w:rsid w:val="008353F1"/>
    <w:rsid w:val="008357BE"/>
    <w:rsid w:val="00835C9B"/>
    <w:rsid w:val="00835D4F"/>
    <w:rsid w:val="0083611C"/>
    <w:rsid w:val="0083621F"/>
    <w:rsid w:val="00836251"/>
    <w:rsid w:val="008362DF"/>
    <w:rsid w:val="0083640F"/>
    <w:rsid w:val="008368E0"/>
    <w:rsid w:val="00836CD1"/>
    <w:rsid w:val="008373A6"/>
    <w:rsid w:val="008375A7"/>
    <w:rsid w:val="00837EFB"/>
    <w:rsid w:val="00837F78"/>
    <w:rsid w:val="00840262"/>
    <w:rsid w:val="008406C1"/>
    <w:rsid w:val="00840846"/>
    <w:rsid w:val="008409C8"/>
    <w:rsid w:val="00841333"/>
    <w:rsid w:val="008418C8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4DE2"/>
    <w:rsid w:val="00845516"/>
    <w:rsid w:val="00845B70"/>
    <w:rsid w:val="00845D06"/>
    <w:rsid w:val="008460C8"/>
    <w:rsid w:val="00847041"/>
    <w:rsid w:val="00847210"/>
    <w:rsid w:val="008474EB"/>
    <w:rsid w:val="00847C12"/>
    <w:rsid w:val="00847F2A"/>
    <w:rsid w:val="0085007D"/>
    <w:rsid w:val="00850FAB"/>
    <w:rsid w:val="0085116D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578"/>
    <w:rsid w:val="0085469D"/>
    <w:rsid w:val="008550A3"/>
    <w:rsid w:val="00855237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4187"/>
    <w:rsid w:val="00864506"/>
    <w:rsid w:val="008648DC"/>
    <w:rsid w:val="00864950"/>
    <w:rsid w:val="00864CC6"/>
    <w:rsid w:val="00864D41"/>
    <w:rsid w:val="00865213"/>
    <w:rsid w:val="0086521F"/>
    <w:rsid w:val="008658B3"/>
    <w:rsid w:val="00865A32"/>
    <w:rsid w:val="00865ACB"/>
    <w:rsid w:val="00865D38"/>
    <w:rsid w:val="00866CC4"/>
    <w:rsid w:val="00867310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5AD8"/>
    <w:rsid w:val="008761F0"/>
    <w:rsid w:val="008763DF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5C"/>
    <w:rsid w:val="00880CE6"/>
    <w:rsid w:val="0088141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321"/>
    <w:rsid w:val="00887534"/>
    <w:rsid w:val="0088768F"/>
    <w:rsid w:val="00887F24"/>
    <w:rsid w:val="00890346"/>
    <w:rsid w:val="0089037D"/>
    <w:rsid w:val="00890BAB"/>
    <w:rsid w:val="00890BD9"/>
    <w:rsid w:val="00890D55"/>
    <w:rsid w:val="00890FD8"/>
    <w:rsid w:val="00891852"/>
    <w:rsid w:val="00892185"/>
    <w:rsid w:val="00892211"/>
    <w:rsid w:val="008925B0"/>
    <w:rsid w:val="0089281C"/>
    <w:rsid w:val="008928B7"/>
    <w:rsid w:val="00892AD8"/>
    <w:rsid w:val="0089324F"/>
    <w:rsid w:val="00893279"/>
    <w:rsid w:val="0089327C"/>
    <w:rsid w:val="00893A6E"/>
    <w:rsid w:val="008942E2"/>
    <w:rsid w:val="0089471E"/>
    <w:rsid w:val="0089474E"/>
    <w:rsid w:val="008948FA"/>
    <w:rsid w:val="00894D6B"/>
    <w:rsid w:val="00895360"/>
    <w:rsid w:val="00895B63"/>
    <w:rsid w:val="00895DFC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2502"/>
    <w:rsid w:val="008A3566"/>
    <w:rsid w:val="008A47F6"/>
    <w:rsid w:val="008A4A3A"/>
    <w:rsid w:val="008A4B8A"/>
    <w:rsid w:val="008A4BCA"/>
    <w:rsid w:val="008A4BFA"/>
    <w:rsid w:val="008A4DE2"/>
    <w:rsid w:val="008A4E11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51A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66D"/>
    <w:rsid w:val="008B2B26"/>
    <w:rsid w:val="008B2E81"/>
    <w:rsid w:val="008B301C"/>
    <w:rsid w:val="008B3594"/>
    <w:rsid w:val="008B3A29"/>
    <w:rsid w:val="008B40A5"/>
    <w:rsid w:val="008B44C5"/>
    <w:rsid w:val="008B4507"/>
    <w:rsid w:val="008B451D"/>
    <w:rsid w:val="008B49D0"/>
    <w:rsid w:val="008B4B10"/>
    <w:rsid w:val="008B4F92"/>
    <w:rsid w:val="008B5A7D"/>
    <w:rsid w:val="008B5EE9"/>
    <w:rsid w:val="008B5EF6"/>
    <w:rsid w:val="008B63EC"/>
    <w:rsid w:val="008B65E2"/>
    <w:rsid w:val="008B7627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4240"/>
    <w:rsid w:val="008C4E47"/>
    <w:rsid w:val="008C4FE1"/>
    <w:rsid w:val="008C5585"/>
    <w:rsid w:val="008C6105"/>
    <w:rsid w:val="008C781E"/>
    <w:rsid w:val="008C7DAD"/>
    <w:rsid w:val="008D00FD"/>
    <w:rsid w:val="008D0B3E"/>
    <w:rsid w:val="008D0F5A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3B9C"/>
    <w:rsid w:val="008D40BC"/>
    <w:rsid w:val="008D42B2"/>
    <w:rsid w:val="008D42FA"/>
    <w:rsid w:val="008D46BB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0B21"/>
    <w:rsid w:val="008E0F12"/>
    <w:rsid w:val="008E149C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D70"/>
    <w:rsid w:val="008E4E88"/>
    <w:rsid w:val="008E58B2"/>
    <w:rsid w:val="008E58B9"/>
    <w:rsid w:val="008E5A69"/>
    <w:rsid w:val="008E5CC5"/>
    <w:rsid w:val="008E5D3E"/>
    <w:rsid w:val="008E5FAA"/>
    <w:rsid w:val="008E68CA"/>
    <w:rsid w:val="008E7081"/>
    <w:rsid w:val="008E7206"/>
    <w:rsid w:val="008E7458"/>
    <w:rsid w:val="008E787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659"/>
    <w:rsid w:val="008F47D6"/>
    <w:rsid w:val="008F5124"/>
    <w:rsid w:val="008F54A6"/>
    <w:rsid w:val="008F56BA"/>
    <w:rsid w:val="008F5746"/>
    <w:rsid w:val="008F59E7"/>
    <w:rsid w:val="008F5D4B"/>
    <w:rsid w:val="008F5F2B"/>
    <w:rsid w:val="008F62CE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1E"/>
    <w:rsid w:val="00901D35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0A4"/>
    <w:rsid w:val="009112CD"/>
    <w:rsid w:val="009112EC"/>
    <w:rsid w:val="0091172D"/>
    <w:rsid w:val="00911CA0"/>
    <w:rsid w:val="0091221C"/>
    <w:rsid w:val="0091269A"/>
    <w:rsid w:val="0091283B"/>
    <w:rsid w:val="00913054"/>
    <w:rsid w:val="009135F9"/>
    <w:rsid w:val="00913C08"/>
    <w:rsid w:val="00913DE1"/>
    <w:rsid w:val="00915317"/>
    <w:rsid w:val="00915555"/>
    <w:rsid w:val="00915C8E"/>
    <w:rsid w:val="00915E71"/>
    <w:rsid w:val="009168B2"/>
    <w:rsid w:val="009169EE"/>
    <w:rsid w:val="009172D9"/>
    <w:rsid w:val="009173CF"/>
    <w:rsid w:val="00917E7E"/>
    <w:rsid w:val="0092026E"/>
    <w:rsid w:val="00920659"/>
    <w:rsid w:val="009207D9"/>
    <w:rsid w:val="0092096A"/>
    <w:rsid w:val="009210ED"/>
    <w:rsid w:val="009221F8"/>
    <w:rsid w:val="0092256D"/>
    <w:rsid w:val="00923545"/>
    <w:rsid w:val="00923845"/>
    <w:rsid w:val="00923AB3"/>
    <w:rsid w:val="00923F6E"/>
    <w:rsid w:val="00924181"/>
    <w:rsid w:val="00924361"/>
    <w:rsid w:val="009248C3"/>
    <w:rsid w:val="00924A30"/>
    <w:rsid w:val="0092508E"/>
    <w:rsid w:val="009254A2"/>
    <w:rsid w:val="00925B5B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561"/>
    <w:rsid w:val="00930B46"/>
    <w:rsid w:val="00930C1C"/>
    <w:rsid w:val="00930DA5"/>
    <w:rsid w:val="0093175E"/>
    <w:rsid w:val="00931BBC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5E1"/>
    <w:rsid w:val="00935874"/>
    <w:rsid w:val="009360C5"/>
    <w:rsid w:val="00936758"/>
    <w:rsid w:val="00936B1B"/>
    <w:rsid w:val="00936B33"/>
    <w:rsid w:val="00936FCB"/>
    <w:rsid w:val="0093718D"/>
    <w:rsid w:val="0093743A"/>
    <w:rsid w:val="0093759A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2A5"/>
    <w:rsid w:val="00942B4D"/>
    <w:rsid w:val="00942BA5"/>
    <w:rsid w:val="0094306F"/>
    <w:rsid w:val="00943B6A"/>
    <w:rsid w:val="00943D3F"/>
    <w:rsid w:val="009443C1"/>
    <w:rsid w:val="009444CE"/>
    <w:rsid w:val="00944CF6"/>
    <w:rsid w:val="00944DE7"/>
    <w:rsid w:val="00944E32"/>
    <w:rsid w:val="00944EBC"/>
    <w:rsid w:val="00944F25"/>
    <w:rsid w:val="009452C4"/>
    <w:rsid w:val="009453C0"/>
    <w:rsid w:val="00945B19"/>
    <w:rsid w:val="009460A1"/>
    <w:rsid w:val="009461B4"/>
    <w:rsid w:val="0094645D"/>
    <w:rsid w:val="00946545"/>
    <w:rsid w:val="0094689D"/>
    <w:rsid w:val="009469A1"/>
    <w:rsid w:val="00946A75"/>
    <w:rsid w:val="00946D8F"/>
    <w:rsid w:val="00947554"/>
    <w:rsid w:val="0094777A"/>
    <w:rsid w:val="00950091"/>
    <w:rsid w:val="00950DA7"/>
    <w:rsid w:val="00951225"/>
    <w:rsid w:val="0095143F"/>
    <w:rsid w:val="009517B1"/>
    <w:rsid w:val="00952FBA"/>
    <w:rsid w:val="00953220"/>
    <w:rsid w:val="00953251"/>
    <w:rsid w:val="009534CA"/>
    <w:rsid w:val="00954251"/>
    <w:rsid w:val="009550CA"/>
    <w:rsid w:val="009552A9"/>
    <w:rsid w:val="009556CA"/>
    <w:rsid w:val="00955B1D"/>
    <w:rsid w:val="00955B91"/>
    <w:rsid w:val="00956AC5"/>
    <w:rsid w:val="00956EFC"/>
    <w:rsid w:val="00957961"/>
    <w:rsid w:val="009602B5"/>
    <w:rsid w:val="009607C4"/>
    <w:rsid w:val="009608A1"/>
    <w:rsid w:val="00960D32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D6D"/>
    <w:rsid w:val="00970EE6"/>
    <w:rsid w:val="00971B6C"/>
    <w:rsid w:val="00972079"/>
    <w:rsid w:val="00972192"/>
    <w:rsid w:val="00972343"/>
    <w:rsid w:val="00972C0E"/>
    <w:rsid w:val="00972E24"/>
    <w:rsid w:val="00972E32"/>
    <w:rsid w:val="00973016"/>
    <w:rsid w:val="00973231"/>
    <w:rsid w:val="009734E2"/>
    <w:rsid w:val="009739BD"/>
    <w:rsid w:val="00973D99"/>
    <w:rsid w:val="00973E6D"/>
    <w:rsid w:val="0097415D"/>
    <w:rsid w:val="0097490F"/>
    <w:rsid w:val="0097496F"/>
    <w:rsid w:val="00974AF0"/>
    <w:rsid w:val="00974B13"/>
    <w:rsid w:val="00974CED"/>
    <w:rsid w:val="009750FC"/>
    <w:rsid w:val="009753FD"/>
    <w:rsid w:val="00975495"/>
    <w:rsid w:val="00975824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820"/>
    <w:rsid w:val="00977C58"/>
    <w:rsid w:val="00977FAD"/>
    <w:rsid w:val="00980131"/>
    <w:rsid w:val="00980415"/>
    <w:rsid w:val="0098084A"/>
    <w:rsid w:val="00980B44"/>
    <w:rsid w:val="00981926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DFB"/>
    <w:rsid w:val="009850ED"/>
    <w:rsid w:val="00985315"/>
    <w:rsid w:val="00985643"/>
    <w:rsid w:val="00985746"/>
    <w:rsid w:val="00985F0E"/>
    <w:rsid w:val="009860E5"/>
    <w:rsid w:val="00986656"/>
    <w:rsid w:val="00986C39"/>
    <w:rsid w:val="00987C68"/>
    <w:rsid w:val="00987DE7"/>
    <w:rsid w:val="00987EF5"/>
    <w:rsid w:val="0099016B"/>
    <w:rsid w:val="0099036F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10F"/>
    <w:rsid w:val="009A1A1B"/>
    <w:rsid w:val="009A1ABC"/>
    <w:rsid w:val="009A1C8C"/>
    <w:rsid w:val="009A1CF0"/>
    <w:rsid w:val="009A25EC"/>
    <w:rsid w:val="009A263F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86C"/>
    <w:rsid w:val="009B4949"/>
    <w:rsid w:val="009B4BDE"/>
    <w:rsid w:val="009B4CAE"/>
    <w:rsid w:val="009B4D7E"/>
    <w:rsid w:val="009B4DCF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35AA"/>
    <w:rsid w:val="009C3B0F"/>
    <w:rsid w:val="009C3E68"/>
    <w:rsid w:val="009C4284"/>
    <w:rsid w:val="009C437F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DBB"/>
    <w:rsid w:val="009C7DE0"/>
    <w:rsid w:val="009C7DE1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21"/>
    <w:rsid w:val="009D70FD"/>
    <w:rsid w:val="009D7462"/>
    <w:rsid w:val="009D7603"/>
    <w:rsid w:val="009D7F25"/>
    <w:rsid w:val="009E0232"/>
    <w:rsid w:val="009E0AE1"/>
    <w:rsid w:val="009E0D17"/>
    <w:rsid w:val="009E1261"/>
    <w:rsid w:val="009E167E"/>
    <w:rsid w:val="009E16DA"/>
    <w:rsid w:val="009E1C71"/>
    <w:rsid w:val="009E1EF5"/>
    <w:rsid w:val="009E20D1"/>
    <w:rsid w:val="009E2384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466"/>
    <w:rsid w:val="009E449D"/>
    <w:rsid w:val="009E47F9"/>
    <w:rsid w:val="009E49AB"/>
    <w:rsid w:val="009E4A5B"/>
    <w:rsid w:val="009E4AD9"/>
    <w:rsid w:val="009E4B9D"/>
    <w:rsid w:val="009E549D"/>
    <w:rsid w:val="009E5ECC"/>
    <w:rsid w:val="009E65C8"/>
    <w:rsid w:val="009E67BD"/>
    <w:rsid w:val="009E6873"/>
    <w:rsid w:val="009E6B19"/>
    <w:rsid w:val="009E6B23"/>
    <w:rsid w:val="009E6BC1"/>
    <w:rsid w:val="009E6C33"/>
    <w:rsid w:val="009E7687"/>
    <w:rsid w:val="009E7ED7"/>
    <w:rsid w:val="009F03DF"/>
    <w:rsid w:val="009F06D5"/>
    <w:rsid w:val="009F097C"/>
    <w:rsid w:val="009F0B2C"/>
    <w:rsid w:val="009F0E62"/>
    <w:rsid w:val="009F1105"/>
    <w:rsid w:val="009F113E"/>
    <w:rsid w:val="009F11A7"/>
    <w:rsid w:val="009F124A"/>
    <w:rsid w:val="009F1482"/>
    <w:rsid w:val="009F148D"/>
    <w:rsid w:val="009F1641"/>
    <w:rsid w:val="009F1A33"/>
    <w:rsid w:val="009F245F"/>
    <w:rsid w:val="009F255D"/>
    <w:rsid w:val="009F2A91"/>
    <w:rsid w:val="009F2CBF"/>
    <w:rsid w:val="009F3149"/>
    <w:rsid w:val="009F32E6"/>
    <w:rsid w:val="009F3336"/>
    <w:rsid w:val="009F3A35"/>
    <w:rsid w:val="009F3D01"/>
    <w:rsid w:val="009F4195"/>
    <w:rsid w:val="009F46F6"/>
    <w:rsid w:val="009F47EA"/>
    <w:rsid w:val="009F4822"/>
    <w:rsid w:val="009F48C7"/>
    <w:rsid w:val="009F4C22"/>
    <w:rsid w:val="009F4D3F"/>
    <w:rsid w:val="009F4F91"/>
    <w:rsid w:val="009F5A70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A53"/>
    <w:rsid w:val="00A04E88"/>
    <w:rsid w:val="00A0512A"/>
    <w:rsid w:val="00A05306"/>
    <w:rsid w:val="00A05B6A"/>
    <w:rsid w:val="00A06033"/>
    <w:rsid w:val="00A06299"/>
    <w:rsid w:val="00A072D9"/>
    <w:rsid w:val="00A07616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B54"/>
    <w:rsid w:val="00A13E94"/>
    <w:rsid w:val="00A1402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440"/>
    <w:rsid w:val="00A260CA"/>
    <w:rsid w:val="00A26745"/>
    <w:rsid w:val="00A26801"/>
    <w:rsid w:val="00A26935"/>
    <w:rsid w:val="00A27AB0"/>
    <w:rsid w:val="00A301D1"/>
    <w:rsid w:val="00A30376"/>
    <w:rsid w:val="00A3065E"/>
    <w:rsid w:val="00A307E5"/>
    <w:rsid w:val="00A30B2A"/>
    <w:rsid w:val="00A30BD5"/>
    <w:rsid w:val="00A30FBA"/>
    <w:rsid w:val="00A31A29"/>
    <w:rsid w:val="00A31FCB"/>
    <w:rsid w:val="00A33DD4"/>
    <w:rsid w:val="00A3429E"/>
    <w:rsid w:val="00A3487E"/>
    <w:rsid w:val="00A34B7E"/>
    <w:rsid w:val="00A34D27"/>
    <w:rsid w:val="00A34F1E"/>
    <w:rsid w:val="00A35011"/>
    <w:rsid w:val="00A3538E"/>
    <w:rsid w:val="00A356F4"/>
    <w:rsid w:val="00A3598A"/>
    <w:rsid w:val="00A35A00"/>
    <w:rsid w:val="00A35FCE"/>
    <w:rsid w:val="00A36E44"/>
    <w:rsid w:val="00A36F42"/>
    <w:rsid w:val="00A36FC5"/>
    <w:rsid w:val="00A37280"/>
    <w:rsid w:val="00A374E3"/>
    <w:rsid w:val="00A37505"/>
    <w:rsid w:val="00A401E1"/>
    <w:rsid w:val="00A40200"/>
    <w:rsid w:val="00A403EA"/>
    <w:rsid w:val="00A40BD3"/>
    <w:rsid w:val="00A40BEC"/>
    <w:rsid w:val="00A41434"/>
    <w:rsid w:val="00A417E1"/>
    <w:rsid w:val="00A41859"/>
    <w:rsid w:val="00A4188A"/>
    <w:rsid w:val="00A419E6"/>
    <w:rsid w:val="00A41C3F"/>
    <w:rsid w:val="00A41C62"/>
    <w:rsid w:val="00A421E3"/>
    <w:rsid w:val="00A42471"/>
    <w:rsid w:val="00A42977"/>
    <w:rsid w:val="00A42E54"/>
    <w:rsid w:val="00A44019"/>
    <w:rsid w:val="00A44E8D"/>
    <w:rsid w:val="00A45065"/>
    <w:rsid w:val="00A45210"/>
    <w:rsid w:val="00A4559C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8B0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742"/>
    <w:rsid w:val="00A55C90"/>
    <w:rsid w:val="00A5619C"/>
    <w:rsid w:val="00A566D3"/>
    <w:rsid w:val="00A56ACF"/>
    <w:rsid w:val="00A57065"/>
    <w:rsid w:val="00A57367"/>
    <w:rsid w:val="00A5759B"/>
    <w:rsid w:val="00A575AF"/>
    <w:rsid w:val="00A577B8"/>
    <w:rsid w:val="00A57AA0"/>
    <w:rsid w:val="00A603BE"/>
    <w:rsid w:val="00A60612"/>
    <w:rsid w:val="00A6096F"/>
    <w:rsid w:val="00A60A8A"/>
    <w:rsid w:val="00A60C21"/>
    <w:rsid w:val="00A60CC4"/>
    <w:rsid w:val="00A60CD6"/>
    <w:rsid w:val="00A6163C"/>
    <w:rsid w:val="00A61968"/>
    <w:rsid w:val="00A61D12"/>
    <w:rsid w:val="00A61FC1"/>
    <w:rsid w:val="00A6221F"/>
    <w:rsid w:val="00A62466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5997"/>
    <w:rsid w:val="00A65B94"/>
    <w:rsid w:val="00A66176"/>
    <w:rsid w:val="00A66184"/>
    <w:rsid w:val="00A66196"/>
    <w:rsid w:val="00A661F9"/>
    <w:rsid w:val="00A66833"/>
    <w:rsid w:val="00A66F2C"/>
    <w:rsid w:val="00A674A5"/>
    <w:rsid w:val="00A677CA"/>
    <w:rsid w:val="00A67B1B"/>
    <w:rsid w:val="00A67CE5"/>
    <w:rsid w:val="00A67D2C"/>
    <w:rsid w:val="00A705C4"/>
    <w:rsid w:val="00A7082C"/>
    <w:rsid w:val="00A70AF7"/>
    <w:rsid w:val="00A70DB5"/>
    <w:rsid w:val="00A70E52"/>
    <w:rsid w:val="00A70FCD"/>
    <w:rsid w:val="00A715DA"/>
    <w:rsid w:val="00A71912"/>
    <w:rsid w:val="00A719D0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8C8"/>
    <w:rsid w:val="00A77C78"/>
    <w:rsid w:val="00A8054F"/>
    <w:rsid w:val="00A805DE"/>
    <w:rsid w:val="00A80679"/>
    <w:rsid w:val="00A80FAB"/>
    <w:rsid w:val="00A81008"/>
    <w:rsid w:val="00A81397"/>
    <w:rsid w:val="00A816F0"/>
    <w:rsid w:val="00A819B0"/>
    <w:rsid w:val="00A81C0E"/>
    <w:rsid w:val="00A831F3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46E"/>
    <w:rsid w:val="00A907DB"/>
    <w:rsid w:val="00A907F4"/>
    <w:rsid w:val="00A90D04"/>
    <w:rsid w:val="00A90D3D"/>
    <w:rsid w:val="00A90E7A"/>
    <w:rsid w:val="00A913D1"/>
    <w:rsid w:val="00A91437"/>
    <w:rsid w:val="00A91F71"/>
    <w:rsid w:val="00A9218D"/>
    <w:rsid w:val="00A9229B"/>
    <w:rsid w:val="00A92444"/>
    <w:rsid w:val="00A92665"/>
    <w:rsid w:val="00A9272D"/>
    <w:rsid w:val="00A92C6B"/>
    <w:rsid w:val="00A92D6D"/>
    <w:rsid w:val="00A92FD9"/>
    <w:rsid w:val="00A9306D"/>
    <w:rsid w:val="00A93217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356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3D48"/>
    <w:rsid w:val="00AA4377"/>
    <w:rsid w:val="00AA5276"/>
    <w:rsid w:val="00AA5EA7"/>
    <w:rsid w:val="00AA5F06"/>
    <w:rsid w:val="00AA62CF"/>
    <w:rsid w:val="00AA6504"/>
    <w:rsid w:val="00AA6947"/>
    <w:rsid w:val="00AA6E68"/>
    <w:rsid w:val="00AA76ED"/>
    <w:rsid w:val="00AA7725"/>
    <w:rsid w:val="00AB155E"/>
    <w:rsid w:val="00AB18D4"/>
    <w:rsid w:val="00AB1E1B"/>
    <w:rsid w:val="00AB1E41"/>
    <w:rsid w:val="00AB20DA"/>
    <w:rsid w:val="00AB2706"/>
    <w:rsid w:val="00AB27AF"/>
    <w:rsid w:val="00AB2DFD"/>
    <w:rsid w:val="00AB2EDB"/>
    <w:rsid w:val="00AB3111"/>
    <w:rsid w:val="00AB31F5"/>
    <w:rsid w:val="00AB3BB3"/>
    <w:rsid w:val="00AB3E15"/>
    <w:rsid w:val="00AB4474"/>
    <w:rsid w:val="00AB48AE"/>
    <w:rsid w:val="00AB49B4"/>
    <w:rsid w:val="00AB4A42"/>
    <w:rsid w:val="00AB4A60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015"/>
    <w:rsid w:val="00AC01AD"/>
    <w:rsid w:val="00AC034C"/>
    <w:rsid w:val="00AC0602"/>
    <w:rsid w:val="00AC15A1"/>
    <w:rsid w:val="00AC199E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4F19"/>
    <w:rsid w:val="00AC50FC"/>
    <w:rsid w:val="00AC51FB"/>
    <w:rsid w:val="00AC557A"/>
    <w:rsid w:val="00AC5B97"/>
    <w:rsid w:val="00AC6961"/>
    <w:rsid w:val="00AC7968"/>
    <w:rsid w:val="00AC79BF"/>
    <w:rsid w:val="00AC7BF7"/>
    <w:rsid w:val="00AC7E05"/>
    <w:rsid w:val="00AD0067"/>
    <w:rsid w:val="00AD057D"/>
    <w:rsid w:val="00AD0940"/>
    <w:rsid w:val="00AD0D42"/>
    <w:rsid w:val="00AD1016"/>
    <w:rsid w:val="00AD1A97"/>
    <w:rsid w:val="00AD1C15"/>
    <w:rsid w:val="00AD1C22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1C7"/>
    <w:rsid w:val="00AD36FD"/>
    <w:rsid w:val="00AD398A"/>
    <w:rsid w:val="00AD3C7B"/>
    <w:rsid w:val="00AD4625"/>
    <w:rsid w:val="00AD4FC9"/>
    <w:rsid w:val="00AD533D"/>
    <w:rsid w:val="00AD5AC8"/>
    <w:rsid w:val="00AD5C01"/>
    <w:rsid w:val="00AD5E66"/>
    <w:rsid w:val="00AD64C2"/>
    <w:rsid w:val="00AD6FA8"/>
    <w:rsid w:val="00AD7434"/>
    <w:rsid w:val="00AD7980"/>
    <w:rsid w:val="00AD7AC8"/>
    <w:rsid w:val="00AD7B8E"/>
    <w:rsid w:val="00AD7BA4"/>
    <w:rsid w:val="00AD7FEC"/>
    <w:rsid w:val="00AE06B1"/>
    <w:rsid w:val="00AE0A13"/>
    <w:rsid w:val="00AE0BA2"/>
    <w:rsid w:val="00AE0DF2"/>
    <w:rsid w:val="00AE1106"/>
    <w:rsid w:val="00AE16DB"/>
    <w:rsid w:val="00AE19F4"/>
    <w:rsid w:val="00AE22B2"/>
    <w:rsid w:val="00AE22EC"/>
    <w:rsid w:val="00AE243F"/>
    <w:rsid w:val="00AE2597"/>
    <w:rsid w:val="00AE2CA0"/>
    <w:rsid w:val="00AE35E6"/>
    <w:rsid w:val="00AE39C2"/>
    <w:rsid w:val="00AE3D43"/>
    <w:rsid w:val="00AE457B"/>
    <w:rsid w:val="00AE463C"/>
    <w:rsid w:val="00AE4737"/>
    <w:rsid w:val="00AE52AD"/>
    <w:rsid w:val="00AE53BC"/>
    <w:rsid w:val="00AE5486"/>
    <w:rsid w:val="00AE5638"/>
    <w:rsid w:val="00AE59D5"/>
    <w:rsid w:val="00AE6289"/>
    <w:rsid w:val="00AE68FA"/>
    <w:rsid w:val="00AE74E4"/>
    <w:rsid w:val="00AE75C8"/>
    <w:rsid w:val="00AE7E96"/>
    <w:rsid w:val="00AF0679"/>
    <w:rsid w:val="00AF072E"/>
    <w:rsid w:val="00AF0A9A"/>
    <w:rsid w:val="00AF0DA3"/>
    <w:rsid w:val="00AF1C9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AF7957"/>
    <w:rsid w:val="00AF7996"/>
    <w:rsid w:val="00AF7C30"/>
    <w:rsid w:val="00B001A0"/>
    <w:rsid w:val="00B00267"/>
    <w:rsid w:val="00B00738"/>
    <w:rsid w:val="00B00953"/>
    <w:rsid w:val="00B00B1F"/>
    <w:rsid w:val="00B00C0C"/>
    <w:rsid w:val="00B00EED"/>
    <w:rsid w:val="00B01202"/>
    <w:rsid w:val="00B0193A"/>
    <w:rsid w:val="00B01F31"/>
    <w:rsid w:val="00B028FF"/>
    <w:rsid w:val="00B03021"/>
    <w:rsid w:val="00B03512"/>
    <w:rsid w:val="00B03562"/>
    <w:rsid w:val="00B036A6"/>
    <w:rsid w:val="00B03DEF"/>
    <w:rsid w:val="00B043CB"/>
    <w:rsid w:val="00B04554"/>
    <w:rsid w:val="00B04978"/>
    <w:rsid w:val="00B05158"/>
    <w:rsid w:val="00B05277"/>
    <w:rsid w:val="00B05B79"/>
    <w:rsid w:val="00B05CA0"/>
    <w:rsid w:val="00B05D94"/>
    <w:rsid w:val="00B05ECE"/>
    <w:rsid w:val="00B06DC4"/>
    <w:rsid w:val="00B06E97"/>
    <w:rsid w:val="00B07088"/>
    <w:rsid w:val="00B072A3"/>
    <w:rsid w:val="00B07921"/>
    <w:rsid w:val="00B07C37"/>
    <w:rsid w:val="00B07D24"/>
    <w:rsid w:val="00B07D90"/>
    <w:rsid w:val="00B10D00"/>
    <w:rsid w:val="00B10DDF"/>
    <w:rsid w:val="00B112E7"/>
    <w:rsid w:val="00B115EB"/>
    <w:rsid w:val="00B11880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00A"/>
    <w:rsid w:val="00B141DE"/>
    <w:rsid w:val="00B14B52"/>
    <w:rsid w:val="00B150CE"/>
    <w:rsid w:val="00B1530C"/>
    <w:rsid w:val="00B1538C"/>
    <w:rsid w:val="00B15471"/>
    <w:rsid w:val="00B15506"/>
    <w:rsid w:val="00B157B8"/>
    <w:rsid w:val="00B158C9"/>
    <w:rsid w:val="00B162AC"/>
    <w:rsid w:val="00B16678"/>
    <w:rsid w:val="00B16938"/>
    <w:rsid w:val="00B1698D"/>
    <w:rsid w:val="00B16ABE"/>
    <w:rsid w:val="00B16F06"/>
    <w:rsid w:val="00B17553"/>
    <w:rsid w:val="00B1777F"/>
    <w:rsid w:val="00B17B5A"/>
    <w:rsid w:val="00B17F7E"/>
    <w:rsid w:val="00B20DA9"/>
    <w:rsid w:val="00B21170"/>
    <w:rsid w:val="00B2135B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AAF"/>
    <w:rsid w:val="00B35D18"/>
    <w:rsid w:val="00B35E9E"/>
    <w:rsid w:val="00B35FCC"/>
    <w:rsid w:val="00B36731"/>
    <w:rsid w:val="00B36B04"/>
    <w:rsid w:val="00B377BE"/>
    <w:rsid w:val="00B37949"/>
    <w:rsid w:val="00B37A54"/>
    <w:rsid w:val="00B37BCD"/>
    <w:rsid w:val="00B37C63"/>
    <w:rsid w:val="00B40061"/>
    <w:rsid w:val="00B40210"/>
    <w:rsid w:val="00B403B3"/>
    <w:rsid w:val="00B406CE"/>
    <w:rsid w:val="00B408D9"/>
    <w:rsid w:val="00B412D4"/>
    <w:rsid w:val="00B41551"/>
    <w:rsid w:val="00B42434"/>
    <w:rsid w:val="00B42755"/>
    <w:rsid w:val="00B42793"/>
    <w:rsid w:val="00B42AB3"/>
    <w:rsid w:val="00B430E3"/>
    <w:rsid w:val="00B4323F"/>
    <w:rsid w:val="00B4348A"/>
    <w:rsid w:val="00B4386C"/>
    <w:rsid w:val="00B43B1F"/>
    <w:rsid w:val="00B43D08"/>
    <w:rsid w:val="00B43E89"/>
    <w:rsid w:val="00B4457C"/>
    <w:rsid w:val="00B44670"/>
    <w:rsid w:val="00B44AC2"/>
    <w:rsid w:val="00B44C45"/>
    <w:rsid w:val="00B45B6C"/>
    <w:rsid w:val="00B45B7A"/>
    <w:rsid w:val="00B460C1"/>
    <w:rsid w:val="00B46119"/>
    <w:rsid w:val="00B4622F"/>
    <w:rsid w:val="00B46433"/>
    <w:rsid w:val="00B4660D"/>
    <w:rsid w:val="00B46D01"/>
    <w:rsid w:val="00B46D46"/>
    <w:rsid w:val="00B47265"/>
    <w:rsid w:val="00B47A00"/>
    <w:rsid w:val="00B50457"/>
    <w:rsid w:val="00B50515"/>
    <w:rsid w:val="00B507B2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9EF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34F"/>
    <w:rsid w:val="00B638A4"/>
    <w:rsid w:val="00B63F80"/>
    <w:rsid w:val="00B64DFF"/>
    <w:rsid w:val="00B65882"/>
    <w:rsid w:val="00B658E1"/>
    <w:rsid w:val="00B659E9"/>
    <w:rsid w:val="00B65BB9"/>
    <w:rsid w:val="00B65D8F"/>
    <w:rsid w:val="00B665C5"/>
    <w:rsid w:val="00B667FA"/>
    <w:rsid w:val="00B66BFE"/>
    <w:rsid w:val="00B66CF6"/>
    <w:rsid w:val="00B66DCC"/>
    <w:rsid w:val="00B6742F"/>
    <w:rsid w:val="00B67507"/>
    <w:rsid w:val="00B677ED"/>
    <w:rsid w:val="00B67ADC"/>
    <w:rsid w:val="00B70ABF"/>
    <w:rsid w:val="00B710B1"/>
    <w:rsid w:val="00B7130B"/>
    <w:rsid w:val="00B71323"/>
    <w:rsid w:val="00B716B6"/>
    <w:rsid w:val="00B71D2E"/>
    <w:rsid w:val="00B71F07"/>
    <w:rsid w:val="00B72F85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991"/>
    <w:rsid w:val="00B77B88"/>
    <w:rsid w:val="00B8067B"/>
    <w:rsid w:val="00B80847"/>
    <w:rsid w:val="00B80880"/>
    <w:rsid w:val="00B82126"/>
    <w:rsid w:val="00B82476"/>
    <w:rsid w:val="00B82662"/>
    <w:rsid w:val="00B826B4"/>
    <w:rsid w:val="00B826D7"/>
    <w:rsid w:val="00B82EBA"/>
    <w:rsid w:val="00B836D0"/>
    <w:rsid w:val="00B83A87"/>
    <w:rsid w:val="00B83F77"/>
    <w:rsid w:val="00B849B8"/>
    <w:rsid w:val="00B84FB7"/>
    <w:rsid w:val="00B84FDE"/>
    <w:rsid w:val="00B85399"/>
    <w:rsid w:val="00B861BF"/>
    <w:rsid w:val="00B86276"/>
    <w:rsid w:val="00B86637"/>
    <w:rsid w:val="00B87302"/>
    <w:rsid w:val="00B873F3"/>
    <w:rsid w:val="00B87CF8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3095"/>
    <w:rsid w:val="00B9361D"/>
    <w:rsid w:val="00B940D3"/>
    <w:rsid w:val="00B946DE"/>
    <w:rsid w:val="00B94D01"/>
    <w:rsid w:val="00B953C4"/>
    <w:rsid w:val="00B95919"/>
    <w:rsid w:val="00B95932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6FF0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0E3"/>
    <w:rsid w:val="00BA3748"/>
    <w:rsid w:val="00BA374D"/>
    <w:rsid w:val="00BA3CC8"/>
    <w:rsid w:val="00BA3D0E"/>
    <w:rsid w:val="00BA3ECC"/>
    <w:rsid w:val="00BA4402"/>
    <w:rsid w:val="00BA45EC"/>
    <w:rsid w:val="00BA470F"/>
    <w:rsid w:val="00BA52FB"/>
    <w:rsid w:val="00BA5646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738"/>
    <w:rsid w:val="00BB19CF"/>
    <w:rsid w:val="00BB1A53"/>
    <w:rsid w:val="00BB2230"/>
    <w:rsid w:val="00BB2247"/>
    <w:rsid w:val="00BB2623"/>
    <w:rsid w:val="00BB2A6C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37E"/>
    <w:rsid w:val="00BB53E6"/>
    <w:rsid w:val="00BB56BF"/>
    <w:rsid w:val="00BB59D1"/>
    <w:rsid w:val="00BB6071"/>
    <w:rsid w:val="00BB63D2"/>
    <w:rsid w:val="00BB69ED"/>
    <w:rsid w:val="00BB73AD"/>
    <w:rsid w:val="00BB7CD5"/>
    <w:rsid w:val="00BB7EDD"/>
    <w:rsid w:val="00BB7F06"/>
    <w:rsid w:val="00BC02AB"/>
    <w:rsid w:val="00BC04D8"/>
    <w:rsid w:val="00BC172A"/>
    <w:rsid w:val="00BC1D18"/>
    <w:rsid w:val="00BC2BEE"/>
    <w:rsid w:val="00BC3146"/>
    <w:rsid w:val="00BC3B8E"/>
    <w:rsid w:val="00BC3CC5"/>
    <w:rsid w:val="00BC40A0"/>
    <w:rsid w:val="00BC4645"/>
    <w:rsid w:val="00BC4A72"/>
    <w:rsid w:val="00BC54AA"/>
    <w:rsid w:val="00BC569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70B"/>
    <w:rsid w:val="00BD09B6"/>
    <w:rsid w:val="00BD140A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49CD"/>
    <w:rsid w:val="00BD51BA"/>
    <w:rsid w:val="00BD53D3"/>
    <w:rsid w:val="00BD5618"/>
    <w:rsid w:val="00BD5783"/>
    <w:rsid w:val="00BD5ACC"/>
    <w:rsid w:val="00BD6519"/>
    <w:rsid w:val="00BD69DC"/>
    <w:rsid w:val="00BD6A96"/>
    <w:rsid w:val="00BD6E96"/>
    <w:rsid w:val="00BD7651"/>
    <w:rsid w:val="00BD7BE1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9A"/>
    <w:rsid w:val="00BE397C"/>
    <w:rsid w:val="00BE3BE2"/>
    <w:rsid w:val="00BE3CC3"/>
    <w:rsid w:val="00BE4351"/>
    <w:rsid w:val="00BE4411"/>
    <w:rsid w:val="00BE4B3F"/>
    <w:rsid w:val="00BE4E5A"/>
    <w:rsid w:val="00BE5059"/>
    <w:rsid w:val="00BE5216"/>
    <w:rsid w:val="00BE56D2"/>
    <w:rsid w:val="00BE57C0"/>
    <w:rsid w:val="00BE634B"/>
    <w:rsid w:val="00BE69F5"/>
    <w:rsid w:val="00BE6AE1"/>
    <w:rsid w:val="00BE6BAF"/>
    <w:rsid w:val="00BE6D1C"/>
    <w:rsid w:val="00BE6DE3"/>
    <w:rsid w:val="00BE6E99"/>
    <w:rsid w:val="00BE744F"/>
    <w:rsid w:val="00BE7662"/>
    <w:rsid w:val="00BE7732"/>
    <w:rsid w:val="00BE77A6"/>
    <w:rsid w:val="00BE7A33"/>
    <w:rsid w:val="00BE7C1C"/>
    <w:rsid w:val="00BE7F27"/>
    <w:rsid w:val="00BF03C2"/>
    <w:rsid w:val="00BF045D"/>
    <w:rsid w:val="00BF068D"/>
    <w:rsid w:val="00BF0895"/>
    <w:rsid w:val="00BF098C"/>
    <w:rsid w:val="00BF12AA"/>
    <w:rsid w:val="00BF188D"/>
    <w:rsid w:val="00BF1DD5"/>
    <w:rsid w:val="00BF22DC"/>
    <w:rsid w:val="00BF254C"/>
    <w:rsid w:val="00BF282D"/>
    <w:rsid w:val="00BF2A25"/>
    <w:rsid w:val="00BF2BE3"/>
    <w:rsid w:val="00BF2E8D"/>
    <w:rsid w:val="00BF31DD"/>
    <w:rsid w:val="00BF320B"/>
    <w:rsid w:val="00BF3E34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0C8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1A1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CB"/>
    <w:rsid w:val="00C13AA3"/>
    <w:rsid w:val="00C13BB5"/>
    <w:rsid w:val="00C14338"/>
    <w:rsid w:val="00C146CE"/>
    <w:rsid w:val="00C1505B"/>
    <w:rsid w:val="00C1516A"/>
    <w:rsid w:val="00C16206"/>
    <w:rsid w:val="00C16393"/>
    <w:rsid w:val="00C164AA"/>
    <w:rsid w:val="00C16C3A"/>
    <w:rsid w:val="00C16E58"/>
    <w:rsid w:val="00C1790B"/>
    <w:rsid w:val="00C17D45"/>
    <w:rsid w:val="00C20108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6846"/>
    <w:rsid w:val="00C268DB"/>
    <w:rsid w:val="00C26C37"/>
    <w:rsid w:val="00C26D06"/>
    <w:rsid w:val="00C2733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83"/>
    <w:rsid w:val="00C36D29"/>
    <w:rsid w:val="00C36E51"/>
    <w:rsid w:val="00C3765C"/>
    <w:rsid w:val="00C37B5E"/>
    <w:rsid w:val="00C4079B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0B64"/>
    <w:rsid w:val="00C51006"/>
    <w:rsid w:val="00C512C5"/>
    <w:rsid w:val="00C51D91"/>
    <w:rsid w:val="00C51E6A"/>
    <w:rsid w:val="00C51FF4"/>
    <w:rsid w:val="00C523F8"/>
    <w:rsid w:val="00C531EA"/>
    <w:rsid w:val="00C53869"/>
    <w:rsid w:val="00C539DB"/>
    <w:rsid w:val="00C53E77"/>
    <w:rsid w:val="00C53FE6"/>
    <w:rsid w:val="00C54544"/>
    <w:rsid w:val="00C54A2A"/>
    <w:rsid w:val="00C54D49"/>
    <w:rsid w:val="00C54F18"/>
    <w:rsid w:val="00C550C7"/>
    <w:rsid w:val="00C551C8"/>
    <w:rsid w:val="00C555B0"/>
    <w:rsid w:val="00C5573F"/>
    <w:rsid w:val="00C56799"/>
    <w:rsid w:val="00C56907"/>
    <w:rsid w:val="00C569A7"/>
    <w:rsid w:val="00C56E09"/>
    <w:rsid w:val="00C57417"/>
    <w:rsid w:val="00C57672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261E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6D98"/>
    <w:rsid w:val="00C672D4"/>
    <w:rsid w:val="00C67391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491"/>
    <w:rsid w:val="00C72582"/>
    <w:rsid w:val="00C72AF3"/>
    <w:rsid w:val="00C72C6A"/>
    <w:rsid w:val="00C731E8"/>
    <w:rsid w:val="00C733F8"/>
    <w:rsid w:val="00C73F55"/>
    <w:rsid w:val="00C74086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461"/>
    <w:rsid w:val="00C76929"/>
    <w:rsid w:val="00C76982"/>
    <w:rsid w:val="00C76989"/>
    <w:rsid w:val="00C775FE"/>
    <w:rsid w:val="00C77641"/>
    <w:rsid w:val="00C77A5B"/>
    <w:rsid w:val="00C8039C"/>
    <w:rsid w:val="00C80C56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3006"/>
    <w:rsid w:val="00C8343A"/>
    <w:rsid w:val="00C83988"/>
    <w:rsid w:val="00C83AC8"/>
    <w:rsid w:val="00C83C0C"/>
    <w:rsid w:val="00C83D1E"/>
    <w:rsid w:val="00C84569"/>
    <w:rsid w:val="00C84753"/>
    <w:rsid w:val="00C8550A"/>
    <w:rsid w:val="00C8565F"/>
    <w:rsid w:val="00C86C4D"/>
    <w:rsid w:val="00C8701A"/>
    <w:rsid w:val="00C87053"/>
    <w:rsid w:val="00C87108"/>
    <w:rsid w:val="00C87173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76C"/>
    <w:rsid w:val="00C93F16"/>
    <w:rsid w:val="00C9510B"/>
    <w:rsid w:val="00C95199"/>
    <w:rsid w:val="00C951DD"/>
    <w:rsid w:val="00C95400"/>
    <w:rsid w:val="00C95739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6BD9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E97"/>
    <w:rsid w:val="00CB1067"/>
    <w:rsid w:val="00CB1132"/>
    <w:rsid w:val="00CB19B5"/>
    <w:rsid w:val="00CB1ADF"/>
    <w:rsid w:val="00CB243F"/>
    <w:rsid w:val="00CB292E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90D"/>
    <w:rsid w:val="00CB6AC1"/>
    <w:rsid w:val="00CB6C16"/>
    <w:rsid w:val="00CB6C53"/>
    <w:rsid w:val="00CB758D"/>
    <w:rsid w:val="00CB7820"/>
    <w:rsid w:val="00CB79A3"/>
    <w:rsid w:val="00CB7A6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2FA4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F5D"/>
    <w:rsid w:val="00CC61F5"/>
    <w:rsid w:val="00CC62AE"/>
    <w:rsid w:val="00CC68D9"/>
    <w:rsid w:val="00CC6C38"/>
    <w:rsid w:val="00CC7228"/>
    <w:rsid w:val="00CC72E2"/>
    <w:rsid w:val="00CC793D"/>
    <w:rsid w:val="00CC7CF8"/>
    <w:rsid w:val="00CD009B"/>
    <w:rsid w:val="00CD0361"/>
    <w:rsid w:val="00CD04D6"/>
    <w:rsid w:val="00CD0B4D"/>
    <w:rsid w:val="00CD1F9A"/>
    <w:rsid w:val="00CD1FBB"/>
    <w:rsid w:val="00CD2068"/>
    <w:rsid w:val="00CD22F4"/>
    <w:rsid w:val="00CD297C"/>
    <w:rsid w:val="00CD2C4B"/>
    <w:rsid w:val="00CD2F46"/>
    <w:rsid w:val="00CD3450"/>
    <w:rsid w:val="00CD3955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54E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F0A"/>
    <w:rsid w:val="00CE1F0D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132"/>
    <w:rsid w:val="00CE749A"/>
    <w:rsid w:val="00CE7503"/>
    <w:rsid w:val="00CF0B94"/>
    <w:rsid w:val="00CF10EC"/>
    <w:rsid w:val="00CF1684"/>
    <w:rsid w:val="00CF18F7"/>
    <w:rsid w:val="00CF21D0"/>
    <w:rsid w:val="00CF23DE"/>
    <w:rsid w:val="00CF268C"/>
    <w:rsid w:val="00CF2984"/>
    <w:rsid w:val="00CF2FF3"/>
    <w:rsid w:val="00CF314E"/>
    <w:rsid w:val="00CF35C2"/>
    <w:rsid w:val="00CF425F"/>
    <w:rsid w:val="00CF4DE1"/>
    <w:rsid w:val="00CF4F6D"/>
    <w:rsid w:val="00CF5018"/>
    <w:rsid w:val="00CF517F"/>
    <w:rsid w:val="00CF5AF2"/>
    <w:rsid w:val="00CF5F27"/>
    <w:rsid w:val="00CF675C"/>
    <w:rsid w:val="00CF6BD8"/>
    <w:rsid w:val="00CF6DB6"/>
    <w:rsid w:val="00CF6FEA"/>
    <w:rsid w:val="00CF70A8"/>
    <w:rsid w:val="00CF71A2"/>
    <w:rsid w:val="00CF7459"/>
    <w:rsid w:val="00CF7A16"/>
    <w:rsid w:val="00D004F1"/>
    <w:rsid w:val="00D00C27"/>
    <w:rsid w:val="00D00E66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19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E4"/>
    <w:rsid w:val="00D10D43"/>
    <w:rsid w:val="00D112BB"/>
    <w:rsid w:val="00D11890"/>
    <w:rsid w:val="00D11BF8"/>
    <w:rsid w:val="00D11D6D"/>
    <w:rsid w:val="00D124F0"/>
    <w:rsid w:val="00D12638"/>
    <w:rsid w:val="00D12F2D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D26"/>
    <w:rsid w:val="00D17741"/>
    <w:rsid w:val="00D17B42"/>
    <w:rsid w:val="00D20099"/>
    <w:rsid w:val="00D2014A"/>
    <w:rsid w:val="00D2016B"/>
    <w:rsid w:val="00D210E8"/>
    <w:rsid w:val="00D211A8"/>
    <w:rsid w:val="00D21736"/>
    <w:rsid w:val="00D2197F"/>
    <w:rsid w:val="00D2215C"/>
    <w:rsid w:val="00D22C95"/>
    <w:rsid w:val="00D22E68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6576"/>
    <w:rsid w:val="00D265F6"/>
    <w:rsid w:val="00D26AA1"/>
    <w:rsid w:val="00D27486"/>
    <w:rsid w:val="00D27715"/>
    <w:rsid w:val="00D279E2"/>
    <w:rsid w:val="00D27A5D"/>
    <w:rsid w:val="00D27B69"/>
    <w:rsid w:val="00D27D27"/>
    <w:rsid w:val="00D27FC2"/>
    <w:rsid w:val="00D3016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4170"/>
    <w:rsid w:val="00D341E4"/>
    <w:rsid w:val="00D34839"/>
    <w:rsid w:val="00D350C6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470"/>
    <w:rsid w:val="00D42732"/>
    <w:rsid w:val="00D42EC5"/>
    <w:rsid w:val="00D43029"/>
    <w:rsid w:val="00D43702"/>
    <w:rsid w:val="00D43741"/>
    <w:rsid w:val="00D439E1"/>
    <w:rsid w:val="00D443CE"/>
    <w:rsid w:val="00D4452E"/>
    <w:rsid w:val="00D4486C"/>
    <w:rsid w:val="00D44C34"/>
    <w:rsid w:val="00D44D77"/>
    <w:rsid w:val="00D45120"/>
    <w:rsid w:val="00D45398"/>
    <w:rsid w:val="00D454D0"/>
    <w:rsid w:val="00D457B5"/>
    <w:rsid w:val="00D458F2"/>
    <w:rsid w:val="00D45C39"/>
    <w:rsid w:val="00D45DF7"/>
    <w:rsid w:val="00D46237"/>
    <w:rsid w:val="00D46733"/>
    <w:rsid w:val="00D46AAD"/>
    <w:rsid w:val="00D46D45"/>
    <w:rsid w:val="00D47018"/>
    <w:rsid w:val="00D47623"/>
    <w:rsid w:val="00D47890"/>
    <w:rsid w:val="00D47DA9"/>
    <w:rsid w:val="00D47F9B"/>
    <w:rsid w:val="00D500E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CBB"/>
    <w:rsid w:val="00D53D8E"/>
    <w:rsid w:val="00D53DFA"/>
    <w:rsid w:val="00D53F6D"/>
    <w:rsid w:val="00D5444F"/>
    <w:rsid w:val="00D545E4"/>
    <w:rsid w:val="00D548CA"/>
    <w:rsid w:val="00D54A5F"/>
    <w:rsid w:val="00D550F4"/>
    <w:rsid w:val="00D55193"/>
    <w:rsid w:val="00D551ED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818"/>
    <w:rsid w:val="00D62902"/>
    <w:rsid w:val="00D62E51"/>
    <w:rsid w:val="00D62F86"/>
    <w:rsid w:val="00D63014"/>
    <w:rsid w:val="00D63232"/>
    <w:rsid w:val="00D634E2"/>
    <w:rsid w:val="00D63765"/>
    <w:rsid w:val="00D63A64"/>
    <w:rsid w:val="00D63DE4"/>
    <w:rsid w:val="00D63F8A"/>
    <w:rsid w:val="00D650AC"/>
    <w:rsid w:val="00D65AE5"/>
    <w:rsid w:val="00D65C16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E7"/>
    <w:rsid w:val="00D70FDE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1546"/>
    <w:rsid w:val="00D81F58"/>
    <w:rsid w:val="00D82901"/>
    <w:rsid w:val="00D82E8E"/>
    <w:rsid w:val="00D83136"/>
    <w:rsid w:val="00D8335A"/>
    <w:rsid w:val="00D83A98"/>
    <w:rsid w:val="00D840D1"/>
    <w:rsid w:val="00D8497A"/>
    <w:rsid w:val="00D849EE"/>
    <w:rsid w:val="00D84A90"/>
    <w:rsid w:val="00D84B57"/>
    <w:rsid w:val="00D85113"/>
    <w:rsid w:val="00D856A0"/>
    <w:rsid w:val="00D860A1"/>
    <w:rsid w:val="00D860F6"/>
    <w:rsid w:val="00D8658B"/>
    <w:rsid w:val="00D86795"/>
    <w:rsid w:val="00D86DA5"/>
    <w:rsid w:val="00D87BC3"/>
    <w:rsid w:val="00D900A2"/>
    <w:rsid w:val="00D90337"/>
    <w:rsid w:val="00D903E4"/>
    <w:rsid w:val="00D90821"/>
    <w:rsid w:val="00D9083F"/>
    <w:rsid w:val="00D90CA0"/>
    <w:rsid w:val="00D90F1B"/>
    <w:rsid w:val="00D921A7"/>
    <w:rsid w:val="00D921F4"/>
    <w:rsid w:val="00D92B37"/>
    <w:rsid w:val="00D93565"/>
    <w:rsid w:val="00D93920"/>
    <w:rsid w:val="00D93C20"/>
    <w:rsid w:val="00D9409D"/>
    <w:rsid w:val="00D9444A"/>
    <w:rsid w:val="00D94571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ACB"/>
    <w:rsid w:val="00DA4CD0"/>
    <w:rsid w:val="00DA4EA7"/>
    <w:rsid w:val="00DA5527"/>
    <w:rsid w:val="00DA5EC8"/>
    <w:rsid w:val="00DA5F9F"/>
    <w:rsid w:val="00DA648D"/>
    <w:rsid w:val="00DA7E61"/>
    <w:rsid w:val="00DA7FFA"/>
    <w:rsid w:val="00DB00A5"/>
    <w:rsid w:val="00DB0502"/>
    <w:rsid w:val="00DB05DC"/>
    <w:rsid w:val="00DB06BC"/>
    <w:rsid w:val="00DB0B94"/>
    <w:rsid w:val="00DB0E6D"/>
    <w:rsid w:val="00DB0F04"/>
    <w:rsid w:val="00DB11FF"/>
    <w:rsid w:val="00DB13D6"/>
    <w:rsid w:val="00DB1501"/>
    <w:rsid w:val="00DB1751"/>
    <w:rsid w:val="00DB18BE"/>
    <w:rsid w:val="00DB1933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7CB"/>
    <w:rsid w:val="00DB68D0"/>
    <w:rsid w:val="00DB6990"/>
    <w:rsid w:val="00DB6BD3"/>
    <w:rsid w:val="00DB6C37"/>
    <w:rsid w:val="00DB6CA9"/>
    <w:rsid w:val="00DB6CF9"/>
    <w:rsid w:val="00DB6D9F"/>
    <w:rsid w:val="00DB70B4"/>
    <w:rsid w:val="00DB733A"/>
    <w:rsid w:val="00DB739D"/>
    <w:rsid w:val="00DB7A62"/>
    <w:rsid w:val="00DC003D"/>
    <w:rsid w:val="00DC0AF1"/>
    <w:rsid w:val="00DC0C95"/>
    <w:rsid w:val="00DC0ECF"/>
    <w:rsid w:val="00DC113E"/>
    <w:rsid w:val="00DC2345"/>
    <w:rsid w:val="00DC241E"/>
    <w:rsid w:val="00DC24D6"/>
    <w:rsid w:val="00DC26B3"/>
    <w:rsid w:val="00DC279F"/>
    <w:rsid w:val="00DC2A14"/>
    <w:rsid w:val="00DC2EAA"/>
    <w:rsid w:val="00DC33A4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12E"/>
    <w:rsid w:val="00DC52FD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E75"/>
    <w:rsid w:val="00DD0EC6"/>
    <w:rsid w:val="00DD13E6"/>
    <w:rsid w:val="00DD17B9"/>
    <w:rsid w:val="00DD1AE5"/>
    <w:rsid w:val="00DD1BDE"/>
    <w:rsid w:val="00DD1D8F"/>
    <w:rsid w:val="00DD25DB"/>
    <w:rsid w:val="00DD27D1"/>
    <w:rsid w:val="00DD28F9"/>
    <w:rsid w:val="00DD2C5F"/>
    <w:rsid w:val="00DD2CAF"/>
    <w:rsid w:val="00DD2D57"/>
    <w:rsid w:val="00DD2EC4"/>
    <w:rsid w:val="00DD30A7"/>
    <w:rsid w:val="00DD4277"/>
    <w:rsid w:val="00DD48A9"/>
    <w:rsid w:val="00DD4A70"/>
    <w:rsid w:val="00DD4BAC"/>
    <w:rsid w:val="00DD4F3C"/>
    <w:rsid w:val="00DD514E"/>
    <w:rsid w:val="00DD572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99E"/>
    <w:rsid w:val="00DE0CDA"/>
    <w:rsid w:val="00DE0E6E"/>
    <w:rsid w:val="00DE1252"/>
    <w:rsid w:val="00DE18FF"/>
    <w:rsid w:val="00DE1BE2"/>
    <w:rsid w:val="00DE1D98"/>
    <w:rsid w:val="00DE1E6C"/>
    <w:rsid w:val="00DE1E9B"/>
    <w:rsid w:val="00DE2012"/>
    <w:rsid w:val="00DE36FA"/>
    <w:rsid w:val="00DE37FB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E5"/>
    <w:rsid w:val="00DE58CB"/>
    <w:rsid w:val="00DE6038"/>
    <w:rsid w:val="00DE60D6"/>
    <w:rsid w:val="00DE673A"/>
    <w:rsid w:val="00DE6EA3"/>
    <w:rsid w:val="00DE7025"/>
    <w:rsid w:val="00DE70D4"/>
    <w:rsid w:val="00DE76FA"/>
    <w:rsid w:val="00DE7C79"/>
    <w:rsid w:val="00DE7CD1"/>
    <w:rsid w:val="00DE7FF7"/>
    <w:rsid w:val="00DF0010"/>
    <w:rsid w:val="00DF0486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907"/>
    <w:rsid w:val="00DF5FFD"/>
    <w:rsid w:val="00DF68EF"/>
    <w:rsid w:val="00DF739C"/>
    <w:rsid w:val="00DF767C"/>
    <w:rsid w:val="00DF7BCF"/>
    <w:rsid w:val="00DF7C49"/>
    <w:rsid w:val="00DF7CB3"/>
    <w:rsid w:val="00DF7F1C"/>
    <w:rsid w:val="00E001BF"/>
    <w:rsid w:val="00E003FF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DE0"/>
    <w:rsid w:val="00E02E55"/>
    <w:rsid w:val="00E02EDF"/>
    <w:rsid w:val="00E03513"/>
    <w:rsid w:val="00E0402E"/>
    <w:rsid w:val="00E0403E"/>
    <w:rsid w:val="00E04228"/>
    <w:rsid w:val="00E042F8"/>
    <w:rsid w:val="00E04528"/>
    <w:rsid w:val="00E04652"/>
    <w:rsid w:val="00E04B0D"/>
    <w:rsid w:val="00E04F82"/>
    <w:rsid w:val="00E0506B"/>
    <w:rsid w:val="00E053AF"/>
    <w:rsid w:val="00E05C11"/>
    <w:rsid w:val="00E06031"/>
    <w:rsid w:val="00E06834"/>
    <w:rsid w:val="00E06CD4"/>
    <w:rsid w:val="00E075E4"/>
    <w:rsid w:val="00E079AB"/>
    <w:rsid w:val="00E10592"/>
    <w:rsid w:val="00E10A7F"/>
    <w:rsid w:val="00E11481"/>
    <w:rsid w:val="00E11735"/>
    <w:rsid w:val="00E11A66"/>
    <w:rsid w:val="00E11C21"/>
    <w:rsid w:val="00E12267"/>
    <w:rsid w:val="00E12811"/>
    <w:rsid w:val="00E12874"/>
    <w:rsid w:val="00E12B07"/>
    <w:rsid w:val="00E13711"/>
    <w:rsid w:val="00E138F4"/>
    <w:rsid w:val="00E13966"/>
    <w:rsid w:val="00E139DD"/>
    <w:rsid w:val="00E148DE"/>
    <w:rsid w:val="00E14DBE"/>
    <w:rsid w:val="00E14FDC"/>
    <w:rsid w:val="00E155DA"/>
    <w:rsid w:val="00E15A00"/>
    <w:rsid w:val="00E15E90"/>
    <w:rsid w:val="00E16B3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7F3"/>
    <w:rsid w:val="00E24BFB"/>
    <w:rsid w:val="00E24EED"/>
    <w:rsid w:val="00E25429"/>
    <w:rsid w:val="00E2569C"/>
    <w:rsid w:val="00E25776"/>
    <w:rsid w:val="00E25801"/>
    <w:rsid w:val="00E25B1F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B10"/>
    <w:rsid w:val="00E30050"/>
    <w:rsid w:val="00E3063B"/>
    <w:rsid w:val="00E30691"/>
    <w:rsid w:val="00E306D8"/>
    <w:rsid w:val="00E30982"/>
    <w:rsid w:val="00E30C3F"/>
    <w:rsid w:val="00E30FD2"/>
    <w:rsid w:val="00E319B5"/>
    <w:rsid w:val="00E31CD2"/>
    <w:rsid w:val="00E31CEC"/>
    <w:rsid w:val="00E31D54"/>
    <w:rsid w:val="00E3200B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A42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03C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1B"/>
    <w:rsid w:val="00E53A7B"/>
    <w:rsid w:val="00E545C4"/>
    <w:rsid w:val="00E54622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B13"/>
    <w:rsid w:val="00E60FD4"/>
    <w:rsid w:val="00E6118F"/>
    <w:rsid w:val="00E611B0"/>
    <w:rsid w:val="00E61848"/>
    <w:rsid w:val="00E618BE"/>
    <w:rsid w:val="00E61C31"/>
    <w:rsid w:val="00E62FF8"/>
    <w:rsid w:val="00E630E0"/>
    <w:rsid w:val="00E632F2"/>
    <w:rsid w:val="00E63DB1"/>
    <w:rsid w:val="00E64606"/>
    <w:rsid w:val="00E64AC3"/>
    <w:rsid w:val="00E65295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956"/>
    <w:rsid w:val="00E713E8"/>
    <w:rsid w:val="00E7141C"/>
    <w:rsid w:val="00E7155F"/>
    <w:rsid w:val="00E71720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774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B77"/>
    <w:rsid w:val="00E80B7C"/>
    <w:rsid w:val="00E80E28"/>
    <w:rsid w:val="00E81117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D45"/>
    <w:rsid w:val="00E92EA7"/>
    <w:rsid w:val="00E93496"/>
    <w:rsid w:val="00E93D6A"/>
    <w:rsid w:val="00E94714"/>
    <w:rsid w:val="00E96333"/>
    <w:rsid w:val="00E96953"/>
    <w:rsid w:val="00E97C73"/>
    <w:rsid w:val="00EA06D0"/>
    <w:rsid w:val="00EA079B"/>
    <w:rsid w:val="00EA0A71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6A1"/>
    <w:rsid w:val="00EA4A99"/>
    <w:rsid w:val="00EA4C2E"/>
    <w:rsid w:val="00EA5941"/>
    <w:rsid w:val="00EA5C7A"/>
    <w:rsid w:val="00EA5F11"/>
    <w:rsid w:val="00EA61A7"/>
    <w:rsid w:val="00EA65B2"/>
    <w:rsid w:val="00EA6CFD"/>
    <w:rsid w:val="00EA6EA3"/>
    <w:rsid w:val="00EA7002"/>
    <w:rsid w:val="00EA76CA"/>
    <w:rsid w:val="00EA778F"/>
    <w:rsid w:val="00EA77FE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370"/>
    <w:rsid w:val="00EB497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9B"/>
    <w:rsid w:val="00EB7803"/>
    <w:rsid w:val="00EB7B57"/>
    <w:rsid w:val="00EB7F9A"/>
    <w:rsid w:val="00EC0A85"/>
    <w:rsid w:val="00EC0DDB"/>
    <w:rsid w:val="00EC0E89"/>
    <w:rsid w:val="00EC1132"/>
    <w:rsid w:val="00EC129D"/>
    <w:rsid w:val="00EC1F7E"/>
    <w:rsid w:val="00EC24EE"/>
    <w:rsid w:val="00EC264A"/>
    <w:rsid w:val="00EC326F"/>
    <w:rsid w:val="00EC37D6"/>
    <w:rsid w:val="00EC3801"/>
    <w:rsid w:val="00EC3935"/>
    <w:rsid w:val="00EC3EDB"/>
    <w:rsid w:val="00EC45D1"/>
    <w:rsid w:val="00EC46DA"/>
    <w:rsid w:val="00EC474F"/>
    <w:rsid w:val="00EC4AD5"/>
    <w:rsid w:val="00EC4E1D"/>
    <w:rsid w:val="00EC4F65"/>
    <w:rsid w:val="00EC56C1"/>
    <w:rsid w:val="00EC585C"/>
    <w:rsid w:val="00EC6374"/>
    <w:rsid w:val="00EC6910"/>
    <w:rsid w:val="00EC7B6A"/>
    <w:rsid w:val="00EC7C52"/>
    <w:rsid w:val="00ED0270"/>
    <w:rsid w:val="00ED047D"/>
    <w:rsid w:val="00ED07D4"/>
    <w:rsid w:val="00ED0C18"/>
    <w:rsid w:val="00ED1413"/>
    <w:rsid w:val="00ED240A"/>
    <w:rsid w:val="00ED26E4"/>
    <w:rsid w:val="00ED29F8"/>
    <w:rsid w:val="00ED31C1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6F17"/>
    <w:rsid w:val="00ED708F"/>
    <w:rsid w:val="00ED72FB"/>
    <w:rsid w:val="00ED73FD"/>
    <w:rsid w:val="00ED77BF"/>
    <w:rsid w:val="00EE0803"/>
    <w:rsid w:val="00EE0A87"/>
    <w:rsid w:val="00EE11BD"/>
    <w:rsid w:val="00EE1238"/>
    <w:rsid w:val="00EE12B0"/>
    <w:rsid w:val="00EE1311"/>
    <w:rsid w:val="00EE1349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AB0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8B3"/>
    <w:rsid w:val="00EE5C4D"/>
    <w:rsid w:val="00EE621B"/>
    <w:rsid w:val="00EE667E"/>
    <w:rsid w:val="00EE66B3"/>
    <w:rsid w:val="00EE7625"/>
    <w:rsid w:val="00EE7634"/>
    <w:rsid w:val="00EE78DF"/>
    <w:rsid w:val="00EE7C45"/>
    <w:rsid w:val="00EE7D16"/>
    <w:rsid w:val="00EF02ED"/>
    <w:rsid w:val="00EF048B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7AC"/>
    <w:rsid w:val="00EF79F2"/>
    <w:rsid w:val="00EF7FF8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A08"/>
    <w:rsid w:val="00F03B1B"/>
    <w:rsid w:val="00F04070"/>
    <w:rsid w:val="00F04180"/>
    <w:rsid w:val="00F04B2C"/>
    <w:rsid w:val="00F05250"/>
    <w:rsid w:val="00F052A6"/>
    <w:rsid w:val="00F05810"/>
    <w:rsid w:val="00F059F5"/>
    <w:rsid w:val="00F05BCC"/>
    <w:rsid w:val="00F060FE"/>
    <w:rsid w:val="00F064F8"/>
    <w:rsid w:val="00F06A52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E08"/>
    <w:rsid w:val="00F11E9B"/>
    <w:rsid w:val="00F11FB2"/>
    <w:rsid w:val="00F1219A"/>
    <w:rsid w:val="00F121F6"/>
    <w:rsid w:val="00F12595"/>
    <w:rsid w:val="00F12E04"/>
    <w:rsid w:val="00F132FB"/>
    <w:rsid w:val="00F134CD"/>
    <w:rsid w:val="00F1351B"/>
    <w:rsid w:val="00F13C1A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2AF"/>
    <w:rsid w:val="00F239F5"/>
    <w:rsid w:val="00F23C31"/>
    <w:rsid w:val="00F24288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B2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858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B8"/>
    <w:rsid w:val="00F435CF"/>
    <w:rsid w:val="00F435DF"/>
    <w:rsid w:val="00F43BFB"/>
    <w:rsid w:val="00F43EF4"/>
    <w:rsid w:val="00F44312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3F0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1A9A"/>
    <w:rsid w:val="00F52136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361"/>
    <w:rsid w:val="00F56A39"/>
    <w:rsid w:val="00F56ADF"/>
    <w:rsid w:val="00F5710A"/>
    <w:rsid w:val="00F577D5"/>
    <w:rsid w:val="00F6015E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52"/>
    <w:rsid w:val="00F642DE"/>
    <w:rsid w:val="00F644AA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BA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2CB"/>
    <w:rsid w:val="00F749DA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4DF"/>
    <w:rsid w:val="00F7776B"/>
    <w:rsid w:val="00F779D3"/>
    <w:rsid w:val="00F77DC0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67"/>
    <w:rsid w:val="00F9149C"/>
    <w:rsid w:val="00F919F2"/>
    <w:rsid w:val="00F9241E"/>
    <w:rsid w:val="00F92FD8"/>
    <w:rsid w:val="00F93B54"/>
    <w:rsid w:val="00F93E79"/>
    <w:rsid w:val="00F93EF3"/>
    <w:rsid w:val="00F94220"/>
    <w:rsid w:val="00F94333"/>
    <w:rsid w:val="00F9440B"/>
    <w:rsid w:val="00F94A44"/>
    <w:rsid w:val="00F94EB4"/>
    <w:rsid w:val="00F951E8"/>
    <w:rsid w:val="00F952C9"/>
    <w:rsid w:val="00F95396"/>
    <w:rsid w:val="00F95A33"/>
    <w:rsid w:val="00F95B21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8D0"/>
    <w:rsid w:val="00FA4A5F"/>
    <w:rsid w:val="00FA4FF9"/>
    <w:rsid w:val="00FA517B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962"/>
    <w:rsid w:val="00FA71EC"/>
    <w:rsid w:val="00FA72F5"/>
    <w:rsid w:val="00FB02DD"/>
    <w:rsid w:val="00FB0C22"/>
    <w:rsid w:val="00FB123D"/>
    <w:rsid w:val="00FB1B81"/>
    <w:rsid w:val="00FB1F30"/>
    <w:rsid w:val="00FB2021"/>
    <w:rsid w:val="00FB203E"/>
    <w:rsid w:val="00FB2BEC"/>
    <w:rsid w:val="00FB3565"/>
    <w:rsid w:val="00FB4008"/>
    <w:rsid w:val="00FB48F7"/>
    <w:rsid w:val="00FB5195"/>
    <w:rsid w:val="00FB5359"/>
    <w:rsid w:val="00FB540D"/>
    <w:rsid w:val="00FB547D"/>
    <w:rsid w:val="00FB5814"/>
    <w:rsid w:val="00FB596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0E3"/>
    <w:rsid w:val="00FC128C"/>
    <w:rsid w:val="00FC129A"/>
    <w:rsid w:val="00FC1F1C"/>
    <w:rsid w:val="00FC20FB"/>
    <w:rsid w:val="00FC2184"/>
    <w:rsid w:val="00FC2610"/>
    <w:rsid w:val="00FC3059"/>
    <w:rsid w:val="00FC3080"/>
    <w:rsid w:val="00FC404D"/>
    <w:rsid w:val="00FC4A64"/>
    <w:rsid w:val="00FC4D67"/>
    <w:rsid w:val="00FC551D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D8F"/>
    <w:rsid w:val="00FD1103"/>
    <w:rsid w:val="00FD16AD"/>
    <w:rsid w:val="00FD1980"/>
    <w:rsid w:val="00FD1B1F"/>
    <w:rsid w:val="00FD1D4F"/>
    <w:rsid w:val="00FD1E7A"/>
    <w:rsid w:val="00FD1F38"/>
    <w:rsid w:val="00FD2689"/>
    <w:rsid w:val="00FD2B92"/>
    <w:rsid w:val="00FD3487"/>
    <w:rsid w:val="00FD364A"/>
    <w:rsid w:val="00FD3A43"/>
    <w:rsid w:val="00FD4D44"/>
    <w:rsid w:val="00FD4DD9"/>
    <w:rsid w:val="00FD5835"/>
    <w:rsid w:val="00FD5C7D"/>
    <w:rsid w:val="00FD5DB4"/>
    <w:rsid w:val="00FD5F60"/>
    <w:rsid w:val="00FD612B"/>
    <w:rsid w:val="00FD6573"/>
    <w:rsid w:val="00FD671C"/>
    <w:rsid w:val="00FD68E7"/>
    <w:rsid w:val="00FD6A3F"/>
    <w:rsid w:val="00FD6C2A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1F"/>
    <w:rsid w:val="00FE1BC6"/>
    <w:rsid w:val="00FE1F39"/>
    <w:rsid w:val="00FE24C4"/>
    <w:rsid w:val="00FE260F"/>
    <w:rsid w:val="00FE2912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36"/>
    <w:rsid w:val="00FE7D61"/>
    <w:rsid w:val="00FE7E7C"/>
    <w:rsid w:val="00FE7FF0"/>
    <w:rsid w:val="00FF0162"/>
    <w:rsid w:val="00FF0340"/>
    <w:rsid w:val="00FF0802"/>
    <w:rsid w:val="00FF0BB5"/>
    <w:rsid w:val="00FF172B"/>
    <w:rsid w:val="00FF1755"/>
    <w:rsid w:val="00FF1890"/>
    <w:rsid w:val="00FF1B2A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2039</Words>
  <Characters>7998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Saisamorn, Chimyoo</cp:lastModifiedBy>
  <cp:revision>3</cp:revision>
  <cp:lastPrinted>2022-02-22T06:16:00Z</cp:lastPrinted>
  <dcterms:created xsi:type="dcterms:W3CDTF">2022-02-23T04:47:00Z</dcterms:created>
  <dcterms:modified xsi:type="dcterms:W3CDTF">2022-02-23T04:49:00Z</dcterms:modified>
</cp:coreProperties>
</file>