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269"/>
        <w:gridCol w:w="8070"/>
      </w:tblGrid>
      <w:tr w:rsidR="00014212" w:rsidRPr="00104E8F" w14:paraId="67C3BFF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013091B" w14:textId="77777777" w:rsidR="00014212" w:rsidRPr="00104E8F" w:rsidRDefault="00DA0A21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55EC1" w:rsidRPr="00104E8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014212" w:rsidRPr="00104E8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5512089" w14:textId="77777777" w:rsidR="00014212" w:rsidRPr="00104E8F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6459E56F" w14:textId="77777777" w:rsidR="00014212" w:rsidRPr="00104E8F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852EC" w:rsidRPr="00104E8F" w14:paraId="3BB3BD9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BA87578" w14:textId="77777777" w:rsidR="003852EC" w:rsidRPr="00104E8F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F5768" w14:textId="77777777" w:rsidR="003852EC" w:rsidRPr="00104E8F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9B91051" w14:textId="77777777" w:rsidR="003852EC" w:rsidRPr="00104E8F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14212" w:rsidRPr="00104E8F" w14:paraId="76E56B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97DB667" w14:textId="77777777" w:rsidR="00014212" w:rsidRPr="00104E8F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6CB781D" w14:textId="77777777" w:rsidR="00014212" w:rsidRPr="00104E8F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CBE38D" w14:textId="77777777" w:rsidR="00014212" w:rsidRPr="00FD1980" w:rsidRDefault="0079617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198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ข้อมูล</w:t>
            </w:r>
            <w:r w:rsidR="00014212" w:rsidRPr="00FD198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ทั่วไป</w:t>
            </w:r>
          </w:p>
        </w:tc>
      </w:tr>
      <w:tr w:rsidR="00014212" w:rsidRPr="00104E8F" w14:paraId="52630A5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A4A4D83" w14:textId="77777777" w:rsidR="00014212" w:rsidRPr="00104E8F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F8C73AD" w14:textId="77777777" w:rsidR="00014212" w:rsidRPr="00104E8F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A3EB2EC" w14:textId="77777777" w:rsidR="00014212" w:rsidRPr="00FD1980" w:rsidRDefault="0001421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198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</w:p>
        </w:tc>
      </w:tr>
      <w:tr w:rsidR="009168B2" w:rsidRPr="00104E8F" w14:paraId="069AB95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FE75FC0" w14:textId="4858CDD5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A5146C7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B152E36" w14:textId="64D8E6CA" w:rsidR="009168B2" w:rsidRPr="00FD1980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198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9168B2" w:rsidRPr="00104E8F" w14:paraId="08C695A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C904FCC" w14:textId="11DD388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75214B0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2F053AA" w14:textId="701AB1B7" w:rsidR="009168B2" w:rsidRPr="00FD1980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198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9168B2" w:rsidRPr="00104E8F" w14:paraId="47E38C2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E5A16D" w14:textId="064D7355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86ED8A5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F7A0A22" w14:textId="4B20AD9E" w:rsidR="009168B2" w:rsidRPr="009168B2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168B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9168B2" w:rsidRPr="00104E8F" w14:paraId="7621A8D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567C291" w14:textId="644E498F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38A01688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8D41C9" w14:textId="3FB17538" w:rsidR="009168B2" w:rsidRPr="009168B2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168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9168B2" w:rsidRPr="00104E8F" w14:paraId="59C66D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045629E1" w14:textId="2A68F04E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8914905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8AB2C11" w14:textId="15EAB1A0" w:rsidR="009168B2" w:rsidRPr="009168B2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68B2">
              <w:rPr>
                <w:szCs w:val="30"/>
                <w:cs/>
              </w:rPr>
              <w:t>เงินลงทุนในบริษัทย่อย</w:t>
            </w:r>
          </w:p>
        </w:tc>
      </w:tr>
      <w:tr w:rsidR="009168B2" w:rsidRPr="00104E8F" w14:paraId="67DAC81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1A93F7B" w14:textId="16D7B5C2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4F535B8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E1A73D6" w14:textId="085E48D3" w:rsidR="009168B2" w:rsidRPr="0047030E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47030E">
              <w:rPr>
                <w:b w:val="0"/>
                <w:bCs w:val="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168B2" w:rsidRPr="00104E8F" w14:paraId="6B2B803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3ACAAF" w14:textId="6C6489A6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D7E7B7C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8540AB5" w14:textId="241C84B2" w:rsidR="009168B2" w:rsidRPr="0047030E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47030E">
              <w:rPr>
                <w:b w:val="0"/>
                <w:bCs w:val="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9168B2" w:rsidRPr="00104E8F" w14:paraId="247EB5D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EE3B717" w14:textId="68018BA8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00F3F534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A128B82" w14:textId="751B636C" w:rsidR="009168B2" w:rsidRPr="0047030E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47030E">
              <w:rPr>
                <w:b w:val="0"/>
                <w:bCs w:val="0"/>
                <w:szCs w:val="30"/>
                <w:cs/>
              </w:rPr>
              <w:t>สัญญาเช่า</w:t>
            </w:r>
          </w:p>
        </w:tc>
      </w:tr>
      <w:tr w:rsidR="009168B2" w:rsidRPr="00104E8F" w14:paraId="60E154F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C140178" w14:textId="1E578AAB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16892570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6DE470" w14:textId="36C2205E" w:rsidR="009168B2" w:rsidRPr="0047030E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47030E">
              <w:rPr>
                <w:b w:val="0"/>
                <w:bCs w:val="0"/>
                <w:szCs w:val="30"/>
                <w:cs/>
              </w:rPr>
              <w:t>หนี้สินที่มีภาระดอกเบี้ย</w:t>
            </w:r>
          </w:p>
        </w:tc>
      </w:tr>
      <w:tr w:rsidR="009168B2" w:rsidRPr="00104E8F" w14:paraId="4C711F3B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F869497" w14:textId="1F6F8569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28FF2DD6" w14:textId="77777777" w:rsidR="009168B2" w:rsidRPr="00104E8F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608E416F" w14:textId="506092FC" w:rsidR="009168B2" w:rsidRPr="0047030E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47030E">
              <w:rPr>
                <w:b w:val="0"/>
                <w:bCs w:val="0"/>
                <w:szCs w:val="30"/>
                <w:cs/>
              </w:rPr>
              <w:t>ประมาณการหนี้สินไม่หมุนเวียนสำหรับ</w:t>
            </w:r>
            <w:r w:rsidRPr="0047030E">
              <w:rPr>
                <w:rFonts w:hint="cs"/>
                <w:b w:val="0"/>
                <w:bCs w:val="0"/>
                <w:szCs w:val="30"/>
                <w:cs/>
              </w:rPr>
              <w:t>ผล</w:t>
            </w:r>
            <w:r w:rsidRPr="0047030E">
              <w:rPr>
                <w:b w:val="0"/>
                <w:bCs w:val="0"/>
                <w:szCs w:val="30"/>
                <w:cs/>
              </w:rPr>
              <w:t>ประโยชน์พนักงาน</w:t>
            </w:r>
          </w:p>
        </w:tc>
      </w:tr>
      <w:tr w:rsidR="0044306F" w:rsidRPr="00104E8F" w14:paraId="50BE62E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6295EAED" w14:textId="1F61BBEE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2C626A81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9C99A0" w14:textId="657829B7" w:rsidR="0044306F" w:rsidRPr="000D6831" w:rsidRDefault="000D6831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0D6831">
              <w:rPr>
                <w:b w:val="0"/>
                <w:bCs w:val="0"/>
                <w:szCs w:val="30"/>
                <w:cs/>
              </w:rPr>
              <w:t>ประมาณการหนี้สิน</w:t>
            </w:r>
          </w:p>
        </w:tc>
      </w:tr>
      <w:tr w:rsidR="0044306F" w:rsidRPr="00104E8F" w14:paraId="4CEDE4E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C80775" w14:textId="03735F73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6D2D1FE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CEE9D8" w14:textId="23F3A969" w:rsidR="0044306F" w:rsidRPr="0047030E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47030E">
              <w:rPr>
                <w:rFonts w:hint="cs"/>
                <w:b w:val="0"/>
                <w:bCs w:val="0"/>
                <w:szCs w:val="30"/>
                <w:cs/>
              </w:rPr>
              <w:t>ทุนเรือนหุ้น</w:t>
            </w:r>
          </w:p>
        </w:tc>
      </w:tr>
      <w:tr w:rsidR="0044306F" w:rsidRPr="00104E8F" w14:paraId="7965BD7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D72444F" w14:textId="7C2164EA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03B369DD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4F0EAA0" w14:textId="55B6EF25" w:rsidR="0044306F" w:rsidRPr="0047030E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</w:rPr>
            </w:pPr>
            <w:r w:rsidRPr="0047030E">
              <w:rPr>
                <w:b w:val="0"/>
                <w:bCs w:val="0"/>
                <w:szCs w:val="30"/>
                <w:cs/>
              </w:rPr>
              <w:t>สำรองตามกฎหมาย</w:t>
            </w:r>
          </w:p>
        </w:tc>
      </w:tr>
      <w:tr w:rsidR="0044306F" w:rsidRPr="00104E8F" w14:paraId="1CDE8E3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37CA369" w14:textId="2829504F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1F95C678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FEB9C78" w14:textId="46314114" w:rsidR="0044306F" w:rsidRPr="0047030E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ส่วนงานดำเนินงาน</w:t>
            </w:r>
            <w:r w:rsidRPr="00104E8F">
              <w:rPr>
                <w:rFonts w:hint="cs"/>
                <w:b w:val="0"/>
                <w:bCs w:val="0"/>
                <w:szCs w:val="30"/>
                <w:cs/>
              </w:rPr>
              <w:t>และการจำแนกรายได้</w:t>
            </w:r>
          </w:p>
        </w:tc>
      </w:tr>
      <w:tr w:rsidR="0044306F" w:rsidRPr="00104E8F" w14:paraId="0EC1AEB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2240B1" w14:textId="53FA9E5F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7018A4A2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C70CEFD" w14:textId="6A9A7BB9" w:rsidR="0044306F" w:rsidRPr="0047030E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FD1980">
              <w:rPr>
                <w:b w:val="0"/>
                <w:bCs w:val="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4306F" w:rsidRPr="00104E8F" w14:paraId="6C76F40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7590849" w14:textId="509A7AC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9FB5E1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3115F04" w14:textId="43895D3F" w:rsidR="0044306F" w:rsidRPr="0047030E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rtl/>
                <w:cs/>
              </w:rPr>
            </w:pPr>
            <w:r w:rsidRPr="0047030E">
              <w:rPr>
                <w:b w:val="0"/>
                <w:bCs w:val="0"/>
                <w:szCs w:val="30"/>
                <w:cs/>
              </w:rPr>
              <w:t>ค่าใช้จ่ายตามลักษณะ</w:t>
            </w:r>
          </w:p>
        </w:tc>
      </w:tr>
      <w:tr w:rsidR="0044306F" w:rsidRPr="00104E8F" w14:paraId="3A9251D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7D30CD" w14:textId="5164FD15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C5E40B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05CA3CFC" w14:textId="07CB0917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ภาษีเงินได้</w:t>
            </w:r>
          </w:p>
        </w:tc>
      </w:tr>
      <w:tr w:rsidR="0044306F" w:rsidRPr="00104E8F" w14:paraId="5EDB03A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A5B353F" w14:textId="2A4DF1D6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1680F0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25D42DD" w14:textId="13286A9C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rFonts w:hint="cs"/>
                <w:b w:val="0"/>
                <w:bCs w:val="0"/>
                <w:szCs w:val="30"/>
                <w:cs/>
              </w:rPr>
              <w:t>กำไร</w:t>
            </w:r>
            <w:r w:rsidRPr="00104E8F">
              <w:rPr>
                <w:b w:val="0"/>
                <w:bCs w:val="0"/>
                <w:szCs w:val="30"/>
                <w:cs/>
              </w:rPr>
              <w:t>ต่อหุ้นขั้นพื้นฐาน</w:t>
            </w:r>
            <w:r w:rsidRPr="00104E8F">
              <w:rPr>
                <w:b w:val="0"/>
                <w:bCs w:val="0"/>
                <w:szCs w:val="30"/>
              </w:rPr>
              <w:t xml:space="preserve">                     </w:t>
            </w:r>
          </w:p>
        </w:tc>
      </w:tr>
      <w:tr w:rsidR="0044306F" w:rsidRPr="00104E8F" w14:paraId="0B83B72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328290A" w14:textId="0B43651A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6BB126B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1BE45AC" w14:textId="108E9F71" w:rsidR="0044306F" w:rsidRPr="0047030E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เงินปันผล</w:t>
            </w:r>
          </w:p>
        </w:tc>
      </w:tr>
      <w:tr w:rsidR="0044306F" w:rsidRPr="00104E8F" w14:paraId="2412173E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716C4BC" w14:textId="338A5F6D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865184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7EF1FA09" w14:textId="4A877171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เครื่องมือทางการเงิน</w:t>
            </w:r>
          </w:p>
        </w:tc>
      </w:tr>
      <w:tr w:rsidR="0044306F" w:rsidRPr="00104E8F" w14:paraId="6BF0A60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512759F" w14:textId="5E7BAF4A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373546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3103701C" w14:textId="4917C927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FD1980">
              <w:rPr>
                <w:b w:val="0"/>
                <w:bCs w:val="0"/>
                <w:szCs w:val="30"/>
                <w:cs/>
              </w:rPr>
              <w:t>การบริหารจัดการทุน</w:t>
            </w:r>
            <w:r w:rsidRPr="00FD1980">
              <w:rPr>
                <w:b w:val="0"/>
                <w:bCs w:val="0"/>
                <w:szCs w:val="30"/>
              </w:rPr>
              <w:t xml:space="preserve">  </w:t>
            </w:r>
          </w:p>
        </w:tc>
      </w:tr>
      <w:tr w:rsidR="0044306F" w:rsidRPr="00104E8F" w14:paraId="3D92ECE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A1F56A8" w14:textId="4A0089CA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C3056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8E7541E" w14:textId="308CB37D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4306F" w:rsidRPr="00104E8F" w14:paraId="41E047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97F466" w14:textId="4E47BD22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7BEA8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AA9DF16" w14:textId="20CE7F7B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44306F" w:rsidRPr="00104E8F" w14:paraId="40BDF39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42B8FC5" w14:textId="72D9ADD9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6374811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1D4834D" w14:textId="7F97A2CC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</w:p>
        </w:tc>
      </w:tr>
      <w:tr w:rsidR="0044306F" w:rsidRPr="00104E8F" w14:paraId="3106FF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237DBA6" w14:textId="23EF64DB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F254AF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2A78E32" w14:textId="774D6710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</w:p>
        </w:tc>
      </w:tr>
      <w:tr w:rsidR="0044306F" w:rsidRPr="00104E8F" w14:paraId="1F311AB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063A33" w14:textId="6C8EA298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F37A69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ABFDB6" w14:textId="0093E4B9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4306F" w:rsidRPr="00104E8F" w14:paraId="30A1B48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74D08C" w14:textId="4C2C8083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177BB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C0B17ED" w14:textId="42ED1458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4306F" w:rsidRPr="00104E8F" w14:paraId="74B337DD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697087D" w14:textId="53395D4C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2D89C4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0D0ADC54" w14:textId="79AF7592" w:rsidR="0044306F" w:rsidRPr="00104E8F" w:rsidRDefault="0044306F" w:rsidP="0044306F">
            <w:pPr>
              <w:pStyle w:val="Heading1"/>
              <w:numPr>
                <w:ilvl w:val="0"/>
                <w:numId w:val="0"/>
              </w:numPr>
              <w:ind w:left="540"/>
              <w:rPr>
                <w:b w:val="0"/>
                <w:bCs w:val="0"/>
                <w:szCs w:val="30"/>
                <w:cs/>
              </w:rPr>
            </w:pPr>
          </w:p>
        </w:tc>
      </w:tr>
      <w:tr w:rsidR="0044306F" w:rsidRPr="00104E8F" w14:paraId="2418072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1A72FFB7" w14:textId="65ED4603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48C8CEA5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AAC6E80" w14:textId="77777777" w:rsidR="0044306F" w:rsidRPr="00104E8F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 w:hint="cs"/>
                <w:b w:val="0"/>
                <w:bCs w:val="0"/>
                <w:color w:val="FFFFFF" w:themeColor="background1"/>
                <w:sz w:val="30"/>
                <w:szCs w:val="30"/>
                <w:cs/>
              </w:rPr>
              <w:t>มาตรฐานการรายงานทางการเงินที่ยังไม่ใช้</w:t>
            </w:r>
          </w:p>
        </w:tc>
      </w:tr>
    </w:tbl>
    <w:p w14:paraId="48D85204" w14:textId="77777777" w:rsidR="00014212" w:rsidRPr="00104E8F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br w:type="page"/>
      </w:r>
      <w:r w:rsidRPr="00104E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CF4948" w14:textId="77777777" w:rsidR="00014212" w:rsidRPr="00104E8F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3B233B" w14:textId="7F39BC0F" w:rsidR="00014212" w:rsidRPr="00104E8F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งบการเงิน</w:t>
      </w:r>
      <w:r w:rsidR="00B314A8" w:rsidRPr="00104E8F">
        <w:rPr>
          <w:rFonts w:ascii="Angsana New" w:hAnsi="Angsana New"/>
          <w:sz w:val="30"/>
          <w:szCs w:val="30"/>
          <w:cs/>
        </w:rPr>
        <w:t>นี้</w:t>
      </w:r>
      <w:r w:rsidRPr="00104E8F">
        <w:rPr>
          <w:rFonts w:ascii="Angsana New" w:hAnsi="Angsana New"/>
          <w:sz w:val="30"/>
          <w:szCs w:val="30"/>
          <w:cs/>
        </w:rPr>
        <w:t>ได้รับอนุมัติ</w:t>
      </w:r>
      <w:r w:rsidR="009769AA" w:rsidRPr="00104E8F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04E8F">
        <w:rPr>
          <w:rFonts w:ascii="Angsana New" w:hAnsi="Angsana New"/>
          <w:sz w:val="30"/>
          <w:szCs w:val="30"/>
          <w:cs/>
        </w:rPr>
        <w:t>จาก</w:t>
      </w:r>
      <w:r w:rsidR="006317B7" w:rsidRPr="00104E8F">
        <w:rPr>
          <w:rFonts w:ascii="Angsana New" w:hAnsi="Angsana New"/>
          <w:sz w:val="30"/>
          <w:szCs w:val="30"/>
          <w:cs/>
        </w:rPr>
        <w:t>คณะ</w:t>
      </w:r>
      <w:r w:rsidRPr="00104E8F">
        <w:rPr>
          <w:rFonts w:ascii="Angsana New" w:hAnsi="Angsana New"/>
          <w:sz w:val="30"/>
          <w:szCs w:val="30"/>
          <w:cs/>
        </w:rPr>
        <w:t>กรรมการ</w:t>
      </w:r>
      <w:r w:rsidR="0070254A" w:rsidRPr="00104E8F">
        <w:rPr>
          <w:rFonts w:ascii="Angsana New" w:hAnsi="Angsana New"/>
          <w:sz w:val="30"/>
          <w:szCs w:val="30"/>
          <w:cs/>
        </w:rPr>
        <w:t>เ</w:t>
      </w:r>
      <w:r w:rsidRPr="00104E8F">
        <w:rPr>
          <w:rFonts w:ascii="Angsana New" w:hAnsi="Angsana New"/>
          <w:sz w:val="30"/>
          <w:szCs w:val="30"/>
          <w:cs/>
        </w:rPr>
        <w:t>มื่อวันที่</w:t>
      </w:r>
      <w:r w:rsidR="009D41EE" w:rsidRPr="00104E8F">
        <w:rPr>
          <w:rFonts w:ascii="Angsana New" w:hAnsi="Angsana New"/>
          <w:sz w:val="30"/>
          <w:szCs w:val="30"/>
        </w:rPr>
        <w:t xml:space="preserve"> </w:t>
      </w:r>
      <w:r w:rsidR="00FF40B3">
        <w:rPr>
          <w:rFonts w:ascii="Angsana New" w:hAnsi="Angsana New"/>
          <w:sz w:val="30"/>
          <w:szCs w:val="30"/>
        </w:rPr>
        <w:t>24</w:t>
      </w:r>
      <w:r w:rsidR="00491576" w:rsidRPr="00104E8F">
        <w:rPr>
          <w:rFonts w:ascii="Angsana New" w:hAnsi="Angsana New"/>
          <w:sz w:val="30"/>
          <w:szCs w:val="30"/>
        </w:rPr>
        <w:t xml:space="preserve"> </w:t>
      </w:r>
      <w:r w:rsidR="00491576" w:rsidRPr="00104E8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66899" w:rsidRPr="00104E8F">
        <w:rPr>
          <w:rFonts w:ascii="Angsana New" w:hAnsi="Angsana New"/>
          <w:sz w:val="30"/>
          <w:szCs w:val="30"/>
        </w:rPr>
        <w:t>256</w:t>
      </w:r>
      <w:r w:rsidR="005D5D74">
        <w:rPr>
          <w:rFonts w:ascii="Angsana New" w:hAnsi="Angsana New"/>
          <w:sz w:val="30"/>
          <w:szCs w:val="30"/>
        </w:rPr>
        <w:t>5</w:t>
      </w:r>
    </w:p>
    <w:p w14:paraId="6BC33A44" w14:textId="77777777" w:rsidR="00014212" w:rsidRPr="00104E8F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B9F2682" w14:textId="77777777" w:rsidR="00014212" w:rsidRPr="00104E8F" w:rsidRDefault="009769AA" w:rsidP="004E0E01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szCs w:val="30"/>
          <w:cs/>
        </w:rPr>
        <w:t>ข้อมูล</w:t>
      </w:r>
      <w:r w:rsidR="00014212" w:rsidRPr="00104E8F">
        <w:rPr>
          <w:szCs w:val="30"/>
          <w:cs/>
        </w:rPr>
        <w:t>ทั่วไป</w:t>
      </w:r>
    </w:p>
    <w:p w14:paraId="639520F7" w14:textId="77777777" w:rsidR="00014212" w:rsidRPr="00104E8F" w:rsidRDefault="00014212" w:rsidP="00EB6969">
      <w:pPr>
        <w:pStyle w:val="NoSpacing"/>
      </w:pPr>
    </w:p>
    <w:p w14:paraId="6B1E9877" w14:textId="77777777" w:rsidR="00014212" w:rsidRPr="00104E8F" w:rsidRDefault="00014212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บริษัท ทรอปิคอลแคนนิ่ง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/>
          <w:sz w:val="30"/>
          <w:szCs w:val="30"/>
          <w:cs/>
        </w:rPr>
        <w:t>ประเทศไทย</w:t>
      </w:r>
      <w:r w:rsidRPr="00104E8F">
        <w:rPr>
          <w:rFonts w:ascii="Angsana New" w:hAnsi="Angsana New"/>
          <w:sz w:val="30"/>
          <w:szCs w:val="30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 xml:space="preserve">จำกัด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/>
          <w:sz w:val="30"/>
          <w:szCs w:val="30"/>
          <w:cs/>
        </w:rPr>
        <w:t>มหาชน</w:t>
      </w:r>
      <w:r w:rsidRPr="00104E8F">
        <w:rPr>
          <w:rFonts w:ascii="Angsana New" w:hAnsi="Angsana New"/>
          <w:sz w:val="30"/>
          <w:szCs w:val="30"/>
        </w:rPr>
        <w:t>) “</w:t>
      </w:r>
      <w:r w:rsidRPr="00104E8F">
        <w:rPr>
          <w:rFonts w:ascii="Angsana New" w:hAnsi="Angsana New"/>
          <w:sz w:val="30"/>
          <w:szCs w:val="30"/>
          <w:cs/>
        </w:rPr>
        <w:t>บริษัท</w:t>
      </w:r>
      <w:r w:rsidRPr="00104E8F">
        <w:rPr>
          <w:rFonts w:ascii="Angsana New" w:hAnsi="Angsana New"/>
          <w:sz w:val="30"/>
          <w:szCs w:val="30"/>
        </w:rPr>
        <w:t>”</w:t>
      </w:r>
      <w:r w:rsidRPr="00104E8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104E8F">
        <w:rPr>
          <w:rFonts w:ascii="Angsana New" w:hAnsi="Angsana New"/>
          <w:sz w:val="30"/>
          <w:szCs w:val="30"/>
          <w:cs/>
        </w:rPr>
        <w:t>ทย</w:t>
      </w:r>
      <w:r w:rsidR="0091067E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และ</w:t>
      </w:r>
      <w:r w:rsidR="006934DA" w:rsidRPr="00104E8F">
        <w:rPr>
          <w:rFonts w:ascii="Angsana New" w:hAnsi="Angsana New"/>
          <w:sz w:val="30"/>
          <w:szCs w:val="30"/>
        </w:rPr>
        <w:t xml:space="preserve">     </w:t>
      </w:r>
      <w:r w:rsidR="008859F5" w:rsidRPr="00104E8F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จดทะเบียนกับตลาดหลักทรัพย์แห่งประเทศไทยเมื่อปี </w:t>
      </w:r>
      <w:r w:rsidR="008859F5" w:rsidRPr="00104E8F">
        <w:rPr>
          <w:rFonts w:ascii="Angsana New" w:hAnsi="Angsana New"/>
          <w:sz w:val="30"/>
          <w:szCs w:val="30"/>
        </w:rPr>
        <w:t xml:space="preserve">2533 </w:t>
      </w:r>
      <w:r w:rsidR="0066466C" w:rsidRPr="00104E8F">
        <w:rPr>
          <w:rFonts w:ascii="Angsana New" w:hAnsi="Angsana New" w:hint="cs"/>
          <w:sz w:val="30"/>
          <w:szCs w:val="30"/>
          <w:cs/>
        </w:rPr>
        <w:t>โดย</w:t>
      </w:r>
      <w:r w:rsidR="00D2559E" w:rsidRPr="00104E8F">
        <w:rPr>
          <w:rFonts w:ascii="Angsana New" w:hAnsi="Angsana New"/>
          <w:sz w:val="30"/>
          <w:szCs w:val="30"/>
          <w:cs/>
        </w:rPr>
        <w:t>มี</w:t>
      </w:r>
      <w:r w:rsidR="0070254A" w:rsidRPr="00104E8F">
        <w:rPr>
          <w:rFonts w:ascii="Angsana New" w:hAnsi="Angsana New"/>
          <w:sz w:val="30"/>
          <w:szCs w:val="30"/>
          <w:cs/>
        </w:rPr>
        <w:t>ที่</w:t>
      </w:r>
      <w:r w:rsidRPr="00104E8F">
        <w:rPr>
          <w:rFonts w:ascii="Angsana New" w:hAnsi="Angsana New"/>
          <w:sz w:val="30"/>
          <w:szCs w:val="30"/>
          <w:cs/>
        </w:rPr>
        <w:t>อยู่จดทะเบียน</w:t>
      </w:r>
      <w:r w:rsidR="0066466C" w:rsidRPr="00104E8F">
        <w:rPr>
          <w:rFonts w:ascii="Angsana New" w:hAnsi="Angsana New" w:hint="cs"/>
          <w:sz w:val="30"/>
          <w:szCs w:val="30"/>
          <w:cs/>
        </w:rPr>
        <w:t>ของบริษัท</w:t>
      </w:r>
      <w:r w:rsidRPr="00104E8F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CD3450" w:rsidRPr="00104E8F">
        <w:rPr>
          <w:rFonts w:ascii="Angsana New" w:hAnsi="Angsana New"/>
          <w:sz w:val="30"/>
          <w:szCs w:val="30"/>
        </w:rPr>
        <w:t>1/1</w:t>
      </w:r>
      <w:r w:rsidRPr="00104E8F">
        <w:rPr>
          <w:rFonts w:ascii="Angsana New" w:hAnsi="Angsana New"/>
          <w:sz w:val="30"/>
          <w:szCs w:val="30"/>
          <w:cs/>
        </w:rPr>
        <w:t xml:space="preserve"> หมู่ที่ </w:t>
      </w:r>
      <w:r w:rsidR="00CD3450" w:rsidRPr="00104E8F">
        <w:rPr>
          <w:rFonts w:ascii="Angsana New" w:hAnsi="Angsana New"/>
          <w:sz w:val="30"/>
          <w:szCs w:val="30"/>
        </w:rPr>
        <w:t>2</w:t>
      </w:r>
      <w:r w:rsidRPr="00104E8F">
        <w:rPr>
          <w:rFonts w:ascii="Angsana New" w:hAnsi="Angsana New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104E8F">
        <w:rPr>
          <w:rFonts w:ascii="Angsana New" w:hAnsi="Angsana New"/>
          <w:sz w:val="30"/>
          <w:szCs w:val="30"/>
        </w:rPr>
        <w:t>90110</w:t>
      </w:r>
      <w:r w:rsidR="00B36B04"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ประเทศไทย</w:t>
      </w:r>
    </w:p>
    <w:p w14:paraId="0FCC0D49" w14:textId="77777777" w:rsidR="00B314A8" w:rsidRPr="00104E8F" w:rsidRDefault="00B314A8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2266D55" w14:textId="77777777" w:rsidR="00B314A8" w:rsidRPr="00104E8F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ผู้ถือหุ้นรายใหญ</w:t>
      </w:r>
      <w:r w:rsidR="002B5725" w:rsidRPr="00104E8F">
        <w:rPr>
          <w:rFonts w:ascii="Angsana New" w:hAnsi="Angsana New"/>
          <w:sz w:val="30"/>
          <w:szCs w:val="30"/>
          <w:cs/>
        </w:rPr>
        <w:t>่ใน</w:t>
      </w:r>
      <w:r w:rsidR="002B5725" w:rsidRPr="00291AE8">
        <w:rPr>
          <w:rFonts w:ascii="Angsana New" w:hAnsi="Angsana New"/>
          <w:sz w:val="30"/>
          <w:szCs w:val="30"/>
          <w:cs/>
        </w:rPr>
        <w:t>ระหว่างปีได้แก่ นายตัน บุน ปิ</w:t>
      </w:r>
      <w:r w:rsidRPr="00291AE8">
        <w:rPr>
          <w:rFonts w:ascii="Angsana New" w:hAnsi="Angsana New"/>
          <w:sz w:val="30"/>
          <w:szCs w:val="30"/>
          <w:cs/>
        </w:rPr>
        <w:t>น (ถือหุ้น</w:t>
      </w:r>
      <w:r w:rsidRPr="00104E8F">
        <w:rPr>
          <w:rFonts w:ascii="Angsana New" w:hAnsi="Angsana New"/>
          <w:sz w:val="30"/>
          <w:szCs w:val="30"/>
          <w:cs/>
        </w:rPr>
        <w:t xml:space="preserve">ร้อยละ </w:t>
      </w:r>
      <w:r w:rsidR="00CD3450" w:rsidRPr="00104E8F">
        <w:rPr>
          <w:rFonts w:ascii="Angsana New" w:hAnsi="Angsana New"/>
          <w:sz w:val="30"/>
          <w:szCs w:val="30"/>
        </w:rPr>
        <w:t>24.6</w:t>
      </w:r>
      <w:r w:rsidRPr="00104E8F">
        <w:rPr>
          <w:rFonts w:ascii="Angsana New" w:hAnsi="Angsana New"/>
          <w:sz w:val="30"/>
          <w:szCs w:val="30"/>
          <w:cs/>
        </w:rPr>
        <w:t>)</w:t>
      </w:r>
      <w:r w:rsidR="004C7240" w:rsidRPr="00104E8F">
        <w:rPr>
          <w:rFonts w:ascii="Angsana New" w:hAnsi="Angsana New"/>
          <w:sz w:val="30"/>
          <w:szCs w:val="30"/>
        </w:rPr>
        <w:t xml:space="preserve"> </w:t>
      </w:r>
      <w:r w:rsidR="004C7240" w:rsidRPr="00104E8F">
        <w:rPr>
          <w:rFonts w:ascii="Angsana New" w:hAnsi="Angsana New" w:hint="cs"/>
          <w:sz w:val="30"/>
          <w:szCs w:val="30"/>
          <w:cs/>
        </w:rPr>
        <w:t xml:space="preserve">และนายตัน เซา ปอ </w:t>
      </w:r>
      <w:r w:rsidR="004C7240" w:rsidRPr="00104E8F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4C7240" w:rsidRPr="00104E8F">
        <w:rPr>
          <w:rFonts w:ascii="Angsana New" w:hAnsi="Angsana New"/>
          <w:sz w:val="30"/>
          <w:szCs w:val="30"/>
        </w:rPr>
        <w:t>13.6</w:t>
      </w:r>
      <w:r w:rsidR="004C7240" w:rsidRPr="00104E8F">
        <w:rPr>
          <w:rFonts w:ascii="Angsana New" w:hAnsi="Angsana New"/>
          <w:sz w:val="30"/>
          <w:szCs w:val="30"/>
          <w:cs/>
        </w:rPr>
        <w:t>)</w:t>
      </w:r>
    </w:p>
    <w:p w14:paraId="373D181E" w14:textId="77777777" w:rsidR="00014212" w:rsidRPr="00104E8F" w:rsidRDefault="00014212" w:rsidP="00EB6969">
      <w:pPr>
        <w:pStyle w:val="NoSpacing"/>
      </w:pPr>
    </w:p>
    <w:p w14:paraId="3DD30041" w14:textId="76A67BF6" w:rsidR="002756E2" w:rsidRPr="00104E8F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104E8F">
        <w:rPr>
          <w:rFonts w:ascii="Angsana New" w:hAnsi="Angsana New"/>
          <w:sz w:val="30"/>
          <w:szCs w:val="30"/>
          <w:cs/>
        </w:rPr>
        <w:t>จำหน่าย</w:t>
      </w:r>
      <w:r w:rsidR="00436F4F" w:rsidRPr="00104E8F">
        <w:rPr>
          <w:rFonts w:ascii="Angsana New" w:hAnsi="Angsana New"/>
          <w:sz w:val="30"/>
          <w:szCs w:val="30"/>
          <w:cs/>
        </w:rPr>
        <w:t>อาหารทะเลบรรจุกระป๋อง</w:t>
      </w:r>
      <w:r w:rsidR="0015620C" w:rsidRPr="00104E8F">
        <w:rPr>
          <w:rFonts w:ascii="Angsana New" w:hAnsi="Angsana New"/>
          <w:sz w:val="30"/>
          <w:szCs w:val="30"/>
          <w:cs/>
        </w:rPr>
        <w:t>และบรรจุซอง</w:t>
      </w:r>
      <w:r w:rsidR="00C67873" w:rsidRPr="00104E8F">
        <w:rPr>
          <w:rFonts w:ascii="Angsana New" w:hAnsi="Angsana New"/>
          <w:sz w:val="30"/>
          <w:szCs w:val="30"/>
        </w:rPr>
        <w:t xml:space="preserve"> </w:t>
      </w:r>
      <w:r w:rsidR="00885BD6" w:rsidRPr="00104E8F">
        <w:rPr>
          <w:rFonts w:ascii="Angsana New" w:hAnsi="Angsana New" w:hint="cs"/>
          <w:sz w:val="30"/>
          <w:szCs w:val="30"/>
          <w:cs/>
        </w:rPr>
        <w:t>โดย</w:t>
      </w:r>
      <w:r w:rsidRPr="00104E8F">
        <w:rPr>
          <w:rFonts w:ascii="Angsana New" w:hAnsi="Angsana New"/>
          <w:sz w:val="30"/>
          <w:szCs w:val="30"/>
          <w:cs/>
        </w:rPr>
        <w:t>รายละเอียดของ</w:t>
      </w:r>
      <w:r w:rsidR="007873DC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บริษัทย่อย</w:t>
      </w:r>
      <w:r w:rsidR="0091067E" w:rsidRPr="00104E8F">
        <w:rPr>
          <w:rFonts w:ascii="Angsana New" w:hAnsi="Angsana New"/>
          <w:sz w:val="30"/>
          <w:szCs w:val="30"/>
        </w:rPr>
        <w:t xml:space="preserve"> </w:t>
      </w:r>
      <w:r w:rsidR="0091067E" w:rsidRPr="00104E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067E" w:rsidRPr="00104E8F">
        <w:rPr>
          <w:rFonts w:ascii="Angsana New" w:hAnsi="Angsana New"/>
          <w:sz w:val="30"/>
          <w:szCs w:val="30"/>
        </w:rPr>
        <w:t xml:space="preserve">31 </w:t>
      </w:r>
      <w:r w:rsidR="0091067E"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 w:rsidRPr="00104E8F">
        <w:rPr>
          <w:rFonts w:ascii="Angsana New" w:hAnsi="Angsana New"/>
          <w:sz w:val="30"/>
          <w:szCs w:val="30"/>
        </w:rPr>
        <w:t>256</w:t>
      </w:r>
      <w:r w:rsidR="005D5D74">
        <w:rPr>
          <w:rFonts w:ascii="Angsana New" w:hAnsi="Angsana New"/>
          <w:sz w:val="30"/>
          <w:szCs w:val="30"/>
        </w:rPr>
        <w:t>4</w:t>
      </w:r>
      <w:r w:rsidR="003041E9" w:rsidRPr="00104E8F">
        <w:rPr>
          <w:rFonts w:ascii="Angsana New" w:hAnsi="Angsana New"/>
          <w:sz w:val="30"/>
          <w:szCs w:val="30"/>
        </w:rPr>
        <w:t xml:space="preserve"> </w:t>
      </w:r>
      <w:r w:rsidR="003041E9" w:rsidRPr="00104E8F">
        <w:rPr>
          <w:rFonts w:ascii="Angsana New" w:hAnsi="Angsana New"/>
          <w:sz w:val="30"/>
          <w:szCs w:val="30"/>
          <w:cs/>
        </w:rPr>
        <w:t xml:space="preserve">และ </w:t>
      </w:r>
      <w:r w:rsidR="003041E9" w:rsidRPr="00104E8F">
        <w:rPr>
          <w:rFonts w:ascii="Angsana New" w:hAnsi="Angsana New"/>
          <w:sz w:val="30"/>
          <w:szCs w:val="30"/>
        </w:rPr>
        <w:t>256</w:t>
      </w:r>
      <w:r w:rsidR="005D5D74">
        <w:rPr>
          <w:rFonts w:ascii="Angsana New" w:hAnsi="Angsana New"/>
          <w:sz w:val="30"/>
          <w:szCs w:val="30"/>
        </w:rPr>
        <w:t>3</w:t>
      </w:r>
      <w:r w:rsidR="0091067E" w:rsidRPr="00104E8F">
        <w:rPr>
          <w:rFonts w:ascii="Angsana New" w:hAnsi="Angsana New"/>
          <w:sz w:val="30"/>
          <w:szCs w:val="30"/>
        </w:rPr>
        <w:t xml:space="preserve"> </w:t>
      </w:r>
      <w:r w:rsidR="00F9113E" w:rsidRPr="00104E8F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291AE8">
        <w:rPr>
          <w:rFonts w:ascii="Angsana New" w:hAnsi="Angsana New"/>
          <w:sz w:val="30"/>
          <w:szCs w:val="30"/>
        </w:rPr>
        <w:t>7</w:t>
      </w:r>
    </w:p>
    <w:p w14:paraId="62BD90C8" w14:textId="77777777" w:rsidR="00F17282" w:rsidRPr="00104E8F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D683A53" w14:textId="77777777" w:rsidR="00014212" w:rsidRPr="00104E8F" w:rsidRDefault="009769AA" w:rsidP="004E0E01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szCs w:val="30"/>
          <w:cs/>
        </w:rPr>
        <w:t>เกณฑ์</w:t>
      </w:r>
      <w:r w:rsidR="00014212" w:rsidRPr="00104E8F">
        <w:rPr>
          <w:szCs w:val="30"/>
          <w:cs/>
        </w:rPr>
        <w:t>การจัดทำงบการเงิน</w:t>
      </w:r>
    </w:p>
    <w:p w14:paraId="3FA1C090" w14:textId="77777777" w:rsidR="008D5EFE" w:rsidRPr="00104E8F" w:rsidRDefault="008D5EFE" w:rsidP="0047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eastAsia="Cordia New" w:hAnsi="Angsana New"/>
          <w:sz w:val="30"/>
          <w:szCs w:val="30"/>
        </w:rPr>
      </w:pPr>
    </w:p>
    <w:p w14:paraId="3B6518B9" w14:textId="215D3344" w:rsidR="00B66DCC" w:rsidRPr="00104E8F" w:rsidRDefault="00C50B57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สภาวิชาชีพบัญชีฯ</w:t>
      </w:r>
      <w:r w:rsidR="006934DA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813682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47030E" w:rsidRPr="00813682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7030E" w:rsidRPr="00813682">
        <w:rPr>
          <w:rFonts w:ascii="Angsana New" w:hAnsi="Angsana New" w:hint="cs"/>
          <w:sz w:val="30"/>
          <w:szCs w:val="30"/>
          <w:cs/>
        </w:rPr>
        <w:t xml:space="preserve"> </w:t>
      </w:r>
      <w:r w:rsidR="0047030E" w:rsidRPr="00813682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47030E" w:rsidRPr="00813682">
        <w:rPr>
          <w:rFonts w:ascii="Angsana New" w:hAnsi="Angsana New" w:hint="cs"/>
          <w:sz w:val="30"/>
          <w:szCs w:val="30"/>
          <w:cs/>
        </w:rPr>
        <w:t>เปิดเผยในหมายเหตุแต่ละข้อ</w:t>
      </w:r>
      <w:r w:rsidR="0047030E" w:rsidRPr="00813682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072504B" w14:textId="21837446" w:rsidR="00F560DE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89D14" w14:textId="26796A76" w:rsidR="00432FCB" w:rsidRDefault="0047030E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3682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813682">
        <w:rPr>
          <w:rFonts w:ascii="Angsana New" w:hAnsi="Angsana New"/>
          <w:sz w:val="30"/>
          <w:szCs w:val="30"/>
        </w:rPr>
        <w:t xml:space="preserve"> (</w:t>
      </w:r>
      <w:r w:rsidRPr="00813682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813682">
        <w:rPr>
          <w:rFonts w:ascii="Angsana New" w:hAnsi="Angsana New"/>
          <w:sz w:val="30"/>
          <w:szCs w:val="30"/>
        </w:rPr>
        <w:t>"</w:t>
      </w:r>
      <w:r w:rsidRPr="00813682">
        <w:rPr>
          <w:rFonts w:ascii="Angsana New" w:hAnsi="Angsana New"/>
          <w:sz w:val="30"/>
          <w:szCs w:val="30"/>
          <w:cs/>
        </w:rPr>
        <w:t>กลุ่มบริษัท</w:t>
      </w:r>
      <w:r w:rsidRPr="00813682">
        <w:rPr>
          <w:rFonts w:ascii="Angsana New" w:hAnsi="Angsana New"/>
          <w:sz w:val="30"/>
          <w:szCs w:val="30"/>
        </w:rPr>
        <w:t xml:space="preserve">") </w:t>
      </w:r>
      <w:r w:rsidRPr="00813682">
        <w:rPr>
          <w:rFonts w:ascii="Angsana New" w:hAnsi="Angsana New"/>
          <w:sz w:val="30"/>
          <w:szCs w:val="30"/>
          <w:cs/>
        </w:rPr>
        <w:t>ในการจัดทำ</w:t>
      </w:r>
      <w:r w:rsidR="009A3C3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813682">
        <w:rPr>
          <w:rFonts w:ascii="Angsana New" w:hAnsi="Angsana New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</w:t>
      </w:r>
      <w:r w:rsidRPr="00813682">
        <w:rPr>
          <w:rFonts w:ascii="Angsana New" w:hAnsi="Angsana New"/>
          <w:sz w:val="30"/>
          <w:szCs w:val="30"/>
        </w:rPr>
        <w:t xml:space="preserve"> </w:t>
      </w:r>
      <w:r w:rsidRPr="008136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="005B0F3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13682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813682">
        <w:rPr>
          <w:rFonts w:ascii="Angsana New" w:hAnsi="Angsana New" w:hint="cs"/>
          <w:sz w:val="30"/>
          <w:szCs w:val="30"/>
          <w:cs/>
        </w:rPr>
        <w:t>ไป</w:t>
      </w:r>
    </w:p>
    <w:p w14:paraId="19A89F86" w14:textId="7DA24536" w:rsid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461ACF" w14:textId="7D7F4A24" w:rsid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4C4A35" w14:textId="64C781EF" w:rsid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D08DE2" w14:textId="5FDFEBB2" w:rsid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61E847" w14:textId="4318B2C0" w:rsid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8E4A1E" w14:textId="77777777" w:rsid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A8F32" w14:textId="77777777" w:rsidR="00750053" w:rsidRPr="00104E8F" w:rsidRDefault="00750053" w:rsidP="0075005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</w:p>
    <w:p w14:paraId="3B843DBE" w14:textId="77777777" w:rsidR="00750053" w:rsidRPr="00104E8F" w:rsidRDefault="00750053" w:rsidP="0075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416DED" w14:textId="77777777" w:rsidR="00750053" w:rsidRPr="00104E8F" w:rsidRDefault="00750053" w:rsidP="0075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7822F702" w14:textId="77777777" w:rsidR="00750053" w:rsidRPr="00104E8F" w:rsidRDefault="00750053" w:rsidP="0075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750053" w:rsidRPr="00104E8F" w14:paraId="5F920D68" w14:textId="77777777" w:rsidTr="00B21170">
        <w:tc>
          <w:tcPr>
            <w:tcW w:w="1890" w:type="dxa"/>
          </w:tcPr>
          <w:p w14:paraId="706B06BA" w14:textId="731163CC" w:rsidR="00750053" w:rsidRPr="00104E8F" w:rsidRDefault="00DC33A4" w:rsidP="00B2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90" w:type="dxa"/>
          </w:tcPr>
          <w:p w14:paraId="54EE0947" w14:textId="77777777" w:rsidR="00750053" w:rsidRPr="00104E8F" w:rsidRDefault="00750053" w:rsidP="00B2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4AE6BE70" w14:textId="77777777" w:rsidR="00750053" w:rsidRPr="00104E8F" w:rsidRDefault="00750053" w:rsidP="00B2117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12499C5" w14:textId="77777777" w:rsidR="00750053" w:rsidRPr="00104E8F" w:rsidRDefault="00750053" w:rsidP="00B2117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442BCE31" w14:textId="77777777" w:rsidR="00750053" w:rsidRPr="00104E8F" w:rsidRDefault="00750053" w:rsidP="00B2117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</w:tc>
      </w:tr>
    </w:tbl>
    <w:p w14:paraId="0D69C875" w14:textId="77777777" w:rsidR="00750053" w:rsidRPr="00104E8F" w:rsidRDefault="00750053" w:rsidP="0075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BED0C" w14:textId="77777777" w:rsidR="00750053" w:rsidRPr="00104E8F" w:rsidRDefault="00750053" w:rsidP="0075005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4C01B635" w14:textId="77777777" w:rsidR="00750053" w:rsidRPr="00104E8F" w:rsidRDefault="00750053" w:rsidP="0075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8B7E8B7" w14:textId="23A7BCFA" w:rsidR="00750053" w:rsidRPr="00104E8F" w:rsidRDefault="00750053" w:rsidP="00750053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</w:pP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ข้อมูลเกี่ยวกับข้อสมมติและความไม่แน่นอนของการประมาณการ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 xml:space="preserve">ณ วันที่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31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 xml:space="preserve">ธันวาคม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>256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>4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rtl/>
          <w:lang w:val="en-US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ได้เปิดเผยในหมายเหตุข้อต่อไปนี้</w:t>
      </w:r>
    </w:p>
    <w:p w14:paraId="4267B00A" w14:textId="77777777" w:rsidR="00750053" w:rsidRPr="00104E8F" w:rsidRDefault="00750053" w:rsidP="0075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DC33A4" w:rsidRPr="00104E8F" w14:paraId="7391E819" w14:textId="77777777" w:rsidTr="00B21170">
        <w:tc>
          <w:tcPr>
            <w:tcW w:w="1890" w:type="dxa"/>
          </w:tcPr>
          <w:p w14:paraId="1BA8C7AB" w14:textId="120B50D0" w:rsidR="00DC33A4" w:rsidRPr="00DC33A4" w:rsidRDefault="00F64252" w:rsidP="00D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5, 22</w:t>
            </w:r>
          </w:p>
        </w:tc>
        <w:tc>
          <w:tcPr>
            <w:tcW w:w="7290" w:type="dxa"/>
          </w:tcPr>
          <w:p w14:paraId="35009CF3" w14:textId="28F1281D" w:rsidR="00DC33A4" w:rsidRPr="00104E8F" w:rsidRDefault="00DC33A4" w:rsidP="00D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Pr="00DC33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เกี่ยวกับข้อสมมติที่สำคัญที่ใช้ในการกำหนดอัตราสูญเสียถัวเฉลี่ยถ่วงน้ำหนัก (</w:t>
            </w:r>
            <w:r w:rsidRPr="00104E8F">
              <w:rPr>
                <w:rFonts w:ascii="Angsana New" w:hAnsi="Angsana New"/>
                <w:sz w:val="30"/>
                <w:szCs w:val="30"/>
              </w:rPr>
              <w:t>Weighted-average loss rate)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C33A4" w:rsidRPr="00104E8F" w14:paraId="69647856" w14:textId="77777777" w:rsidTr="00B21170">
        <w:tc>
          <w:tcPr>
            <w:tcW w:w="1890" w:type="dxa"/>
          </w:tcPr>
          <w:p w14:paraId="1ED93757" w14:textId="36919CF2" w:rsidR="00DC33A4" w:rsidRPr="00DC33A4" w:rsidRDefault="00DC33A4" w:rsidP="00D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3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90" w:type="dxa"/>
          </w:tcPr>
          <w:p w14:paraId="0E2CD7EE" w14:textId="77777777" w:rsidR="00DC33A4" w:rsidRPr="00104E8F" w:rsidRDefault="00DC33A4" w:rsidP="00D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DC33A4" w:rsidRPr="00104E8F" w14:paraId="54EFD699" w14:textId="77777777" w:rsidTr="00B21170">
        <w:tc>
          <w:tcPr>
            <w:tcW w:w="1890" w:type="dxa"/>
          </w:tcPr>
          <w:p w14:paraId="78FCDFAE" w14:textId="00EBD884" w:rsidR="00DC33A4" w:rsidRPr="00DC33A4" w:rsidRDefault="00DC33A4" w:rsidP="00D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3A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290" w:type="dxa"/>
          </w:tcPr>
          <w:p w14:paraId="181E13F2" w14:textId="77777777" w:rsidR="00DC33A4" w:rsidRPr="00104E8F" w:rsidRDefault="00DC33A4" w:rsidP="00D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1B951F9D" w14:textId="77777777" w:rsidR="00750053" w:rsidRPr="0075005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91BCE" w14:textId="4F9C6475" w:rsidR="00CF1684" w:rsidRPr="00104E8F" w:rsidRDefault="00CF1684" w:rsidP="00432FCB">
      <w:pPr>
        <w:rPr>
          <w:sz w:val="28"/>
          <w:szCs w:val="28"/>
        </w:rPr>
      </w:pPr>
    </w:p>
    <w:p w14:paraId="3DC6C64E" w14:textId="0DB26F90" w:rsidR="00CF1684" w:rsidRPr="00104E8F" w:rsidRDefault="00CF1684" w:rsidP="00432FCB">
      <w:pPr>
        <w:rPr>
          <w:sz w:val="28"/>
          <w:szCs w:val="28"/>
        </w:rPr>
      </w:pPr>
    </w:p>
    <w:p w14:paraId="116E96E5" w14:textId="5A9F8FC7" w:rsidR="00CF1684" w:rsidRPr="00104E8F" w:rsidRDefault="00CF1684" w:rsidP="00432FCB">
      <w:pPr>
        <w:rPr>
          <w:sz w:val="28"/>
          <w:szCs w:val="28"/>
        </w:rPr>
      </w:pPr>
    </w:p>
    <w:p w14:paraId="365BB529" w14:textId="7741C700" w:rsidR="00CF1684" w:rsidRPr="00104E8F" w:rsidRDefault="00CF1684" w:rsidP="00432FCB">
      <w:pPr>
        <w:rPr>
          <w:sz w:val="28"/>
          <w:szCs w:val="28"/>
        </w:rPr>
      </w:pPr>
    </w:p>
    <w:p w14:paraId="317C346D" w14:textId="04F402F5" w:rsidR="00CF1684" w:rsidRPr="00104E8F" w:rsidRDefault="00CF1684" w:rsidP="00432FCB">
      <w:pPr>
        <w:rPr>
          <w:sz w:val="28"/>
          <w:szCs w:val="28"/>
        </w:rPr>
      </w:pPr>
    </w:p>
    <w:p w14:paraId="20221DD0" w14:textId="57DE7FDD" w:rsidR="00CF1684" w:rsidRPr="00104E8F" w:rsidRDefault="00CF1684" w:rsidP="00432FCB">
      <w:pPr>
        <w:rPr>
          <w:sz w:val="28"/>
          <w:szCs w:val="28"/>
        </w:rPr>
      </w:pPr>
    </w:p>
    <w:p w14:paraId="0DDC302F" w14:textId="20C45768" w:rsidR="00CF1684" w:rsidRDefault="00CF1684" w:rsidP="00432FCB">
      <w:pPr>
        <w:rPr>
          <w:sz w:val="28"/>
          <w:szCs w:val="28"/>
        </w:rPr>
      </w:pPr>
    </w:p>
    <w:p w14:paraId="2759E3CF" w14:textId="77777777" w:rsidR="00B21170" w:rsidRPr="00104E8F" w:rsidRDefault="00B21170" w:rsidP="00432FCB">
      <w:pPr>
        <w:rPr>
          <w:sz w:val="28"/>
          <w:szCs w:val="28"/>
        </w:rPr>
      </w:pPr>
    </w:p>
    <w:p w14:paraId="1FD6B447" w14:textId="77777777" w:rsidR="00CF1684" w:rsidRPr="00104E8F" w:rsidRDefault="00CF1684" w:rsidP="00432FCB">
      <w:pPr>
        <w:rPr>
          <w:sz w:val="28"/>
          <w:szCs w:val="28"/>
        </w:rPr>
      </w:pPr>
    </w:p>
    <w:p w14:paraId="578FF260" w14:textId="003D21D5" w:rsidR="00F200E4" w:rsidRPr="00104E8F" w:rsidRDefault="007245B0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  <w:cs/>
        </w:rPr>
        <w:lastRenderedPageBreak/>
        <w:t>บุคคลหรือกิจการที่เกี่ยวข้องกัน</w:t>
      </w:r>
    </w:p>
    <w:p w14:paraId="485239F8" w14:textId="71E38548" w:rsidR="00F200E4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ab/>
      </w:r>
    </w:p>
    <w:p w14:paraId="1A27EED4" w14:textId="3024FF9F" w:rsidR="00BB2247" w:rsidRPr="00384478" w:rsidRDefault="00BB2247" w:rsidP="00BB22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84478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384478">
        <w:rPr>
          <w:rFonts w:ascii="Angsana New" w:hAnsi="Angsana New"/>
          <w:b/>
          <w:sz w:val="30"/>
          <w:szCs w:val="30"/>
        </w:rPr>
        <w:t xml:space="preserve"> </w:t>
      </w:r>
      <w:r w:rsidRPr="00384478">
        <w:rPr>
          <w:rFonts w:ascii="Angsana New" w:hAnsi="Angsana New"/>
          <w:b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7D18A9" w14:textId="77777777" w:rsidR="00BB2247" w:rsidRPr="00104E8F" w:rsidRDefault="00BB2247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1586CAEB" w14:textId="0E9A4E53" w:rsidR="00F200E4" w:rsidRPr="00104E8F" w:rsidRDefault="008F2689" w:rsidP="00DE1E6C">
      <w:pPr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00F88" w:rsidRPr="00104E8F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บริษัทย่อยได้เปิดเผยในหมายเหตุ</w:t>
      </w:r>
      <w:r w:rsidR="00500F88" w:rsidRPr="00291AE8">
        <w:rPr>
          <w:rFonts w:ascii="Angsana New" w:hAnsi="Angsana New"/>
          <w:b/>
          <w:sz w:val="30"/>
          <w:szCs w:val="30"/>
          <w:cs/>
        </w:rPr>
        <w:t>ข้อ</w:t>
      </w:r>
      <w:r w:rsidR="00327019" w:rsidRPr="00291AE8">
        <w:rPr>
          <w:rFonts w:ascii="Angsana New" w:hAnsi="Angsana New"/>
          <w:b/>
          <w:sz w:val="30"/>
          <w:szCs w:val="30"/>
        </w:rPr>
        <w:t xml:space="preserve"> </w:t>
      </w:r>
      <w:r w:rsidR="00291AE8" w:rsidRPr="00291AE8">
        <w:rPr>
          <w:rFonts w:ascii="Angsana New" w:hAnsi="Angsana New"/>
          <w:bCs/>
          <w:sz w:val="30"/>
          <w:szCs w:val="30"/>
        </w:rPr>
        <w:t>7</w:t>
      </w:r>
      <w:r w:rsidR="00327019" w:rsidRPr="00291AE8">
        <w:rPr>
          <w:rFonts w:ascii="Angsana New" w:hAnsi="Angsana New"/>
          <w:bCs/>
          <w:sz w:val="30"/>
          <w:szCs w:val="30"/>
        </w:rPr>
        <w:t xml:space="preserve"> </w:t>
      </w:r>
      <w:r w:rsidR="00F51A9A" w:rsidRPr="00F51A9A">
        <w:rPr>
          <w:rFonts w:ascii="Angsana New" w:hAnsi="Angsana New"/>
          <w:b/>
          <w:sz w:val="30"/>
          <w:szCs w:val="30"/>
          <w:cs/>
        </w:rPr>
        <w:t>สำหรับ</w:t>
      </w:r>
      <w:r w:rsidR="00F200E4" w:rsidRPr="00104E8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F235B75" w14:textId="77777777" w:rsidR="00F200E4" w:rsidRPr="00104E8F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171" w:type="dxa"/>
        <w:tblInd w:w="432" w:type="dxa"/>
        <w:tblLook w:val="01E0" w:firstRow="1" w:lastRow="1" w:firstColumn="1" w:lastColumn="1" w:noHBand="0" w:noVBand="0"/>
      </w:tblPr>
      <w:tblGrid>
        <w:gridCol w:w="4286"/>
        <w:gridCol w:w="1429"/>
        <w:gridCol w:w="3456"/>
      </w:tblGrid>
      <w:tr w:rsidR="00A42E54" w:rsidRPr="00104E8F" w14:paraId="6A7BD1B3" w14:textId="77777777" w:rsidTr="007053E4">
        <w:trPr>
          <w:tblHeader/>
        </w:trPr>
        <w:tc>
          <w:tcPr>
            <w:tcW w:w="4286" w:type="dxa"/>
          </w:tcPr>
          <w:p w14:paraId="3A787949" w14:textId="77777777" w:rsidR="00A42E54" w:rsidRPr="00104E8F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9" w:type="dxa"/>
          </w:tcPr>
          <w:p w14:paraId="3AD1C102" w14:textId="77777777" w:rsidR="00A42E54" w:rsidRPr="00104E8F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56" w:type="dxa"/>
          </w:tcPr>
          <w:p w14:paraId="1BE63B40" w14:textId="77777777" w:rsidR="00A42E54" w:rsidRPr="00104E8F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104E8F" w14:paraId="245DFBA1" w14:textId="77777777" w:rsidTr="007053E4">
        <w:trPr>
          <w:tblHeader/>
        </w:trPr>
        <w:tc>
          <w:tcPr>
            <w:tcW w:w="4286" w:type="dxa"/>
          </w:tcPr>
          <w:p w14:paraId="2B28BCDC" w14:textId="77777777" w:rsidR="00AF683A" w:rsidRPr="00104E8F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E20EED" w14:textId="77777777" w:rsidR="00AF683A" w:rsidRPr="00104E8F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56" w:type="dxa"/>
          </w:tcPr>
          <w:p w14:paraId="7F636D1D" w14:textId="77777777" w:rsidR="00AF683A" w:rsidRPr="00104E8F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0D0" w:rsidRPr="00104E8F" w14:paraId="2CACE3FF" w14:textId="77777777" w:rsidTr="007053E4">
        <w:tc>
          <w:tcPr>
            <w:tcW w:w="4286" w:type="dxa"/>
          </w:tcPr>
          <w:p w14:paraId="448B2056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รอแยล</w:t>
            </w:r>
            <w:r w:rsidR="00543C5D"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29" w:type="dxa"/>
          </w:tcPr>
          <w:p w14:paraId="28645CB5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A511E8" w14:textId="14A074A8" w:rsidR="006E50D0" w:rsidRPr="00104E8F" w:rsidRDefault="00F673AD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104E8F" w14:paraId="1319CA63" w14:textId="77777777" w:rsidTr="007053E4">
        <w:tc>
          <w:tcPr>
            <w:tcW w:w="4286" w:type="dxa"/>
          </w:tcPr>
          <w:p w14:paraId="7FB38AFE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29" w:type="dxa"/>
          </w:tcPr>
          <w:p w14:paraId="25E83EEA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C26E99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104E8F" w14:paraId="11BFF2B6" w14:textId="77777777" w:rsidTr="007053E4">
        <w:tc>
          <w:tcPr>
            <w:tcW w:w="4286" w:type="dxa"/>
          </w:tcPr>
          <w:p w14:paraId="5F75F388" w14:textId="77777777" w:rsidR="006E50D0" w:rsidRPr="00104E8F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</w:t>
            </w:r>
            <w:r w:rsidR="006E50D0" w:rsidRPr="00104E8F">
              <w:rPr>
                <w:rFonts w:ascii="Angsana New" w:hAnsi="Angsana New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29" w:type="dxa"/>
          </w:tcPr>
          <w:p w14:paraId="4B0C91C1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3C4081CA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50D0" w:rsidRPr="00104E8F" w14:paraId="0E615060" w14:textId="77777777" w:rsidTr="007053E4">
        <w:tc>
          <w:tcPr>
            <w:tcW w:w="4286" w:type="dxa"/>
          </w:tcPr>
          <w:p w14:paraId="0BCED8CF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429" w:type="dxa"/>
          </w:tcPr>
          <w:p w14:paraId="19602284" w14:textId="77777777" w:rsidR="006E50D0" w:rsidRPr="00104E8F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1818E6F7" w14:textId="77777777" w:rsidR="006E50D0" w:rsidRPr="00104E8F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104E8F" w14:paraId="15537BF3" w14:textId="77777777" w:rsidTr="007053E4">
        <w:tc>
          <w:tcPr>
            <w:tcW w:w="4286" w:type="dxa"/>
          </w:tcPr>
          <w:p w14:paraId="465520A8" w14:textId="77777777" w:rsidR="000073CB" w:rsidRPr="00104E8F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พี</w:t>
            </w:r>
            <w:r w:rsidRPr="00104E8F">
              <w:rPr>
                <w:rFonts w:ascii="Angsana New" w:hAnsi="Angsana New"/>
                <w:sz w:val="30"/>
                <w:szCs w:val="30"/>
              </w:rPr>
              <w:t>.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E8F">
              <w:rPr>
                <w:rFonts w:ascii="Angsana New" w:hAnsi="Angsana New"/>
                <w:sz w:val="30"/>
                <w:szCs w:val="30"/>
              </w:rPr>
              <w:t>.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29" w:type="dxa"/>
          </w:tcPr>
          <w:p w14:paraId="4AD2A632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56" w:type="dxa"/>
          </w:tcPr>
          <w:p w14:paraId="0E3EABD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4228D" w:rsidRPr="00104E8F" w14:paraId="341AC2B5" w14:textId="77777777" w:rsidTr="007053E4">
        <w:tc>
          <w:tcPr>
            <w:tcW w:w="4286" w:type="dxa"/>
          </w:tcPr>
          <w:p w14:paraId="3EC6E422" w14:textId="77777777" w:rsidR="0074228D" w:rsidRPr="00104E8F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1429" w:type="dxa"/>
          </w:tcPr>
          <w:p w14:paraId="6F2AB16F" w14:textId="77777777" w:rsidR="0074228D" w:rsidRPr="00104E8F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56" w:type="dxa"/>
          </w:tcPr>
          <w:p w14:paraId="53E5DB4C" w14:textId="77777777" w:rsidR="0074228D" w:rsidRPr="00104E8F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104E8F" w14:paraId="24AA369F" w14:textId="77777777" w:rsidTr="007053E4">
        <w:tc>
          <w:tcPr>
            <w:tcW w:w="4286" w:type="dxa"/>
          </w:tcPr>
          <w:p w14:paraId="01AC7A44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29" w:type="dxa"/>
          </w:tcPr>
          <w:p w14:paraId="50DB3461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0475577E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104E8F" w14:paraId="6416F550" w14:textId="77777777" w:rsidTr="007053E4">
        <w:tc>
          <w:tcPr>
            <w:tcW w:w="4286" w:type="dxa"/>
          </w:tcPr>
          <w:p w14:paraId="30FE2DEE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29" w:type="dxa"/>
          </w:tcPr>
          <w:p w14:paraId="2234D7D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048CE1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32E16991" w14:textId="77777777" w:rsidTr="007053E4">
        <w:tc>
          <w:tcPr>
            <w:tcW w:w="4286" w:type="dxa"/>
          </w:tcPr>
          <w:p w14:paraId="5FCDD74D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429" w:type="dxa"/>
          </w:tcPr>
          <w:p w14:paraId="76C98B9F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2CFE4D1F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5C169C56" w14:textId="77777777" w:rsidTr="007053E4">
        <w:tc>
          <w:tcPr>
            <w:tcW w:w="4286" w:type="dxa"/>
          </w:tcPr>
          <w:p w14:paraId="0C9BA83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คอปอเรชั่น เจแปน จำกัด</w:t>
            </w:r>
          </w:p>
        </w:tc>
        <w:tc>
          <w:tcPr>
            <w:tcW w:w="1429" w:type="dxa"/>
          </w:tcPr>
          <w:p w14:paraId="4A90CC80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456" w:type="dxa"/>
          </w:tcPr>
          <w:p w14:paraId="30021CC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1BD11800" w14:textId="77777777" w:rsidTr="007053E4">
        <w:tc>
          <w:tcPr>
            <w:tcW w:w="4286" w:type="dxa"/>
          </w:tcPr>
          <w:p w14:paraId="6A788939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29" w:type="dxa"/>
          </w:tcPr>
          <w:p w14:paraId="2D3544D2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56" w:type="dxa"/>
          </w:tcPr>
          <w:p w14:paraId="6F9E0274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520196D7" w14:textId="77777777" w:rsidTr="007053E4">
        <w:tc>
          <w:tcPr>
            <w:tcW w:w="4286" w:type="dxa"/>
          </w:tcPr>
          <w:p w14:paraId="48BF2817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29" w:type="dxa"/>
          </w:tcPr>
          <w:p w14:paraId="6871C342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56" w:type="dxa"/>
          </w:tcPr>
          <w:p w14:paraId="6F5CB110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64328EBE" w14:textId="77777777" w:rsidTr="007053E4">
        <w:tc>
          <w:tcPr>
            <w:tcW w:w="4286" w:type="dxa"/>
          </w:tcPr>
          <w:p w14:paraId="00F1B0AD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ซาฟโคล ชิลี เอส เอ</w:t>
            </w:r>
          </w:p>
        </w:tc>
        <w:tc>
          <w:tcPr>
            <w:tcW w:w="1429" w:type="dxa"/>
          </w:tcPr>
          <w:p w14:paraId="531395A4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ชิลี</w:t>
            </w:r>
          </w:p>
        </w:tc>
        <w:tc>
          <w:tcPr>
            <w:tcW w:w="3456" w:type="dxa"/>
          </w:tcPr>
          <w:p w14:paraId="3160A8A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6600A9C4" w14:textId="77777777" w:rsidTr="007053E4">
        <w:tc>
          <w:tcPr>
            <w:tcW w:w="4286" w:type="dxa"/>
          </w:tcPr>
          <w:p w14:paraId="029AEFD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แกมมาอินเวสท์เม้นท์ อิงค์</w:t>
            </w:r>
          </w:p>
        </w:tc>
        <w:tc>
          <w:tcPr>
            <w:tcW w:w="1429" w:type="dxa"/>
          </w:tcPr>
          <w:p w14:paraId="0CEF8BEF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56" w:type="dxa"/>
          </w:tcPr>
          <w:p w14:paraId="5CD8033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CB" w:rsidRPr="00104E8F" w14:paraId="1784D9BF" w14:textId="77777777" w:rsidTr="007053E4">
        <w:tc>
          <w:tcPr>
            <w:tcW w:w="4286" w:type="dxa"/>
          </w:tcPr>
          <w:p w14:paraId="427DAFB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ACB3F2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56" w:type="dxa"/>
          </w:tcPr>
          <w:p w14:paraId="124260B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1397CA88" w14:textId="77777777" w:rsidTr="007053E4">
        <w:trPr>
          <w:trHeight w:val="2333"/>
        </w:trPr>
        <w:tc>
          <w:tcPr>
            <w:tcW w:w="4286" w:type="dxa"/>
          </w:tcPr>
          <w:p w14:paraId="5EA22DA1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29" w:type="dxa"/>
          </w:tcPr>
          <w:p w14:paraId="0EBD7101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14A4DBFA" w14:textId="77777777" w:rsidR="00E324E8" w:rsidRPr="00104E8F" w:rsidRDefault="000073CB" w:rsidP="002A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0073CB" w:rsidRPr="00104E8F" w14:paraId="366E6CD9" w14:textId="77777777" w:rsidTr="007053E4">
        <w:tc>
          <w:tcPr>
            <w:tcW w:w="4286" w:type="dxa"/>
          </w:tcPr>
          <w:p w14:paraId="41418C89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นายตัน  บุน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ปิน</w:t>
            </w:r>
          </w:p>
        </w:tc>
        <w:tc>
          <w:tcPr>
            <w:tcW w:w="1429" w:type="dxa"/>
          </w:tcPr>
          <w:p w14:paraId="0AB94867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011B48BA" w14:textId="4F3A02DC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="00C95739">
              <w:rPr>
                <w:rFonts w:ascii="Angsana New" w:hAnsi="Angsana New"/>
                <w:sz w:val="30"/>
                <w:szCs w:val="30"/>
              </w:rPr>
              <w:t>10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หรือ</w:t>
            </w:r>
          </w:p>
          <w:p w14:paraId="0EC1A89E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B940D3">
              <w:rPr>
                <w:rFonts w:ascii="Angsana New" w:hAnsi="Angsana New"/>
                <w:sz w:val="30"/>
                <w:szCs w:val="30"/>
                <w:cs/>
              </w:rPr>
              <w:t>มากกว่าและเป็นกรรมการของบริษัท</w:t>
            </w:r>
          </w:p>
        </w:tc>
      </w:tr>
      <w:tr w:rsidR="003F2B6F" w:rsidRPr="00104E8F" w14:paraId="371AB1AA" w14:textId="77777777" w:rsidTr="007053E4">
        <w:tc>
          <w:tcPr>
            <w:tcW w:w="4286" w:type="dxa"/>
          </w:tcPr>
          <w:p w14:paraId="45528FB2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นายตัน เซา ปอ</w:t>
            </w:r>
          </w:p>
        </w:tc>
        <w:tc>
          <w:tcPr>
            <w:tcW w:w="1429" w:type="dxa"/>
          </w:tcPr>
          <w:p w14:paraId="0B5F6D25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6EAD0DF" w14:textId="5F1EE514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="00C95739">
              <w:rPr>
                <w:rFonts w:ascii="Angsana New" w:hAnsi="Angsana New"/>
                <w:sz w:val="30"/>
                <w:szCs w:val="30"/>
              </w:rPr>
              <w:t>10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หรือ</w:t>
            </w:r>
          </w:p>
          <w:p w14:paraId="595BF033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14:paraId="161E9822" w14:textId="77777777" w:rsidR="00E324E8" w:rsidRPr="00104E8F" w:rsidRDefault="00E324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2EBF0DDE" w14:textId="77777777" w:rsidR="00014212" w:rsidRPr="00104E8F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104E8F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104E8F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="00542064" w:rsidRPr="00104E8F">
        <w:rPr>
          <w:rFonts w:ascii="Angsana New" w:hAnsi="Angsana New"/>
          <w:sz w:val="30"/>
          <w:szCs w:val="30"/>
          <w:cs/>
        </w:rPr>
        <w:t>แต่ละประเภท</w:t>
      </w:r>
      <w:r w:rsidRPr="00104E8F">
        <w:rPr>
          <w:rFonts w:ascii="Angsana New" w:hAnsi="Angsana New"/>
          <w:sz w:val="30"/>
          <w:szCs w:val="30"/>
          <w:cs/>
          <w:lang w:val="th-TH"/>
        </w:rPr>
        <w:t>อธิบายได้ดังต่อไปนี้</w:t>
      </w:r>
    </w:p>
    <w:p w14:paraId="7283DC5B" w14:textId="77777777" w:rsidR="00014212" w:rsidRPr="00104E8F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104E8F" w14:paraId="61845617" w14:textId="77777777" w:rsidTr="005242E0">
        <w:trPr>
          <w:tblHeader/>
        </w:trPr>
        <w:tc>
          <w:tcPr>
            <w:tcW w:w="5553" w:type="dxa"/>
          </w:tcPr>
          <w:p w14:paraId="47A97FAD" w14:textId="77777777" w:rsidR="00294F10" w:rsidRPr="00104E8F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14:paraId="4C93E9FC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104E8F" w14:paraId="509F44DC" w14:textId="77777777" w:rsidTr="005242E0">
        <w:tc>
          <w:tcPr>
            <w:tcW w:w="5553" w:type="dxa"/>
          </w:tcPr>
          <w:p w14:paraId="2CE79FA0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14:paraId="4CE38CD9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104E8F" w14:paraId="7B6E5C88" w14:textId="77777777" w:rsidTr="005242E0">
        <w:tc>
          <w:tcPr>
            <w:tcW w:w="5553" w:type="dxa"/>
          </w:tcPr>
          <w:p w14:paraId="09219892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14:paraId="68E6DB0C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104E8F" w14:paraId="597077EB" w14:textId="77777777" w:rsidTr="005242E0">
        <w:tc>
          <w:tcPr>
            <w:tcW w:w="5553" w:type="dxa"/>
          </w:tcPr>
          <w:p w14:paraId="53E0D34D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14:paraId="73172196" w14:textId="77777777" w:rsidR="00294F10" w:rsidRPr="00104E8F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104E8F" w14:paraId="590A6677" w14:textId="77777777" w:rsidTr="005242E0">
        <w:tc>
          <w:tcPr>
            <w:tcW w:w="5553" w:type="dxa"/>
          </w:tcPr>
          <w:p w14:paraId="4AB55919" w14:textId="77777777" w:rsidR="007E033E" w:rsidRPr="00104E8F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14:paraId="2A27EF0C" w14:textId="77777777" w:rsidR="007E033E" w:rsidRPr="00104E8F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104E8F" w14:paraId="52941EFB" w14:textId="77777777" w:rsidTr="005242E0">
        <w:tc>
          <w:tcPr>
            <w:tcW w:w="5553" w:type="dxa"/>
          </w:tcPr>
          <w:p w14:paraId="7F09CB87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14:paraId="35D1F441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104E8F" w14:paraId="4CD9F7D0" w14:textId="77777777" w:rsidTr="005242E0">
        <w:tc>
          <w:tcPr>
            <w:tcW w:w="5553" w:type="dxa"/>
          </w:tcPr>
          <w:p w14:paraId="177553F6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14:paraId="0B22B081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104E8F" w14:paraId="4D11DBE1" w14:textId="77777777" w:rsidTr="005242E0">
        <w:tc>
          <w:tcPr>
            <w:tcW w:w="5553" w:type="dxa"/>
          </w:tcPr>
          <w:p w14:paraId="6104D42E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14:paraId="114CDEF3" w14:textId="77777777" w:rsidR="004C69E0" w:rsidRPr="00104E8F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104E8F" w14:paraId="4284B7A9" w14:textId="77777777" w:rsidTr="005242E0">
        <w:tc>
          <w:tcPr>
            <w:tcW w:w="5553" w:type="dxa"/>
          </w:tcPr>
          <w:p w14:paraId="412D2B24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14:paraId="7CDCED33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14:paraId="72CDA5A2" w14:textId="77777777" w:rsidR="00841333" w:rsidRPr="00104E8F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1176C252" w14:textId="77777777" w:rsidR="00841333" w:rsidRPr="00104E8F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8B2EE93" w14:textId="7C067DAF" w:rsidR="00841333" w:rsidRPr="00104E8F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010A121" w14:textId="390240E3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6800C66" w14:textId="196866EB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541123F" w14:textId="3C65E2AA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B55D30" w14:textId="77777777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27BEB00" w14:textId="46F34F18" w:rsidR="00875AD8" w:rsidRPr="00104E8F" w:rsidRDefault="00875AD8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63D24B" w14:textId="77777777" w:rsidR="00522303" w:rsidRPr="00104E8F" w:rsidRDefault="00522303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104E8F" w14:paraId="5955EB05" w14:textId="77777777" w:rsidTr="000E2EE7">
        <w:tc>
          <w:tcPr>
            <w:tcW w:w="4230" w:type="dxa"/>
          </w:tcPr>
          <w:p w14:paraId="4D877BC2" w14:textId="4A43C88F" w:rsidR="000E42AE" w:rsidRPr="00104E8F" w:rsidRDefault="000E2EE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2E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61A3AC9F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224639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0ECD937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7AA" w:rsidRPr="00104E8F" w14:paraId="083B532E" w14:textId="77777777" w:rsidTr="000E2EE7">
        <w:tc>
          <w:tcPr>
            <w:tcW w:w="4230" w:type="dxa"/>
          </w:tcPr>
          <w:p w14:paraId="50260910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5E369A61" w14:textId="32D04DCD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E083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CD66D5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EEF34A" w14:textId="132C4BAB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E08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F825BE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CCCA4EC" w14:textId="601A3726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E083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DF9C5F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7EA98D" w14:textId="09697CFB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E083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1F5E" w:rsidRPr="00104E8F" w14:paraId="184CB90A" w14:textId="77777777" w:rsidTr="000E2EE7">
        <w:trPr>
          <w:trHeight w:hRule="exact" w:val="362"/>
        </w:trPr>
        <w:tc>
          <w:tcPr>
            <w:tcW w:w="4230" w:type="dxa"/>
          </w:tcPr>
          <w:p w14:paraId="66F2ADBA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06FFA43F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104E8F" w14:paraId="00F5BECD" w14:textId="77777777" w:rsidTr="000E2EE7">
        <w:tc>
          <w:tcPr>
            <w:tcW w:w="4230" w:type="dxa"/>
          </w:tcPr>
          <w:p w14:paraId="5263784B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D0AAFE9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4F3E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EBCFF3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4943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85AB9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C2D2B59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4BB64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F83" w:rsidRPr="00104E8F" w14:paraId="7E57A9D4" w14:textId="77777777" w:rsidTr="000E2EE7">
        <w:tc>
          <w:tcPr>
            <w:tcW w:w="4230" w:type="dxa"/>
          </w:tcPr>
          <w:p w14:paraId="6EA57F48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14:paraId="5E10F1EE" w14:textId="6F66BFFC" w:rsidR="00675F83" w:rsidRPr="00104E8F" w:rsidRDefault="00092E1D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E17BE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81BD85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508DE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61AB8B" w14:textId="27B1870F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38,378</w:t>
            </w:r>
          </w:p>
        </w:tc>
        <w:tc>
          <w:tcPr>
            <w:tcW w:w="279" w:type="dxa"/>
            <w:gridSpan w:val="2"/>
          </w:tcPr>
          <w:p w14:paraId="4EFEC37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E9CBEFD" w14:textId="495D1166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32,141</w:t>
            </w:r>
          </w:p>
        </w:tc>
      </w:tr>
      <w:tr w:rsidR="00675F83" w:rsidRPr="00104E8F" w14:paraId="0E4394E8" w14:textId="77777777" w:rsidTr="000E2EE7">
        <w:tc>
          <w:tcPr>
            <w:tcW w:w="4230" w:type="dxa"/>
          </w:tcPr>
          <w:p w14:paraId="041B1385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1DC87F34" w14:textId="53E00867" w:rsidR="00675F83" w:rsidRPr="00104E8F" w:rsidRDefault="00092E1D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4B5F9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885E14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F659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89FA32" w14:textId="60970112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4,554</w:t>
            </w:r>
          </w:p>
        </w:tc>
        <w:tc>
          <w:tcPr>
            <w:tcW w:w="279" w:type="dxa"/>
            <w:gridSpan w:val="2"/>
          </w:tcPr>
          <w:p w14:paraId="065038EB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A4404C" w14:textId="227CDA0F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4,380</w:t>
            </w:r>
          </w:p>
        </w:tc>
      </w:tr>
      <w:tr w:rsidR="00675F83" w:rsidRPr="00104E8F" w14:paraId="247CDEA2" w14:textId="77777777" w:rsidTr="000E2EE7">
        <w:tc>
          <w:tcPr>
            <w:tcW w:w="4230" w:type="dxa"/>
          </w:tcPr>
          <w:p w14:paraId="51B42DF8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8546AF3" w14:textId="54AF39F3" w:rsidR="00675F83" w:rsidRPr="00104E8F" w:rsidRDefault="00092E1D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79650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376E5115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295A30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75A8D2" w14:textId="1C10F95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9" w:type="dxa"/>
            <w:gridSpan w:val="2"/>
          </w:tcPr>
          <w:p w14:paraId="43DA61C5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5A878" w14:textId="13A50EAC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675F83" w:rsidRPr="00104E8F" w14:paraId="2E52237C" w14:textId="77777777" w:rsidTr="000E2EE7">
        <w:trPr>
          <w:trHeight w:hRule="exact" w:val="288"/>
        </w:trPr>
        <w:tc>
          <w:tcPr>
            <w:tcW w:w="4230" w:type="dxa"/>
          </w:tcPr>
          <w:p w14:paraId="6575BAE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090FA46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E4A04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ECA3539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8A746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E5DA8E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FFE6749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DCD0C00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F83" w:rsidRPr="00104E8F" w14:paraId="109B1DE3" w14:textId="77777777" w:rsidTr="000E2EE7">
        <w:tc>
          <w:tcPr>
            <w:tcW w:w="4230" w:type="dxa"/>
          </w:tcPr>
          <w:p w14:paraId="3B263678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14:paraId="44047F1F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DA6D1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445A8F9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1479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E52C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4B498610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A8E66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F83" w:rsidRPr="00104E8F" w14:paraId="2B358FBD" w14:textId="77777777" w:rsidTr="000E2EE7">
        <w:trPr>
          <w:trHeight w:val="362"/>
        </w:trPr>
        <w:tc>
          <w:tcPr>
            <w:tcW w:w="4230" w:type="dxa"/>
          </w:tcPr>
          <w:p w14:paraId="29D6509A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DDEF432" w14:textId="3BBB6205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2,600,988</w:t>
            </w:r>
          </w:p>
        </w:tc>
        <w:tc>
          <w:tcPr>
            <w:tcW w:w="270" w:type="dxa"/>
          </w:tcPr>
          <w:p w14:paraId="0D4AEA40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E0942B0" w14:textId="2A0E966C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2,691,226</w:t>
            </w:r>
          </w:p>
        </w:tc>
        <w:tc>
          <w:tcPr>
            <w:tcW w:w="270" w:type="dxa"/>
          </w:tcPr>
          <w:p w14:paraId="14501E93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B1AF90" w14:textId="523A445D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2,592,659</w:t>
            </w:r>
          </w:p>
        </w:tc>
        <w:tc>
          <w:tcPr>
            <w:tcW w:w="279" w:type="dxa"/>
            <w:gridSpan w:val="2"/>
          </w:tcPr>
          <w:p w14:paraId="1BA91011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DA0D1B" w14:textId="677748E4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2,682,781</w:t>
            </w:r>
          </w:p>
        </w:tc>
      </w:tr>
      <w:tr w:rsidR="00675F83" w:rsidRPr="00104E8F" w14:paraId="5DD51CC7" w14:textId="77777777" w:rsidTr="000E2EE7">
        <w:tc>
          <w:tcPr>
            <w:tcW w:w="4230" w:type="dxa"/>
          </w:tcPr>
          <w:p w14:paraId="40D811B6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14:paraId="3C2C5AF8" w14:textId="1EAC39A8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  <w:tc>
          <w:tcPr>
            <w:tcW w:w="270" w:type="dxa"/>
          </w:tcPr>
          <w:p w14:paraId="0CAAAC7F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A833CB" w14:textId="735B2CA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40,028</w:t>
            </w:r>
          </w:p>
        </w:tc>
        <w:tc>
          <w:tcPr>
            <w:tcW w:w="270" w:type="dxa"/>
          </w:tcPr>
          <w:p w14:paraId="71D7BA4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1307B7" w14:textId="205D81BF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  <w:tc>
          <w:tcPr>
            <w:tcW w:w="279" w:type="dxa"/>
            <w:gridSpan w:val="2"/>
          </w:tcPr>
          <w:p w14:paraId="011BFF7B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24B8DF" w14:textId="7E8DA0A8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40,028</w:t>
            </w:r>
          </w:p>
        </w:tc>
      </w:tr>
      <w:tr w:rsidR="00675F83" w:rsidRPr="00104E8F" w14:paraId="508CAF13" w14:textId="77777777" w:rsidTr="000E2EE7">
        <w:tc>
          <w:tcPr>
            <w:tcW w:w="4230" w:type="dxa"/>
          </w:tcPr>
          <w:p w14:paraId="53BDD47F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48DF856" w14:textId="502C925C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  <w:tc>
          <w:tcPr>
            <w:tcW w:w="270" w:type="dxa"/>
          </w:tcPr>
          <w:p w14:paraId="457CB9CF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F10760" w14:textId="62C340A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6,872</w:t>
            </w:r>
          </w:p>
        </w:tc>
        <w:tc>
          <w:tcPr>
            <w:tcW w:w="270" w:type="dxa"/>
          </w:tcPr>
          <w:p w14:paraId="25B4CB2A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2C335" w14:textId="3E474DAF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5,312</w:t>
            </w:r>
          </w:p>
        </w:tc>
        <w:tc>
          <w:tcPr>
            <w:tcW w:w="279" w:type="dxa"/>
            <w:gridSpan w:val="2"/>
          </w:tcPr>
          <w:p w14:paraId="4D677D87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78381" w14:textId="6C1209D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5,666</w:t>
            </w:r>
          </w:p>
        </w:tc>
      </w:tr>
      <w:tr w:rsidR="00675F83" w:rsidRPr="00104E8F" w14:paraId="23C175B3" w14:textId="77777777" w:rsidTr="000E2EE7">
        <w:tc>
          <w:tcPr>
            <w:tcW w:w="4230" w:type="dxa"/>
          </w:tcPr>
          <w:p w14:paraId="4025431F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708CC038" w14:textId="58F7B354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28,166</w:t>
            </w:r>
          </w:p>
        </w:tc>
        <w:tc>
          <w:tcPr>
            <w:tcW w:w="270" w:type="dxa"/>
          </w:tcPr>
          <w:p w14:paraId="62B71AE1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8F115E" w14:textId="1F390958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34,224</w:t>
            </w:r>
          </w:p>
        </w:tc>
        <w:tc>
          <w:tcPr>
            <w:tcW w:w="270" w:type="dxa"/>
          </w:tcPr>
          <w:p w14:paraId="7C99FEA3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ABBF6" w14:textId="507C0F7C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28,166</w:t>
            </w:r>
          </w:p>
        </w:tc>
        <w:tc>
          <w:tcPr>
            <w:tcW w:w="279" w:type="dxa"/>
            <w:gridSpan w:val="2"/>
          </w:tcPr>
          <w:p w14:paraId="0E9992E1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A4724B" w14:textId="23A6ED98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34,224</w:t>
            </w:r>
          </w:p>
        </w:tc>
      </w:tr>
      <w:tr w:rsidR="00675F83" w:rsidRPr="00104E8F" w14:paraId="06C8A4A4" w14:textId="77777777" w:rsidTr="000E2EE7">
        <w:tc>
          <w:tcPr>
            <w:tcW w:w="4230" w:type="dxa"/>
          </w:tcPr>
          <w:p w14:paraId="4FCD0E5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08AB45C5" w14:textId="31A78A8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510,367</w:t>
            </w:r>
          </w:p>
        </w:tc>
        <w:tc>
          <w:tcPr>
            <w:tcW w:w="270" w:type="dxa"/>
          </w:tcPr>
          <w:p w14:paraId="2DA05236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EAB91" w14:textId="23E914F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728,448</w:t>
            </w:r>
          </w:p>
        </w:tc>
        <w:tc>
          <w:tcPr>
            <w:tcW w:w="270" w:type="dxa"/>
          </w:tcPr>
          <w:p w14:paraId="6888E497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66C10" w14:textId="426AEAE1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510,367</w:t>
            </w:r>
          </w:p>
        </w:tc>
        <w:tc>
          <w:tcPr>
            <w:tcW w:w="279" w:type="dxa"/>
            <w:gridSpan w:val="2"/>
          </w:tcPr>
          <w:p w14:paraId="7F5CA1A3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B1E5C6" w14:textId="4CADDD1D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728,448</w:t>
            </w:r>
          </w:p>
        </w:tc>
      </w:tr>
      <w:tr w:rsidR="00675F83" w:rsidRPr="00104E8F" w14:paraId="10144B49" w14:textId="77777777" w:rsidTr="000E2EE7">
        <w:tc>
          <w:tcPr>
            <w:tcW w:w="4230" w:type="dxa"/>
          </w:tcPr>
          <w:p w14:paraId="5A60D489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4FC66502" w14:textId="037A8EA1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70" w:type="dxa"/>
          </w:tcPr>
          <w:p w14:paraId="091DE46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CF313B" w14:textId="10BC5EC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70" w:type="dxa"/>
          </w:tcPr>
          <w:p w14:paraId="59A09606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A84C1C" w14:textId="1AC1839F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79" w:type="dxa"/>
            <w:gridSpan w:val="2"/>
          </w:tcPr>
          <w:p w14:paraId="537C7F2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27B33E" w14:textId="74C79D22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</w:tr>
      <w:tr w:rsidR="00675F83" w:rsidRPr="00104E8F" w14:paraId="4D8E6A81" w14:textId="77777777" w:rsidTr="000E2EE7">
        <w:tc>
          <w:tcPr>
            <w:tcW w:w="4230" w:type="dxa"/>
          </w:tcPr>
          <w:p w14:paraId="7598E95C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63D7752" w14:textId="0FBE5656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34,354</w:t>
            </w:r>
          </w:p>
        </w:tc>
        <w:tc>
          <w:tcPr>
            <w:tcW w:w="270" w:type="dxa"/>
          </w:tcPr>
          <w:p w14:paraId="7F1732DE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0763B0" w14:textId="3269E9A5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270" w:type="dxa"/>
          </w:tcPr>
          <w:p w14:paraId="0E88264A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31A613" w14:textId="0CE321FD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34,354</w:t>
            </w:r>
          </w:p>
        </w:tc>
        <w:tc>
          <w:tcPr>
            <w:tcW w:w="279" w:type="dxa"/>
            <w:gridSpan w:val="2"/>
          </w:tcPr>
          <w:p w14:paraId="43BCDB6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3ACB1A" w14:textId="5363B0D9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</w:tr>
      <w:tr w:rsidR="00675F83" w:rsidRPr="00104E8F" w14:paraId="69870CBF" w14:textId="77777777" w:rsidTr="000E2EE7">
        <w:tc>
          <w:tcPr>
            <w:tcW w:w="4230" w:type="dxa"/>
          </w:tcPr>
          <w:p w14:paraId="6B98AA55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14:paraId="5ACB660E" w14:textId="1402DC4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48170592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3D8DC1" w14:textId="29151F3A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7273E52D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2BD4CC" w14:textId="009B955F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83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9" w:type="dxa"/>
            <w:gridSpan w:val="2"/>
          </w:tcPr>
          <w:p w14:paraId="238F9437" w14:textId="77777777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35D05B" w14:textId="17411FE0" w:rsidR="00675F83" w:rsidRPr="00104E8F" w:rsidRDefault="00675F83" w:rsidP="0067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FB5964" w:rsidRPr="00104E8F" w14:paraId="08775830" w14:textId="77777777" w:rsidTr="000E2EE7">
        <w:tc>
          <w:tcPr>
            <w:tcW w:w="4230" w:type="dxa"/>
          </w:tcPr>
          <w:p w14:paraId="7D00E57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670A7A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8BC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47919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B20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1EFA9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880B3C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7E686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64" w:rsidRPr="00104E8F" w14:paraId="019D13A5" w14:textId="77777777" w:rsidTr="000E2EE7">
        <w:tc>
          <w:tcPr>
            <w:tcW w:w="4230" w:type="dxa"/>
          </w:tcPr>
          <w:p w14:paraId="657EE21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4FB425C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94D0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ADFA2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DC3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65A2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2DE85C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BE1E4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64" w:rsidRPr="00104E8F" w14:paraId="7AB4EA4A" w14:textId="77777777" w:rsidTr="000E2EE7">
        <w:tc>
          <w:tcPr>
            <w:tcW w:w="4230" w:type="dxa"/>
          </w:tcPr>
          <w:p w14:paraId="02073FB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6B25023C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3B59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E926E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68B1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1DD8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6EC292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F2D3D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6342" w:rsidRPr="00104E8F" w14:paraId="03925397" w14:textId="77777777" w:rsidTr="000E2EE7">
        <w:tc>
          <w:tcPr>
            <w:tcW w:w="4230" w:type="dxa"/>
          </w:tcPr>
          <w:p w14:paraId="5D1932F5" w14:textId="4E43F648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EE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34EEE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43" w:type="dxa"/>
          </w:tcPr>
          <w:p w14:paraId="2AC4B96C" w14:textId="77777777" w:rsidR="00146342" w:rsidRPr="00027BD7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A2499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82ADC8C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BADF7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2DC508" w14:textId="77777777" w:rsidR="00146342" w:rsidRPr="00027BD7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5EC97C0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868468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342" w:rsidRPr="00104E8F" w14:paraId="3D33432D" w14:textId="77777777" w:rsidTr="000E2EE7">
        <w:tc>
          <w:tcPr>
            <w:tcW w:w="4230" w:type="dxa"/>
          </w:tcPr>
          <w:p w14:paraId="098D1245" w14:textId="1FF259EE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A95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(รวมค่าตอบแทนกรรมการ)</w:t>
            </w:r>
          </w:p>
        </w:tc>
        <w:tc>
          <w:tcPr>
            <w:tcW w:w="1143" w:type="dxa"/>
          </w:tcPr>
          <w:p w14:paraId="04029E70" w14:textId="7ABC4419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47,734</w:t>
            </w:r>
          </w:p>
        </w:tc>
        <w:tc>
          <w:tcPr>
            <w:tcW w:w="270" w:type="dxa"/>
          </w:tcPr>
          <w:p w14:paraId="7384D918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896694" w14:textId="1B931C60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47,543</w:t>
            </w:r>
          </w:p>
        </w:tc>
        <w:tc>
          <w:tcPr>
            <w:tcW w:w="270" w:type="dxa"/>
          </w:tcPr>
          <w:p w14:paraId="14311528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056DC2" w14:textId="61822D9E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45,130</w:t>
            </w:r>
          </w:p>
        </w:tc>
        <w:tc>
          <w:tcPr>
            <w:tcW w:w="279" w:type="dxa"/>
            <w:gridSpan w:val="2"/>
          </w:tcPr>
          <w:p w14:paraId="7D50773A" w14:textId="77777777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FADE6A" w14:textId="5426392E" w:rsidR="00146342" w:rsidRPr="00104E8F" w:rsidRDefault="00146342" w:rsidP="0014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44,865</w:t>
            </w:r>
          </w:p>
        </w:tc>
      </w:tr>
      <w:tr w:rsidR="00027BD7" w:rsidRPr="00104E8F" w14:paraId="72A5602A" w14:textId="77777777" w:rsidTr="000E2EE7">
        <w:tc>
          <w:tcPr>
            <w:tcW w:w="4230" w:type="dxa"/>
          </w:tcPr>
          <w:p w14:paraId="72A4F7CD" w14:textId="77777777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C3673D" w14:textId="238D67D3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270" w:type="dxa"/>
          </w:tcPr>
          <w:p w14:paraId="0C5C5B11" w14:textId="77777777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E4EBA" w14:textId="21DAABEB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</w:tcPr>
          <w:p w14:paraId="7BBF0E35" w14:textId="77777777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102E2" w14:textId="5A1CF631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1,624</w:t>
            </w:r>
          </w:p>
        </w:tc>
        <w:tc>
          <w:tcPr>
            <w:tcW w:w="279" w:type="dxa"/>
            <w:gridSpan w:val="2"/>
          </w:tcPr>
          <w:p w14:paraId="35288D37" w14:textId="77777777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BE4D38" w14:textId="31CD4C0F" w:rsidR="00027BD7" w:rsidRPr="00104E8F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</w:tr>
      <w:tr w:rsidR="00FB5964" w:rsidRPr="00104E8F" w14:paraId="15428F45" w14:textId="77777777" w:rsidTr="000E2EE7">
        <w:tc>
          <w:tcPr>
            <w:tcW w:w="4230" w:type="dxa"/>
          </w:tcPr>
          <w:p w14:paraId="4D673127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D595CA" w14:textId="56B998BC" w:rsidR="00FB5964" w:rsidRPr="00027BD7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b/>
                <w:bCs/>
                <w:sz w:val="30"/>
                <w:szCs w:val="30"/>
              </w:rPr>
              <w:t>49,394</w:t>
            </w:r>
          </w:p>
        </w:tc>
        <w:tc>
          <w:tcPr>
            <w:tcW w:w="270" w:type="dxa"/>
          </w:tcPr>
          <w:p w14:paraId="3EE01A1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557E35" w14:textId="345183B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48,914</w:t>
            </w:r>
          </w:p>
        </w:tc>
        <w:tc>
          <w:tcPr>
            <w:tcW w:w="270" w:type="dxa"/>
          </w:tcPr>
          <w:p w14:paraId="08D7844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FA8D81" w14:textId="6A2874B5" w:rsidR="00FB5964" w:rsidRPr="00027BD7" w:rsidRDefault="00027BD7" w:rsidP="0002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b/>
                <w:bCs/>
                <w:sz w:val="30"/>
                <w:szCs w:val="30"/>
              </w:rPr>
              <w:t>46,754</w:t>
            </w:r>
          </w:p>
        </w:tc>
        <w:tc>
          <w:tcPr>
            <w:tcW w:w="279" w:type="dxa"/>
            <w:gridSpan w:val="2"/>
          </w:tcPr>
          <w:p w14:paraId="7D13756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8C3E65" w14:textId="09AE2B0E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46,203</w:t>
            </w:r>
          </w:p>
        </w:tc>
      </w:tr>
    </w:tbl>
    <w:p w14:paraId="357F172B" w14:textId="77777777" w:rsidR="00251292" w:rsidRPr="00104E8F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7A8A2F0" w14:textId="77777777" w:rsidR="00AD7B8E" w:rsidRPr="00104E8F" w:rsidRDefault="005D22D0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tab/>
      </w:r>
    </w:p>
    <w:p w14:paraId="4B7FB49E" w14:textId="77777777" w:rsidR="00AD7B8E" w:rsidRPr="00104E8F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D40ECA8" w14:textId="77777777" w:rsidR="00AD7B8E" w:rsidRPr="00104E8F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EC3F260" w14:textId="77777777" w:rsidR="00AD7B8E" w:rsidRPr="00104E8F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E3624C3" w14:textId="77777777" w:rsidR="00DA3D92" w:rsidRPr="00104E8F" w:rsidRDefault="00DA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br w:type="page"/>
      </w:r>
    </w:p>
    <w:p w14:paraId="7E2D4F83" w14:textId="5605B9FF" w:rsidR="00AD7B8E" w:rsidRPr="00104E8F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0E42AE" w:rsidRPr="00104E8F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7474E0" w:rsidRPr="00104E8F">
        <w:rPr>
          <w:rFonts w:ascii="Angsana New" w:hAnsi="Angsana New"/>
          <w:sz w:val="30"/>
          <w:szCs w:val="30"/>
          <w:cs/>
        </w:rPr>
        <w:t xml:space="preserve"> ณ</w:t>
      </w:r>
      <w:r w:rsidRPr="00104E8F">
        <w:rPr>
          <w:rFonts w:ascii="Angsana New" w:hAnsi="Angsana New"/>
          <w:sz w:val="30"/>
          <w:szCs w:val="30"/>
          <w:cs/>
        </w:rPr>
        <w:t xml:space="preserve"> วันที่ </w:t>
      </w:r>
      <w:r w:rsidR="0032666B" w:rsidRPr="00104E8F">
        <w:rPr>
          <w:rFonts w:ascii="Angsana New" w:hAnsi="Angsana New"/>
          <w:sz w:val="30"/>
          <w:szCs w:val="30"/>
        </w:rPr>
        <w:t>31</w:t>
      </w:r>
      <w:r w:rsidRPr="00104E8F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B504C67" w14:textId="26FBF69D" w:rsidR="000E42AE" w:rsidRPr="00104E8F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65354F" w:rsidRPr="00104E8F" w14:paraId="2884CE4F" w14:textId="77777777" w:rsidTr="0072631B">
        <w:tc>
          <w:tcPr>
            <w:tcW w:w="4143" w:type="dxa"/>
          </w:tcPr>
          <w:p w14:paraId="03C79AB6" w14:textId="1B44E739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</w:tcPr>
          <w:p w14:paraId="1B86F4B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67A81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AA935E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104E8F" w14:paraId="492A0BDF" w14:textId="77777777" w:rsidTr="0072631B">
        <w:tc>
          <w:tcPr>
            <w:tcW w:w="4143" w:type="dxa"/>
          </w:tcPr>
          <w:p w14:paraId="09EB70D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539350" w14:textId="2034821C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471CE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DD17F" w14:textId="7F553FA2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CAB25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90FE4" w14:textId="6C193B72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539EE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4F4A4" w14:textId="70B11D2D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354F" w:rsidRPr="00104E8F" w14:paraId="1DB12962" w14:textId="77777777" w:rsidTr="0072631B">
        <w:tc>
          <w:tcPr>
            <w:tcW w:w="4143" w:type="dxa"/>
          </w:tcPr>
          <w:p w14:paraId="0042537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B88E47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306D" w:rsidRPr="00104E8F" w14:paraId="51F8802B" w14:textId="77777777" w:rsidTr="0072631B">
        <w:tc>
          <w:tcPr>
            <w:tcW w:w="4143" w:type="dxa"/>
          </w:tcPr>
          <w:p w14:paraId="308D6464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512C14" w14:textId="6F17CFF1" w:rsidR="00A9306D" w:rsidRPr="00027BD7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4D1FF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F3D0" w14:textId="77777777" w:rsidR="00A9306D" w:rsidRPr="00464FE8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E33AD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147C5" w14:textId="052BC2DA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  <w:tc>
          <w:tcPr>
            <w:tcW w:w="270" w:type="dxa"/>
          </w:tcPr>
          <w:p w14:paraId="6B3B14D3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CEB3" w14:textId="6FD5EDCF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8,889</w:t>
            </w:r>
          </w:p>
        </w:tc>
      </w:tr>
      <w:tr w:rsidR="00A9306D" w:rsidRPr="00104E8F" w14:paraId="6B4B49F5" w14:textId="77777777" w:rsidTr="00E26A9B">
        <w:tc>
          <w:tcPr>
            <w:tcW w:w="4143" w:type="dxa"/>
          </w:tcPr>
          <w:p w14:paraId="4559D4FA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224C4F1E" w14:textId="764B87C6" w:rsidR="00A9306D" w:rsidRPr="00A9306D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429,910 </w:t>
            </w:r>
          </w:p>
        </w:tc>
        <w:tc>
          <w:tcPr>
            <w:tcW w:w="270" w:type="dxa"/>
          </w:tcPr>
          <w:p w14:paraId="6483F2A2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02EA8" w14:textId="688C3EDD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501,800</w:t>
            </w:r>
          </w:p>
        </w:tc>
        <w:tc>
          <w:tcPr>
            <w:tcW w:w="270" w:type="dxa"/>
          </w:tcPr>
          <w:p w14:paraId="630ABBE5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D72A5E" w14:textId="7ADEE45B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 429,632 </w:t>
            </w:r>
          </w:p>
        </w:tc>
        <w:tc>
          <w:tcPr>
            <w:tcW w:w="270" w:type="dxa"/>
          </w:tcPr>
          <w:p w14:paraId="32811A63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E1152" w14:textId="141E8EB9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501,343</w:t>
            </w:r>
          </w:p>
        </w:tc>
      </w:tr>
      <w:tr w:rsidR="00A9306D" w:rsidRPr="00104E8F" w14:paraId="6614E1E6" w14:textId="77777777" w:rsidTr="00E26A9B">
        <w:tc>
          <w:tcPr>
            <w:tcW w:w="4143" w:type="dxa"/>
          </w:tcPr>
          <w:p w14:paraId="42612DAC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21E818" w14:textId="4AA4B4CF" w:rsidR="00A9306D" w:rsidRPr="00A9306D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A930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429,910</w:t>
            </w:r>
            <w:r w:rsidRPr="00A9306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0D19492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3D7331" w14:textId="3442D78A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501,800</w:t>
            </w:r>
          </w:p>
        </w:tc>
        <w:tc>
          <w:tcPr>
            <w:tcW w:w="270" w:type="dxa"/>
          </w:tcPr>
          <w:p w14:paraId="0778E397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3BFC197" w14:textId="53EB7BFB" w:rsidR="00A9306D" w:rsidRPr="00A9306D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438,475 </w:t>
            </w:r>
          </w:p>
        </w:tc>
        <w:tc>
          <w:tcPr>
            <w:tcW w:w="270" w:type="dxa"/>
          </w:tcPr>
          <w:p w14:paraId="2E729E5D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322DD3" w14:textId="4794AF85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510,232</w:t>
            </w:r>
          </w:p>
        </w:tc>
      </w:tr>
      <w:tr w:rsidR="00FB5964" w:rsidRPr="00104E8F" w14:paraId="35BD69D1" w14:textId="77777777" w:rsidTr="0072631B">
        <w:tc>
          <w:tcPr>
            <w:tcW w:w="4143" w:type="dxa"/>
          </w:tcPr>
          <w:p w14:paraId="4A2B2446" w14:textId="2E13449D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7263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72631B"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1B6499" w14:textId="11A4FFC2" w:rsidR="00FB5964" w:rsidRPr="00464FE8" w:rsidRDefault="00464FE8" w:rsidP="004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EF333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DE6DB" w14:textId="3A1BC214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06DE39C7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B2F15" w14:textId="36B27E3A" w:rsidR="00FB5964" w:rsidRPr="00464FE8" w:rsidRDefault="00464FE8" w:rsidP="004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9FD6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B9B9B" w14:textId="5D4B62D3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FB5964" w:rsidRPr="00104E8F" w14:paraId="6B02648A" w14:textId="77777777" w:rsidTr="0072631B">
        <w:tc>
          <w:tcPr>
            <w:tcW w:w="4143" w:type="dxa"/>
          </w:tcPr>
          <w:p w14:paraId="3E914EF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8F43FA" w14:textId="3371C18C" w:rsidR="00FB5964" w:rsidRPr="00104E8F" w:rsidRDefault="00A9306D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429,910</w:t>
            </w:r>
          </w:p>
        </w:tc>
        <w:tc>
          <w:tcPr>
            <w:tcW w:w="270" w:type="dxa"/>
          </w:tcPr>
          <w:p w14:paraId="7E2FBD6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6A91" w14:textId="25A6A024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501,793</w:t>
            </w:r>
          </w:p>
        </w:tc>
        <w:tc>
          <w:tcPr>
            <w:tcW w:w="270" w:type="dxa"/>
          </w:tcPr>
          <w:p w14:paraId="67E1E9D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D564B4" w14:textId="6DF9EA01" w:rsidR="00FB5964" w:rsidRPr="00104E8F" w:rsidRDefault="00A9306D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438,475</w:t>
            </w:r>
          </w:p>
        </w:tc>
        <w:tc>
          <w:tcPr>
            <w:tcW w:w="270" w:type="dxa"/>
          </w:tcPr>
          <w:p w14:paraId="758527AD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501355" w14:textId="199B7DB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510,225</w:t>
            </w:r>
          </w:p>
        </w:tc>
      </w:tr>
      <w:tr w:rsidR="00FB5964" w:rsidRPr="00104E8F" w14:paraId="05CC5B86" w14:textId="77777777" w:rsidTr="0072631B">
        <w:trPr>
          <w:trHeight w:val="386"/>
        </w:trPr>
        <w:tc>
          <w:tcPr>
            <w:tcW w:w="4143" w:type="dxa"/>
          </w:tcPr>
          <w:p w14:paraId="55D7F8F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771F3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5EBC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6421B6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E483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44A0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29D53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E5D94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B5964" w:rsidRPr="00104E8F" w14:paraId="0F4B65B1" w14:textId="77777777" w:rsidTr="0072631B">
        <w:tc>
          <w:tcPr>
            <w:tcW w:w="4143" w:type="dxa"/>
          </w:tcPr>
          <w:p w14:paraId="0BDFCD0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47814530"/>
            <w:r w:rsidRPr="00104E8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3C9DCAA" w14:textId="591D61D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32C0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640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B8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3CA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364C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DFB3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306D" w:rsidRPr="00104E8F" w14:paraId="7ED08473" w14:textId="77777777" w:rsidTr="00E26A9B">
        <w:tc>
          <w:tcPr>
            <w:tcW w:w="4143" w:type="dxa"/>
          </w:tcPr>
          <w:p w14:paraId="5A8902AD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5389CB5" w14:textId="357D63DD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      764 </w:t>
            </w:r>
          </w:p>
        </w:tc>
        <w:tc>
          <w:tcPr>
            <w:tcW w:w="270" w:type="dxa"/>
          </w:tcPr>
          <w:p w14:paraId="77E0C13D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623A2C" w14:textId="17C7A844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25,165</w:t>
            </w:r>
          </w:p>
        </w:tc>
        <w:tc>
          <w:tcPr>
            <w:tcW w:w="270" w:type="dxa"/>
          </w:tcPr>
          <w:p w14:paraId="475E6AF2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39B244" w14:textId="58DC4865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        621 </w:t>
            </w:r>
          </w:p>
        </w:tc>
        <w:tc>
          <w:tcPr>
            <w:tcW w:w="270" w:type="dxa"/>
          </w:tcPr>
          <w:p w14:paraId="1C7880D8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F3A367" w14:textId="0C6867A9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24,804</w:t>
            </w:r>
          </w:p>
        </w:tc>
      </w:tr>
      <w:tr w:rsidR="00A9306D" w:rsidRPr="00104E8F" w14:paraId="4B6ABF2F" w14:textId="77777777" w:rsidTr="00E26A9B">
        <w:tc>
          <w:tcPr>
            <w:tcW w:w="4143" w:type="dxa"/>
          </w:tcPr>
          <w:p w14:paraId="20762E69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DF24B8" w14:textId="266CE323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764 </w:t>
            </w:r>
          </w:p>
        </w:tc>
        <w:tc>
          <w:tcPr>
            <w:tcW w:w="270" w:type="dxa"/>
          </w:tcPr>
          <w:p w14:paraId="3B9097FC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23832D" w14:textId="42A896A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25,165</w:t>
            </w:r>
          </w:p>
        </w:tc>
        <w:tc>
          <w:tcPr>
            <w:tcW w:w="270" w:type="dxa"/>
          </w:tcPr>
          <w:p w14:paraId="2E6C2D04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07B9DD" w14:textId="15D22E0D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621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E720ABB" w14:textId="77777777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1291A9" w14:textId="46DDD595" w:rsidR="00A9306D" w:rsidRPr="00104E8F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24,804</w:t>
            </w:r>
          </w:p>
        </w:tc>
      </w:tr>
      <w:tr w:rsidR="00FB5964" w:rsidRPr="00104E8F" w14:paraId="13E56F42" w14:textId="77777777" w:rsidTr="0072631B">
        <w:tc>
          <w:tcPr>
            <w:tcW w:w="4143" w:type="dxa"/>
          </w:tcPr>
          <w:p w14:paraId="59355027" w14:textId="65748B7A" w:rsidR="00FB5964" w:rsidRPr="00104E8F" w:rsidRDefault="0072631B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0DF74" w14:textId="573F02D1" w:rsidR="00FB5964" w:rsidRPr="00464FE8" w:rsidRDefault="00464FE8" w:rsidP="004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459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EE98C" w14:textId="77777777" w:rsidR="00FB5964" w:rsidRPr="00464FE8" w:rsidRDefault="00FB5964" w:rsidP="004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2953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28A3C" w14:textId="275BEEFC" w:rsidR="00FB5964" w:rsidRPr="00464FE8" w:rsidRDefault="00464FE8" w:rsidP="004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E0F4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D6E8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964" w:rsidRPr="00104E8F" w14:paraId="3C4CF992" w14:textId="77777777" w:rsidTr="0072631B">
        <w:tc>
          <w:tcPr>
            <w:tcW w:w="4143" w:type="dxa"/>
          </w:tcPr>
          <w:p w14:paraId="5F95A94E" w14:textId="3891880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D10D2" w14:textId="0924242E" w:rsidR="00FB5964" w:rsidRPr="00A9306D" w:rsidRDefault="00A9306D" w:rsidP="00A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3DCB08F4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23491D" w14:textId="17CA654D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25,165</w:t>
            </w:r>
          </w:p>
        </w:tc>
        <w:tc>
          <w:tcPr>
            <w:tcW w:w="270" w:type="dxa"/>
          </w:tcPr>
          <w:p w14:paraId="31B8BA86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6A1E" w14:textId="294F333F" w:rsidR="00FB5964" w:rsidRPr="00A9306D" w:rsidRDefault="00A9306D" w:rsidP="00B3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076BC6A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0F8FE" w14:textId="225719A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24,804</w:t>
            </w:r>
          </w:p>
        </w:tc>
      </w:tr>
      <w:bookmarkEnd w:id="0"/>
    </w:tbl>
    <w:p w14:paraId="2B30A21A" w14:textId="77777777" w:rsidR="0065354F" w:rsidRPr="00104E8F" w:rsidRDefault="0065354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65354F" w:rsidRPr="00104E8F" w14:paraId="2BF58EC2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2909B44E" w14:textId="3C446E78" w:rsidR="0065354F" w:rsidRPr="00104E8F" w:rsidRDefault="00700F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7456DE1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201D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535CD8C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354F" w:rsidRPr="00104E8F" w14:paraId="5F114BCA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67265FF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DBF9FF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6950C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4DA29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764284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6A951F" w14:textId="13FBF9B9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791D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D3AFB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07DC1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92259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EB8A1D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C249CD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3A238E7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16DCA5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F9207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F1E11" w14:textId="4A216570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5354F" w:rsidRPr="00104E8F" w14:paraId="4179559F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35956784" w14:textId="20DF942E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FB0F258" w14:textId="344F1940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59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DE71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1A673DC" w14:textId="643F810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59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7BF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1C8B2C" w14:textId="1C3B71AD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59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13DDC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630812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DD8595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E7343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3CB203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A07A1B" w14:textId="0FA6BE94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59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5354F" w:rsidRPr="00104E8F" w14:paraId="180EEC43" w14:textId="77777777" w:rsidTr="001E05E5">
        <w:trPr>
          <w:tblHeader/>
        </w:trPr>
        <w:tc>
          <w:tcPr>
            <w:tcW w:w="2326" w:type="dxa"/>
            <w:shd w:val="clear" w:color="auto" w:fill="auto"/>
          </w:tcPr>
          <w:p w14:paraId="66D6793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4CF64079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04E8F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E1452F4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0CBF0AD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8A9" w:rsidRPr="00104E8F" w14:paraId="0CEE99E1" w14:textId="77777777" w:rsidTr="001E05E5">
        <w:tc>
          <w:tcPr>
            <w:tcW w:w="2326" w:type="dxa"/>
            <w:shd w:val="clear" w:color="auto" w:fill="auto"/>
          </w:tcPr>
          <w:p w14:paraId="0F8A953E" w14:textId="77777777" w:rsidR="00DD48A9" w:rsidRPr="00104E8F" w:rsidRDefault="00DD48A9" w:rsidP="00DD48A9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528C2943" w14:textId="39D11E7F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17E2F4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D6A8EE5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F8C261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145DF4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00927631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DCCE469" w14:textId="268BBE03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86342E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309493A" w14:textId="5A0544B1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764B20F4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C21EF" w14:textId="096BA002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DD48A9" w:rsidRPr="00104E8F" w14:paraId="22814A0E" w14:textId="77777777" w:rsidTr="001E05E5">
        <w:tc>
          <w:tcPr>
            <w:tcW w:w="2326" w:type="dxa"/>
            <w:shd w:val="clear" w:color="auto" w:fill="auto"/>
          </w:tcPr>
          <w:p w14:paraId="38920E3A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56389778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17AC9C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2B45CA98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EE9B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3C36B6D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2AFD1A8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EE7B8A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A062B35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9B4747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AE39A8B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ACA6A1" w14:textId="00E6179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DD48A9" w:rsidRPr="00104E8F" w14:paraId="1438F6D4" w14:textId="77777777" w:rsidTr="001E05E5">
        <w:tc>
          <w:tcPr>
            <w:tcW w:w="2326" w:type="dxa"/>
            <w:shd w:val="clear" w:color="auto" w:fill="auto"/>
          </w:tcPr>
          <w:p w14:paraId="62BBDE4F" w14:textId="66FCD9AF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  <w:shd w:val="clear" w:color="auto" w:fill="auto"/>
          </w:tcPr>
          <w:p w14:paraId="5C4C79E7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CED80C2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E719D9E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B89C14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0487165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3307F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  <w:tc>
          <w:tcPr>
            <w:tcW w:w="242" w:type="dxa"/>
            <w:shd w:val="clear" w:color="auto" w:fill="auto"/>
          </w:tcPr>
          <w:p w14:paraId="14D834E8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57267AC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0FFFE96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07D696D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4E6466A1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3AB7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FCEDBB" w14:textId="7174A846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</w:tr>
      <w:tr w:rsidR="00DD48A9" w:rsidRPr="00104E8F" w14:paraId="0F3856FB" w14:textId="77777777" w:rsidTr="001E05E5">
        <w:tc>
          <w:tcPr>
            <w:tcW w:w="2326" w:type="dxa"/>
            <w:shd w:val="clear" w:color="auto" w:fill="auto"/>
          </w:tcPr>
          <w:p w14:paraId="6861D8F6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0CCD4D2E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16A232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E5932C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FCE0BD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6AF90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0CA1FBA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52FD227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69DE2C3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210F5FA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FB97F4B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5234E" w14:textId="236880CD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0F29F3" w14:textId="77777777" w:rsidR="00A92444" w:rsidRPr="00104E8F" w:rsidRDefault="00A92444" w:rsidP="00F82934">
      <w:pPr>
        <w:ind w:firstLine="720"/>
        <w:rPr>
          <w:rFonts w:ascii="Angsana New" w:hAnsi="Angsana New"/>
          <w:sz w:val="30"/>
          <w:szCs w:val="30"/>
        </w:rPr>
      </w:pPr>
    </w:p>
    <w:p w14:paraId="043DFAC4" w14:textId="6E8C6C54" w:rsidR="00543C5D" w:rsidRPr="00104E8F" w:rsidRDefault="00913C08" w:rsidP="00EE1349">
      <w:pPr>
        <w:ind w:firstLine="540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14:paraId="58C9EAD2" w14:textId="77777777" w:rsidR="00873437" w:rsidRPr="00104E8F" w:rsidRDefault="00873437" w:rsidP="00130319">
      <w:pPr>
        <w:rPr>
          <w:rFonts w:ascii="Angsana New" w:hAnsi="Angsana New"/>
          <w:sz w:val="22"/>
          <w:szCs w:val="22"/>
          <w:cs/>
        </w:rPr>
      </w:pPr>
    </w:p>
    <w:p w14:paraId="55426E47" w14:textId="7C4C6325" w:rsidR="00F82934" w:rsidRPr="00104E8F" w:rsidRDefault="00D52F4E" w:rsidP="00EE134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ไม่มีรายการเคลื่อนไหวของเงินให้กู้</w:t>
      </w:r>
      <w:r w:rsidR="00C66AC9" w:rsidRPr="00104E8F">
        <w:rPr>
          <w:rFonts w:ascii="Angsana New" w:hAnsi="Angsana New" w:hint="cs"/>
          <w:sz w:val="30"/>
          <w:szCs w:val="30"/>
          <w:cs/>
        </w:rPr>
        <w:t>ยืม</w:t>
      </w:r>
      <w:r w:rsidRPr="00104E8F">
        <w:rPr>
          <w:rFonts w:ascii="Angsana New" w:hAnsi="Angsana New"/>
          <w:sz w:val="30"/>
          <w:szCs w:val="30"/>
          <w:cs/>
        </w:rPr>
        <w:t>ระยะสั้นแก่กิ</w:t>
      </w:r>
      <w:r w:rsidR="00C66AC9" w:rsidRPr="00104E8F"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 w:rsidRPr="00104E8F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CD754E" w:rsidRPr="00104E8F">
        <w:rPr>
          <w:rFonts w:ascii="Angsana New" w:hAnsi="Angsana New"/>
          <w:sz w:val="30"/>
          <w:szCs w:val="30"/>
        </w:rPr>
        <w:t>31</w:t>
      </w:r>
      <w:r w:rsidRPr="00104E8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754E" w:rsidRPr="00104E8F">
        <w:rPr>
          <w:rFonts w:ascii="Angsana New" w:hAnsi="Angsana New"/>
          <w:sz w:val="30"/>
          <w:szCs w:val="30"/>
        </w:rPr>
        <w:t>256</w:t>
      </w:r>
      <w:r w:rsidR="00FB5964">
        <w:rPr>
          <w:rFonts w:ascii="Angsana New" w:hAnsi="Angsana New"/>
          <w:sz w:val="30"/>
          <w:szCs w:val="30"/>
        </w:rPr>
        <w:t>4</w:t>
      </w:r>
      <w:r w:rsidR="003041E9" w:rsidRPr="00104E8F">
        <w:rPr>
          <w:rFonts w:ascii="Angsana New" w:hAnsi="Angsana New"/>
          <w:sz w:val="30"/>
          <w:szCs w:val="30"/>
          <w:cs/>
        </w:rPr>
        <w:t xml:space="preserve"> </w:t>
      </w:r>
      <w:r w:rsidR="00F82934" w:rsidRPr="00104E8F">
        <w:rPr>
          <w:rFonts w:ascii="Angsana New" w:hAnsi="Angsana New"/>
          <w:sz w:val="30"/>
          <w:szCs w:val="30"/>
        </w:rPr>
        <w:t xml:space="preserve">              </w:t>
      </w:r>
    </w:p>
    <w:p w14:paraId="5029C81C" w14:textId="069E6DA8" w:rsidR="00972E32" w:rsidRPr="00104E8F" w:rsidRDefault="003041E9" w:rsidP="00836251">
      <w:pPr>
        <w:ind w:left="540" w:firstLine="36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และ </w:t>
      </w:r>
      <w:r w:rsidR="00CD754E" w:rsidRPr="00104E8F">
        <w:rPr>
          <w:rFonts w:ascii="Angsana New" w:hAnsi="Angsana New"/>
          <w:sz w:val="30"/>
          <w:szCs w:val="30"/>
        </w:rPr>
        <w:t>256</w:t>
      </w:r>
      <w:r w:rsidR="00FB5964">
        <w:rPr>
          <w:rFonts w:ascii="Angsana New" w:hAnsi="Angsana New"/>
          <w:sz w:val="30"/>
          <w:szCs w:val="30"/>
        </w:rPr>
        <w:t>3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2"/>
        <w:gridCol w:w="1078"/>
        <w:gridCol w:w="270"/>
        <w:gridCol w:w="1170"/>
        <w:gridCol w:w="270"/>
        <w:gridCol w:w="1080"/>
      </w:tblGrid>
      <w:tr w:rsidR="00130319" w:rsidRPr="00104E8F" w14:paraId="0EC40038" w14:textId="77777777" w:rsidTr="00FB5964">
        <w:tc>
          <w:tcPr>
            <w:tcW w:w="3870" w:type="dxa"/>
          </w:tcPr>
          <w:p w14:paraId="346EFF29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lastRenderedPageBreak/>
              <w:br w:type="page"/>
            </w:r>
            <w:r w:rsidRPr="00104E8F">
              <w:rPr>
                <w:rFonts w:ascii="Angsana New" w:hAnsi="Angsana New"/>
                <w:sz w:val="30"/>
                <w:szCs w:val="30"/>
              </w:rPr>
              <w:br w:type="page"/>
            </w:r>
            <w:r w:rsidRPr="00104E8F">
              <w:rPr>
                <w:rFonts w:ascii="Angsana New" w:hAnsi="Angsana New"/>
                <w:sz w:val="30"/>
                <w:szCs w:val="30"/>
              </w:rPr>
              <w:br w:type="page"/>
            </w:r>
            <w:r w:rsidRPr="00104E8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20" w:type="dxa"/>
            <w:gridSpan w:val="3"/>
          </w:tcPr>
          <w:p w14:paraId="213FA03D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F2FD8F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4F60FAC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104E8F" w14:paraId="65356A70" w14:textId="77777777" w:rsidTr="00FB5964">
        <w:tc>
          <w:tcPr>
            <w:tcW w:w="3870" w:type="dxa"/>
          </w:tcPr>
          <w:p w14:paraId="104929C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585EC" w14:textId="391FAF89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577F9084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D7F35D" w14:textId="37B86DA0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A027B4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FF3F8" w14:textId="26487E2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DF20D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B0D2E" w14:textId="485AEE44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6899" w:rsidRPr="00104E8F" w14:paraId="79AAE5DE" w14:textId="77777777" w:rsidTr="00FB5964">
        <w:tc>
          <w:tcPr>
            <w:tcW w:w="3870" w:type="dxa"/>
          </w:tcPr>
          <w:p w14:paraId="4D412487" w14:textId="77777777" w:rsidR="00666899" w:rsidRPr="00104E8F" w:rsidRDefault="00666899" w:rsidP="006668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72320B7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</w:tbl>
    <w:p w14:paraId="2C416A3D" w14:textId="77777777" w:rsidR="00CD661D" w:rsidRPr="00104E8F" w:rsidRDefault="00CD661D" w:rsidP="00CD661D">
      <w:pPr>
        <w:rPr>
          <w:vanish/>
        </w:rPr>
      </w:pPr>
    </w:p>
    <w:tbl>
      <w:tblPr>
        <w:tblpPr w:leftFromText="180" w:rightFromText="180" w:vertAnchor="text" w:tblpX="441" w:tblpY="1"/>
        <w:tblOverlap w:val="never"/>
        <w:tblW w:w="919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3B40AA" w:rsidRPr="00104E8F" w14:paraId="0DDEF601" w14:textId="77777777" w:rsidTr="00A45210">
        <w:tc>
          <w:tcPr>
            <w:tcW w:w="3888" w:type="dxa"/>
          </w:tcPr>
          <w:p w14:paraId="39B3AB4D" w14:textId="1E698AFC" w:rsidR="003B40AA" w:rsidRPr="00104E8F" w:rsidRDefault="00A45210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BF6DD5" w14:textId="630E6C86" w:rsidR="003B40AA" w:rsidRPr="00104E8F" w:rsidRDefault="00AD1C22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90,476</w:t>
            </w:r>
          </w:p>
        </w:tc>
        <w:tc>
          <w:tcPr>
            <w:tcW w:w="270" w:type="dxa"/>
          </w:tcPr>
          <w:p w14:paraId="16E55B73" w14:textId="77777777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F200CC" w14:textId="4C3A4603" w:rsidR="003B40AA" w:rsidRPr="00104E8F" w:rsidRDefault="00FB5964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28,188</w:t>
            </w:r>
          </w:p>
        </w:tc>
        <w:tc>
          <w:tcPr>
            <w:tcW w:w="270" w:type="dxa"/>
          </w:tcPr>
          <w:p w14:paraId="1A1590E4" w14:textId="77777777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643B31" w14:textId="0B23B6AC" w:rsidR="003B40AA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C22">
              <w:rPr>
                <w:rFonts w:ascii="Angsana New" w:hAnsi="Angsana New"/>
                <w:b/>
                <w:bCs/>
                <w:sz w:val="30"/>
                <w:szCs w:val="30"/>
              </w:rPr>
              <w:t>90,476</w:t>
            </w:r>
          </w:p>
        </w:tc>
        <w:tc>
          <w:tcPr>
            <w:tcW w:w="270" w:type="dxa"/>
          </w:tcPr>
          <w:p w14:paraId="483FA1C3" w14:textId="77777777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2DA34F" w14:textId="162D0A24" w:rsidR="003B40AA" w:rsidRPr="00104E8F" w:rsidRDefault="00FB5964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28,188</w:t>
            </w:r>
          </w:p>
        </w:tc>
      </w:tr>
    </w:tbl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6"/>
        <w:gridCol w:w="1170"/>
        <w:gridCol w:w="272"/>
        <w:gridCol w:w="1080"/>
        <w:gridCol w:w="270"/>
        <w:gridCol w:w="1170"/>
        <w:gridCol w:w="270"/>
        <w:gridCol w:w="1080"/>
      </w:tblGrid>
      <w:tr w:rsidR="00FB5964" w:rsidRPr="00104E8F" w14:paraId="071B6044" w14:textId="77777777" w:rsidTr="00EE1349">
        <w:tc>
          <w:tcPr>
            <w:tcW w:w="3886" w:type="dxa"/>
          </w:tcPr>
          <w:p w14:paraId="5CAC33F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51E6FD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175F76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B60CC2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42E9F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D2976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C40F9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577A2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64" w:rsidRPr="00104E8F" w14:paraId="5D217345" w14:textId="77777777" w:rsidTr="00EE1349">
        <w:tc>
          <w:tcPr>
            <w:tcW w:w="3886" w:type="dxa"/>
          </w:tcPr>
          <w:p w14:paraId="2CC43701" w14:textId="40019504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7E7EF894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8133016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8B29B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8AC65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A4820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DDE9F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26249" w14:textId="77777777" w:rsidR="00FB5964" w:rsidRPr="00104E8F" w:rsidRDefault="00FB596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8A9" w:rsidRPr="00104E8F" w14:paraId="55994E8D" w14:textId="77777777" w:rsidTr="00EE1349">
        <w:tc>
          <w:tcPr>
            <w:tcW w:w="3886" w:type="dxa"/>
          </w:tcPr>
          <w:p w14:paraId="6933DC58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9912E2" w14:textId="076B15C9" w:rsidR="00DD48A9" w:rsidRPr="00104E8F" w:rsidRDefault="00DD48A9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1C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625B1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0DCFB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A4F51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1B0DD" w14:textId="52ECB8E5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1C22">
              <w:rPr>
                <w:rFonts w:ascii="Angsana New" w:hAnsi="Angsana New"/>
                <w:sz w:val="30"/>
                <w:szCs w:val="30"/>
              </w:rPr>
              <w:t xml:space="preserve"> 435 </w:t>
            </w:r>
          </w:p>
        </w:tc>
        <w:tc>
          <w:tcPr>
            <w:tcW w:w="270" w:type="dxa"/>
          </w:tcPr>
          <w:p w14:paraId="3D2AF157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97564" w14:textId="2063FADC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DD48A9" w:rsidRPr="00104E8F" w14:paraId="12451276" w14:textId="77777777" w:rsidTr="00EE1349">
        <w:tc>
          <w:tcPr>
            <w:tcW w:w="3886" w:type="dxa"/>
          </w:tcPr>
          <w:p w14:paraId="75674D2A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7082B36" w14:textId="322F7E83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1C22">
              <w:rPr>
                <w:rFonts w:ascii="Angsana New" w:hAnsi="Angsana New"/>
                <w:sz w:val="30"/>
                <w:szCs w:val="30"/>
              </w:rPr>
              <w:t xml:space="preserve"> 4,935 </w:t>
            </w:r>
          </w:p>
        </w:tc>
        <w:tc>
          <w:tcPr>
            <w:tcW w:w="272" w:type="dxa"/>
          </w:tcPr>
          <w:p w14:paraId="2F6E8046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BC61C" w14:textId="1AA2A522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  <w:tc>
          <w:tcPr>
            <w:tcW w:w="270" w:type="dxa"/>
          </w:tcPr>
          <w:p w14:paraId="392C015B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CCA16" w14:textId="5E7E1756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1C22">
              <w:rPr>
                <w:rFonts w:ascii="Angsana New" w:hAnsi="Angsana New"/>
                <w:sz w:val="30"/>
                <w:szCs w:val="30"/>
              </w:rPr>
              <w:t xml:space="preserve"> 4,935 </w:t>
            </w:r>
          </w:p>
        </w:tc>
        <w:tc>
          <w:tcPr>
            <w:tcW w:w="270" w:type="dxa"/>
          </w:tcPr>
          <w:p w14:paraId="7F219983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B2988" w14:textId="0646224F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DD48A9" w:rsidRPr="00104E8F" w14:paraId="7313441D" w14:textId="77777777" w:rsidTr="00911CA0">
        <w:tc>
          <w:tcPr>
            <w:tcW w:w="3886" w:type="dxa"/>
          </w:tcPr>
          <w:p w14:paraId="7EE1FA5A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E4575" w14:textId="63152DCC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C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4,935 </w:t>
            </w:r>
          </w:p>
        </w:tc>
        <w:tc>
          <w:tcPr>
            <w:tcW w:w="272" w:type="dxa"/>
          </w:tcPr>
          <w:p w14:paraId="5BCB6F98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850F1C" w14:textId="30719E59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270" w:type="dxa"/>
          </w:tcPr>
          <w:p w14:paraId="59A1666F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E3922F" w14:textId="26521888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C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5,370 </w:t>
            </w:r>
          </w:p>
        </w:tc>
        <w:tc>
          <w:tcPr>
            <w:tcW w:w="270" w:type="dxa"/>
          </w:tcPr>
          <w:p w14:paraId="786BD117" w14:textId="77777777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14C26" w14:textId="2887D0D3" w:rsidR="00DD48A9" w:rsidRPr="00104E8F" w:rsidRDefault="00DD48A9" w:rsidP="00DD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4,290</w:t>
            </w:r>
          </w:p>
        </w:tc>
      </w:tr>
      <w:tr w:rsidR="00FB5964" w:rsidRPr="00104E8F" w14:paraId="268D36E1" w14:textId="77777777" w:rsidTr="00911CA0">
        <w:tc>
          <w:tcPr>
            <w:tcW w:w="3886" w:type="dxa"/>
          </w:tcPr>
          <w:p w14:paraId="464E163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CB73B9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75A9C7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8FF31A7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09EE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B7C9F1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11944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A63179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1C3AD07" w14:textId="77777777" w:rsidR="00F81043" w:rsidRPr="00104E8F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AF683A"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</w:t>
      </w: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104E8F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104E8F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A34B7E"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104E8F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DAFE0CA" w14:textId="77777777" w:rsidR="007B1A61" w:rsidRPr="00104E8F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04E8F">
        <w:rPr>
          <w:rFonts w:ascii="Angsana New" w:hAnsi="Angsana New"/>
          <w:sz w:val="30"/>
          <w:szCs w:val="30"/>
        </w:rPr>
        <w:t xml:space="preserve">2562 </w:t>
      </w:r>
      <w:r w:rsidRPr="00104E8F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104E8F">
        <w:rPr>
          <w:rFonts w:ascii="Angsana New" w:hAnsi="Angsana New"/>
          <w:sz w:val="30"/>
          <w:szCs w:val="30"/>
        </w:rPr>
        <w:t xml:space="preserve">              </w:t>
      </w:r>
      <w:r w:rsidRPr="00104E8F">
        <w:rPr>
          <w:rFonts w:ascii="Angsana New" w:hAnsi="Angsana New"/>
          <w:sz w:val="30"/>
          <w:szCs w:val="30"/>
          <w:cs/>
        </w:rPr>
        <w:t xml:space="preserve">คอปอเรชั่น เอสดีเอ็น บีเอชดี </w:t>
      </w:r>
      <w:r w:rsidRPr="00104E8F">
        <w:rPr>
          <w:rFonts w:ascii="Angsana New" w:hAnsi="Angsana New"/>
          <w:sz w:val="30"/>
          <w:szCs w:val="30"/>
        </w:rPr>
        <w:t>(TCC)</w:t>
      </w:r>
      <w:r w:rsidRPr="00104E8F">
        <w:rPr>
          <w:rFonts w:ascii="Angsana New" w:hAnsi="Angsana New"/>
          <w:sz w:val="30"/>
          <w:szCs w:val="30"/>
          <w:cs/>
        </w:rPr>
        <w:t xml:space="preserve"> โดยบริษัทตกลงให้ </w:t>
      </w:r>
      <w:r w:rsidRPr="00104E8F">
        <w:rPr>
          <w:rFonts w:ascii="Angsana New" w:hAnsi="Angsana New"/>
          <w:sz w:val="30"/>
          <w:szCs w:val="30"/>
        </w:rPr>
        <w:t xml:space="preserve">TCC </w:t>
      </w:r>
      <w:r w:rsidRPr="00104E8F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104E8F">
        <w:rPr>
          <w:rFonts w:ascii="Angsana New" w:hAnsi="Angsana New"/>
          <w:sz w:val="30"/>
          <w:szCs w:val="30"/>
        </w:rPr>
        <w:t xml:space="preserve">3 </w:t>
      </w:r>
      <w:r w:rsidRPr="00104E8F">
        <w:rPr>
          <w:rFonts w:ascii="Angsana New" w:hAnsi="Angsana New"/>
          <w:sz w:val="30"/>
          <w:szCs w:val="30"/>
          <w:cs/>
        </w:rPr>
        <w:t xml:space="preserve">ปีโดยเริ่มตั้งแต่เดือนมิถุนายน </w:t>
      </w:r>
      <w:r w:rsidRPr="00104E8F">
        <w:rPr>
          <w:rFonts w:ascii="Angsana New" w:hAnsi="Angsana New"/>
          <w:sz w:val="30"/>
          <w:szCs w:val="30"/>
        </w:rPr>
        <w:t>2562</w:t>
      </w:r>
      <w:r w:rsidRPr="00104E8F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104E8F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9F586AD" w14:textId="77777777" w:rsidR="00BB53E6" w:rsidRPr="00104E8F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</w:pPr>
      <w:r w:rsidRPr="00104E8F"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74228D" w:rsidRPr="00104E8F"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BB53E6" w:rsidRPr="00104E8F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104E8F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0CF651" w14:textId="3476EE82" w:rsidR="00BB53E6" w:rsidRPr="00104E8F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="Angsana New" w:eastAsia="Times New Roman" w:hAnsi="Angsana New" w:cs="Angsana New"/>
          <w:snapToGrid/>
          <w:lang w:val="en-US" w:eastAsia="en-US"/>
        </w:rPr>
      </w:pP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ณ วันที่ </w:t>
      </w:r>
      <w:r w:rsidR="00184F64" w:rsidRPr="00104E8F">
        <w:rPr>
          <w:rFonts w:ascii="Angsana New" w:hAnsi="Angsana New"/>
        </w:rPr>
        <w:t>31</w:t>
      </w:r>
      <w:r w:rsidR="00184F64" w:rsidRPr="00104E8F">
        <w:rPr>
          <w:rFonts w:ascii="Angsana New" w:hAnsi="Angsana New"/>
          <w:cs/>
        </w:rPr>
        <w:t xml:space="preserve"> </w:t>
      </w:r>
      <w:r w:rsidR="00184F64"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ธันวาค</w:t>
      </w:r>
      <w:r w:rsidR="00FB5964">
        <w:rPr>
          <w:rFonts w:ascii="Angsana New" w:eastAsia="Times New Roman" w:hAnsi="Angsana New" w:cs="Angsana New" w:hint="cs"/>
          <w:snapToGrid/>
          <w:cs/>
          <w:lang w:val="en-US" w:eastAsia="en-US"/>
        </w:rPr>
        <w:t xml:space="preserve">ม </w:t>
      </w:r>
      <w:r w:rsidR="00FB5964">
        <w:rPr>
          <w:rFonts w:ascii="Angsana New" w:eastAsia="Times New Roman" w:hAnsi="Angsana New" w:cs="Angsana New"/>
          <w:snapToGrid/>
          <w:lang w:val="en-US" w:eastAsia="en-US"/>
        </w:rPr>
        <w:t>2564</w:t>
      </w:r>
      <w:r w:rsidR="00184F64" w:rsidRPr="00104E8F">
        <w:rPr>
          <w:rFonts w:ascii="Angsana New" w:hAnsi="Angsana New" w:hint="cs"/>
          <w:cs/>
        </w:rPr>
        <w:t xml:space="preserve"> 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กิจการ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ที่เกี่ยวข้องกันเป็นจำนวนเงินรวม</w:t>
      </w:r>
      <w:r w:rsidR="00650EE6" w:rsidRPr="00104E8F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="00DE18FF">
        <w:rPr>
          <w:rFonts w:ascii="Angsana New" w:eastAsia="Times New Roman" w:hAnsi="Angsana New" w:cs="Angsana New"/>
          <w:snapToGrid/>
          <w:lang w:val="en-US" w:eastAsia="en-US"/>
        </w:rPr>
        <w:t>18</w:t>
      </w:r>
      <w:r w:rsidR="00FA3F00" w:rsidRPr="00104E8F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ล้านบาท </w:t>
      </w:r>
      <w:r w:rsidRPr="00104E8F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(</w:t>
      </w:r>
      <w:r w:rsidR="00FB5964" w:rsidRPr="00FB5964">
        <w:rPr>
          <w:rFonts w:ascii="Angsana New" w:hAnsi="Angsana New"/>
          <w:i/>
          <w:iCs/>
        </w:rPr>
        <w:t>2563</w:t>
      </w:r>
      <w:r w:rsidR="00E847A7" w:rsidRPr="00104E8F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: </w:t>
      </w:r>
      <w:r w:rsidR="00E847A7" w:rsidRPr="00104E8F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18</w:t>
      </w:r>
      <w:r w:rsidR="00EC474F" w:rsidRPr="00104E8F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 </w:t>
      </w:r>
      <w:r w:rsidRPr="00104E8F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ล้านบาท)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ab/>
      </w:r>
    </w:p>
    <w:p w14:paraId="3852349A" w14:textId="186C661B" w:rsidR="00C26D06" w:rsidRPr="00104E8F" w:rsidRDefault="00C26D06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195C8B8" w14:textId="56C5CBA7" w:rsidR="004E1047" w:rsidRPr="00104E8F" w:rsidRDefault="004E1047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D22B8D4" w14:textId="515F2FEC" w:rsidR="00877070" w:rsidRDefault="00877070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BBE5EF4" w14:textId="614D97E5" w:rsidR="0078714A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8C9238D" w14:textId="5765BF9F" w:rsidR="0078714A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5752A13" w14:textId="2ADC09A6" w:rsidR="0078714A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6AEAC3" w14:textId="77777777" w:rsidR="0078714A" w:rsidRPr="00104E8F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4B8D41B" w14:textId="77777777" w:rsidR="001E472F" w:rsidRPr="00104E8F" w:rsidRDefault="001E472F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szCs w:val="30"/>
          <w:cs/>
        </w:rPr>
        <w:t>เงินสดและรายการเทียบเท่าเงินสด</w:t>
      </w:r>
    </w:p>
    <w:p w14:paraId="01ADF9B0" w14:textId="53FB8563" w:rsidR="001E472F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55F7F67" w14:textId="41DE784E" w:rsidR="00480D54" w:rsidRPr="00605AC7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05AC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EBA0F72" w14:textId="77777777" w:rsidR="00480D54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53C3DD1" w14:textId="2091D32F" w:rsidR="0078714A" w:rsidRPr="00104E8F" w:rsidRDefault="0078714A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104E8F">
        <w:rPr>
          <w:rFonts w:ascii="Angsana New" w:hAnsi="Angsana New"/>
          <w:sz w:val="30"/>
          <w:szCs w:val="30"/>
          <w:rtl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1514120" w14:textId="77777777" w:rsidR="0078714A" w:rsidRPr="00104E8F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104E8F" w14:paraId="4DEA34E8" w14:textId="77777777" w:rsidTr="001E0E6E">
        <w:trPr>
          <w:trHeight w:val="288"/>
        </w:trPr>
        <w:tc>
          <w:tcPr>
            <w:tcW w:w="3870" w:type="dxa"/>
          </w:tcPr>
          <w:p w14:paraId="0A507B4E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9712D0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B99E3A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7FE79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104E8F" w14:paraId="58490AE2" w14:textId="77777777" w:rsidTr="001E0E6E">
        <w:trPr>
          <w:trHeight w:val="288"/>
        </w:trPr>
        <w:tc>
          <w:tcPr>
            <w:tcW w:w="3870" w:type="dxa"/>
          </w:tcPr>
          <w:p w14:paraId="2CFC9707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AACD9" w14:textId="3EEEA24B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0601B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66C7" w14:textId="7BD1338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7FBB07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6FA79" w14:textId="10FFB94F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33C24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030B2" w14:textId="4141A541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6899" w:rsidRPr="00104E8F" w14:paraId="49970B46" w14:textId="77777777" w:rsidTr="001E0E6E">
        <w:trPr>
          <w:trHeight w:val="288"/>
        </w:trPr>
        <w:tc>
          <w:tcPr>
            <w:tcW w:w="3870" w:type="dxa"/>
          </w:tcPr>
          <w:p w14:paraId="0533615D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2AD76C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AD1C22" w:rsidRPr="00104E8F" w14:paraId="5335D897" w14:textId="77777777" w:rsidTr="001E0E6E">
        <w:trPr>
          <w:trHeight w:val="288"/>
        </w:trPr>
        <w:tc>
          <w:tcPr>
            <w:tcW w:w="3870" w:type="dxa"/>
          </w:tcPr>
          <w:p w14:paraId="42984962" w14:textId="77777777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743FCFB" w14:textId="3B6AC6DC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 xml:space="preserve"> 290 </w:t>
            </w:r>
          </w:p>
        </w:tc>
        <w:tc>
          <w:tcPr>
            <w:tcW w:w="270" w:type="dxa"/>
          </w:tcPr>
          <w:p w14:paraId="364D14DB" w14:textId="7777777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5F012" w14:textId="03F740B8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877CC90" w14:textId="7777777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F8AF9" w14:textId="28A5D93A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767B58" w:rsidRPr="0007288C">
              <w:rPr>
                <w:rFonts w:ascii="Angsana New" w:hAnsi="Angsana New"/>
                <w:sz w:val="30"/>
                <w:szCs w:val="30"/>
              </w:rPr>
              <w:t>69</w:t>
            </w:r>
            <w:r w:rsidRPr="000728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B36A6C" w14:textId="77777777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65D4C" w14:textId="5AF27406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AD1C22" w:rsidRPr="00104E8F" w14:paraId="68B3A730" w14:textId="77777777" w:rsidTr="001E0E6E">
        <w:trPr>
          <w:trHeight w:val="288"/>
        </w:trPr>
        <w:tc>
          <w:tcPr>
            <w:tcW w:w="3870" w:type="dxa"/>
          </w:tcPr>
          <w:p w14:paraId="53C30A99" w14:textId="77777777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C7A5F14" w14:textId="389BA410" w:rsidR="00AD1C22" w:rsidRPr="0007288C" w:rsidRDefault="00767B58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>13,049</w:t>
            </w:r>
            <w:r w:rsidR="00AD1C22" w:rsidRPr="000728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9E77C0" w14:textId="7777777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4F9C2" w14:textId="5BB07BC0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3CE6ECE" w14:textId="7777777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9AD1" w14:textId="7BA5FBF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67B58" w:rsidRPr="0007288C">
              <w:rPr>
                <w:rFonts w:ascii="Angsana New" w:hAnsi="Angsana New"/>
                <w:sz w:val="30"/>
                <w:szCs w:val="30"/>
              </w:rPr>
              <w:t>3,019</w:t>
            </w:r>
            <w:r w:rsidRPr="000728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A936CA" w14:textId="77777777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7CEC1" w14:textId="722230B8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AD1C22" w:rsidRPr="00104E8F" w14:paraId="73B02A20" w14:textId="77777777" w:rsidTr="001E0E6E">
        <w:trPr>
          <w:trHeight w:val="288"/>
        </w:trPr>
        <w:tc>
          <w:tcPr>
            <w:tcW w:w="3870" w:type="dxa"/>
          </w:tcPr>
          <w:p w14:paraId="4F21DDEA" w14:textId="77777777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2F0D" w14:textId="2CC386D8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 xml:space="preserve"> 141</w:t>
            </w:r>
            <w:r w:rsidR="00767B58" w:rsidRPr="0007288C">
              <w:rPr>
                <w:rFonts w:ascii="Angsana New" w:hAnsi="Angsana New"/>
                <w:sz w:val="30"/>
                <w:szCs w:val="30"/>
              </w:rPr>
              <w:t>,573</w:t>
            </w:r>
            <w:r w:rsidRPr="000728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58E5C9" w14:textId="7777777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3FE41" w14:textId="37B120B2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>156,068</w:t>
            </w:r>
          </w:p>
        </w:tc>
        <w:tc>
          <w:tcPr>
            <w:tcW w:w="270" w:type="dxa"/>
          </w:tcPr>
          <w:p w14:paraId="11EDB9DD" w14:textId="77777777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01A3D" w14:textId="58E705A8" w:rsidR="00AD1C22" w:rsidRPr="0007288C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288C">
              <w:rPr>
                <w:rFonts w:ascii="Angsana New" w:hAnsi="Angsana New"/>
                <w:sz w:val="30"/>
                <w:szCs w:val="30"/>
              </w:rPr>
              <w:t xml:space="preserve"> 92,</w:t>
            </w:r>
            <w:r w:rsidR="00767B58" w:rsidRPr="0007288C">
              <w:rPr>
                <w:rFonts w:ascii="Angsana New" w:hAnsi="Angsana New"/>
                <w:sz w:val="30"/>
                <w:szCs w:val="30"/>
              </w:rPr>
              <w:t>501</w:t>
            </w:r>
            <w:r w:rsidRPr="000728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FB96E3" w14:textId="77777777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5E8D" w14:textId="29D16A81" w:rsidR="00AD1C22" w:rsidRPr="00104E8F" w:rsidRDefault="00AD1C22" w:rsidP="00A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114,726</w:t>
            </w:r>
          </w:p>
        </w:tc>
      </w:tr>
      <w:tr w:rsidR="00FB5964" w:rsidRPr="00104E8F" w14:paraId="44634BF0" w14:textId="77777777" w:rsidTr="001E0E6E">
        <w:trPr>
          <w:trHeight w:val="288"/>
        </w:trPr>
        <w:tc>
          <w:tcPr>
            <w:tcW w:w="3870" w:type="dxa"/>
          </w:tcPr>
          <w:p w14:paraId="484D04D6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F5F48" w14:textId="53466F9F" w:rsidR="00FB5964" w:rsidRPr="00104E8F" w:rsidRDefault="00AD1C22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C22">
              <w:rPr>
                <w:rFonts w:ascii="Angsana New" w:hAnsi="Angsana New"/>
                <w:b/>
                <w:bCs/>
                <w:sz w:val="30"/>
                <w:szCs w:val="30"/>
              </w:rPr>
              <w:t>154,912</w:t>
            </w:r>
          </w:p>
        </w:tc>
        <w:tc>
          <w:tcPr>
            <w:tcW w:w="270" w:type="dxa"/>
          </w:tcPr>
          <w:p w14:paraId="41B7295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F24D" w14:textId="34823B01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156,359</w:t>
            </w:r>
          </w:p>
        </w:tc>
        <w:tc>
          <w:tcPr>
            <w:tcW w:w="270" w:type="dxa"/>
          </w:tcPr>
          <w:p w14:paraId="143440B4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2ECDE" w14:textId="006E76F7" w:rsidR="00FB5964" w:rsidRPr="00104E8F" w:rsidRDefault="00AD1C22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C22">
              <w:rPr>
                <w:rFonts w:ascii="Angsana New" w:hAnsi="Angsana New"/>
                <w:b/>
                <w:bCs/>
                <w:sz w:val="30"/>
                <w:szCs w:val="30"/>
              </w:rPr>
              <w:t>105,789</w:t>
            </w:r>
          </w:p>
        </w:tc>
        <w:tc>
          <w:tcPr>
            <w:tcW w:w="270" w:type="dxa"/>
          </w:tcPr>
          <w:p w14:paraId="0C65D253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426D2E" w14:textId="3FAEC55A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114,916</w:t>
            </w:r>
          </w:p>
        </w:tc>
      </w:tr>
    </w:tbl>
    <w:p w14:paraId="1DABC7AE" w14:textId="0C0CFC8D" w:rsidR="00B03512" w:rsidRPr="00104E8F" w:rsidRDefault="001E472F" w:rsidP="00A86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</w:rPr>
        <w:tab/>
      </w:r>
      <w:r w:rsidR="00C83006" w:rsidRPr="00104E8F">
        <w:rPr>
          <w:rFonts w:ascii="Angsana New" w:hAnsi="Angsana New"/>
          <w:b/>
          <w:sz w:val="30"/>
          <w:szCs w:val="30"/>
          <w:cs/>
        </w:rPr>
        <w:tab/>
      </w:r>
    </w:p>
    <w:p w14:paraId="59B457C0" w14:textId="69458553" w:rsidR="00AC4F19" w:rsidRDefault="00AC4F19" w:rsidP="00AC4F19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szCs w:val="30"/>
        </w:rPr>
      </w:pPr>
      <w:r w:rsidRPr="00AC4F19">
        <w:rPr>
          <w:rFonts w:asciiTheme="majorBidi" w:hAnsiTheme="majorBidi" w:cstheme="majorBidi" w:hint="cs"/>
          <w:szCs w:val="30"/>
          <w:cs/>
        </w:rPr>
        <w:t>ลูกหนี้การค้า</w:t>
      </w:r>
    </w:p>
    <w:p w14:paraId="14693FB5" w14:textId="26CCCCF9" w:rsidR="00EA0A71" w:rsidRDefault="00EA0A71" w:rsidP="00EA0A71"/>
    <w:p w14:paraId="46A60074" w14:textId="3F422997" w:rsidR="00EA0A71" w:rsidRPr="0007469A" w:rsidRDefault="00EA0A71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7469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07469A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684260AB" w14:textId="77777777" w:rsidR="0007469A" w:rsidRPr="0007469A" w:rsidRDefault="0007469A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96C3443" w14:textId="4B740C1C" w:rsidR="00EA0A71" w:rsidRPr="0007469A" w:rsidRDefault="00EA0A71" w:rsidP="00EA0A7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469A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0746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6237">
        <w:rPr>
          <w:rFonts w:asciiTheme="majorBidi" w:hAnsiTheme="majorBidi" w:cstheme="majorBidi"/>
          <w:sz w:val="30"/>
          <w:szCs w:val="30"/>
        </w:rPr>
        <w:t xml:space="preserve">          </w:t>
      </w:r>
      <w:r w:rsidRPr="0007469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</w:p>
    <w:p w14:paraId="771DCB2C" w14:textId="77777777" w:rsidR="00EA0A71" w:rsidRPr="0007469A" w:rsidRDefault="00EA0A71" w:rsidP="00EA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085936" w14:textId="1048CCEA" w:rsidR="00EA0A71" w:rsidRPr="0007469A" w:rsidRDefault="00EA0A71" w:rsidP="00EA0A71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7469A">
        <w:rPr>
          <w:rFonts w:asciiTheme="majorBidi" w:hAnsiTheme="majorBidi" w:cstheme="majorBidi"/>
          <w:sz w:val="30"/>
          <w:szCs w:val="30"/>
          <w:cs/>
        </w:rPr>
        <w:t>กลุ่มบริษัทประมาณ</w:t>
      </w:r>
      <w:r w:rsidRPr="000746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D46237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07469A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E022DC" w14:textId="77777777" w:rsidR="00EA0A71" w:rsidRDefault="00EA0A71" w:rsidP="00EA0A71"/>
    <w:p w14:paraId="7BE07D92" w14:textId="77777777" w:rsidR="00EA0A71" w:rsidRPr="00EA0A71" w:rsidRDefault="00EA0A71" w:rsidP="00EA0A71"/>
    <w:p w14:paraId="76975483" w14:textId="77777777" w:rsidR="00AC4F19" w:rsidRPr="00471024" w:rsidRDefault="00AC4F19" w:rsidP="00AC4F19">
      <w:pPr>
        <w:rPr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9"/>
        <w:gridCol w:w="1260"/>
        <w:gridCol w:w="180"/>
        <w:gridCol w:w="1260"/>
        <w:gridCol w:w="178"/>
        <w:gridCol w:w="1262"/>
        <w:gridCol w:w="180"/>
        <w:gridCol w:w="1251"/>
      </w:tblGrid>
      <w:tr w:rsidR="00AC4F19" w:rsidRPr="00471024" w14:paraId="3A3C846D" w14:textId="77777777" w:rsidTr="009860E5">
        <w:trPr>
          <w:cantSplit/>
          <w:tblHeader/>
        </w:trPr>
        <w:tc>
          <w:tcPr>
            <w:tcW w:w="3429" w:type="dxa"/>
            <w:vAlign w:val="bottom"/>
            <w:hideMark/>
          </w:tcPr>
          <w:p w14:paraId="269217C8" w14:textId="77777777" w:rsidR="00AC4F19" w:rsidRPr="006C0FC7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DA7269A" w14:textId="77777777" w:rsidR="00AC4F19" w:rsidRPr="00471024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102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80BEB5" w14:textId="77777777" w:rsidR="00AC4F19" w:rsidRPr="00471024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0620FAA7" w14:textId="77777777" w:rsidR="00AC4F19" w:rsidRPr="00471024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710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F19" w:rsidRPr="00471024" w14:paraId="0518C5FB" w14:textId="77777777" w:rsidTr="009860E5">
        <w:trPr>
          <w:cantSplit/>
          <w:tblHeader/>
        </w:trPr>
        <w:tc>
          <w:tcPr>
            <w:tcW w:w="3429" w:type="dxa"/>
            <w:vAlign w:val="bottom"/>
          </w:tcPr>
          <w:p w14:paraId="3EB1266F" w14:textId="1BD79F84" w:rsidR="00AC4F19" w:rsidRPr="000543E8" w:rsidRDefault="000543E8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543E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27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0543E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543E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D1C4C30" w14:textId="7D369D0B" w:rsidR="00AC4F19" w:rsidRPr="006C0FC7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C0FC7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1A39B70" w14:textId="77777777" w:rsidR="00AC4F19" w:rsidRPr="006C0FC7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8EF4E5" w14:textId="3333AA08" w:rsidR="00AC4F19" w:rsidRPr="006C0FC7" w:rsidRDefault="00AC4F19" w:rsidP="009860E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0FC7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4355F3E5" w14:textId="77777777" w:rsidR="00AC4F19" w:rsidRPr="006C0FC7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37A7806" w14:textId="600EB245" w:rsidR="00AC4F19" w:rsidRPr="00261731" w:rsidRDefault="00AC4F19" w:rsidP="009860E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6C0FC7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C5B643C" w14:textId="77777777" w:rsidR="00AC4F19" w:rsidRPr="006C0FC7" w:rsidRDefault="00AC4F19" w:rsidP="00986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9211468" w14:textId="2ED9F834" w:rsidR="00AC4F19" w:rsidRPr="006C0FC7" w:rsidRDefault="00AC4F19" w:rsidP="009860E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0FC7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AC4F19" w:rsidRPr="00471024" w14:paraId="6412B762" w14:textId="77777777" w:rsidTr="009860E5">
        <w:trPr>
          <w:cantSplit/>
          <w:tblHeader/>
        </w:trPr>
        <w:tc>
          <w:tcPr>
            <w:tcW w:w="3429" w:type="dxa"/>
            <w:vAlign w:val="bottom"/>
            <w:hideMark/>
          </w:tcPr>
          <w:p w14:paraId="226FECC0" w14:textId="77777777" w:rsidR="00AC4F19" w:rsidRPr="00471024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71" w:type="dxa"/>
            <w:gridSpan w:val="7"/>
            <w:vAlign w:val="bottom"/>
            <w:hideMark/>
          </w:tcPr>
          <w:p w14:paraId="3ADA4EED" w14:textId="77777777" w:rsidR="00AC4F19" w:rsidRPr="00471024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710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710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DE18FF" w:rsidRPr="00471024" w14:paraId="0C54119A" w14:textId="77777777" w:rsidTr="009860E5">
        <w:trPr>
          <w:cantSplit/>
        </w:trPr>
        <w:tc>
          <w:tcPr>
            <w:tcW w:w="3429" w:type="dxa"/>
            <w:hideMark/>
          </w:tcPr>
          <w:p w14:paraId="3D1209E9" w14:textId="77777777" w:rsidR="00DE18FF" w:rsidRPr="00471024" w:rsidRDefault="00DE18FF" w:rsidP="00DE18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8130B47" w14:textId="46233642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599,478 </w:t>
            </w:r>
          </w:p>
        </w:tc>
        <w:tc>
          <w:tcPr>
            <w:tcW w:w="180" w:type="dxa"/>
          </w:tcPr>
          <w:p w14:paraId="0DA4A89E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578C3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643,572</w:t>
            </w:r>
          </w:p>
        </w:tc>
        <w:tc>
          <w:tcPr>
            <w:tcW w:w="178" w:type="dxa"/>
          </w:tcPr>
          <w:p w14:paraId="7E568FA0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D0F592" w14:textId="0BB8F1AB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605,202 </w:t>
            </w:r>
          </w:p>
        </w:tc>
        <w:tc>
          <w:tcPr>
            <w:tcW w:w="180" w:type="dxa"/>
          </w:tcPr>
          <w:p w14:paraId="4069BE93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C0F3C1" w14:textId="77777777" w:rsidR="00DE18FF" w:rsidRPr="000C0E17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C0E17">
              <w:rPr>
                <w:rFonts w:asciiTheme="majorBidi" w:hAnsiTheme="majorBidi" w:cstheme="majorBidi"/>
                <w:sz w:val="30"/>
                <w:szCs w:val="30"/>
              </w:rPr>
              <w:t>647,866</w:t>
            </w:r>
          </w:p>
        </w:tc>
      </w:tr>
      <w:tr w:rsidR="00DE18FF" w:rsidRPr="00471024" w14:paraId="63910D4A" w14:textId="77777777" w:rsidTr="009860E5">
        <w:trPr>
          <w:cantSplit/>
        </w:trPr>
        <w:tc>
          <w:tcPr>
            <w:tcW w:w="3429" w:type="dxa"/>
            <w:hideMark/>
          </w:tcPr>
          <w:p w14:paraId="1033F64C" w14:textId="77777777" w:rsidR="00DE18FF" w:rsidRPr="00471024" w:rsidRDefault="00DE18FF" w:rsidP="00DE18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47C81AD" w14:textId="4FE5681A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80" w:type="dxa"/>
          </w:tcPr>
          <w:p w14:paraId="278788F0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D36C8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B4B5718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5915A7" w14:textId="511BE2FE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8A06AA8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D287159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18FF" w:rsidRPr="00471024" w14:paraId="23A5E985" w14:textId="77777777" w:rsidTr="009860E5">
        <w:trPr>
          <w:cantSplit/>
        </w:trPr>
        <w:tc>
          <w:tcPr>
            <w:tcW w:w="3429" w:type="dxa"/>
            <w:hideMark/>
          </w:tcPr>
          <w:p w14:paraId="4EB7C54B" w14:textId="77777777" w:rsidR="00DE18FF" w:rsidRPr="00471024" w:rsidRDefault="00DE18FF" w:rsidP="00DE18F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B18C049" w14:textId="0D59E4C8" w:rsidR="00DE18FF" w:rsidRPr="001A22AC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2AC">
              <w:rPr>
                <w:rFonts w:asciiTheme="majorBidi" w:hAnsiTheme="majorBidi" w:cstheme="majorBidi"/>
                <w:sz w:val="30"/>
                <w:szCs w:val="30"/>
              </w:rPr>
              <w:t xml:space="preserve"> 91,9</w:t>
            </w:r>
            <w:r w:rsidR="00604D81" w:rsidRPr="001A22A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7F959BE3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8A5EE8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30,768</w:t>
            </w:r>
          </w:p>
        </w:tc>
        <w:tc>
          <w:tcPr>
            <w:tcW w:w="178" w:type="dxa"/>
          </w:tcPr>
          <w:p w14:paraId="3C67C578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40F689A" w14:textId="35E01B1E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89,489 </w:t>
            </w:r>
          </w:p>
        </w:tc>
        <w:tc>
          <w:tcPr>
            <w:tcW w:w="180" w:type="dxa"/>
          </w:tcPr>
          <w:p w14:paraId="0E2CDE40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A56EBEE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30,322</w:t>
            </w:r>
          </w:p>
        </w:tc>
      </w:tr>
      <w:tr w:rsidR="00DE18FF" w:rsidRPr="00471024" w14:paraId="186654BC" w14:textId="77777777" w:rsidTr="009860E5">
        <w:trPr>
          <w:cantSplit/>
        </w:trPr>
        <w:tc>
          <w:tcPr>
            <w:tcW w:w="3429" w:type="dxa"/>
            <w:hideMark/>
          </w:tcPr>
          <w:p w14:paraId="2EFC67E9" w14:textId="77777777" w:rsidR="00DE18FF" w:rsidRPr="00471024" w:rsidRDefault="00DE18FF" w:rsidP="00DE18F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42B3242" w14:textId="29984131" w:rsidR="00DE18FF" w:rsidRPr="001A22AC" w:rsidRDefault="00DE18FF" w:rsidP="0060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22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4D81" w:rsidRPr="001A22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33D4EF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CAF30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559A086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701796" w14:textId="717D1680" w:rsidR="00DE18FF" w:rsidRPr="00B631B1" w:rsidRDefault="00DE18FF" w:rsidP="003F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31B1">
              <w:rPr>
                <w:rFonts w:ascii="Angsana New" w:hAnsi="Angsana New"/>
                <w:sz w:val="30"/>
                <w:szCs w:val="30"/>
              </w:rPr>
              <w:t xml:space="preserve">  - </w:t>
            </w:r>
          </w:p>
        </w:tc>
        <w:tc>
          <w:tcPr>
            <w:tcW w:w="180" w:type="dxa"/>
          </w:tcPr>
          <w:p w14:paraId="4945A657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00B3113" w14:textId="77777777" w:rsidR="00DE18FF" w:rsidRPr="00B631B1" w:rsidRDefault="00DE18FF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31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</w:tr>
      <w:tr w:rsidR="00DE18FF" w:rsidRPr="00471024" w14:paraId="25EEDB24" w14:textId="77777777" w:rsidTr="009860E5">
        <w:trPr>
          <w:cantSplit/>
        </w:trPr>
        <w:tc>
          <w:tcPr>
            <w:tcW w:w="3429" w:type="dxa"/>
            <w:hideMark/>
          </w:tcPr>
          <w:p w14:paraId="28CD77EE" w14:textId="77777777" w:rsidR="00DE18FF" w:rsidRPr="00471024" w:rsidRDefault="00DE18FF" w:rsidP="00DE18F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D7EB1CF" w14:textId="2B89AFF0" w:rsidR="00DE18FF" w:rsidRPr="00DE18FF" w:rsidRDefault="00DE18FF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18F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307855ED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5252A" w14:textId="77777777" w:rsidR="00DE18FF" w:rsidRPr="009175B0" w:rsidRDefault="00DE18FF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5EF7B58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F5BDCEB" w14:textId="66D52D13" w:rsidR="00DE18FF" w:rsidRPr="00B631B1" w:rsidRDefault="00DE18FF" w:rsidP="003F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31B1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80" w:type="dxa"/>
          </w:tcPr>
          <w:p w14:paraId="0237309D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A50B9A6" w14:textId="77777777" w:rsidR="00DE18FF" w:rsidRPr="00B631B1" w:rsidRDefault="00DE18FF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31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</w:tr>
      <w:tr w:rsidR="00DE18FF" w:rsidRPr="00471024" w14:paraId="424762BE" w14:textId="77777777" w:rsidTr="009860E5">
        <w:trPr>
          <w:cantSplit/>
        </w:trPr>
        <w:tc>
          <w:tcPr>
            <w:tcW w:w="3429" w:type="dxa"/>
            <w:hideMark/>
          </w:tcPr>
          <w:p w14:paraId="5759C9A5" w14:textId="77777777" w:rsidR="00DE18FF" w:rsidRPr="00471024" w:rsidRDefault="00DE18FF" w:rsidP="00DE18F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9A96B" w14:textId="5C2F53D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14,166 </w:t>
            </w:r>
          </w:p>
        </w:tc>
        <w:tc>
          <w:tcPr>
            <w:tcW w:w="180" w:type="dxa"/>
          </w:tcPr>
          <w:p w14:paraId="6405259E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0FDA2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12,722</w:t>
            </w:r>
          </w:p>
        </w:tc>
        <w:tc>
          <w:tcPr>
            <w:tcW w:w="178" w:type="dxa"/>
          </w:tcPr>
          <w:p w14:paraId="538F0485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D45E6" w14:textId="1B2F266B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14,166  </w:t>
            </w:r>
          </w:p>
        </w:tc>
        <w:tc>
          <w:tcPr>
            <w:tcW w:w="180" w:type="dxa"/>
          </w:tcPr>
          <w:p w14:paraId="025F4B65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C1612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12,722</w:t>
            </w:r>
          </w:p>
        </w:tc>
      </w:tr>
      <w:tr w:rsidR="00DE18FF" w:rsidRPr="00471024" w14:paraId="0824104C" w14:textId="77777777" w:rsidTr="009860E5">
        <w:trPr>
          <w:cantSplit/>
        </w:trPr>
        <w:tc>
          <w:tcPr>
            <w:tcW w:w="3429" w:type="dxa"/>
            <w:hideMark/>
          </w:tcPr>
          <w:p w14:paraId="47A3F854" w14:textId="77777777" w:rsidR="00DE18FF" w:rsidRPr="00471024" w:rsidRDefault="00DE18FF" w:rsidP="00DE18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A782B" w14:textId="329C6E55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705,626</w:t>
            </w:r>
          </w:p>
        </w:tc>
        <w:tc>
          <w:tcPr>
            <w:tcW w:w="180" w:type="dxa"/>
          </w:tcPr>
          <w:p w14:paraId="0D60F8AB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07317" w14:textId="77777777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687,067</w:t>
            </w:r>
          </w:p>
        </w:tc>
        <w:tc>
          <w:tcPr>
            <w:tcW w:w="178" w:type="dxa"/>
          </w:tcPr>
          <w:p w14:paraId="49BC1152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15A12" w14:textId="31C51730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708,857 </w:t>
            </w:r>
          </w:p>
        </w:tc>
        <w:tc>
          <w:tcPr>
            <w:tcW w:w="180" w:type="dxa"/>
          </w:tcPr>
          <w:p w14:paraId="1C1931DE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0D9AD683" w14:textId="77777777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690,910</w:t>
            </w:r>
          </w:p>
        </w:tc>
      </w:tr>
      <w:tr w:rsidR="00DE18FF" w:rsidRPr="00471024" w14:paraId="142A714C" w14:textId="77777777" w:rsidTr="00E26A9B">
        <w:trPr>
          <w:cantSplit/>
          <w:trHeight w:val="71"/>
        </w:trPr>
        <w:tc>
          <w:tcPr>
            <w:tcW w:w="3429" w:type="dxa"/>
            <w:vAlign w:val="bottom"/>
            <w:hideMark/>
          </w:tcPr>
          <w:p w14:paraId="6A91E9A1" w14:textId="77777777" w:rsidR="00DE18FF" w:rsidRPr="00471024" w:rsidRDefault="00DE18FF" w:rsidP="00DE18FF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9AA6E" w14:textId="77777777" w:rsidR="00DE18FF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CC444" w14:textId="185D79E3" w:rsidR="00DE18FF" w:rsidRPr="00053F4F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  (11,213)</w:t>
            </w:r>
          </w:p>
        </w:tc>
        <w:tc>
          <w:tcPr>
            <w:tcW w:w="180" w:type="dxa"/>
            <w:vAlign w:val="bottom"/>
          </w:tcPr>
          <w:p w14:paraId="36C24B6E" w14:textId="77777777" w:rsidR="00DE18FF" w:rsidRPr="00FE33E3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495FF" w14:textId="77777777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(9,778)</w:t>
            </w:r>
          </w:p>
        </w:tc>
        <w:tc>
          <w:tcPr>
            <w:tcW w:w="178" w:type="dxa"/>
            <w:vAlign w:val="bottom"/>
          </w:tcPr>
          <w:p w14:paraId="348B4C14" w14:textId="77777777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59B2F" w14:textId="77777777" w:rsidR="00DE18FF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F25914" w14:textId="51A31B92" w:rsidR="00DE18FF" w:rsidRPr="00DE18FF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  (11,213)</w:t>
            </w:r>
          </w:p>
        </w:tc>
        <w:tc>
          <w:tcPr>
            <w:tcW w:w="180" w:type="dxa"/>
            <w:vAlign w:val="bottom"/>
          </w:tcPr>
          <w:p w14:paraId="12504EDA" w14:textId="77777777" w:rsidR="00DE18FF" w:rsidRPr="00053F4F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DEDBAF7" w14:textId="77777777" w:rsidR="00DE18FF" w:rsidRPr="00471024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(9,778)</w:t>
            </w:r>
          </w:p>
        </w:tc>
      </w:tr>
      <w:tr w:rsidR="00DE18FF" w:rsidRPr="00471024" w14:paraId="3BA1F82D" w14:textId="77777777" w:rsidTr="009860E5">
        <w:trPr>
          <w:cantSplit/>
        </w:trPr>
        <w:tc>
          <w:tcPr>
            <w:tcW w:w="3429" w:type="dxa"/>
            <w:hideMark/>
          </w:tcPr>
          <w:p w14:paraId="3B4922BD" w14:textId="77777777" w:rsidR="00DE18FF" w:rsidRPr="00471024" w:rsidRDefault="00DE18FF" w:rsidP="00DE18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673FD" w14:textId="5226E481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694,413</w:t>
            </w:r>
          </w:p>
        </w:tc>
        <w:tc>
          <w:tcPr>
            <w:tcW w:w="180" w:type="dxa"/>
          </w:tcPr>
          <w:p w14:paraId="7B5CAE1D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07C75" w14:textId="77777777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677,289</w:t>
            </w:r>
          </w:p>
        </w:tc>
        <w:tc>
          <w:tcPr>
            <w:tcW w:w="178" w:type="dxa"/>
          </w:tcPr>
          <w:p w14:paraId="1B0359F7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F1AD1" w14:textId="297F262F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697,644</w:t>
            </w:r>
            <w:r w:rsidRPr="006E049F">
              <w:t xml:space="preserve"> </w:t>
            </w:r>
          </w:p>
        </w:tc>
        <w:tc>
          <w:tcPr>
            <w:tcW w:w="180" w:type="dxa"/>
          </w:tcPr>
          <w:p w14:paraId="74D4A5B4" w14:textId="77777777" w:rsidR="00DE18FF" w:rsidRPr="00471024" w:rsidRDefault="00DE18FF" w:rsidP="00DE18F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2" w:space="0" w:color="auto"/>
              <w:bottom w:val="double" w:sz="4" w:space="0" w:color="auto"/>
            </w:tcBorders>
          </w:tcPr>
          <w:p w14:paraId="1CE5EC2B" w14:textId="77777777" w:rsidR="00DE18FF" w:rsidRPr="00FE33E3" w:rsidRDefault="00DE18FF" w:rsidP="00DE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681,132</w:t>
            </w:r>
          </w:p>
        </w:tc>
      </w:tr>
    </w:tbl>
    <w:p w14:paraId="4FBAA5EC" w14:textId="77777777" w:rsidR="00AC4F19" w:rsidRDefault="00AC4F19" w:rsidP="00AC4F19">
      <w:pPr>
        <w:rPr>
          <w:sz w:val="36"/>
          <w:szCs w:val="36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81"/>
        <w:gridCol w:w="178"/>
        <w:gridCol w:w="1163"/>
      </w:tblGrid>
      <w:tr w:rsidR="00AC4F19" w14:paraId="787A8368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67C24D4" w14:textId="657212CD" w:rsidR="00AC4F19" w:rsidRPr="00297FFE" w:rsidRDefault="0062276B" w:rsidP="009860E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6227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AC4F19" w:rsidRPr="00297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AC4F19"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</w:t>
            </w:r>
          </w:p>
        </w:tc>
        <w:tc>
          <w:tcPr>
            <w:tcW w:w="2520" w:type="dxa"/>
            <w:gridSpan w:val="3"/>
            <w:vAlign w:val="bottom"/>
          </w:tcPr>
          <w:p w14:paraId="239DA78B" w14:textId="77777777" w:rsidR="00AC4F19" w:rsidRPr="00297FFE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97FF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3140C2" w14:textId="77777777" w:rsidR="00AC4F19" w:rsidRPr="00297FFE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68E3455" w14:textId="77777777" w:rsidR="00AC4F19" w:rsidRPr="00297FFE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97F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4F19" w14:paraId="69360766" w14:textId="77777777" w:rsidTr="00BF098C">
        <w:trPr>
          <w:cantSplit/>
          <w:tblHeader/>
        </w:trPr>
        <w:tc>
          <w:tcPr>
            <w:tcW w:w="3780" w:type="dxa"/>
          </w:tcPr>
          <w:p w14:paraId="0F102784" w14:textId="644838C8" w:rsidR="00AC4F19" w:rsidRPr="00297FFE" w:rsidRDefault="0062276B" w:rsidP="0062276B">
            <w:pPr>
              <w:pStyle w:val="acctfourfigures"/>
              <w:tabs>
                <w:tab w:val="left" w:pos="720"/>
              </w:tabs>
              <w:spacing w:line="240" w:lineRule="auto"/>
              <w:ind w:left="188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170" w:type="dxa"/>
            <w:vAlign w:val="bottom"/>
          </w:tcPr>
          <w:p w14:paraId="79C8BACE" w14:textId="77777777" w:rsidR="00AC4F19" w:rsidRPr="00297FFE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4B37875" w14:textId="77777777" w:rsidR="00AC4F19" w:rsidRPr="00297FFE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20F1A7" w14:textId="77777777" w:rsidR="00AC4F19" w:rsidRPr="00297FFE" w:rsidRDefault="00AC4F19" w:rsidP="009860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4EE362A4" w14:textId="77777777" w:rsidR="00AC4F19" w:rsidRPr="00297FFE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44C18A8" w14:textId="77777777" w:rsidR="00AC4F19" w:rsidRPr="00297FFE" w:rsidRDefault="00AC4F19" w:rsidP="009860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97F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78" w:type="dxa"/>
            <w:vAlign w:val="bottom"/>
          </w:tcPr>
          <w:p w14:paraId="765A87CC" w14:textId="77777777" w:rsidR="00AC4F19" w:rsidRPr="00297FFE" w:rsidRDefault="00AC4F19" w:rsidP="009860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A1881BE" w14:textId="77777777" w:rsidR="00AC4F19" w:rsidRPr="00297FFE" w:rsidRDefault="00AC4F19" w:rsidP="009860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AC4F19" w14:paraId="13CEA56D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8C6C8CB" w14:textId="77777777" w:rsidR="00AC4F19" w:rsidRPr="00DF463B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D11ED6F" w14:textId="77777777" w:rsidR="00AC4F19" w:rsidRPr="00297FFE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97F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97F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13B59" w14:paraId="7C5753D7" w14:textId="77777777" w:rsidTr="00BF098C">
        <w:trPr>
          <w:cantSplit/>
        </w:trPr>
        <w:tc>
          <w:tcPr>
            <w:tcW w:w="3780" w:type="dxa"/>
          </w:tcPr>
          <w:p w14:paraId="05439281" w14:textId="1C335DA9" w:rsidR="00813B59" w:rsidRPr="0062276B" w:rsidRDefault="00813B59" w:rsidP="00813B5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6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2276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227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C580275" w14:textId="37545594" w:rsidR="00813B59" w:rsidRPr="00297FFE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9,778</w:t>
            </w:r>
          </w:p>
        </w:tc>
        <w:tc>
          <w:tcPr>
            <w:tcW w:w="178" w:type="dxa"/>
          </w:tcPr>
          <w:p w14:paraId="276300B2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1E7D5D" w14:textId="148C6BFF" w:rsidR="00813B59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</w:p>
        </w:tc>
        <w:tc>
          <w:tcPr>
            <w:tcW w:w="178" w:type="dxa"/>
          </w:tcPr>
          <w:p w14:paraId="58BC2450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4C9EE80" w14:textId="5D8BF748" w:rsidR="00813B59" w:rsidRPr="00297FFE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9,778</w:t>
            </w:r>
          </w:p>
        </w:tc>
        <w:tc>
          <w:tcPr>
            <w:tcW w:w="178" w:type="dxa"/>
          </w:tcPr>
          <w:p w14:paraId="11CF6B63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D5761FF" w14:textId="5EF84AB0" w:rsidR="00813B59" w:rsidRPr="00815F7D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  <w:r w:rsidR="00815F7D" w:rsidRPr="00815F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813B59" w14:paraId="48BC3090" w14:textId="77777777" w:rsidTr="00BF098C">
        <w:trPr>
          <w:cantSplit/>
          <w:trHeight w:val="407"/>
        </w:trPr>
        <w:tc>
          <w:tcPr>
            <w:tcW w:w="3780" w:type="dxa"/>
          </w:tcPr>
          <w:p w14:paraId="79AD01DD" w14:textId="77777777" w:rsidR="00813B59" w:rsidRPr="0062276B" w:rsidRDefault="00813B59" w:rsidP="00813B5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D2D6F1F" w14:textId="3963DD71" w:rsidR="00813B59" w:rsidRPr="00297FFE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78" w:type="dxa"/>
          </w:tcPr>
          <w:p w14:paraId="530CF192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9C4AE0" w14:textId="45CC8E23" w:rsidR="00813B59" w:rsidRPr="00815F7D" w:rsidRDefault="00813B59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178" w:type="dxa"/>
          </w:tcPr>
          <w:p w14:paraId="30F14F3D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479A529" w14:textId="5D9A765F" w:rsidR="00813B59" w:rsidRPr="00297FFE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78" w:type="dxa"/>
          </w:tcPr>
          <w:p w14:paraId="39C1F31B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0982B26" w14:textId="7A2856B1" w:rsidR="00813B59" w:rsidRPr="00BF098C" w:rsidRDefault="00813B59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</w:tr>
      <w:tr w:rsidR="00813B59" w14:paraId="52627BB5" w14:textId="77777777" w:rsidTr="00BF098C">
        <w:trPr>
          <w:cantSplit/>
        </w:trPr>
        <w:tc>
          <w:tcPr>
            <w:tcW w:w="3780" w:type="dxa"/>
          </w:tcPr>
          <w:p w14:paraId="769FE365" w14:textId="77777777" w:rsidR="00813B59" w:rsidRPr="0062276B" w:rsidRDefault="00813B59" w:rsidP="00813B5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6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E386C9" w14:textId="47330740" w:rsidR="00813B59" w:rsidRPr="00BF098C" w:rsidRDefault="00813B59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B6B8D8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DDF8A1" w14:textId="537AB4CC" w:rsidR="00813B59" w:rsidRPr="00297FFE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(3,595)</w:t>
            </w:r>
          </w:p>
        </w:tc>
        <w:tc>
          <w:tcPr>
            <w:tcW w:w="178" w:type="dxa"/>
          </w:tcPr>
          <w:p w14:paraId="1B98213E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63FF874" w14:textId="09BC05F6" w:rsidR="00813B59" w:rsidRPr="00BF098C" w:rsidRDefault="00813B59" w:rsidP="00B6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2B4511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A058F97" w14:textId="32443221" w:rsidR="00813B59" w:rsidRPr="00297FFE" w:rsidRDefault="00813B59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sz w:val="30"/>
                <w:szCs w:val="30"/>
              </w:rPr>
              <w:t>(3,595)</w:t>
            </w:r>
          </w:p>
        </w:tc>
      </w:tr>
      <w:tr w:rsidR="00813B59" w14:paraId="6B2E5D7E" w14:textId="77777777" w:rsidTr="00BF098C">
        <w:trPr>
          <w:cantSplit/>
        </w:trPr>
        <w:tc>
          <w:tcPr>
            <w:tcW w:w="3780" w:type="dxa"/>
          </w:tcPr>
          <w:p w14:paraId="78448B2E" w14:textId="6F7BAB78" w:rsidR="00813B59" w:rsidRPr="0062276B" w:rsidRDefault="00813B59" w:rsidP="00813B5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27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C5154" w14:textId="61A1BD22" w:rsidR="00813B59" w:rsidRPr="00815F7D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11,213</w:t>
            </w:r>
          </w:p>
        </w:tc>
        <w:tc>
          <w:tcPr>
            <w:tcW w:w="178" w:type="dxa"/>
          </w:tcPr>
          <w:p w14:paraId="1FE8F9D4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C50CA9" w14:textId="14E1AD67" w:rsidR="00813B59" w:rsidRPr="00815F7D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9,778</w:t>
            </w:r>
          </w:p>
        </w:tc>
        <w:tc>
          <w:tcPr>
            <w:tcW w:w="178" w:type="dxa"/>
          </w:tcPr>
          <w:p w14:paraId="6D8396A5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C371D51" w14:textId="30C5F90C" w:rsidR="00813B59" w:rsidRPr="00815F7D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11,213 </w:t>
            </w:r>
            <w:r w:rsidRPr="00815F7D">
              <w:rPr>
                <w:b/>
                <w:bCs/>
              </w:rPr>
              <w:t xml:space="preserve">     </w:t>
            </w:r>
          </w:p>
        </w:tc>
        <w:tc>
          <w:tcPr>
            <w:tcW w:w="178" w:type="dxa"/>
          </w:tcPr>
          <w:p w14:paraId="196CA37D" w14:textId="77777777" w:rsidR="00813B59" w:rsidRPr="00297FFE" w:rsidRDefault="00813B59" w:rsidP="00813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7C8BE02" w14:textId="35F016C7" w:rsidR="00813B59" w:rsidRPr="00815F7D" w:rsidRDefault="00813B59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9,778</w:t>
            </w:r>
          </w:p>
        </w:tc>
      </w:tr>
    </w:tbl>
    <w:p w14:paraId="57EE272F" w14:textId="73563E9C" w:rsidR="00AC4F19" w:rsidRDefault="00057CF3" w:rsidP="00AC4F19">
      <w:pPr>
        <w:pStyle w:val="Heading1"/>
        <w:numPr>
          <w:ilvl w:val="0"/>
          <w:numId w:val="0"/>
        </w:numPr>
        <w:ind w:left="360"/>
        <w:rPr>
          <w:szCs w:val="30"/>
        </w:rPr>
      </w:pPr>
      <w:r w:rsidRPr="00104E8F">
        <w:rPr>
          <w:szCs w:val="30"/>
          <w:cs/>
        </w:rPr>
        <w:tab/>
      </w:r>
    </w:p>
    <w:p w14:paraId="572B1343" w14:textId="7E01B580" w:rsidR="008152CE" w:rsidRPr="002A195A" w:rsidRDefault="008152CE" w:rsidP="0081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55F0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55F09" w:rsidRPr="00655F0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655F09">
        <w:rPr>
          <w:rFonts w:asciiTheme="majorBidi" w:hAnsiTheme="majorBidi" w:cstheme="majorBidi"/>
          <w:sz w:val="30"/>
          <w:szCs w:val="30"/>
          <w:cs/>
        </w:rPr>
        <w:t>ผยใน</w:t>
      </w:r>
      <w:r w:rsidRPr="005F44EF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Pr="005F44EF">
        <w:rPr>
          <w:rFonts w:asciiTheme="majorBidi" w:hAnsiTheme="majorBidi" w:cstheme="majorBidi"/>
          <w:sz w:val="30"/>
          <w:szCs w:val="30"/>
        </w:rPr>
        <w:t>2</w:t>
      </w:r>
      <w:r w:rsidR="00604D81" w:rsidRPr="005F44EF">
        <w:rPr>
          <w:rFonts w:asciiTheme="majorBidi" w:hAnsiTheme="majorBidi" w:cstheme="majorBidi"/>
          <w:sz w:val="30"/>
          <w:szCs w:val="30"/>
        </w:rPr>
        <w:t>2</w:t>
      </w:r>
      <w:r w:rsidRPr="005F44EF">
        <w:rPr>
          <w:rFonts w:asciiTheme="majorBidi" w:hAnsiTheme="majorBidi" w:cstheme="majorBidi"/>
          <w:sz w:val="30"/>
          <w:szCs w:val="30"/>
        </w:rPr>
        <w:t xml:space="preserve"> (</w:t>
      </w:r>
      <w:r w:rsidRPr="005F44EF">
        <w:rPr>
          <w:rFonts w:asciiTheme="majorBidi" w:hAnsiTheme="majorBidi" w:cstheme="majorBidi"/>
          <w:sz w:val="30"/>
          <w:szCs w:val="30"/>
          <w:cs/>
        </w:rPr>
        <w:t>ข.</w:t>
      </w:r>
      <w:r w:rsidRPr="00655F09">
        <w:rPr>
          <w:rFonts w:asciiTheme="majorBidi" w:hAnsiTheme="majorBidi" w:cstheme="majorBidi"/>
          <w:sz w:val="30"/>
          <w:szCs w:val="30"/>
        </w:rPr>
        <w:t>1)</w:t>
      </w:r>
    </w:p>
    <w:p w14:paraId="4EACD318" w14:textId="4FE263EE" w:rsidR="008152CE" w:rsidRDefault="008152CE" w:rsidP="008152CE">
      <w:pPr>
        <w:rPr>
          <w:sz w:val="32"/>
          <w:szCs w:val="32"/>
        </w:rPr>
      </w:pPr>
    </w:p>
    <w:p w14:paraId="3B20741C" w14:textId="6713170F" w:rsidR="002A195A" w:rsidRDefault="002A195A" w:rsidP="008152CE">
      <w:pPr>
        <w:rPr>
          <w:sz w:val="32"/>
          <w:szCs w:val="32"/>
        </w:rPr>
      </w:pPr>
    </w:p>
    <w:p w14:paraId="62687FD3" w14:textId="5DFCB8A3" w:rsidR="002A195A" w:rsidRDefault="002A195A" w:rsidP="008152CE">
      <w:pPr>
        <w:rPr>
          <w:sz w:val="32"/>
          <w:szCs w:val="32"/>
        </w:rPr>
      </w:pPr>
    </w:p>
    <w:p w14:paraId="43443023" w14:textId="29F79046" w:rsidR="002A195A" w:rsidRDefault="002A195A" w:rsidP="008152CE">
      <w:pPr>
        <w:rPr>
          <w:sz w:val="32"/>
          <w:szCs w:val="32"/>
        </w:rPr>
      </w:pPr>
    </w:p>
    <w:p w14:paraId="196693F1" w14:textId="0F46351C" w:rsidR="002A195A" w:rsidRDefault="002A195A" w:rsidP="008152CE">
      <w:pPr>
        <w:rPr>
          <w:sz w:val="32"/>
          <w:szCs w:val="32"/>
        </w:rPr>
      </w:pPr>
    </w:p>
    <w:p w14:paraId="13701B43" w14:textId="4ED293A2" w:rsidR="002A195A" w:rsidRDefault="002A195A" w:rsidP="008152CE">
      <w:pPr>
        <w:rPr>
          <w:sz w:val="32"/>
          <w:szCs w:val="32"/>
        </w:rPr>
      </w:pPr>
    </w:p>
    <w:p w14:paraId="7F7693D3" w14:textId="03120E07" w:rsidR="002A195A" w:rsidRDefault="002A195A" w:rsidP="008152CE">
      <w:pPr>
        <w:rPr>
          <w:sz w:val="32"/>
          <w:szCs w:val="32"/>
        </w:rPr>
      </w:pPr>
    </w:p>
    <w:p w14:paraId="66B0C622" w14:textId="26ADEAE9" w:rsidR="002A195A" w:rsidRDefault="002A195A" w:rsidP="008152CE">
      <w:pPr>
        <w:rPr>
          <w:sz w:val="32"/>
          <w:szCs w:val="32"/>
          <w:cs/>
        </w:rPr>
      </w:pPr>
    </w:p>
    <w:p w14:paraId="7919ADFB" w14:textId="77777777" w:rsidR="002A195A" w:rsidRPr="002A195A" w:rsidRDefault="002A195A" w:rsidP="008152CE">
      <w:pPr>
        <w:rPr>
          <w:sz w:val="32"/>
          <w:szCs w:val="32"/>
        </w:rPr>
      </w:pPr>
    </w:p>
    <w:p w14:paraId="0A6337D4" w14:textId="2E278F38" w:rsidR="00014212" w:rsidRDefault="00014212" w:rsidP="00185930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  <w:cs/>
        </w:rPr>
        <w:lastRenderedPageBreak/>
        <w:tab/>
        <w:t>สินค้าคงเหลือ</w:t>
      </w:r>
      <w:r w:rsidRPr="00104E8F">
        <w:rPr>
          <w:szCs w:val="30"/>
        </w:rPr>
        <w:t xml:space="preserve"> </w:t>
      </w:r>
    </w:p>
    <w:p w14:paraId="3EAE2618" w14:textId="0F8AAA2D" w:rsidR="002A195A" w:rsidRDefault="002A195A" w:rsidP="002A195A"/>
    <w:p w14:paraId="40D66F9F" w14:textId="77777777" w:rsidR="002A195A" w:rsidRPr="0007469A" w:rsidRDefault="002A195A" w:rsidP="002A195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7469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07469A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55AF4AD3" w14:textId="77777777" w:rsidR="002A195A" w:rsidRDefault="002A195A" w:rsidP="002A195A"/>
    <w:p w14:paraId="1B617AD6" w14:textId="3EF9A127" w:rsidR="00B826B4" w:rsidRDefault="002A195A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สินค้าคงเหลือ</w:t>
      </w:r>
      <w:r w:rsidRPr="00104E8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04E8F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>
        <w:rPr>
          <w:rFonts w:ascii="Angsana New" w:hAnsi="Angsana New"/>
          <w:sz w:val="30"/>
          <w:szCs w:val="30"/>
        </w:rPr>
        <w:t xml:space="preserve"> </w:t>
      </w:r>
      <w:r w:rsidRPr="002A195A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2A195A">
        <w:rPr>
          <w:rFonts w:ascii="Angsana New" w:hAnsi="Angsana New"/>
          <w:sz w:val="30"/>
          <w:szCs w:val="30"/>
          <w:cs/>
        </w:rPr>
        <w:t>ที่จำเป็นโดย</w:t>
      </w:r>
      <w:r w:rsidRPr="00104E8F">
        <w:rPr>
          <w:rFonts w:ascii="Angsana New" w:hAnsi="Angsana New"/>
          <w:sz w:val="30"/>
          <w:szCs w:val="30"/>
          <w:cs/>
        </w:rPr>
        <w:t xml:space="preserve">ประมาณในการขาย </w:t>
      </w:r>
    </w:p>
    <w:p w14:paraId="09A8360E" w14:textId="77777777" w:rsidR="00915555" w:rsidRPr="00915555" w:rsidRDefault="00915555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104E8F" w14:paraId="7C2E057B" w14:textId="77777777" w:rsidTr="001E0E6E">
        <w:trPr>
          <w:trHeight w:val="403"/>
        </w:trPr>
        <w:tc>
          <w:tcPr>
            <w:tcW w:w="3870" w:type="dxa"/>
          </w:tcPr>
          <w:p w14:paraId="05B22DC6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92CA17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FA0EE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BCBA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104E8F" w14:paraId="3DFBCA58" w14:textId="77777777" w:rsidTr="001E0E6E">
        <w:trPr>
          <w:trHeight w:val="403"/>
        </w:trPr>
        <w:tc>
          <w:tcPr>
            <w:tcW w:w="3870" w:type="dxa"/>
          </w:tcPr>
          <w:p w14:paraId="0C953EB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BB48" w14:textId="5F6080F0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278EB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39AE" w14:textId="5F44A67C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00A65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97706" w14:textId="78254252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57F5D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F696A" w14:textId="46AF55FD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6899" w:rsidRPr="00104E8F" w14:paraId="47FCFC3D" w14:textId="77777777" w:rsidTr="001E0E6E">
        <w:trPr>
          <w:trHeight w:val="403"/>
        </w:trPr>
        <w:tc>
          <w:tcPr>
            <w:tcW w:w="3870" w:type="dxa"/>
          </w:tcPr>
          <w:p w14:paraId="7F8E6CB4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ED345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F7D" w:rsidRPr="00104E8F" w14:paraId="2C5C3E07" w14:textId="77777777" w:rsidTr="001E0E6E">
        <w:trPr>
          <w:trHeight w:val="403"/>
        </w:trPr>
        <w:tc>
          <w:tcPr>
            <w:tcW w:w="3870" w:type="dxa"/>
          </w:tcPr>
          <w:p w14:paraId="4F6590D1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67187E8" w14:textId="442A3DEA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571,836 </w:t>
            </w:r>
          </w:p>
        </w:tc>
        <w:tc>
          <w:tcPr>
            <w:tcW w:w="270" w:type="dxa"/>
          </w:tcPr>
          <w:p w14:paraId="4C778AEC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9700E" w14:textId="58DAFC51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389,005</w:t>
            </w:r>
          </w:p>
        </w:tc>
        <w:tc>
          <w:tcPr>
            <w:tcW w:w="270" w:type="dxa"/>
          </w:tcPr>
          <w:p w14:paraId="67EC8746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E7F7D" w14:textId="50C44AB2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568,888 </w:t>
            </w:r>
          </w:p>
        </w:tc>
        <w:tc>
          <w:tcPr>
            <w:tcW w:w="270" w:type="dxa"/>
          </w:tcPr>
          <w:p w14:paraId="5F3DD04D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F768" w14:textId="5C6E90C6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385,009</w:t>
            </w:r>
          </w:p>
        </w:tc>
      </w:tr>
      <w:tr w:rsidR="00815F7D" w:rsidRPr="00104E8F" w14:paraId="0AE26B73" w14:textId="77777777" w:rsidTr="001E0E6E">
        <w:trPr>
          <w:trHeight w:val="403"/>
        </w:trPr>
        <w:tc>
          <w:tcPr>
            <w:tcW w:w="3870" w:type="dxa"/>
          </w:tcPr>
          <w:p w14:paraId="69C465F0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E878866" w14:textId="23960B15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466,744 </w:t>
            </w:r>
          </w:p>
        </w:tc>
        <w:tc>
          <w:tcPr>
            <w:tcW w:w="270" w:type="dxa"/>
          </w:tcPr>
          <w:p w14:paraId="20886D39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2F814" w14:textId="1B95544F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530,976</w:t>
            </w:r>
          </w:p>
        </w:tc>
        <w:tc>
          <w:tcPr>
            <w:tcW w:w="270" w:type="dxa"/>
          </w:tcPr>
          <w:p w14:paraId="3483DEF9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DC9C7" w14:textId="157260CA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466,744 </w:t>
            </w:r>
          </w:p>
        </w:tc>
        <w:tc>
          <w:tcPr>
            <w:tcW w:w="270" w:type="dxa"/>
          </w:tcPr>
          <w:p w14:paraId="2602B089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380F" w14:textId="6CCFF45B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530,976</w:t>
            </w:r>
          </w:p>
        </w:tc>
      </w:tr>
      <w:tr w:rsidR="00815F7D" w:rsidRPr="00104E8F" w14:paraId="53BC386E" w14:textId="77777777" w:rsidTr="001E0E6E">
        <w:trPr>
          <w:trHeight w:val="403"/>
        </w:trPr>
        <w:tc>
          <w:tcPr>
            <w:tcW w:w="3870" w:type="dxa"/>
          </w:tcPr>
          <w:p w14:paraId="2B40BFA5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14:paraId="6E04DE80" w14:textId="4E33ECA2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29,767 </w:t>
            </w:r>
          </w:p>
        </w:tc>
        <w:tc>
          <w:tcPr>
            <w:tcW w:w="270" w:type="dxa"/>
          </w:tcPr>
          <w:p w14:paraId="4BD8D23B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5F37B" w14:textId="2EEFB5A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18,126</w:t>
            </w:r>
          </w:p>
        </w:tc>
        <w:tc>
          <w:tcPr>
            <w:tcW w:w="270" w:type="dxa"/>
          </w:tcPr>
          <w:p w14:paraId="775A8B8C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88034" w14:textId="5FF7DBDB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29,767 </w:t>
            </w:r>
          </w:p>
        </w:tc>
        <w:tc>
          <w:tcPr>
            <w:tcW w:w="270" w:type="dxa"/>
          </w:tcPr>
          <w:p w14:paraId="464B3EF4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AFE57" w14:textId="6907B69B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18,126</w:t>
            </w:r>
          </w:p>
        </w:tc>
      </w:tr>
      <w:tr w:rsidR="00815F7D" w:rsidRPr="00104E8F" w14:paraId="0B1910DC" w14:textId="77777777" w:rsidTr="001E0E6E">
        <w:trPr>
          <w:trHeight w:val="403"/>
        </w:trPr>
        <w:tc>
          <w:tcPr>
            <w:tcW w:w="3870" w:type="dxa"/>
          </w:tcPr>
          <w:p w14:paraId="76CDB238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AFB84" w14:textId="3909F20C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324,843 </w:t>
            </w:r>
          </w:p>
        </w:tc>
        <w:tc>
          <w:tcPr>
            <w:tcW w:w="270" w:type="dxa"/>
          </w:tcPr>
          <w:p w14:paraId="0DCFC375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8A246F" w14:textId="73E4D650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142,219</w:t>
            </w:r>
          </w:p>
        </w:tc>
        <w:tc>
          <w:tcPr>
            <w:tcW w:w="270" w:type="dxa"/>
          </w:tcPr>
          <w:p w14:paraId="2CA4BAB9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C238C" w14:textId="42BA3C6C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5F7D">
              <w:rPr>
                <w:rFonts w:ascii="Angsana New" w:hAnsi="Angsana New"/>
                <w:sz w:val="30"/>
                <w:szCs w:val="30"/>
              </w:rPr>
              <w:t xml:space="preserve"> 324,843 </w:t>
            </w:r>
          </w:p>
        </w:tc>
        <w:tc>
          <w:tcPr>
            <w:tcW w:w="270" w:type="dxa"/>
          </w:tcPr>
          <w:p w14:paraId="6F0C919D" w14:textId="77777777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397B" w14:textId="44EAD4EE" w:rsidR="00815F7D" w:rsidRPr="00104E8F" w:rsidRDefault="00815F7D" w:rsidP="0081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142,219</w:t>
            </w:r>
          </w:p>
        </w:tc>
      </w:tr>
      <w:tr w:rsidR="00FB5964" w:rsidRPr="00104E8F" w14:paraId="729FC1C2" w14:textId="77777777" w:rsidTr="001E0E6E">
        <w:trPr>
          <w:trHeight w:val="403"/>
        </w:trPr>
        <w:tc>
          <w:tcPr>
            <w:tcW w:w="3870" w:type="dxa"/>
          </w:tcPr>
          <w:p w14:paraId="5BA86DFC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040E0" w14:textId="3D886527" w:rsidR="00FB5964" w:rsidRPr="00104E8F" w:rsidRDefault="00815F7D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F7D">
              <w:rPr>
                <w:rFonts w:ascii="Angsana New" w:hAnsi="Angsana New"/>
                <w:b/>
                <w:bCs/>
                <w:sz w:val="30"/>
                <w:szCs w:val="30"/>
              </w:rPr>
              <w:t>1,393,190</w:t>
            </w:r>
          </w:p>
        </w:tc>
        <w:tc>
          <w:tcPr>
            <w:tcW w:w="270" w:type="dxa"/>
          </w:tcPr>
          <w:p w14:paraId="2415B38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95404B" w14:textId="3F5DDFC0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1,080,326</w:t>
            </w:r>
          </w:p>
        </w:tc>
        <w:tc>
          <w:tcPr>
            <w:tcW w:w="270" w:type="dxa"/>
          </w:tcPr>
          <w:p w14:paraId="4BD07FEC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8522F" w14:textId="2B6DFE4B" w:rsidR="00FB5964" w:rsidRPr="00104E8F" w:rsidRDefault="00815F7D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F7D">
              <w:rPr>
                <w:rFonts w:ascii="Angsana New" w:hAnsi="Angsana New"/>
                <w:b/>
                <w:bCs/>
                <w:sz w:val="30"/>
                <w:szCs w:val="30"/>
              </w:rPr>
              <w:t>1,390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5F7D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5805998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0DD89" w14:textId="58C9E5E6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1,076,330</w:t>
            </w:r>
          </w:p>
        </w:tc>
      </w:tr>
      <w:tr w:rsidR="00FB5964" w:rsidRPr="00104E8F" w14:paraId="07877ED5" w14:textId="77777777" w:rsidTr="001E0E6E">
        <w:trPr>
          <w:trHeight w:val="403"/>
        </w:trPr>
        <w:tc>
          <w:tcPr>
            <w:tcW w:w="3870" w:type="dxa"/>
          </w:tcPr>
          <w:p w14:paraId="75D92C6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887DA6" w14:textId="4E80413C" w:rsidR="00FB5964" w:rsidRPr="00104E8F" w:rsidRDefault="00BF098C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>(46,969)</w:t>
            </w:r>
          </w:p>
        </w:tc>
        <w:tc>
          <w:tcPr>
            <w:tcW w:w="270" w:type="dxa"/>
          </w:tcPr>
          <w:p w14:paraId="3A491F4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09AD7" w14:textId="140E453B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(77,836)</w:t>
            </w:r>
          </w:p>
        </w:tc>
        <w:tc>
          <w:tcPr>
            <w:tcW w:w="270" w:type="dxa"/>
          </w:tcPr>
          <w:p w14:paraId="2380F39D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E88C8" w14:textId="37BF978D" w:rsidR="00FB5964" w:rsidRPr="00104E8F" w:rsidRDefault="00BF098C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(46,969)</w:t>
            </w:r>
          </w:p>
        </w:tc>
        <w:tc>
          <w:tcPr>
            <w:tcW w:w="270" w:type="dxa"/>
          </w:tcPr>
          <w:p w14:paraId="39A223B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11320" w14:textId="22861BBE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(77,836)</w:t>
            </w:r>
          </w:p>
        </w:tc>
      </w:tr>
      <w:tr w:rsidR="00FB5964" w:rsidRPr="00104E8F" w14:paraId="34E2F469" w14:textId="77777777" w:rsidTr="001E0E6E">
        <w:trPr>
          <w:trHeight w:val="403"/>
        </w:trPr>
        <w:tc>
          <w:tcPr>
            <w:tcW w:w="3870" w:type="dxa"/>
          </w:tcPr>
          <w:p w14:paraId="74195A7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F6936" w14:textId="44245D5D" w:rsidR="00FB5964" w:rsidRPr="00104E8F" w:rsidRDefault="00BF098C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98C">
              <w:rPr>
                <w:rFonts w:ascii="Angsana New" w:hAnsi="Angsana New"/>
                <w:b/>
                <w:bCs/>
                <w:sz w:val="30"/>
                <w:szCs w:val="30"/>
              </w:rPr>
              <w:t>1,346,221</w:t>
            </w:r>
          </w:p>
        </w:tc>
        <w:tc>
          <w:tcPr>
            <w:tcW w:w="270" w:type="dxa"/>
          </w:tcPr>
          <w:p w14:paraId="6363ED1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B9F91" w14:textId="6A8C89D2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1,002,490</w:t>
            </w:r>
          </w:p>
        </w:tc>
        <w:tc>
          <w:tcPr>
            <w:tcW w:w="270" w:type="dxa"/>
          </w:tcPr>
          <w:p w14:paraId="06753C1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23F5" w14:textId="5928E061" w:rsidR="00FB5964" w:rsidRPr="00104E8F" w:rsidRDefault="00BF098C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98C">
              <w:rPr>
                <w:rFonts w:ascii="Angsana New" w:hAnsi="Angsana New"/>
                <w:b/>
                <w:bCs/>
                <w:sz w:val="30"/>
                <w:szCs w:val="30"/>
              </w:rPr>
              <w:t>1,343,273</w:t>
            </w:r>
          </w:p>
        </w:tc>
        <w:tc>
          <w:tcPr>
            <w:tcW w:w="270" w:type="dxa"/>
          </w:tcPr>
          <w:p w14:paraId="4063538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866F7" w14:textId="5AD3CCC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998,494</w:t>
            </w:r>
          </w:p>
        </w:tc>
      </w:tr>
      <w:tr w:rsidR="00FB5964" w:rsidRPr="00104E8F" w14:paraId="65828757" w14:textId="77777777" w:rsidTr="001E0E6E">
        <w:trPr>
          <w:trHeight w:val="403"/>
        </w:trPr>
        <w:tc>
          <w:tcPr>
            <w:tcW w:w="3870" w:type="dxa"/>
          </w:tcPr>
          <w:p w14:paraId="01C74274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D1B9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8DD6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1BB7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926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E382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718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A4DA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964" w:rsidRPr="00104E8F" w14:paraId="42466883" w14:textId="77777777" w:rsidTr="001E0E6E">
        <w:trPr>
          <w:trHeight w:val="403"/>
        </w:trPr>
        <w:tc>
          <w:tcPr>
            <w:tcW w:w="3870" w:type="dxa"/>
          </w:tcPr>
          <w:p w14:paraId="5B8EF5DC" w14:textId="7AF644FA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ต้นทุนของสินค้าคงเหลือที่ได้รวมใน</w:t>
            </w:r>
          </w:p>
        </w:tc>
        <w:tc>
          <w:tcPr>
            <w:tcW w:w="1170" w:type="dxa"/>
          </w:tcPr>
          <w:p w14:paraId="167AF049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0E19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9F7E6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214D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24C6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006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9DED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64" w:rsidRPr="00104E8F" w14:paraId="5C412E0C" w14:textId="77777777" w:rsidTr="001E0E6E">
        <w:trPr>
          <w:trHeight w:val="403"/>
        </w:trPr>
        <w:tc>
          <w:tcPr>
            <w:tcW w:w="3870" w:type="dxa"/>
          </w:tcPr>
          <w:p w14:paraId="22243425" w14:textId="5C03057C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บัญชีต้นทุนขาย</w:t>
            </w:r>
          </w:p>
        </w:tc>
        <w:tc>
          <w:tcPr>
            <w:tcW w:w="1170" w:type="dxa"/>
          </w:tcPr>
          <w:p w14:paraId="61F13F03" w14:textId="24ECD05F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B528B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36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4FE3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9D90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6BE5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450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64" w:rsidRPr="00104E8F" w14:paraId="2875EBF4" w14:textId="77777777" w:rsidTr="001E0E6E">
        <w:trPr>
          <w:trHeight w:val="403"/>
        </w:trPr>
        <w:tc>
          <w:tcPr>
            <w:tcW w:w="3870" w:type="dxa"/>
          </w:tcPr>
          <w:p w14:paraId="4B9077C6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  <w:r w:rsidRPr="00104E8F">
              <w:rPr>
                <w:rFonts w:ascii="Angsana New" w:hAnsi="Angsana New"/>
                <w:sz w:val="30"/>
                <w:szCs w:val="30"/>
              </w:rPr>
              <w:tab/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04FB29D" w14:textId="1D634AC5" w:rsidR="00FB5964" w:rsidRPr="00104E8F" w:rsidRDefault="00BF098C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>3,943,763</w:t>
            </w:r>
          </w:p>
        </w:tc>
        <w:tc>
          <w:tcPr>
            <w:tcW w:w="270" w:type="dxa"/>
          </w:tcPr>
          <w:p w14:paraId="0C83CFA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32B37" w14:textId="2FC88AAC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4,488,808</w:t>
            </w:r>
          </w:p>
        </w:tc>
        <w:tc>
          <w:tcPr>
            <w:tcW w:w="270" w:type="dxa"/>
          </w:tcPr>
          <w:p w14:paraId="555DBF8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87CF3" w14:textId="1B59A1BF" w:rsidR="00FB5964" w:rsidRPr="00104E8F" w:rsidRDefault="00BF098C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>3,936,277</w:t>
            </w:r>
          </w:p>
        </w:tc>
        <w:tc>
          <w:tcPr>
            <w:tcW w:w="270" w:type="dxa"/>
          </w:tcPr>
          <w:p w14:paraId="772E3BE2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C437D" w14:textId="27E37B0A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4,482,555</w:t>
            </w:r>
          </w:p>
        </w:tc>
      </w:tr>
      <w:tr w:rsidR="00FB5964" w:rsidRPr="00104E8F" w14:paraId="4ADD9960" w14:textId="77777777" w:rsidTr="00FB5964">
        <w:trPr>
          <w:trHeight w:val="403"/>
        </w:trPr>
        <w:tc>
          <w:tcPr>
            <w:tcW w:w="3870" w:type="dxa"/>
            <w:vAlign w:val="bottom"/>
          </w:tcPr>
          <w:p w14:paraId="4EE9A570" w14:textId="7E2620AD" w:rsidR="00FB5964" w:rsidRPr="00104E8F" w:rsidRDefault="00FB5964" w:rsidP="00FB5964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</w:t>
            </w:r>
          </w:p>
          <w:p w14:paraId="747CA38F" w14:textId="02DF774C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vAlign w:val="bottom"/>
          </w:tcPr>
          <w:p w14:paraId="0629C11E" w14:textId="77777777" w:rsidR="00BF098C" w:rsidRPr="00BF098C" w:rsidRDefault="00BF098C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  <w:p w14:paraId="28249179" w14:textId="0AE249D5" w:rsidR="00FB5964" w:rsidRPr="00104E8F" w:rsidRDefault="00BF098C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 xml:space="preserve"> (30,867)</w:t>
            </w:r>
          </w:p>
        </w:tc>
        <w:tc>
          <w:tcPr>
            <w:tcW w:w="270" w:type="dxa"/>
            <w:vAlign w:val="bottom"/>
          </w:tcPr>
          <w:p w14:paraId="1DEDA0B5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0A14EA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  <w:p w14:paraId="318C04DB" w14:textId="2FD12841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(36,018)</w:t>
            </w:r>
          </w:p>
        </w:tc>
        <w:tc>
          <w:tcPr>
            <w:tcW w:w="270" w:type="dxa"/>
            <w:vAlign w:val="bottom"/>
          </w:tcPr>
          <w:p w14:paraId="63A311A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ACFF9" w14:textId="3CEC6F79" w:rsidR="00FB5964" w:rsidRPr="00104E8F" w:rsidRDefault="00BF098C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BF098C">
              <w:rPr>
                <w:rFonts w:ascii="Angsana New" w:hAnsi="Angsana New"/>
                <w:sz w:val="30"/>
                <w:szCs w:val="30"/>
              </w:rPr>
              <w:t>(30,867)</w:t>
            </w:r>
          </w:p>
        </w:tc>
        <w:tc>
          <w:tcPr>
            <w:tcW w:w="270" w:type="dxa"/>
            <w:vAlign w:val="bottom"/>
          </w:tcPr>
          <w:p w14:paraId="0669337E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724F9F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1B92DA" w14:textId="006540D6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(36,018)</w:t>
            </w:r>
          </w:p>
        </w:tc>
      </w:tr>
      <w:tr w:rsidR="00FB5964" w:rsidRPr="00104E8F" w14:paraId="117A950D" w14:textId="77777777" w:rsidTr="001E0E6E">
        <w:trPr>
          <w:trHeight w:val="403"/>
        </w:trPr>
        <w:tc>
          <w:tcPr>
            <w:tcW w:w="3870" w:type="dxa"/>
          </w:tcPr>
          <w:p w14:paraId="3251CC18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F94DB" w14:textId="3145FE87" w:rsidR="00FB5964" w:rsidRPr="00104E8F" w:rsidRDefault="0042411A" w:rsidP="00BF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98C">
              <w:rPr>
                <w:rFonts w:ascii="Angsana New" w:hAnsi="Angsana New"/>
                <w:b/>
                <w:bCs/>
                <w:sz w:val="30"/>
                <w:szCs w:val="30"/>
              </w:rPr>
              <w:t>3,912,896</w:t>
            </w:r>
          </w:p>
        </w:tc>
        <w:tc>
          <w:tcPr>
            <w:tcW w:w="270" w:type="dxa"/>
          </w:tcPr>
          <w:p w14:paraId="7BCE4AC1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6CCF8" w14:textId="195B23E1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4,452,790</w:t>
            </w:r>
          </w:p>
        </w:tc>
        <w:tc>
          <w:tcPr>
            <w:tcW w:w="270" w:type="dxa"/>
          </w:tcPr>
          <w:p w14:paraId="69C20D80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CC54F" w14:textId="7FC7CCFA" w:rsidR="00FB5964" w:rsidRPr="00104E8F" w:rsidRDefault="0042411A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98C">
              <w:rPr>
                <w:rFonts w:ascii="Angsana New" w:hAnsi="Angsana New"/>
                <w:b/>
                <w:bCs/>
                <w:sz w:val="30"/>
                <w:szCs w:val="30"/>
              </w:rPr>
              <w:t>3,905,410</w:t>
            </w:r>
          </w:p>
        </w:tc>
        <w:tc>
          <w:tcPr>
            <w:tcW w:w="270" w:type="dxa"/>
          </w:tcPr>
          <w:p w14:paraId="377A516D" w14:textId="77777777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28163" w14:textId="6E05B625" w:rsidR="00FB5964" w:rsidRPr="00104E8F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4,446,537</w:t>
            </w:r>
          </w:p>
        </w:tc>
      </w:tr>
    </w:tbl>
    <w:p w14:paraId="26B4BE49" w14:textId="75D12E68" w:rsidR="00A22ABD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4EE2FBC" w14:textId="70AA251F" w:rsidR="00545A6D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A5F10C5" w14:textId="3C132ECE" w:rsidR="00545A6D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6F77B7D" w14:textId="1F493E68" w:rsidR="00545A6D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7EBE702" w14:textId="77777777" w:rsidR="00545A6D" w:rsidRPr="00104E8F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4E9396" w14:textId="3550BF8C" w:rsidR="00545A6D" w:rsidRPr="00545A6D" w:rsidRDefault="00545A6D" w:rsidP="00545A6D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  <w:cs/>
        </w:rPr>
        <w:lastRenderedPageBreak/>
        <w:tab/>
      </w:r>
      <w:r w:rsidRPr="00545A6D">
        <w:rPr>
          <w:szCs w:val="30"/>
        </w:rPr>
        <w:tab/>
      </w:r>
      <w:r w:rsidRPr="00545A6D">
        <w:rPr>
          <w:szCs w:val="30"/>
          <w:cs/>
        </w:rPr>
        <w:t>เงินลงทุนในบริษัทย่อย</w:t>
      </w:r>
    </w:p>
    <w:p w14:paraId="7D80B6C2" w14:textId="77777777" w:rsidR="00545A6D" w:rsidRDefault="00545A6D" w:rsidP="00545A6D"/>
    <w:p w14:paraId="4DF02570" w14:textId="77777777" w:rsidR="00545A6D" w:rsidRPr="00F644AA" w:rsidRDefault="00545A6D" w:rsidP="00545A6D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644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F644AA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7EF4B096" w14:textId="7BAE8E5B" w:rsidR="008460C8" w:rsidRDefault="008460C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59A287F" w14:textId="28E8E16C" w:rsidR="00D56697" w:rsidRPr="00104E8F" w:rsidRDefault="00D56697" w:rsidP="00D5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104E8F">
        <w:rPr>
          <w:rFonts w:ascii="Angsana New" w:hAnsi="Angsana New"/>
          <w:b/>
          <w:sz w:val="30"/>
          <w:szCs w:val="30"/>
        </w:rPr>
        <w:t>“</w:t>
      </w:r>
      <w:r w:rsidRPr="00104E8F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104E8F">
        <w:rPr>
          <w:rFonts w:ascii="Angsana New" w:hAnsi="Angsana New"/>
          <w:b/>
          <w:sz w:val="30"/>
          <w:szCs w:val="30"/>
        </w:rPr>
        <w:t>”</w:t>
      </w:r>
      <w:r w:rsidRPr="00104E8F">
        <w:rPr>
          <w:rFonts w:ascii="Angsana New" w:hAnsi="Angsana New"/>
          <w:b/>
          <w:sz w:val="30"/>
          <w:szCs w:val="30"/>
          <w:cs/>
        </w:rPr>
        <w:t xml:space="preserve">) </w:t>
      </w:r>
    </w:p>
    <w:p w14:paraId="72983E47" w14:textId="77777777" w:rsidR="00D56697" w:rsidRPr="00104E8F" w:rsidRDefault="00D5669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C2685" w14:textId="77777777" w:rsidR="00545A6D" w:rsidRPr="00EC56C1" w:rsidRDefault="00545A6D" w:rsidP="0054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C56C1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684598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</w:t>
      </w:r>
      <w:r w:rsidRPr="00684598">
        <w:rPr>
          <w:rFonts w:ascii="Angsana New" w:hAnsi="Angsana New" w:hint="cs"/>
          <w:sz w:val="30"/>
          <w:szCs w:val="30"/>
          <w:cs/>
        </w:rPr>
        <w:t xml:space="preserve"> </w:t>
      </w:r>
      <w:r w:rsidRPr="0068459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684598">
        <w:rPr>
          <w:rFonts w:ascii="Angsana New" w:hAnsi="Angsana New"/>
          <w:sz w:val="30"/>
          <w:szCs w:val="30"/>
        </w:rPr>
        <w:t xml:space="preserve"> </w:t>
      </w:r>
      <w:r w:rsidRPr="00684598">
        <w:rPr>
          <w:rFonts w:ascii="Angsana New" w:hAnsi="Angsana New"/>
          <w:sz w:val="30"/>
          <w:szCs w:val="30"/>
          <w:cs/>
        </w:rPr>
        <w:t>รวมถึงรายได้</w:t>
      </w:r>
      <w:r w:rsidRPr="00684598">
        <w:rPr>
          <w:rFonts w:ascii="Angsana New" w:hAnsi="Angsana New"/>
          <w:sz w:val="30"/>
          <w:szCs w:val="30"/>
        </w:rPr>
        <w:t xml:space="preserve"> </w:t>
      </w:r>
      <w:r w:rsidRPr="00684598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684598">
        <w:rPr>
          <w:rFonts w:ascii="Angsana New" w:hAnsi="Angsana New"/>
          <w:sz w:val="30"/>
          <w:szCs w:val="30"/>
        </w:rPr>
        <w:t xml:space="preserve"> </w:t>
      </w:r>
      <w:r w:rsidRPr="00684598">
        <w:rPr>
          <w:rFonts w:ascii="Angsana New" w:hAnsi="Angsana New"/>
          <w:sz w:val="30"/>
          <w:szCs w:val="30"/>
          <w:cs/>
        </w:rPr>
        <w:t>ถูกตัดรายการในการจัดทำ</w:t>
      </w:r>
      <w:r w:rsidRPr="00684598">
        <w:rPr>
          <w:rFonts w:ascii="Angsana New" w:hAnsi="Angsana New"/>
          <w:sz w:val="30"/>
          <w:szCs w:val="30"/>
        </w:rPr>
        <w:t xml:space="preserve">   </w:t>
      </w:r>
      <w:r w:rsidRPr="00684598">
        <w:rPr>
          <w:rFonts w:ascii="Angsana New" w:hAnsi="Angsana New"/>
          <w:sz w:val="30"/>
          <w:szCs w:val="30"/>
          <w:cs/>
        </w:rPr>
        <w:t>งบการเงินรวม</w:t>
      </w:r>
      <w:r w:rsidRPr="00684598">
        <w:rPr>
          <w:rFonts w:ascii="Angsana New" w:hAnsi="Angsana New"/>
          <w:sz w:val="30"/>
          <w:szCs w:val="30"/>
        </w:rPr>
        <w:t xml:space="preserve"> </w:t>
      </w:r>
      <w:r w:rsidRPr="00684598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1DEB9D2" w14:textId="77777777" w:rsidR="00545A6D" w:rsidRPr="00104E8F" w:rsidRDefault="00545A6D" w:rsidP="00545A6D">
      <w:pPr>
        <w:pStyle w:val="BodyText2"/>
        <w:tabs>
          <w:tab w:val="left" w:pos="540"/>
        </w:tabs>
        <w:spacing w:line="240" w:lineRule="atLeast"/>
        <w:ind w:left="0" w:right="18" w:firstLine="0"/>
        <w:jc w:val="thaiDistribute"/>
        <w:rPr>
          <w:rFonts w:ascii="Angsana New" w:hAnsi="Angsana New"/>
          <w:sz w:val="24"/>
          <w:szCs w:val="24"/>
        </w:rPr>
      </w:pPr>
    </w:p>
    <w:p w14:paraId="188B90B9" w14:textId="65C027ED" w:rsidR="00545A6D" w:rsidRPr="00EC56C1" w:rsidRDefault="00545A6D" w:rsidP="00545A6D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14"/>
          <w:szCs w:val="14"/>
        </w:rPr>
      </w:pPr>
      <w:r w:rsidRPr="00104E8F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104E8F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>
        <w:rPr>
          <w:rFonts w:ascii="Angsana New" w:hAnsi="Angsana New"/>
          <w:sz w:val="30"/>
          <w:szCs w:val="30"/>
        </w:rPr>
        <w:t xml:space="preserve">  </w:t>
      </w:r>
      <w:r w:rsidRPr="00EC56C1">
        <w:rPr>
          <w:rFonts w:ascii="Angsana New" w:hAnsi="Angsana New"/>
          <w:sz w:val="30"/>
          <w:szCs w:val="30"/>
          <w:cs/>
        </w:rPr>
        <w:t>เมื่อมี</w:t>
      </w:r>
      <w:r w:rsidRPr="00104E8F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>
        <w:rPr>
          <w:rFonts w:ascii="Angsana New" w:hAnsi="Angsana New"/>
          <w:sz w:val="30"/>
          <w:szCs w:val="30"/>
        </w:rPr>
        <w:t xml:space="preserve">   </w:t>
      </w:r>
      <w:r w:rsidRPr="00104E8F">
        <w:rPr>
          <w:rFonts w:ascii="Angsana New" w:hAnsi="Angsana New"/>
          <w:sz w:val="30"/>
          <w:szCs w:val="30"/>
          <w:cs/>
        </w:rPr>
        <w:t>การควบคุม</w:t>
      </w:r>
      <w:r w:rsidRPr="00EC56C1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ทุนอื่นใน</w:t>
      </w:r>
      <w:r>
        <w:rPr>
          <w:rFonts w:ascii="Angsana New" w:hAnsi="Angsana New"/>
          <w:sz w:val="30"/>
          <w:szCs w:val="30"/>
        </w:rPr>
        <w:t xml:space="preserve">        </w:t>
      </w:r>
      <w:r w:rsidRPr="00EC56C1">
        <w:rPr>
          <w:rFonts w:ascii="Angsana New" w:hAnsi="Angsana New"/>
          <w:sz w:val="30"/>
          <w:szCs w:val="30"/>
          <w:cs/>
        </w:rPr>
        <w:t>ส่วนของเจ้าของ</w:t>
      </w:r>
    </w:p>
    <w:p w14:paraId="3D3BBE1B" w14:textId="77777777" w:rsidR="00545A6D" w:rsidRPr="00104E8F" w:rsidRDefault="00545A6D" w:rsidP="00545A6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8F4CA" w14:textId="77777777" w:rsidR="00545A6D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>
        <w:rPr>
          <w:rFonts w:ascii="Angsana New" w:hAnsi="Angsana New"/>
          <w:sz w:val="30"/>
          <w:szCs w:val="30"/>
        </w:rPr>
        <w:t xml:space="preserve">         </w:t>
      </w:r>
      <w:r w:rsidRPr="00647D09">
        <w:rPr>
          <w:rFonts w:ascii="Angsana New" w:hAnsi="Angsana New" w:hint="cs"/>
          <w:sz w:val="30"/>
          <w:szCs w:val="30"/>
          <w:cs/>
        </w:rPr>
        <w:t>ผล</w:t>
      </w:r>
      <w:r w:rsidRPr="00104E8F">
        <w:rPr>
          <w:rFonts w:ascii="Angsana New" w:hAnsi="Angsana New"/>
          <w:sz w:val="30"/>
          <w:szCs w:val="30"/>
          <w:cs/>
        </w:rPr>
        <w:t>กำไรหรือขาดทุ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104E8F">
        <w:rPr>
          <w:rFonts w:ascii="Angsana New" w:hAnsi="Angsana New"/>
          <w:sz w:val="30"/>
          <w:szCs w:val="30"/>
          <w:cs/>
        </w:rPr>
        <w:t>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4D3C132" w14:textId="77777777" w:rsidR="00545A6D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932172B" w14:textId="5769746C" w:rsidR="00283B78" w:rsidRPr="00104E8F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  <w:sectPr w:rsidR="00283B78" w:rsidRPr="00104E8F" w:rsidSect="00944E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  <w:r w:rsidRPr="00647D09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</w:t>
      </w:r>
      <w:r w:rsidRPr="00647D09">
        <w:rPr>
          <w:rFonts w:ascii="Angsana New" w:hAnsi="Angsana New"/>
          <w:sz w:val="30"/>
          <w:szCs w:val="30"/>
        </w:rPr>
        <w:t xml:space="preserve"> </w:t>
      </w:r>
      <w:r w:rsidRPr="00647D09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 มีสิทธิได้รับเงิน</w:t>
      </w:r>
      <w:r w:rsidRPr="00684598">
        <w:rPr>
          <w:rFonts w:ascii="Angsana New" w:hAnsi="Angsana New"/>
          <w:sz w:val="30"/>
          <w:szCs w:val="30"/>
          <w:cs/>
        </w:rPr>
        <w:t>ปันผ</w:t>
      </w:r>
      <w:r w:rsidR="00005165" w:rsidRPr="00684598">
        <w:rPr>
          <w:rFonts w:ascii="Angsana New" w:hAnsi="Angsana New" w:hint="cs"/>
          <w:sz w:val="30"/>
          <w:szCs w:val="30"/>
          <w:cs/>
        </w:rPr>
        <w:t>ล</w:t>
      </w:r>
      <w:r w:rsidR="000078FD">
        <w:rPr>
          <w:rFonts w:ascii="Angsana New" w:hAnsi="Angsana New" w:hint="cs"/>
          <w:sz w:val="30"/>
          <w:szCs w:val="30"/>
          <w:cs/>
        </w:rPr>
        <w:t xml:space="preserve"> </w:t>
      </w:r>
      <w:r w:rsidR="000078FD" w:rsidRPr="000078FD">
        <w:rPr>
          <w:rFonts w:ascii="Angsana New" w:hAnsi="Angsana New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</w:t>
      </w:r>
      <w:r w:rsidR="003B3EAD">
        <w:rPr>
          <w:rFonts w:ascii="Angsana New" w:hAnsi="Angsana New" w:hint="cs"/>
          <w:sz w:val="30"/>
          <w:szCs w:val="30"/>
          <w:cs/>
        </w:rPr>
        <w:t xml:space="preserve">   </w:t>
      </w:r>
      <w:r w:rsidR="000078FD" w:rsidRPr="009221F8">
        <w:rPr>
          <w:rFonts w:ascii="Angsana New" w:hAnsi="Angsana New"/>
          <w:sz w:val="30"/>
          <w:szCs w:val="30"/>
          <w:cs/>
        </w:rPr>
        <w:t>วิธี</w:t>
      </w:r>
      <w:r w:rsidR="003B3EAD" w:rsidRPr="009221F8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3B3EAD" w:rsidRPr="009221F8">
        <w:rPr>
          <w:rFonts w:ascii="Angsana New" w:hAnsi="Angsana New" w:hint="cs"/>
          <w:sz w:val="30"/>
          <w:szCs w:val="30"/>
          <w:cs/>
        </w:rPr>
        <w:t xml:space="preserve"> </w:t>
      </w:r>
      <w:r w:rsidR="000078FD" w:rsidRPr="009221F8">
        <w:rPr>
          <w:rFonts w:ascii="Angsana New" w:hAnsi="Angsana New"/>
          <w:sz w:val="30"/>
          <w:szCs w:val="30"/>
          <w:cs/>
        </w:rPr>
        <w:t>กำไร</w:t>
      </w:r>
      <w:r w:rsidR="000078FD" w:rsidRPr="000078FD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56875E39" w14:textId="77777777" w:rsidR="00014212" w:rsidRPr="00104E8F" w:rsidRDefault="00014212" w:rsidP="000E69F1">
      <w:pPr>
        <w:framePr w:w="14925" w:wrap="auto" w:hAnchor="text" w:x="900"/>
        <w:spacing w:line="240" w:lineRule="auto"/>
        <w:rPr>
          <w:rFonts w:ascii="Angsana New" w:hAnsi="Angsana New"/>
          <w:sz w:val="30"/>
          <w:szCs w:val="30"/>
          <w:cs/>
        </w:rPr>
        <w:sectPr w:rsidR="00014212" w:rsidRPr="00104E8F" w:rsidSect="00680C54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pgNumType w:start="29"/>
          <w:cols w:space="720"/>
        </w:sectPr>
      </w:pPr>
    </w:p>
    <w:p w14:paraId="1B44912F" w14:textId="77777777" w:rsidR="00863C03" w:rsidRPr="00104E8F" w:rsidRDefault="00863C03" w:rsidP="00863C03"/>
    <w:p w14:paraId="1183CDE8" w14:textId="77777777" w:rsidR="00640404" w:rsidRPr="00104E8F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tbl>
      <w:tblPr>
        <w:tblW w:w="148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104E8F" w14:paraId="1E2F85E1" w14:textId="77777777" w:rsidTr="00096A5E">
        <w:trPr>
          <w:trHeight w:val="377"/>
        </w:trPr>
        <w:tc>
          <w:tcPr>
            <w:tcW w:w="1980" w:type="dxa"/>
          </w:tcPr>
          <w:p w14:paraId="087EF329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104E8F" w14:paraId="71DC79E8" w14:textId="77777777" w:rsidTr="00096A5E">
        <w:trPr>
          <w:trHeight w:val="362"/>
        </w:trPr>
        <w:tc>
          <w:tcPr>
            <w:tcW w:w="1980" w:type="dxa"/>
          </w:tcPr>
          <w:p w14:paraId="202FD6E4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53AD9C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76CEAD54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D58" w:rsidRPr="00104E8F" w14:paraId="0100CFCB" w14:textId="77777777" w:rsidTr="00096A5E">
        <w:trPr>
          <w:trHeight w:val="710"/>
        </w:trPr>
        <w:tc>
          <w:tcPr>
            <w:tcW w:w="1980" w:type="dxa"/>
          </w:tcPr>
          <w:p w14:paraId="323DA601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163D6C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5043B032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4FCB4C3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53718CB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6DBEFC8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52EAF6F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B119B2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0D7AFCB2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423CE8F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35C3382F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1D4F29BC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="00150740" w:rsidRPr="00104E8F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161F8C" w:rsidRPr="00104E8F" w14:paraId="1E9F0A46" w14:textId="77777777" w:rsidTr="00096A5E">
        <w:trPr>
          <w:trHeight w:val="362"/>
        </w:trPr>
        <w:tc>
          <w:tcPr>
            <w:tcW w:w="1980" w:type="dxa"/>
          </w:tcPr>
          <w:p w14:paraId="17303E98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5EF60A6E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32" w:type="dxa"/>
          </w:tcPr>
          <w:p w14:paraId="121871BD" w14:textId="7C236C92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77" w:type="dxa"/>
          </w:tcPr>
          <w:p w14:paraId="4ED01D7A" w14:textId="5446C134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2107A58B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6B32DBC6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7" w:type="dxa"/>
          </w:tcPr>
          <w:p w14:paraId="202D2F45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1A1B4655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0DF57180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18D05B0C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29DCCF2B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4769FE2E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208A2C97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35F2735E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1CFE7956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7216EF3B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2B7D90A3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00F1FDBB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14:paraId="450A73CC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4C3509DB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264796B1" w14:textId="77777777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750DF9DB" w:rsidR="00161F8C" w:rsidRPr="00104E8F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1E8" w:rsidRPr="00104E8F" w14:paraId="7AE37D2A" w14:textId="77777777" w:rsidTr="00096A5E">
        <w:trPr>
          <w:trHeight w:val="377"/>
        </w:trPr>
        <w:tc>
          <w:tcPr>
            <w:tcW w:w="1980" w:type="dxa"/>
          </w:tcPr>
          <w:p w14:paraId="5659F1A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E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E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104E8F" w14:paraId="153D8263" w14:textId="77777777" w:rsidTr="00096A5E">
        <w:trPr>
          <w:trHeight w:val="362"/>
        </w:trPr>
        <w:tc>
          <w:tcPr>
            <w:tcW w:w="1980" w:type="dxa"/>
          </w:tcPr>
          <w:p w14:paraId="0445B42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0740" w:rsidRPr="00104E8F" w14:paraId="0A5CD36A" w14:textId="77777777" w:rsidTr="00096A5E">
        <w:trPr>
          <w:trHeight w:val="380"/>
        </w:trPr>
        <w:tc>
          <w:tcPr>
            <w:tcW w:w="1980" w:type="dxa"/>
          </w:tcPr>
          <w:p w14:paraId="73BFD2D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503D9B" w:rsidRPr="00096A5E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6A5E">
              <w:rPr>
                <w:rFonts w:ascii="Angsana New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45180A52" w:rsidR="00503D9B" w:rsidRPr="00104E8F" w:rsidRDefault="0065015E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6"/>
                <w:szCs w:val="26"/>
              </w:rPr>
            </w:pPr>
            <w:r w:rsidRPr="0065015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5B92A2F7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0952743A" w:rsidR="00503D9B" w:rsidRPr="00104E8F" w:rsidRDefault="0065015E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65015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490ABFF6" w:rsidR="00503D9B" w:rsidRPr="00104E8F" w:rsidRDefault="0065015E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65015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43D31D35" w:rsidR="00503D9B" w:rsidRPr="00104E8F" w:rsidRDefault="0065015E" w:rsidP="0065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501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071864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7D979900" w:rsidR="00503D9B" w:rsidRPr="00104E8F" w:rsidRDefault="0065015E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2C7C0571" w:rsidR="00503D9B" w:rsidRPr="00104E8F" w:rsidRDefault="0065015E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0740" w:rsidRPr="00104E8F" w14:paraId="3BE2CFFC" w14:textId="77777777" w:rsidTr="00096A5E">
        <w:trPr>
          <w:trHeight w:val="362"/>
        </w:trPr>
        <w:tc>
          <w:tcPr>
            <w:tcW w:w="1980" w:type="dxa"/>
          </w:tcPr>
          <w:p w14:paraId="26272D5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79AAAF1C" w:rsidR="00503D9B" w:rsidRPr="00104E8F" w:rsidRDefault="0065015E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5239496E" w:rsidR="00503D9B" w:rsidRPr="00104E8F" w:rsidRDefault="0065015E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6FB4799F" w:rsidR="00503D9B" w:rsidRPr="00104E8F" w:rsidRDefault="0065015E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77777777" w:rsidR="00503D9B" w:rsidRPr="00104E8F" w:rsidRDefault="00503D9B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7AC2DF38" w:rsidR="00503D9B" w:rsidRPr="00104E8F" w:rsidRDefault="0065015E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67BFE2A1" w14:textId="4B30F6C9" w:rsidR="00640404" w:rsidRPr="00104E8F" w:rsidRDefault="0064040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  <w:sectPr w:rsidR="00640404" w:rsidRPr="00104E8F" w:rsidSect="00944EBC">
          <w:headerReference w:type="default" r:id="rId18"/>
          <w:footerReference w:type="default" r:id="rId19"/>
          <w:headerReference w:type="first" r:id="rId20"/>
          <w:footerReference w:type="first" r:id="rId21"/>
          <w:type w:val="continuous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6296B6D5" w14:textId="31A7618C" w:rsidR="0076038E" w:rsidRDefault="001E0E6E" w:rsidP="00706D68">
      <w:pPr>
        <w:pStyle w:val="Heading1"/>
        <w:numPr>
          <w:ilvl w:val="0"/>
          <w:numId w:val="23"/>
        </w:numPr>
        <w:ind w:left="450"/>
        <w:rPr>
          <w:szCs w:val="30"/>
        </w:rPr>
      </w:pPr>
      <w:r w:rsidRPr="00104E8F">
        <w:rPr>
          <w:rFonts w:hint="cs"/>
          <w:szCs w:val="30"/>
          <w:cs/>
        </w:rPr>
        <w:lastRenderedPageBreak/>
        <w:t xml:space="preserve">  </w:t>
      </w:r>
      <w:r w:rsidR="0076038E" w:rsidRPr="00104E8F">
        <w:rPr>
          <w:szCs w:val="30"/>
          <w:cs/>
        </w:rPr>
        <w:t xml:space="preserve">อสังหาริมทรัพย์เพื่อการลงทุน </w:t>
      </w:r>
    </w:p>
    <w:p w14:paraId="7D5604BB" w14:textId="68008812" w:rsidR="00E02DE0" w:rsidRDefault="00E02DE0" w:rsidP="00E02DE0"/>
    <w:p w14:paraId="46A918E3" w14:textId="39C1D31A" w:rsidR="00E02DE0" w:rsidRDefault="00E02DE0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644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F644AA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5BCC7040" w14:textId="4CFB1EFE" w:rsidR="00111FC6" w:rsidRDefault="00111FC6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EDC317C" w14:textId="1B4EA312" w:rsidR="00111FC6" w:rsidRDefault="00111FC6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ต้นทุนรวมค่าใช้จ่ายทางตรงเพื่อให้ได้มาซึ่งอสังหาริมทรัพย์เพื่อการลงทุน </w:t>
      </w:r>
    </w:p>
    <w:p w14:paraId="46434181" w14:textId="1D34C0EA" w:rsidR="008D46BB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65CD0F3" w14:textId="33B2C2EE" w:rsidR="008D46BB" w:rsidRPr="008D46BB" w:rsidRDefault="008D46BB" w:rsidP="008D4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6BB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Pr="008D46BB">
        <w:rPr>
          <w:rFonts w:ascii="Angsana New" w:hAnsi="Angsana New"/>
          <w:sz w:val="30"/>
          <w:szCs w:val="30"/>
        </w:rPr>
        <w:t xml:space="preserve">20 </w:t>
      </w:r>
      <w:r w:rsidRPr="008D46BB">
        <w:rPr>
          <w:rFonts w:ascii="Angsana New" w:hAnsi="Angsana New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8D46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D99CB0" w14:textId="178F7EEE" w:rsidR="008D46BB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70522A9" w14:textId="1B0FA20F" w:rsidR="008D46BB" w:rsidRPr="00104E8F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8D46BB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F0F0A1" w14:textId="77777777" w:rsidR="0076038E" w:rsidRPr="00104E8F" w:rsidRDefault="0076038E" w:rsidP="000E69F1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268" w:type="dxa"/>
        <w:tblInd w:w="360" w:type="dxa"/>
        <w:tblLook w:val="01E0" w:firstRow="1" w:lastRow="1" w:firstColumn="1" w:lastColumn="1" w:noHBand="0" w:noVBand="0"/>
      </w:tblPr>
      <w:tblGrid>
        <w:gridCol w:w="4077"/>
        <w:gridCol w:w="1083"/>
        <w:gridCol w:w="303"/>
        <w:gridCol w:w="1100"/>
        <w:gridCol w:w="268"/>
        <w:gridCol w:w="1083"/>
        <w:gridCol w:w="271"/>
        <w:gridCol w:w="1083"/>
      </w:tblGrid>
      <w:tr w:rsidR="00B13482" w:rsidRPr="00104E8F" w14:paraId="6CCC3819" w14:textId="77777777" w:rsidTr="001E0E6E">
        <w:trPr>
          <w:tblHeader/>
        </w:trPr>
        <w:tc>
          <w:tcPr>
            <w:tcW w:w="4077" w:type="dxa"/>
          </w:tcPr>
          <w:p w14:paraId="184C35DE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3EBB5646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3E97FFD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FDFEE78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E7025" w:rsidRPr="00104E8F" w14:paraId="7A3EBF5F" w14:textId="77777777" w:rsidTr="001E0E6E">
        <w:trPr>
          <w:tblHeader/>
        </w:trPr>
        <w:tc>
          <w:tcPr>
            <w:tcW w:w="4077" w:type="dxa"/>
          </w:tcPr>
          <w:p w14:paraId="7191145C" w14:textId="77777777" w:rsidR="00DE7025" w:rsidRPr="00104E8F" w:rsidRDefault="00DE7025" w:rsidP="008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C7023C" w14:textId="11CC6676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</w:t>
            </w:r>
            <w:r w:rsidR="00161F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303" w:type="dxa"/>
          </w:tcPr>
          <w:p w14:paraId="1EAD9888" w14:textId="77777777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4C15FFE" w14:textId="72D5AD80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61F8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098C4ACD" w14:textId="77777777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61E3E70" w14:textId="379533E2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</w:t>
            </w:r>
            <w:r w:rsidR="00161F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1" w:type="dxa"/>
          </w:tcPr>
          <w:p w14:paraId="314E2FB9" w14:textId="77777777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89884D" w14:textId="416A5D5F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61F8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6899" w:rsidRPr="00104E8F" w14:paraId="6195B500" w14:textId="77777777" w:rsidTr="001E0E6E">
        <w:trPr>
          <w:tblHeader/>
        </w:trPr>
        <w:tc>
          <w:tcPr>
            <w:tcW w:w="4077" w:type="dxa"/>
          </w:tcPr>
          <w:p w14:paraId="544091B4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14:paraId="4C227956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104E8F" w14:paraId="1D579636" w14:textId="77777777" w:rsidTr="001E0E6E">
        <w:tc>
          <w:tcPr>
            <w:tcW w:w="4077" w:type="dxa"/>
          </w:tcPr>
          <w:p w14:paraId="474DBC42" w14:textId="77777777" w:rsidR="00666899" w:rsidRPr="00104E8F" w:rsidRDefault="00666899" w:rsidP="006668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3" w:type="dxa"/>
          </w:tcPr>
          <w:p w14:paraId="0C3C021A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2955EA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D1F43C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A936FF3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3A8210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9C6FE9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7E1E27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475" w:rsidRPr="00104E8F" w14:paraId="231F923F" w14:textId="77777777" w:rsidTr="001E0E6E">
        <w:tc>
          <w:tcPr>
            <w:tcW w:w="4077" w:type="dxa"/>
          </w:tcPr>
          <w:p w14:paraId="442A5981" w14:textId="77777777" w:rsidR="00184475" w:rsidRPr="00104E8F" w:rsidRDefault="00184475" w:rsidP="001844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14:paraId="27B87312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14:paraId="6A233EC5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652C0579" w14:textId="77777777" w:rsidR="00184475" w:rsidRPr="00104E8F" w:rsidRDefault="00184475" w:rsidP="00D63F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14:paraId="64DAE11A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BFA7CBC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14:paraId="13900D6B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85F8289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</w:tr>
      <w:tr w:rsidR="00607E3F" w:rsidRPr="00104E8F" w14:paraId="3753186C" w14:textId="77777777" w:rsidTr="001E0E6E">
        <w:tc>
          <w:tcPr>
            <w:tcW w:w="4077" w:type="dxa"/>
          </w:tcPr>
          <w:p w14:paraId="0D3A3183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3207" w14:textId="7113CCBF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14:paraId="2CADFC4D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4F3EF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14:paraId="1DFEE920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272C" w14:textId="7CE5E0DD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14:paraId="1FE5A5D1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0CC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</w:tr>
      <w:tr w:rsidR="00607E3F" w:rsidRPr="00104E8F" w14:paraId="01DF9ABC" w14:textId="77777777" w:rsidTr="001E0E6E">
        <w:tc>
          <w:tcPr>
            <w:tcW w:w="4077" w:type="dxa"/>
          </w:tcPr>
          <w:p w14:paraId="09DCBC0F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7427303C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3" w:type="dxa"/>
          </w:tcPr>
          <w:p w14:paraId="1E72751F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0" w:type="dxa"/>
          </w:tcPr>
          <w:p w14:paraId="2803DB8A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3709F63B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1437F8A6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1" w:type="dxa"/>
          </w:tcPr>
          <w:p w14:paraId="424AA928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45484DDB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607E3F" w:rsidRPr="00104E8F" w14:paraId="406B93A2" w14:textId="77777777" w:rsidTr="001E0E6E">
        <w:tc>
          <w:tcPr>
            <w:tcW w:w="4077" w:type="dxa"/>
          </w:tcPr>
          <w:p w14:paraId="7A3FDF68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3" w:type="dxa"/>
          </w:tcPr>
          <w:p w14:paraId="7F6A9310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3698CE84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1F37619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AA89EB3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DD0AA0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7ED6E8C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B6C335" w14:textId="77777777" w:rsidR="00607E3F" w:rsidRPr="00104E8F" w:rsidRDefault="00607E3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07E3F" w:rsidRPr="00104E8F" w14:paraId="7082213F" w14:textId="77777777" w:rsidTr="001E0E6E">
        <w:tc>
          <w:tcPr>
            <w:tcW w:w="4077" w:type="dxa"/>
          </w:tcPr>
          <w:p w14:paraId="7A0B7D59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14:paraId="25D4B4D2" w14:textId="53B161FB" w:rsidR="00607E3F" w:rsidRPr="00161F8C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F8C">
              <w:rPr>
                <w:rFonts w:ascii="Angsana New" w:hAnsi="Angsana New" w:cs="Angsana New"/>
                <w:sz w:val="30"/>
                <w:szCs w:val="30"/>
                <w:lang w:bidi="th-TH"/>
              </w:rPr>
              <w:t>27,281</w:t>
            </w:r>
          </w:p>
        </w:tc>
        <w:tc>
          <w:tcPr>
            <w:tcW w:w="303" w:type="dxa"/>
            <w:vAlign w:val="bottom"/>
          </w:tcPr>
          <w:p w14:paraId="6C29AEEF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628EE14" w14:textId="7C770111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27,018</w:t>
            </w:r>
          </w:p>
        </w:tc>
        <w:tc>
          <w:tcPr>
            <w:tcW w:w="268" w:type="dxa"/>
            <w:vAlign w:val="bottom"/>
          </w:tcPr>
          <w:p w14:paraId="3B42346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5E23E84" w14:textId="6538C902" w:rsidR="00607E3F" w:rsidRPr="00161F8C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61F8C">
              <w:rPr>
                <w:rFonts w:ascii="Angsana New" w:hAnsi="Angsana New" w:cs="Angsana New"/>
                <w:sz w:val="30"/>
                <w:szCs w:val="30"/>
              </w:rPr>
              <w:t>23,656</w:t>
            </w:r>
          </w:p>
        </w:tc>
        <w:tc>
          <w:tcPr>
            <w:tcW w:w="271" w:type="dxa"/>
            <w:vAlign w:val="bottom"/>
          </w:tcPr>
          <w:p w14:paraId="03855700" w14:textId="77777777" w:rsidR="00607E3F" w:rsidRPr="00161F8C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D675705" w14:textId="24D7A335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23,393</w:t>
            </w:r>
          </w:p>
        </w:tc>
      </w:tr>
      <w:tr w:rsidR="00607E3F" w:rsidRPr="00104E8F" w14:paraId="19DD9880" w14:textId="77777777" w:rsidTr="001E0E6E">
        <w:tc>
          <w:tcPr>
            <w:tcW w:w="4077" w:type="dxa"/>
          </w:tcPr>
          <w:p w14:paraId="4B426433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4D0ACB2C" w14:textId="0262BB49" w:rsidR="00607E3F" w:rsidRPr="00104E8F" w:rsidRDefault="00607E3F" w:rsidP="00233D5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303" w:type="dxa"/>
            <w:vAlign w:val="bottom"/>
          </w:tcPr>
          <w:p w14:paraId="32213E3D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05D692D" w14:textId="10269D79" w:rsidR="00607E3F" w:rsidRPr="00104E8F" w:rsidRDefault="00607E3F" w:rsidP="00D63F8A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68" w:type="dxa"/>
            <w:vAlign w:val="bottom"/>
          </w:tcPr>
          <w:p w14:paraId="5A98B3F8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F3D1C05" w14:textId="0DA43ABE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71" w:type="dxa"/>
            <w:vAlign w:val="bottom"/>
          </w:tcPr>
          <w:p w14:paraId="5668A702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7DBE49A" w14:textId="410236F5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607E3F" w:rsidRPr="00104E8F" w14:paraId="37C331DF" w14:textId="77777777" w:rsidTr="001E0E6E">
        <w:tc>
          <w:tcPr>
            <w:tcW w:w="4077" w:type="dxa"/>
          </w:tcPr>
          <w:p w14:paraId="653034F3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2EF0" w14:textId="3816961B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27,545</w:t>
            </w:r>
          </w:p>
        </w:tc>
        <w:tc>
          <w:tcPr>
            <w:tcW w:w="303" w:type="dxa"/>
            <w:vAlign w:val="bottom"/>
          </w:tcPr>
          <w:p w14:paraId="22516CC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7D67B" w14:textId="5FFA6E06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27,281</w:t>
            </w:r>
          </w:p>
        </w:tc>
        <w:tc>
          <w:tcPr>
            <w:tcW w:w="268" w:type="dxa"/>
            <w:vAlign w:val="bottom"/>
          </w:tcPr>
          <w:p w14:paraId="157BF6A4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AFC5" w14:textId="0DD14E04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23,920</w:t>
            </w:r>
          </w:p>
        </w:tc>
        <w:tc>
          <w:tcPr>
            <w:tcW w:w="271" w:type="dxa"/>
            <w:vAlign w:val="bottom"/>
          </w:tcPr>
          <w:p w14:paraId="6EB0E943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A13C" w14:textId="4E1D66A8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23,656</w:t>
            </w:r>
          </w:p>
        </w:tc>
      </w:tr>
      <w:tr w:rsidR="00607E3F" w:rsidRPr="00104E8F" w14:paraId="533EAB0C" w14:textId="77777777" w:rsidTr="001E0E6E">
        <w:tc>
          <w:tcPr>
            <w:tcW w:w="4077" w:type="dxa"/>
          </w:tcPr>
          <w:p w14:paraId="565CFEE5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8AB6A96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3" w:type="dxa"/>
            <w:vAlign w:val="bottom"/>
          </w:tcPr>
          <w:p w14:paraId="7324DCB3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833A18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FC9BF65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9C0545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271695A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3E354F2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7E3F" w:rsidRPr="00104E8F" w14:paraId="56AA66AB" w14:textId="77777777" w:rsidTr="001E0E6E">
        <w:tc>
          <w:tcPr>
            <w:tcW w:w="4077" w:type="dxa"/>
          </w:tcPr>
          <w:p w14:paraId="2634C1C1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3" w:type="dxa"/>
            <w:vAlign w:val="bottom"/>
          </w:tcPr>
          <w:p w14:paraId="50F9CD26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  <w:vAlign w:val="bottom"/>
          </w:tcPr>
          <w:p w14:paraId="1A4001F3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4978445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3BA1F5C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651F385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0F8331F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CCE0534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E3F" w:rsidRPr="00104E8F" w14:paraId="0BF64D95" w14:textId="77777777" w:rsidTr="001E0E6E">
        <w:tc>
          <w:tcPr>
            <w:tcW w:w="4077" w:type="dxa"/>
          </w:tcPr>
          <w:p w14:paraId="62319299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2D1E7AD" w14:textId="00CA4574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133,750</w:t>
            </w:r>
          </w:p>
        </w:tc>
        <w:tc>
          <w:tcPr>
            <w:tcW w:w="303" w:type="dxa"/>
            <w:vAlign w:val="bottom"/>
          </w:tcPr>
          <w:p w14:paraId="69B1A77F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5F739032" w14:textId="4D0ED0B5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134,013</w:t>
            </w:r>
          </w:p>
        </w:tc>
        <w:tc>
          <w:tcPr>
            <w:tcW w:w="268" w:type="dxa"/>
            <w:vAlign w:val="bottom"/>
          </w:tcPr>
          <w:p w14:paraId="6F6FBEEE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CFC9877" w14:textId="3A288ED5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135,838</w:t>
            </w:r>
          </w:p>
        </w:tc>
        <w:tc>
          <w:tcPr>
            <w:tcW w:w="271" w:type="dxa"/>
            <w:vAlign w:val="bottom"/>
          </w:tcPr>
          <w:p w14:paraId="7171C533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A729AB" w14:textId="42ACA502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136,101</w:t>
            </w:r>
          </w:p>
        </w:tc>
      </w:tr>
      <w:tr w:rsidR="00607E3F" w:rsidRPr="00104E8F" w14:paraId="379C00FB" w14:textId="77777777" w:rsidTr="001E0E6E">
        <w:tc>
          <w:tcPr>
            <w:tcW w:w="4077" w:type="dxa"/>
          </w:tcPr>
          <w:p w14:paraId="030AF30C" w14:textId="77777777" w:rsidR="00607E3F" w:rsidRPr="00104E8F" w:rsidRDefault="00607E3F" w:rsidP="00607E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AC363" w14:textId="452E1026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133,486</w:t>
            </w:r>
          </w:p>
        </w:tc>
        <w:tc>
          <w:tcPr>
            <w:tcW w:w="303" w:type="dxa"/>
            <w:vAlign w:val="bottom"/>
          </w:tcPr>
          <w:p w14:paraId="5BC6975D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9B8ED" w14:textId="0A3D41F6" w:rsidR="00607E3F" w:rsidRPr="00104E8F" w:rsidRDefault="00607E3F" w:rsidP="00607E3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133,750</w:t>
            </w:r>
          </w:p>
        </w:tc>
        <w:tc>
          <w:tcPr>
            <w:tcW w:w="268" w:type="dxa"/>
            <w:vAlign w:val="bottom"/>
          </w:tcPr>
          <w:p w14:paraId="46285CC0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7B06F2" w14:textId="0811E0D6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135,574</w:t>
            </w:r>
          </w:p>
        </w:tc>
        <w:tc>
          <w:tcPr>
            <w:tcW w:w="271" w:type="dxa"/>
            <w:vAlign w:val="bottom"/>
          </w:tcPr>
          <w:p w14:paraId="2BC6398C" w14:textId="77777777" w:rsidR="00607E3F" w:rsidRPr="00104E8F" w:rsidRDefault="00607E3F" w:rsidP="00607E3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A7C35" w14:textId="4CEBE759" w:rsidR="00607E3F" w:rsidRPr="00104E8F" w:rsidRDefault="00607E3F" w:rsidP="00607E3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135,838</w:t>
            </w:r>
          </w:p>
        </w:tc>
      </w:tr>
    </w:tbl>
    <w:p w14:paraId="76DE5D3F" w14:textId="77777777" w:rsidR="005E7BFF" w:rsidRPr="00104E8F" w:rsidRDefault="005E7BFF" w:rsidP="00F028CB">
      <w:pPr>
        <w:pStyle w:val="NoSpacing"/>
      </w:pPr>
    </w:p>
    <w:p w14:paraId="4BAC1F57" w14:textId="5934FC7C" w:rsidR="000E3A36" w:rsidRDefault="000E3A36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0C6FAE2" w14:textId="77777777" w:rsidR="00960D32" w:rsidRPr="00104E8F" w:rsidRDefault="00960D32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3B2459" w14:textId="7B1C6964" w:rsidR="00F028CB" w:rsidRPr="00104E8F" w:rsidRDefault="00F028CB" w:rsidP="00F0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lastRenderedPageBreak/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สัญญาแต่ละสัญญานี้ไม่สามารถยกเลิกได้เป็นระยะเวลา </w:t>
      </w:r>
      <w:r w:rsidR="00AB49B4"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 w:hint="cs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 xml:space="preserve">ปี การต่ออายุสัญญาจะเป็นไปตามการต่อรองกับผู้เช่า </w:t>
      </w:r>
      <w:r w:rsidR="000E3A36" w:rsidRPr="00104E8F">
        <w:rPr>
          <w:rFonts w:ascii="Angsana New" w:hAnsi="Angsana New"/>
          <w:sz w:val="30"/>
          <w:szCs w:val="30"/>
          <w:cs/>
        </w:rPr>
        <w:t>ทั้งนี้ไม่มีค่าเช่าที่</w:t>
      </w:r>
      <w:r w:rsidR="001140B2" w:rsidRPr="00104E8F">
        <w:rPr>
          <w:rFonts w:ascii="Angsana New" w:hAnsi="Angsana New"/>
          <w:sz w:val="30"/>
          <w:szCs w:val="30"/>
        </w:rPr>
        <w:t xml:space="preserve">        </w:t>
      </w:r>
      <w:r w:rsidR="000E3A36" w:rsidRPr="00104E8F">
        <w:rPr>
          <w:rFonts w:ascii="Angsana New" w:hAnsi="Angsana New"/>
          <w:sz w:val="30"/>
          <w:szCs w:val="30"/>
          <w:cs/>
        </w:rPr>
        <w:t>อาจเกิดขึ้น</w:t>
      </w:r>
    </w:p>
    <w:p w14:paraId="68EE38B4" w14:textId="77777777" w:rsidR="00690171" w:rsidRPr="00104E8F" w:rsidRDefault="00690171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3A82BADC" w14:textId="425B15EF" w:rsidR="005B4745" w:rsidRPr="00CB6C53" w:rsidRDefault="00E25429" w:rsidP="005B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B6C53">
        <w:rPr>
          <w:rFonts w:ascii="Angsana New" w:hAnsi="Angsana New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CB6C53">
        <w:rPr>
          <w:rFonts w:ascii="Angsana New" w:hAnsi="Angsana New"/>
          <w:spacing w:val="-2"/>
          <w:sz w:val="30"/>
          <w:szCs w:val="30"/>
        </w:rPr>
        <w:t>31</w:t>
      </w:r>
      <w:r w:rsidRPr="00CB6C53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CB6C53">
        <w:rPr>
          <w:rFonts w:ascii="Angsana New" w:hAnsi="Angsana New"/>
          <w:spacing w:val="-2"/>
          <w:sz w:val="30"/>
          <w:szCs w:val="30"/>
        </w:rPr>
        <w:t>256</w:t>
      </w:r>
      <w:r w:rsidR="00161F8C" w:rsidRPr="00CB6C53">
        <w:rPr>
          <w:rFonts w:ascii="Angsana New" w:hAnsi="Angsana New"/>
          <w:spacing w:val="-2"/>
          <w:sz w:val="30"/>
          <w:szCs w:val="30"/>
        </w:rPr>
        <w:t>4</w:t>
      </w:r>
      <w:r w:rsidRPr="00CB6C53">
        <w:rPr>
          <w:rFonts w:ascii="Angsana New" w:hAnsi="Angsana New"/>
          <w:spacing w:val="-2"/>
          <w:sz w:val="30"/>
          <w:szCs w:val="30"/>
        </w:rPr>
        <w:t xml:space="preserve"> </w:t>
      </w:r>
      <w:r w:rsidRPr="00CB6C53">
        <w:rPr>
          <w:rFonts w:ascii="Angsana New" w:hAnsi="Angsana New" w:hint="cs"/>
          <w:spacing w:val="-2"/>
          <w:sz w:val="30"/>
          <w:szCs w:val="30"/>
          <w:cs/>
        </w:rPr>
        <w:t>จำนวนเงิน</w:t>
      </w:r>
      <w:r w:rsidR="00C146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146CE">
        <w:rPr>
          <w:rFonts w:ascii="Angsana New" w:hAnsi="Angsana New"/>
          <w:spacing w:val="-2"/>
          <w:sz w:val="30"/>
          <w:szCs w:val="30"/>
        </w:rPr>
        <w:t>230.73</w:t>
      </w:r>
      <w:r w:rsidR="008F62CE" w:rsidRPr="00CB6C53">
        <w:rPr>
          <w:rFonts w:ascii="Angsana New" w:hAnsi="Angsana New"/>
          <w:spacing w:val="-2"/>
          <w:sz w:val="30"/>
          <w:szCs w:val="30"/>
        </w:rPr>
        <w:t xml:space="preserve"> </w:t>
      </w:r>
      <w:r w:rsidRPr="00CB6C5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CB6C53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CB6C5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161F8C" w:rsidRPr="00CB6C53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CB6C5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E44115" w:rsidRPr="00CB6C53">
        <w:rPr>
          <w:rFonts w:ascii="Angsana New" w:hAnsi="Angsana New"/>
          <w:i/>
          <w:iCs/>
          <w:spacing w:val="-2"/>
          <w:sz w:val="30"/>
          <w:szCs w:val="30"/>
        </w:rPr>
        <w:t>230.73</w:t>
      </w:r>
      <w:r w:rsidR="00E44115" w:rsidRPr="00CB6C53">
        <w:rPr>
          <w:rFonts w:ascii="Angsana New" w:hAnsi="Angsana New"/>
          <w:spacing w:val="-2"/>
          <w:sz w:val="30"/>
          <w:szCs w:val="30"/>
        </w:rPr>
        <w:t xml:space="preserve">  </w:t>
      </w:r>
      <w:r w:rsidRPr="00CB6C5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Pr="00CB6C53">
        <w:rPr>
          <w:rFonts w:ascii="Angsana New" w:hAnsi="Angsana New" w:hint="cs"/>
          <w:spacing w:val="-2"/>
          <w:sz w:val="30"/>
          <w:szCs w:val="30"/>
          <w:cs/>
        </w:rPr>
        <w:t xml:space="preserve"> ประเมินราคาโดย</w:t>
      </w:r>
      <w:r w:rsidRPr="00CB6C53">
        <w:rPr>
          <w:rFonts w:ascii="Angsana New" w:hAnsi="Angsana New"/>
          <w:spacing w:val="-2"/>
          <w:sz w:val="30"/>
          <w:szCs w:val="30"/>
          <w:cs/>
        </w:rPr>
        <w:t>ผู้ประเมินราคาอิสระ</w:t>
      </w:r>
      <w:r w:rsidR="005B4745" w:rsidRPr="00CB6C5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531B7" w:rsidRPr="00CB6C5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5B4745" w:rsidRPr="00CB6C53">
        <w:rPr>
          <w:rFonts w:ascii="Angsana New" w:hAnsi="Angsana New"/>
          <w:sz w:val="30"/>
          <w:szCs w:val="30"/>
          <w:cs/>
        </w:rPr>
        <w:t xml:space="preserve">ใช้วิธีเปรียบเทียบราคาตลาด </w:t>
      </w:r>
      <w:r w:rsidR="005B4745" w:rsidRPr="00CB6C53">
        <w:rPr>
          <w:rFonts w:ascii="Angsana New" w:hAnsi="Angsana New"/>
          <w:sz w:val="30"/>
          <w:szCs w:val="30"/>
        </w:rPr>
        <w:t xml:space="preserve">(Market Comparison Approach) </w:t>
      </w:r>
      <w:r w:rsidR="005B4745" w:rsidRPr="00CB6C53">
        <w:rPr>
          <w:rFonts w:ascii="Angsana New" w:hAnsi="Angsana New"/>
          <w:sz w:val="30"/>
          <w:szCs w:val="30"/>
          <w:cs/>
        </w:rPr>
        <w:t xml:space="preserve">ในกรณีที่ดินว่างเปล่า และใช้วิธีต้นทุน </w:t>
      </w:r>
      <w:r w:rsidR="005B4745" w:rsidRPr="00CB6C53">
        <w:rPr>
          <w:rFonts w:ascii="Angsana New" w:hAnsi="Angsana New"/>
          <w:sz w:val="30"/>
          <w:szCs w:val="30"/>
        </w:rPr>
        <w:t xml:space="preserve">(Cost Approach) </w:t>
      </w:r>
      <w:r w:rsidR="005B4745" w:rsidRPr="00CB6C53">
        <w:rPr>
          <w:rFonts w:ascii="Angsana New" w:hAnsi="Angsana New"/>
          <w:sz w:val="30"/>
          <w:szCs w:val="30"/>
          <w:cs/>
        </w:rPr>
        <w:t>ในกรณีที่ดินพร้อมอาคารในการวัดมูลค่ายุติธรรมของอสังหาริมทรัพย์เพื่อการลงทุน</w:t>
      </w:r>
      <w:r w:rsidR="005B4745" w:rsidRPr="00CB6C5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4251E42" w14:textId="77777777" w:rsidR="005B4745" w:rsidRPr="00CB6C53" w:rsidRDefault="005B4745" w:rsidP="005B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7E9AA4" w14:textId="03FF4C77" w:rsidR="005B4745" w:rsidRPr="00CB6C53" w:rsidRDefault="005B4745" w:rsidP="005B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B6C53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ราคาเสนอขาย และราคาซื้อขายจริงของอสังหาริมทรัพย์เพื่อการลงทุนที่คล้าย</w:t>
      </w:r>
      <w:r w:rsidRPr="00CB6C53">
        <w:rPr>
          <w:rFonts w:ascii="Angsana New" w:hAnsi="Angsana New"/>
          <w:sz w:val="30"/>
          <w:szCs w:val="30"/>
          <w:cs/>
        </w:rPr>
        <w:tab/>
        <w:t>คลึงกันปรับด้วยปัจจัยความต่างอื่นๆ</w:t>
      </w:r>
    </w:p>
    <w:p w14:paraId="71FB4626" w14:textId="77777777" w:rsidR="00240889" w:rsidRPr="00CB6C53" w:rsidRDefault="00240889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F0170" w14:textId="77777777" w:rsidR="00240889" w:rsidRPr="00CB6C53" w:rsidRDefault="00240889" w:rsidP="00240889">
      <w:pPr>
        <w:ind w:left="540" w:right="-72"/>
        <w:jc w:val="both"/>
        <w:rPr>
          <w:rFonts w:ascii="Angsana New" w:hAnsi="Angsana New"/>
          <w:b/>
          <w:bCs/>
          <w:sz w:val="30"/>
          <w:szCs w:val="30"/>
        </w:rPr>
      </w:pPr>
      <w:r w:rsidRPr="00CB6C53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6DA6F33C" w14:textId="77777777" w:rsidR="00DB3897" w:rsidRPr="00CB6C53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38CE44ED" w14:textId="77777777" w:rsidR="00240889" w:rsidRPr="00CB6C53" w:rsidRDefault="00240889" w:rsidP="00240889">
      <w:pPr>
        <w:ind w:left="540" w:right="-72"/>
        <w:jc w:val="both"/>
        <w:rPr>
          <w:rFonts w:ascii="Angsana New" w:hAnsi="Angsana New"/>
          <w:sz w:val="30"/>
          <w:szCs w:val="30"/>
        </w:rPr>
      </w:pPr>
      <w:r w:rsidRPr="00CB6C53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CB6C53">
        <w:rPr>
          <w:rFonts w:ascii="Angsana New" w:hAnsi="Angsana New"/>
          <w:sz w:val="30"/>
          <w:szCs w:val="30"/>
          <w:cs/>
        </w:rPr>
        <w:t xml:space="preserve"> </w:t>
      </w:r>
    </w:p>
    <w:p w14:paraId="5C3702F3" w14:textId="77777777" w:rsidR="00DB3897" w:rsidRPr="00CB6C53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45790FB9" w14:textId="77777777" w:rsidR="00240889" w:rsidRPr="00CB6C53" w:rsidRDefault="00240889" w:rsidP="00240889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B6C53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</w:t>
      </w:r>
      <w:r w:rsidRPr="00CB6C53">
        <w:rPr>
          <w:rFonts w:ascii="Angsana New" w:hAnsi="Angsana New"/>
          <w:sz w:val="30"/>
          <w:szCs w:val="30"/>
        </w:rPr>
        <w:br/>
      </w:r>
      <w:r w:rsidRPr="00CB6C53">
        <w:rPr>
          <w:rFonts w:ascii="Angsana New" w:hAnsi="Angsana New"/>
          <w:sz w:val="30"/>
          <w:szCs w:val="30"/>
          <w:cs/>
        </w:rPr>
        <w:t>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505D182E" w14:textId="77777777" w:rsidR="00DB3897" w:rsidRPr="00CB6C53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1E756CBD" w14:textId="64918589" w:rsidR="00240889" w:rsidRDefault="00240889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B6C53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Pr="00CB6C53">
        <w:rPr>
          <w:rFonts w:ascii="Angsana New" w:hAnsi="Angsana New"/>
          <w:sz w:val="30"/>
          <w:szCs w:val="30"/>
        </w:rPr>
        <w:t xml:space="preserve">2 </w:t>
      </w:r>
      <w:r w:rsidRPr="00CB6C5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B6C53">
        <w:rPr>
          <w:rFonts w:ascii="Angsana New" w:hAnsi="Angsana New"/>
          <w:sz w:val="30"/>
          <w:szCs w:val="30"/>
        </w:rPr>
        <w:t>3</w:t>
      </w:r>
      <w:r w:rsidRPr="00CB6C53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3DBCCC9C" w14:textId="5322A3B0" w:rsidR="00706D68" w:rsidRDefault="00706D68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2EE7F03" w14:textId="428B7B65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C099B58" w14:textId="17996E04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41E4A6B" w14:textId="4919E933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2142CF6" w14:textId="5B0D8E44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217A9B0" w14:textId="50D58D64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B9E27F8" w14:textId="6D702B7C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3411E73" w14:textId="7439D28E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94F74F1" w14:textId="77777777" w:rsidR="001F332E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56B4F01" w14:textId="2015A816" w:rsidR="00706D68" w:rsidRDefault="00706D68" w:rsidP="00706D68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szCs w:val="30"/>
          <w:cs/>
        </w:rPr>
        <w:t xml:space="preserve">ที่ดิน อาคารและอุปกรณ์  </w:t>
      </w:r>
    </w:p>
    <w:p w14:paraId="23956FFE" w14:textId="77777777" w:rsidR="001F332E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1114E351" w14:textId="3D35F31F" w:rsidR="001F332E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F332E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1F332E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59BCCFD7" w14:textId="77777777" w:rsidR="001F332E" w:rsidRPr="001F332E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7363EBD" w14:textId="77777777" w:rsidR="001F332E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2C1F3401" w14:textId="77777777" w:rsidR="001F332E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4599EBC" w14:textId="51D1E8B0" w:rsidR="001F332E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การขนย้าย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์ซอฟท์แวร์ซึ่งไม่สามารถทำงานได้โดยปราศจากลิขสิทธ์ซอฟท์แวร์นั้นให้ถือว่า ลิขสิทธ์ซอฟท์แวร์ดังกล่าวเป็นส่วนหนึ่งของอุปกรณ์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7CD89927" w14:textId="587764B2" w:rsidR="001F332E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E306A2F" w14:textId="77777777" w:rsidR="0015182E" w:rsidRPr="00104E8F" w:rsidRDefault="0015182E" w:rsidP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อาคาร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775EE2D1" w14:textId="77777777" w:rsidR="0015182E" w:rsidRDefault="001518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FEC6B28" w14:textId="5E63003F" w:rsidR="001F332E" w:rsidRPr="00CD1F9A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D1F9A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70D554B" w14:textId="758DE101" w:rsidR="001F332E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4C272DF9" w14:textId="77777777" w:rsidR="001F332E" w:rsidRPr="00104E8F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61B8552" w14:textId="77777777" w:rsidR="001F332E" w:rsidRPr="00104E8F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A2F8451" w14:textId="12D4D92F" w:rsidR="001F332E" w:rsidRPr="00CD1F9A" w:rsidRDefault="001F332E" w:rsidP="00CD1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D1F9A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CD1F9A">
        <w:rPr>
          <w:rFonts w:ascii="Angsana New" w:hAnsi="Angsana New"/>
          <w:sz w:val="30"/>
          <w:szCs w:val="30"/>
        </w:rPr>
        <w:t xml:space="preserve"> </w:t>
      </w:r>
      <w:r w:rsidRPr="00CD1F9A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CD1F9A">
        <w:rPr>
          <w:rFonts w:ascii="Angsana New" w:hAnsi="Angsana New"/>
          <w:sz w:val="30"/>
          <w:szCs w:val="30"/>
        </w:rPr>
        <w:t xml:space="preserve"> </w:t>
      </w:r>
      <w:r w:rsidRPr="00CD1F9A">
        <w:rPr>
          <w:rFonts w:ascii="Angsana New" w:hAnsi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A9C91FB" w14:textId="3398FC9D" w:rsidR="001F332E" w:rsidRDefault="001F332E" w:rsidP="001F332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5276B118" w14:textId="56C5750D" w:rsidR="001F332E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02866BC" w14:textId="77777777" w:rsidR="00CD1F9A" w:rsidRPr="00104E8F" w:rsidRDefault="00CD1F9A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i/>
          <w:iCs/>
          <w:sz w:val="30"/>
          <w:szCs w:val="30"/>
        </w:rPr>
      </w:pPr>
    </w:p>
    <w:p w14:paraId="0F1FCFE1" w14:textId="19290BE5" w:rsidR="001F332E" w:rsidRPr="00CD1F9A" w:rsidRDefault="001F332E" w:rsidP="001F332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D1F9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FAC01F2" w14:textId="654E0926" w:rsidR="001F332E" w:rsidRDefault="001F332E" w:rsidP="001F332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DC1DD9A" w14:textId="115F653E" w:rsidR="00CD1F9A" w:rsidRDefault="00CD1F9A" w:rsidP="001F332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08E2929" w14:textId="77777777" w:rsidR="001F332E" w:rsidRPr="00CD1F9A" w:rsidRDefault="001F332E" w:rsidP="00CD1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D1F9A">
        <w:rPr>
          <w:rFonts w:ascii="Angsana New" w:hAnsi="Angsana New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5C6D1A13" w14:textId="20193092" w:rsidR="001F332E" w:rsidRDefault="001F332E" w:rsidP="001F332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tbl>
      <w:tblPr>
        <w:tblW w:w="75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1F332E" w:rsidRPr="00104E8F" w14:paraId="73C90F7C" w14:textId="77777777" w:rsidTr="00B21170">
        <w:tc>
          <w:tcPr>
            <w:tcW w:w="5400" w:type="dxa"/>
          </w:tcPr>
          <w:p w14:paraId="35DC023F" w14:textId="77777777" w:rsidR="001F332E" w:rsidRPr="00104E8F" w:rsidRDefault="001F332E" w:rsidP="00B21170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544EF2E5" w14:textId="77777777" w:rsidR="001F332E" w:rsidRPr="00104E8F" w:rsidRDefault="001F332E" w:rsidP="00B21170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Pr="00104E8F">
              <w:rPr>
                <w:cs/>
              </w:rPr>
              <w:t xml:space="preserve">  ปี</w:t>
            </w:r>
          </w:p>
        </w:tc>
      </w:tr>
      <w:tr w:rsidR="001F332E" w:rsidRPr="00104E8F" w14:paraId="7311B5C0" w14:textId="77777777" w:rsidTr="00B21170">
        <w:tc>
          <w:tcPr>
            <w:tcW w:w="5400" w:type="dxa"/>
          </w:tcPr>
          <w:p w14:paraId="0363EF27" w14:textId="77777777" w:rsidR="001F332E" w:rsidRPr="00104E8F" w:rsidRDefault="001F332E" w:rsidP="00B21170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14:paraId="2BDA5C3F" w14:textId="77777777" w:rsidR="001F332E" w:rsidRPr="00104E8F" w:rsidRDefault="001F332E" w:rsidP="00B21170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5 - 26</w:t>
            </w:r>
            <w:r w:rsidRPr="00104E8F">
              <w:rPr>
                <w:cs/>
              </w:rPr>
              <w:t xml:space="preserve">  ปี</w:t>
            </w:r>
          </w:p>
        </w:tc>
      </w:tr>
      <w:tr w:rsidR="001F332E" w:rsidRPr="00104E8F" w14:paraId="14B7EA78" w14:textId="77777777" w:rsidTr="00B21170">
        <w:tc>
          <w:tcPr>
            <w:tcW w:w="5400" w:type="dxa"/>
          </w:tcPr>
          <w:p w14:paraId="097670ED" w14:textId="77777777" w:rsidR="001F332E" w:rsidRPr="00104E8F" w:rsidRDefault="001F332E" w:rsidP="00B21170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1FD6F669" w14:textId="77777777" w:rsidR="001F332E" w:rsidRPr="00104E8F" w:rsidRDefault="001F332E" w:rsidP="00B21170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5 - 21</w:t>
            </w:r>
            <w:r w:rsidRPr="00104E8F">
              <w:rPr>
                <w:cs/>
              </w:rPr>
              <w:t xml:space="preserve">  ปี</w:t>
            </w:r>
          </w:p>
        </w:tc>
      </w:tr>
      <w:tr w:rsidR="001F332E" w:rsidRPr="00104E8F" w14:paraId="3A3A15EC" w14:textId="77777777" w:rsidTr="00B21170">
        <w:tc>
          <w:tcPr>
            <w:tcW w:w="5400" w:type="dxa"/>
          </w:tcPr>
          <w:p w14:paraId="6EAACCA4" w14:textId="77777777" w:rsidR="001F332E" w:rsidRPr="00104E8F" w:rsidRDefault="001F332E" w:rsidP="00B21170">
            <w:pPr>
              <w:pStyle w:val="BodyText3"/>
              <w:spacing w:line="240" w:lineRule="auto"/>
              <w:ind w:left="-126" w:right="-43" w:firstLine="126"/>
              <w:rPr>
                <w:lang w:val="en-US"/>
              </w:rPr>
            </w:pPr>
            <w:r w:rsidRPr="00104E8F">
              <w:rPr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60" w:type="dxa"/>
          </w:tcPr>
          <w:p w14:paraId="2979A19F" w14:textId="77777777" w:rsidR="001F332E" w:rsidRPr="00104E8F" w:rsidRDefault="001F332E" w:rsidP="00B21170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Pr="00104E8F">
              <w:rPr>
                <w:cs/>
              </w:rPr>
              <w:t xml:space="preserve">  ปี</w:t>
            </w:r>
          </w:p>
        </w:tc>
      </w:tr>
      <w:tr w:rsidR="001F332E" w:rsidRPr="00104E8F" w14:paraId="313FE8A5" w14:textId="77777777" w:rsidTr="00B21170">
        <w:tc>
          <w:tcPr>
            <w:tcW w:w="5400" w:type="dxa"/>
          </w:tcPr>
          <w:p w14:paraId="6167CB4F" w14:textId="77777777" w:rsidR="001F332E" w:rsidRPr="00104E8F" w:rsidRDefault="001F332E" w:rsidP="00B21170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ยานพาหนะ</w:t>
            </w:r>
          </w:p>
        </w:tc>
        <w:tc>
          <w:tcPr>
            <w:tcW w:w="2160" w:type="dxa"/>
          </w:tcPr>
          <w:p w14:paraId="65EF87F6" w14:textId="77777777" w:rsidR="001F332E" w:rsidRPr="00104E8F" w:rsidRDefault="001F332E" w:rsidP="00B21170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Pr="00104E8F">
              <w:rPr>
                <w:cs/>
              </w:rPr>
              <w:t xml:space="preserve">  ปี</w:t>
            </w:r>
          </w:p>
        </w:tc>
      </w:tr>
    </w:tbl>
    <w:p w14:paraId="642F94BF" w14:textId="77777777" w:rsidR="00EA6CFD" w:rsidRDefault="00EA6CFD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0617EEDB" w14:textId="77777777" w:rsidR="0052342A" w:rsidRPr="00545637" w:rsidRDefault="00EA6CFD" w:rsidP="00EA6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5637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ขาดทุนจากการด้อยค่า</w:t>
      </w:r>
    </w:p>
    <w:p w14:paraId="3F9D70EF" w14:textId="78B65641" w:rsidR="00EA6CFD" w:rsidRPr="00545637" w:rsidRDefault="00EA6CFD" w:rsidP="00EA6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545637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16025B44" w14:textId="30BA8FD7" w:rsidR="00EA6CFD" w:rsidRPr="00545637" w:rsidRDefault="00EA6CFD" w:rsidP="00EA6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5637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</w:t>
      </w:r>
      <w:r w:rsidRPr="0054563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45637">
        <w:rPr>
          <w:rFonts w:asciiTheme="majorBidi" w:hAnsiTheme="majorBidi" w:cstheme="majorBidi" w:hint="cs"/>
          <w:sz w:val="30"/>
          <w:szCs w:val="30"/>
          <w:cs/>
        </w:rPr>
        <w:t>ได้รับการทบทวน ณ ทุกวันที่รายงานว่า</w:t>
      </w:r>
      <w:r w:rsidRPr="00545637">
        <w:rPr>
          <w:rFonts w:asciiTheme="majorBidi" w:hAnsiTheme="majorBidi" w:cstheme="majorBidi"/>
          <w:sz w:val="30"/>
          <w:szCs w:val="30"/>
          <w:cs/>
        </w:rPr>
        <w:t>มีข้อบ่งชี้เรื่องการด้อยค่า</w:t>
      </w:r>
      <w:r w:rsidRPr="00545637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5456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3058" w:rsidRPr="00545637">
        <w:rPr>
          <w:rFonts w:asciiTheme="majorBidi" w:hAnsiTheme="majorBidi" w:cstheme="majorBidi"/>
          <w:sz w:val="30"/>
          <w:szCs w:val="30"/>
        </w:rPr>
        <w:t xml:space="preserve">     </w:t>
      </w:r>
      <w:r w:rsidRPr="00545637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</w:t>
      </w:r>
      <w:r w:rsidRPr="00545637">
        <w:rPr>
          <w:rFonts w:asciiTheme="majorBidi" w:hAnsiTheme="majorBidi" w:cstheme="majorBidi"/>
          <w:sz w:val="30"/>
          <w:szCs w:val="30"/>
        </w:rPr>
        <w:t xml:space="preserve"> </w:t>
      </w:r>
      <w:r w:rsidRPr="0054563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r w:rsidRPr="00545637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AB1E1B" w:rsidRPr="00545637">
        <w:rPr>
          <w:rFonts w:asciiTheme="majorBidi" w:hAnsiTheme="majorBidi" w:cstheme="majorBidi"/>
          <w:sz w:val="30"/>
          <w:szCs w:val="30"/>
        </w:rPr>
        <w:t xml:space="preserve"> </w:t>
      </w:r>
      <w:r w:rsidRPr="00545637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545637">
        <w:rPr>
          <w:rFonts w:asciiTheme="majorBidi" w:hAnsiTheme="majorBidi" w:cstheme="majorBidi" w:hint="cs"/>
          <w:sz w:val="30"/>
          <w:szCs w:val="30"/>
          <w:cs/>
        </w:rPr>
        <w:t>ที่เคยรับรู้ในงวดก่อน</w:t>
      </w:r>
      <w:r w:rsidRPr="00545637">
        <w:rPr>
          <w:rFonts w:asciiTheme="majorBidi" w:hAnsiTheme="majorBidi" w:cstheme="majorBidi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545637">
        <w:rPr>
          <w:rFonts w:asciiTheme="majorBidi" w:hAnsiTheme="majorBidi" w:cstheme="majorBidi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"/>
      <w:r w:rsidRPr="005456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373FC64" w14:textId="77777777" w:rsidR="00EA6CFD" w:rsidRPr="00545637" w:rsidRDefault="00EA6CFD" w:rsidP="00EA6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324D3E" w14:textId="592CE891" w:rsidR="00EA6CFD" w:rsidRPr="00545637" w:rsidRDefault="00EA6CFD" w:rsidP="00363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</w:rPr>
        <w:sectPr w:rsidR="00EA6CFD" w:rsidRPr="00545637" w:rsidSect="002111BA">
          <w:footerReference w:type="default" r:id="rId22"/>
          <w:pgSz w:w="11909" w:h="16834" w:code="9"/>
          <w:pgMar w:top="691" w:right="1109" w:bottom="576" w:left="1152" w:header="720" w:footer="720" w:gutter="0"/>
          <w:cols w:space="720"/>
        </w:sectPr>
      </w:pPr>
      <w:r w:rsidRPr="0054563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D81402A" w14:textId="77777777" w:rsidR="00EF4566" w:rsidRPr="00104E8F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14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087"/>
        <w:gridCol w:w="11"/>
        <w:gridCol w:w="259"/>
        <w:gridCol w:w="11"/>
        <w:gridCol w:w="1159"/>
        <w:gridCol w:w="11"/>
      </w:tblGrid>
      <w:tr w:rsidR="00014212" w:rsidRPr="00104E8F" w14:paraId="5800362D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2878637" w14:textId="77777777" w:rsidR="00014212" w:rsidRPr="00104E8F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9"/>
          </w:tcPr>
          <w:p w14:paraId="6434C897" w14:textId="77777777" w:rsidR="00014212" w:rsidRPr="00104E8F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104E8F" w14:paraId="0624EF9F" w14:textId="77777777" w:rsidTr="00666F0E">
        <w:trPr>
          <w:trHeight w:hRule="exact" w:val="360"/>
        </w:trPr>
        <w:tc>
          <w:tcPr>
            <w:tcW w:w="3330" w:type="dxa"/>
          </w:tcPr>
          <w:p w14:paraId="1B2B36B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EC03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06DC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100FBF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CEBF8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713A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D9FDE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2EE7A0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B789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5DD245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843B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0DADE6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3794141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D30F3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14:paraId="29FC9E6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55D04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1C8D614A" w14:textId="77777777" w:rsidTr="00666F0E">
        <w:trPr>
          <w:trHeight w:hRule="exact" w:val="360"/>
        </w:trPr>
        <w:tc>
          <w:tcPr>
            <w:tcW w:w="3330" w:type="dxa"/>
          </w:tcPr>
          <w:p w14:paraId="52094B7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1614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1EF34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168EED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19FC9C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0DCF0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CD498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8A295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0C70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2BFF18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8A23C8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2F921D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2A943FC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460574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14:paraId="4F00BA9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A0352D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5A62D111" w14:textId="77777777" w:rsidTr="00666F0E">
        <w:trPr>
          <w:trHeight w:hRule="exact" w:val="360"/>
        </w:trPr>
        <w:tc>
          <w:tcPr>
            <w:tcW w:w="3330" w:type="dxa"/>
          </w:tcPr>
          <w:p w14:paraId="76DA184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2C8D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40BB6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8620E3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4C8763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96B660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836232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EED49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85DE39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4F1100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F0136F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CA6415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1125E63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5FCF78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04B127C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4FAB1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79E2EE9B" w14:textId="77777777" w:rsidTr="00666F0E">
        <w:trPr>
          <w:trHeight w:hRule="exact" w:val="360"/>
        </w:trPr>
        <w:tc>
          <w:tcPr>
            <w:tcW w:w="3330" w:type="dxa"/>
          </w:tcPr>
          <w:p w14:paraId="1BFB58D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80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7E2F27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87D6A7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6B4FE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E4E22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C4C37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F8B892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7190CE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11108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4B3C24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F307F8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14:paraId="729902D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30E865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0F446CE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11D34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2166C" w:rsidRPr="00104E8F" w14:paraId="2BD68071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11E8A9C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9"/>
          </w:tcPr>
          <w:p w14:paraId="25C5AEF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104E8F" w14:paraId="66D392C5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F0A3DC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6F1B7A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EE41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6206A0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10A3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B4231E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24FC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33C4B4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1D56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041FF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A266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8AF628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3C89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E12D96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42B96D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745AB9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3E89" w:rsidRPr="00B43E89" w14:paraId="3B166FD4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DB27924" w14:textId="28E513E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2DE314C" w14:textId="48372F82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4115F49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2545537" w14:textId="44EBE06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7855E01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82CCA5" w14:textId="4ABBF0D8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463,809</w:t>
            </w:r>
          </w:p>
        </w:tc>
        <w:tc>
          <w:tcPr>
            <w:tcW w:w="270" w:type="dxa"/>
          </w:tcPr>
          <w:p w14:paraId="61F18AEA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6B1CF6" w14:textId="310AF40D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877,586</w:t>
            </w:r>
          </w:p>
        </w:tc>
        <w:tc>
          <w:tcPr>
            <w:tcW w:w="270" w:type="dxa"/>
          </w:tcPr>
          <w:p w14:paraId="4A42B6B3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67C6BE" w14:textId="4271998D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31,123</w:t>
            </w:r>
          </w:p>
        </w:tc>
        <w:tc>
          <w:tcPr>
            <w:tcW w:w="270" w:type="dxa"/>
          </w:tcPr>
          <w:p w14:paraId="34405F6F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499FB45" w14:textId="2F1AC6A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35,855</w:t>
            </w:r>
          </w:p>
        </w:tc>
        <w:tc>
          <w:tcPr>
            <w:tcW w:w="270" w:type="dxa"/>
          </w:tcPr>
          <w:p w14:paraId="424946A8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028648A" w14:textId="10A10B0D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118,323</w:t>
            </w:r>
          </w:p>
        </w:tc>
        <w:tc>
          <w:tcPr>
            <w:tcW w:w="270" w:type="dxa"/>
            <w:gridSpan w:val="2"/>
          </w:tcPr>
          <w:p w14:paraId="78A5BCE0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4BC6CE" w14:textId="4334175D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1,565,524</w:t>
            </w:r>
          </w:p>
        </w:tc>
      </w:tr>
      <w:tr w:rsidR="00B43E89" w:rsidRPr="00104E8F" w14:paraId="2BD4251D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66CCEB2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E675BBD" w14:textId="036A83FF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37508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B1A2AD4" w14:textId="1A8FBC9B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9FFA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016E3A" w14:textId="51FB244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E88A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FC4EFF" w14:textId="6B5EADE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70,482</w:t>
            </w:r>
          </w:p>
        </w:tc>
        <w:tc>
          <w:tcPr>
            <w:tcW w:w="270" w:type="dxa"/>
          </w:tcPr>
          <w:p w14:paraId="296F638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14B0D09" w14:textId="5ED60833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2,224</w:t>
            </w:r>
          </w:p>
        </w:tc>
        <w:tc>
          <w:tcPr>
            <w:tcW w:w="270" w:type="dxa"/>
          </w:tcPr>
          <w:p w14:paraId="273FF2E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B575413" w14:textId="71906F2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270" w:type="dxa"/>
          </w:tcPr>
          <w:p w14:paraId="40413EE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2173A9A" w14:textId="53DD581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91,027</w:t>
            </w:r>
          </w:p>
        </w:tc>
        <w:tc>
          <w:tcPr>
            <w:tcW w:w="270" w:type="dxa"/>
            <w:gridSpan w:val="2"/>
          </w:tcPr>
          <w:p w14:paraId="702FE42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84FE369" w14:textId="1EDCE70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164,826</w:t>
            </w:r>
          </w:p>
        </w:tc>
      </w:tr>
      <w:tr w:rsidR="00B43E89" w:rsidRPr="00104E8F" w14:paraId="3BDE3E70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4A087A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1D80DB66" w14:textId="3398A6E5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6DA7B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50C78173" w14:textId="08F590DC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BE09B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586C13C" w14:textId="514A6CFF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19,754</w:t>
            </w:r>
          </w:p>
        </w:tc>
        <w:tc>
          <w:tcPr>
            <w:tcW w:w="270" w:type="dxa"/>
          </w:tcPr>
          <w:p w14:paraId="7DB0174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78E723" w14:textId="691742EC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103,411</w:t>
            </w:r>
          </w:p>
        </w:tc>
        <w:tc>
          <w:tcPr>
            <w:tcW w:w="270" w:type="dxa"/>
          </w:tcPr>
          <w:p w14:paraId="2448115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BCE1875" w14:textId="1500B5B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2C8D494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33FE2C2" w14:textId="74BA374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EB036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EE0824" w14:textId="43048D2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(123,724)</w:t>
            </w:r>
          </w:p>
        </w:tc>
        <w:tc>
          <w:tcPr>
            <w:tcW w:w="270" w:type="dxa"/>
            <w:gridSpan w:val="2"/>
          </w:tcPr>
          <w:p w14:paraId="34BB2DB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D66B47" w14:textId="0B08A69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3E89" w:rsidRPr="00104E8F" w14:paraId="7F78C9EF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80E18A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43022" w14:textId="754027DC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47590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E301341" w14:textId="4F547BB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5F5BB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4D35D2" w14:textId="2A2762A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168CA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B1FF5C9" w14:textId="3A1EC36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</w:tcPr>
          <w:p w14:paraId="0424DC3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51FF1CF" w14:textId="06FEFAA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70" w:type="dxa"/>
          </w:tcPr>
          <w:p w14:paraId="058C59E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461EC99" w14:textId="646C5DB8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270" w:type="dxa"/>
          </w:tcPr>
          <w:p w14:paraId="6BBEA92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6D56CE" w14:textId="378AB60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9A7D18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1D5CAB" w14:textId="2845E2E5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(7,558)</w:t>
            </w:r>
          </w:p>
        </w:tc>
      </w:tr>
      <w:tr w:rsidR="00B43E89" w:rsidRPr="00104E8F" w14:paraId="50183FD6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7E7D068" w14:textId="1A00B64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05E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6BD9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715362A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D827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83776E" w14:textId="40F16EE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9B37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B7BE45" w14:textId="739BF42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0B1A3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9F9457D" w14:textId="3694555F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B84E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69078" w14:textId="09A5BEC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143C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61C2109E" w14:textId="48EEBBC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D0469B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5990E3" w14:textId="4D3016FD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3E89" w:rsidRPr="00104E8F" w14:paraId="3573A47C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D55D9BF" w14:textId="376E0EA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18F4887" w14:textId="39DFB74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20DE629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E785AE0" w14:textId="1392A9CD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3A43031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D965CA" w14:textId="42F0C0A2" w:rsidR="00B43E89" w:rsidRPr="00104E8F" w:rsidRDefault="00B43E89" w:rsidP="00B0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483,563</w:t>
            </w:r>
          </w:p>
        </w:tc>
        <w:tc>
          <w:tcPr>
            <w:tcW w:w="270" w:type="dxa"/>
          </w:tcPr>
          <w:p w14:paraId="2A22BC3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19B6EE9" w14:textId="291ADEE5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1,044,625</w:t>
            </w:r>
          </w:p>
        </w:tc>
        <w:tc>
          <w:tcPr>
            <w:tcW w:w="270" w:type="dxa"/>
          </w:tcPr>
          <w:p w14:paraId="12FAADD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5EB2E93" w14:textId="06E5BB15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33,367</w:t>
            </w:r>
          </w:p>
        </w:tc>
        <w:tc>
          <w:tcPr>
            <w:tcW w:w="270" w:type="dxa"/>
          </w:tcPr>
          <w:p w14:paraId="1A669CB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6D96CDC1" w14:textId="3646B77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36,783</w:t>
            </w:r>
          </w:p>
        </w:tc>
        <w:tc>
          <w:tcPr>
            <w:tcW w:w="270" w:type="dxa"/>
          </w:tcPr>
          <w:p w14:paraId="4D60449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1337EC4" w14:textId="51F9623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70" w:type="dxa"/>
            <w:gridSpan w:val="2"/>
          </w:tcPr>
          <w:p w14:paraId="2F92E3F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41695B" w14:textId="6738C558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1,722,792</w:t>
            </w:r>
          </w:p>
        </w:tc>
      </w:tr>
      <w:tr w:rsidR="00E16B30" w:rsidRPr="00104E8F" w14:paraId="47AE44B4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079F1C4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CBDB9" w14:textId="5C66FFCE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19,534</w:t>
            </w:r>
          </w:p>
        </w:tc>
        <w:tc>
          <w:tcPr>
            <w:tcW w:w="270" w:type="dxa"/>
          </w:tcPr>
          <w:p w14:paraId="22475406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256F40A6" w14:textId="737EF52F" w:rsidR="00E16B30" w:rsidRPr="00104E8F" w:rsidRDefault="00740FEF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0FEB4F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C308B8" w14:textId="7902F668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270" w:type="dxa"/>
          </w:tcPr>
          <w:p w14:paraId="36325E93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562FE2D" w14:textId="0D579D31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27,076</w:t>
            </w:r>
          </w:p>
        </w:tc>
        <w:tc>
          <w:tcPr>
            <w:tcW w:w="270" w:type="dxa"/>
          </w:tcPr>
          <w:p w14:paraId="01BDD6D9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AE7F5C8" w14:textId="257E6223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2,650</w:t>
            </w:r>
          </w:p>
        </w:tc>
        <w:tc>
          <w:tcPr>
            <w:tcW w:w="270" w:type="dxa"/>
          </w:tcPr>
          <w:p w14:paraId="5FCCE747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2D175AB" w14:textId="5E203494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270" w:type="dxa"/>
          </w:tcPr>
          <w:p w14:paraId="489C0A05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0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539470C" w14:textId="64BB37EA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84,157</w:t>
            </w:r>
          </w:p>
        </w:tc>
        <w:tc>
          <w:tcPr>
            <w:tcW w:w="270" w:type="dxa"/>
            <w:gridSpan w:val="2"/>
          </w:tcPr>
          <w:p w14:paraId="21675A0C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F64B2A" w14:textId="23502634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137,007</w:t>
            </w:r>
          </w:p>
        </w:tc>
      </w:tr>
      <w:tr w:rsidR="00E16B30" w:rsidRPr="00104E8F" w14:paraId="1F9F5B01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38E7AF2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0C0F4952" w14:textId="22003174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7C7321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5E59967F" w14:textId="587B2D76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7,290</w:t>
            </w:r>
          </w:p>
        </w:tc>
        <w:tc>
          <w:tcPr>
            <w:tcW w:w="236" w:type="dxa"/>
          </w:tcPr>
          <w:p w14:paraId="2DEF7A5A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7359DF8" w14:textId="2226CC7A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666F0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70" w:type="dxa"/>
          </w:tcPr>
          <w:p w14:paraId="3EFA13AD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AD1B2DC" w14:textId="384CAE24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666F0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70" w:type="dxa"/>
          </w:tcPr>
          <w:p w14:paraId="79C761AF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0FB6684" w14:textId="7C87B1BA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7798BE2D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9C4B7AA" w14:textId="148DF0B4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70" w:type="dxa"/>
          </w:tcPr>
          <w:p w14:paraId="4AC6BD37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555B342" w14:textId="368D444C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Pr="00666F0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281</w:t>
            </w:r>
            <w:r w:rsidRPr="00666F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3CAC15F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691D8D" w14:textId="5520CF08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6B30" w:rsidRPr="00104E8F" w14:paraId="14A3FAF0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F72F25B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7C8615B" w14:textId="7C75F139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BA0CD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964898C" w14:textId="2C4B2E82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FDBF17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989951" w14:textId="37CF1E23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(1,29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66F0E">
              <w:rPr>
                <w:rFonts w:ascii="Angsana New" w:hAnsi="Angsana New"/>
                <w:sz w:val="28"/>
                <w:szCs w:val="28"/>
              </w:rPr>
              <w:t xml:space="preserve">)  </w:t>
            </w:r>
          </w:p>
        </w:tc>
        <w:tc>
          <w:tcPr>
            <w:tcW w:w="270" w:type="dxa"/>
          </w:tcPr>
          <w:p w14:paraId="163E889A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80B3D0E" w14:textId="3575A7D2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(19,738)</w:t>
            </w:r>
          </w:p>
        </w:tc>
        <w:tc>
          <w:tcPr>
            <w:tcW w:w="270" w:type="dxa"/>
          </w:tcPr>
          <w:p w14:paraId="62323C5E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C42CCC6" w14:textId="7CBA24AD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69B68D9C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1B639708" w14:textId="2457E230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56A5BCF6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F4F05E8" w14:textId="4412EB32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5A25546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AE168D" w14:textId="2F124275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6DC4">
              <w:rPr>
                <w:rFonts w:ascii="Angsana New" w:hAnsi="Angsana New"/>
                <w:sz w:val="28"/>
                <w:szCs w:val="28"/>
              </w:rPr>
              <w:t>(</w:t>
            </w:r>
            <w:r w:rsidR="00D83136">
              <w:rPr>
                <w:rFonts w:ascii="Angsana New" w:hAnsi="Angsana New"/>
                <w:sz w:val="28"/>
                <w:szCs w:val="28"/>
              </w:rPr>
              <w:t>21,330</w:t>
            </w:r>
            <w:r w:rsidRPr="00B06D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B30" w:rsidRPr="00104E8F" w14:paraId="069C0E18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71DE8940" w14:textId="5A78256F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441B5" w14:textId="20E5E03D" w:rsidR="00E16B30" w:rsidRPr="00666F0E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F0E">
              <w:rPr>
                <w:rFonts w:ascii="Angsana New" w:hAnsi="Angsana New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32996E22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DCBA" w14:textId="518B1FE1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2B7AB0C3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DBFB43" w14:textId="398E2D29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516,722</w:t>
            </w:r>
          </w:p>
        </w:tc>
        <w:tc>
          <w:tcPr>
            <w:tcW w:w="270" w:type="dxa"/>
          </w:tcPr>
          <w:p w14:paraId="3E430BB0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D242A51" w14:textId="389CB2EB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1,141,205</w:t>
            </w:r>
          </w:p>
        </w:tc>
        <w:tc>
          <w:tcPr>
            <w:tcW w:w="270" w:type="dxa"/>
          </w:tcPr>
          <w:p w14:paraId="5F7834EC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1933739" w14:textId="3304672A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36,063</w:t>
            </w:r>
          </w:p>
        </w:tc>
        <w:tc>
          <w:tcPr>
            <w:tcW w:w="270" w:type="dxa"/>
          </w:tcPr>
          <w:p w14:paraId="27BA585B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2DC5BF3" w14:textId="68AA010E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39,325</w:t>
            </w:r>
          </w:p>
        </w:tc>
        <w:tc>
          <w:tcPr>
            <w:tcW w:w="270" w:type="dxa"/>
          </w:tcPr>
          <w:p w14:paraId="4AC0384B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C65DE" w14:textId="0724620F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39,502</w:t>
            </w:r>
          </w:p>
        </w:tc>
        <w:tc>
          <w:tcPr>
            <w:tcW w:w="270" w:type="dxa"/>
            <w:gridSpan w:val="2"/>
          </w:tcPr>
          <w:p w14:paraId="671CE092" w14:textId="77777777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2298" w14:textId="6D3C9F86" w:rsidR="00E16B30" w:rsidRPr="00104E8F" w:rsidRDefault="00E16B30" w:rsidP="00E1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1,838,469</w:t>
            </w:r>
          </w:p>
        </w:tc>
      </w:tr>
    </w:tbl>
    <w:p w14:paraId="3A716E65" w14:textId="53638086" w:rsidR="00BB2623" w:rsidRPr="00104E8F" w:rsidRDefault="00BB2623" w:rsidP="00BB2623">
      <w:pPr>
        <w:spacing w:line="240" w:lineRule="auto"/>
        <w:rPr>
          <w:sz w:val="2"/>
          <w:szCs w:val="2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098"/>
        <w:gridCol w:w="270"/>
        <w:gridCol w:w="1170"/>
      </w:tblGrid>
      <w:tr w:rsidR="0042166C" w:rsidRPr="00104E8F" w14:paraId="0E6C63F2" w14:textId="77777777" w:rsidTr="001E6411">
        <w:trPr>
          <w:trHeight w:hRule="exact" w:val="360"/>
        </w:trPr>
        <w:tc>
          <w:tcPr>
            <w:tcW w:w="3330" w:type="dxa"/>
          </w:tcPr>
          <w:p w14:paraId="2CA4FEA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0CAC820" w14:textId="11144990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32E5B1B8" w14:textId="77777777" w:rsidTr="001E6411">
        <w:trPr>
          <w:trHeight w:hRule="exact" w:val="360"/>
        </w:trPr>
        <w:tc>
          <w:tcPr>
            <w:tcW w:w="3330" w:type="dxa"/>
          </w:tcPr>
          <w:p w14:paraId="5948676D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49B4A9DF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0F614069" w14:textId="77777777" w:rsidTr="001E6411">
        <w:trPr>
          <w:trHeight w:hRule="exact" w:val="360"/>
        </w:trPr>
        <w:tc>
          <w:tcPr>
            <w:tcW w:w="3330" w:type="dxa"/>
          </w:tcPr>
          <w:p w14:paraId="04D0F2CF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EFF9E1A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C08A9" w:rsidRPr="00104E8F" w14:paraId="23D065CA" w14:textId="77777777" w:rsidTr="001E6411">
        <w:trPr>
          <w:trHeight w:hRule="exact" w:val="360"/>
        </w:trPr>
        <w:tc>
          <w:tcPr>
            <w:tcW w:w="3330" w:type="dxa"/>
          </w:tcPr>
          <w:p w14:paraId="5554340F" w14:textId="77777777" w:rsidR="002C08A9" w:rsidRPr="00104E8F" w:rsidRDefault="002C08A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1A5E041C" w14:textId="77777777" w:rsidR="002C08A9" w:rsidRPr="00104E8F" w:rsidRDefault="002C08A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3367E65F" w14:textId="77777777" w:rsidTr="001E6411">
        <w:trPr>
          <w:trHeight w:hRule="exact" w:val="360"/>
        </w:trPr>
        <w:tc>
          <w:tcPr>
            <w:tcW w:w="3330" w:type="dxa"/>
          </w:tcPr>
          <w:p w14:paraId="347EDD1B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01F51D0B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460E0EBC" w14:textId="77777777" w:rsidTr="001E6411">
        <w:trPr>
          <w:trHeight w:hRule="exact" w:val="360"/>
        </w:trPr>
        <w:tc>
          <w:tcPr>
            <w:tcW w:w="3330" w:type="dxa"/>
          </w:tcPr>
          <w:p w14:paraId="5083E542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6EFEF51B" w14:textId="5256C226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104E8F" w14:paraId="2570B045" w14:textId="77777777" w:rsidTr="001E6411">
        <w:trPr>
          <w:trHeight w:hRule="exact" w:val="360"/>
        </w:trPr>
        <w:tc>
          <w:tcPr>
            <w:tcW w:w="3330" w:type="dxa"/>
          </w:tcPr>
          <w:p w14:paraId="6F42F91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B518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2B3D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0C9B07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484C1D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0E314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860DA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C749E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A717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8FC09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7DB487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77527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A2C41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D4A918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0BDF80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E20F4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68EA52DF" w14:textId="77777777" w:rsidTr="001E6411">
        <w:trPr>
          <w:trHeight w:hRule="exact" w:val="360"/>
        </w:trPr>
        <w:tc>
          <w:tcPr>
            <w:tcW w:w="3330" w:type="dxa"/>
          </w:tcPr>
          <w:p w14:paraId="6F27179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1C5F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D560B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9ED06B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528062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8003D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13A5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C8A5A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8B7E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044C3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ECF3B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E4F42A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BC9B9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A8EB8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3A60A2C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1E5D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0214D403" w14:textId="77777777" w:rsidTr="001E6411">
        <w:trPr>
          <w:trHeight w:hRule="exact" w:val="360"/>
        </w:trPr>
        <w:tc>
          <w:tcPr>
            <w:tcW w:w="3330" w:type="dxa"/>
          </w:tcPr>
          <w:p w14:paraId="007A2DF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17D3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6CD0A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28DE57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8A9130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4B8C4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25121A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852E2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9478AB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8A2844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DBA395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35ACD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35B5C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AD00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55AB23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F1E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407C233E" w14:textId="77777777" w:rsidTr="001E6411">
        <w:trPr>
          <w:trHeight w:hRule="exact" w:val="360"/>
        </w:trPr>
        <w:tc>
          <w:tcPr>
            <w:tcW w:w="3330" w:type="dxa"/>
          </w:tcPr>
          <w:p w14:paraId="7416326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9A0C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AB98B3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B1FB60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A96B84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2778A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4D170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7A533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3D87C9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3308B7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0864242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B118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6B63F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E60BD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360F12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11C6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2166C" w:rsidRPr="00104E8F" w14:paraId="33C78CCA" w14:textId="77777777" w:rsidTr="001E6411">
        <w:trPr>
          <w:trHeight w:hRule="exact" w:val="360"/>
        </w:trPr>
        <w:tc>
          <w:tcPr>
            <w:tcW w:w="3330" w:type="dxa"/>
          </w:tcPr>
          <w:p w14:paraId="7560CA5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1D3FCDD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104E8F" w14:paraId="2579A7D7" w14:textId="77777777" w:rsidTr="001E6411">
        <w:trPr>
          <w:trHeight w:hRule="exact" w:val="360"/>
        </w:trPr>
        <w:tc>
          <w:tcPr>
            <w:tcW w:w="3330" w:type="dxa"/>
          </w:tcPr>
          <w:p w14:paraId="0970EE43" w14:textId="77777777" w:rsidR="0042166C" w:rsidRPr="00104E8F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C7141C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4528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F78A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3CC6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152DF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061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1A3846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A903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1CA94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655C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525A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2759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E473B9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4E53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B64E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3E89" w:rsidRPr="00104E8F" w14:paraId="2F7C01B2" w14:textId="77777777" w:rsidTr="001E6411">
        <w:trPr>
          <w:trHeight w:hRule="exact" w:val="360"/>
        </w:trPr>
        <w:tc>
          <w:tcPr>
            <w:tcW w:w="3330" w:type="dxa"/>
          </w:tcPr>
          <w:p w14:paraId="47289B00" w14:textId="565502A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BCF3C2B" w14:textId="3F6BAB84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44306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21079" w14:textId="750DB14D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293ED41D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A5C346C" w14:textId="2A56C621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292,279</w:t>
            </w:r>
          </w:p>
        </w:tc>
        <w:tc>
          <w:tcPr>
            <w:tcW w:w="270" w:type="dxa"/>
          </w:tcPr>
          <w:p w14:paraId="6E5415E8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D95D18" w14:textId="1843A32C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758,312</w:t>
            </w:r>
          </w:p>
        </w:tc>
        <w:tc>
          <w:tcPr>
            <w:tcW w:w="270" w:type="dxa"/>
          </w:tcPr>
          <w:p w14:paraId="6FD52647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2A5359" w14:textId="681F15C0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24,798</w:t>
            </w:r>
          </w:p>
        </w:tc>
        <w:tc>
          <w:tcPr>
            <w:tcW w:w="270" w:type="dxa"/>
          </w:tcPr>
          <w:p w14:paraId="75CC6A5A" w14:textId="77777777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E18E38D" w14:textId="0A9B6F48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31,234</w:t>
            </w:r>
          </w:p>
        </w:tc>
        <w:tc>
          <w:tcPr>
            <w:tcW w:w="270" w:type="dxa"/>
          </w:tcPr>
          <w:p w14:paraId="5BDE5E9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CDF431B" w14:textId="276F8E3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E5FD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508144" w14:textId="70EADE85" w:rsidR="00B43E89" w:rsidRP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3E89">
              <w:rPr>
                <w:rFonts w:ascii="Angsana New" w:hAnsi="Angsana New"/>
                <w:sz w:val="28"/>
                <w:szCs w:val="28"/>
              </w:rPr>
              <w:t>1,109,666</w:t>
            </w:r>
          </w:p>
        </w:tc>
      </w:tr>
      <w:tr w:rsidR="00B43E89" w:rsidRPr="00104E8F" w14:paraId="1E0B3952" w14:textId="77777777" w:rsidTr="001E6411">
        <w:trPr>
          <w:trHeight w:hRule="exact" w:val="360"/>
        </w:trPr>
        <w:tc>
          <w:tcPr>
            <w:tcW w:w="3330" w:type="dxa"/>
          </w:tcPr>
          <w:p w14:paraId="4359C40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C253DA" w14:textId="15EF402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17B01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CADFF6" w14:textId="55F65FFD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FE9B0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8E8AB9" w14:textId="488A8C2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15,962</w:t>
            </w:r>
          </w:p>
        </w:tc>
        <w:tc>
          <w:tcPr>
            <w:tcW w:w="270" w:type="dxa"/>
          </w:tcPr>
          <w:p w14:paraId="586CCEF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14CF248" w14:textId="613552C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51,155</w:t>
            </w:r>
          </w:p>
        </w:tc>
        <w:tc>
          <w:tcPr>
            <w:tcW w:w="270" w:type="dxa"/>
          </w:tcPr>
          <w:p w14:paraId="5FF7AD7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C68AFE" w14:textId="5815DD9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270" w:type="dxa"/>
          </w:tcPr>
          <w:p w14:paraId="4ACF072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352CEBF" w14:textId="176D1B28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270" w:type="dxa"/>
          </w:tcPr>
          <w:p w14:paraId="1AD22BD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E972CA" w14:textId="10B3BD7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56E0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054" w14:textId="09A2851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70,604</w:t>
            </w:r>
          </w:p>
        </w:tc>
      </w:tr>
      <w:tr w:rsidR="00B43E89" w:rsidRPr="00104E8F" w14:paraId="40E089BD" w14:textId="77777777" w:rsidTr="001E6411">
        <w:trPr>
          <w:trHeight w:hRule="exact" w:val="360"/>
        </w:trPr>
        <w:tc>
          <w:tcPr>
            <w:tcW w:w="3330" w:type="dxa"/>
          </w:tcPr>
          <w:p w14:paraId="2FA2B81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DE24A" w14:textId="284B315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EFBB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EEC46BE" w14:textId="50F657B4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62D2F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4550BC" w14:textId="3C78C89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51371CC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A58E2E0" w14:textId="2C97FE0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</w:tcPr>
          <w:p w14:paraId="4F04959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ECE454" w14:textId="44B3DAD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70" w:type="dxa"/>
          </w:tcPr>
          <w:p w14:paraId="0400561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F46A15" w14:textId="1617042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70" w:type="dxa"/>
          </w:tcPr>
          <w:p w14:paraId="0A966F6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CE96F" w14:textId="3FCE7AD2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D41C7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40213" w14:textId="2EC0D25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(7,469)</w:t>
            </w:r>
          </w:p>
        </w:tc>
      </w:tr>
      <w:tr w:rsidR="00B43E89" w:rsidRPr="00104E8F" w14:paraId="17F73F9A" w14:textId="77777777" w:rsidTr="001E6411">
        <w:trPr>
          <w:trHeight w:hRule="exact" w:val="354"/>
        </w:trPr>
        <w:tc>
          <w:tcPr>
            <w:tcW w:w="3330" w:type="dxa"/>
          </w:tcPr>
          <w:p w14:paraId="0110F4A6" w14:textId="78D43F6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647B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09C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2F33271E" w14:textId="46CE93F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072F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F6D84C" w14:textId="63C9910D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4DDC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54C48F3" w14:textId="61C1D30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7543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8695D2" w14:textId="2D639E6F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EA34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03BD7A7" w14:textId="401CD6A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D063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74896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8264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28222" w14:textId="4AFA9FA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3E89" w:rsidRPr="00104E8F" w14:paraId="57DFF820" w14:textId="77777777" w:rsidTr="00CD297C">
        <w:trPr>
          <w:trHeight w:hRule="exact" w:val="360"/>
        </w:trPr>
        <w:tc>
          <w:tcPr>
            <w:tcW w:w="3330" w:type="dxa"/>
          </w:tcPr>
          <w:p w14:paraId="034FA3FB" w14:textId="4D5E0B44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1528E08" w14:textId="42E8FD0F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1F851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F411547" w14:textId="368AB3C6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4EDA038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CC56D58" w14:textId="021F9308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308,241</w:t>
            </w:r>
          </w:p>
        </w:tc>
        <w:tc>
          <w:tcPr>
            <w:tcW w:w="270" w:type="dxa"/>
          </w:tcPr>
          <w:p w14:paraId="5D0077A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AFB5C" w14:textId="2B575DA3" w:rsidR="00B43E89" w:rsidRPr="00104E8F" w:rsidRDefault="00B06DC4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802</w:t>
            </w:r>
            <w:r w:rsidR="00B43E89" w:rsidRPr="00104E8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613</w:t>
            </w:r>
          </w:p>
        </w:tc>
        <w:tc>
          <w:tcPr>
            <w:tcW w:w="270" w:type="dxa"/>
          </w:tcPr>
          <w:p w14:paraId="3889F36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AACED" w14:textId="237B7E5C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26,432</w:t>
            </w:r>
          </w:p>
        </w:tc>
        <w:tc>
          <w:tcPr>
            <w:tcW w:w="270" w:type="dxa"/>
          </w:tcPr>
          <w:p w14:paraId="0ED8CE0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E64926C" w14:textId="53AB5854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32,472</w:t>
            </w:r>
          </w:p>
        </w:tc>
        <w:tc>
          <w:tcPr>
            <w:tcW w:w="270" w:type="dxa"/>
          </w:tcPr>
          <w:p w14:paraId="635215B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F172D0C" w14:textId="16C3666C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807F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66A11" w14:textId="58B291CC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1,172,801</w:t>
            </w:r>
          </w:p>
        </w:tc>
      </w:tr>
      <w:tr w:rsidR="0025301E" w:rsidRPr="00104E8F" w14:paraId="52F9922E" w14:textId="77777777" w:rsidTr="001E6411">
        <w:trPr>
          <w:trHeight w:hRule="exact" w:val="360"/>
        </w:trPr>
        <w:tc>
          <w:tcPr>
            <w:tcW w:w="3330" w:type="dxa"/>
          </w:tcPr>
          <w:p w14:paraId="463EB778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115A3F" w14:textId="4AC036CA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0130F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EA7D6C7" w14:textId="701EB91A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7E77034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C8418C" w14:textId="018A2671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16,612</w:t>
            </w:r>
          </w:p>
        </w:tc>
        <w:tc>
          <w:tcPr>
            <w:tcW w:w="270" w:type="dxa"/>
          </w:tcPr>
          <w:p w14:paraId="51877CB6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5C83EB0" w14:textId="465FB89D" w:rsidR="0025301E" w:rsidRPr="00104E8F" w:rsidRDefault="00B06DC4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25301E" w:rsidRPr="0025301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1D53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E19C757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E0159E7" w14:textId="3CB8BE8F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2,425</w:t>
            </w:r>
          </w:p>
        </w:tc>
        <w:tc>
          <w:tcPr>
            <w:tcW w:w="270" w:type="dxa"/>
          </w:tcPr>
          <w:p w14:paraId="54E2D227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A4F6D7" w14:textId="1D319DB9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270" w:type="dxa"/>
          </w:tcPr>
          <w:p w14:paraId="7F9E5351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7EF59FC" w14:textId="6F0D2078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C19A6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50CDF2" w14:textId="2023310C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87,36</w:t>
            </w:r>
            <w:r w:rsidR="001D53E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5301E" w:rsidRPr="00104E8F" w14:paraId="70DF5FDF" w14:textId="77777777" w:rsidTr="001E6411">
        <w:trPr>
          <w:trHeight w:hRule="exact" w:val="360"/>
        </w:trPr>
        <w:tc>
          <w:tcPr>
            <w:tcW w:w="3330" w:type="dxa"/>
          </w:tcPr>
          <w:p w14:paraId="4B69E3AC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8502C14" w14:textId="4B02B055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7D8FF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0CB7C2" w14:textId="574C2E64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2508A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088769" w14:textId="2BF17134" w:rsidR="0025301E" w:rsidRPr="00104E8F" w:rsidRDefault="0025301E" w:rsidP="00B0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(1,199)</w:t>
            </w:r>
          </w:p>
        </w:tc>
        <w:tc>
          <w:tcPr>
            <w:tcW w:w="270" w:type="dxa"/>
          </w:tcPr>
          <w:p w14:paraId="713FB9B5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C44A8B" w14:textId="0F7CD3E1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(19,62</w:t>
            </w:r>
            <w:r w:rsidR="001D53E7">
              <w:rPr>
                <w:rFonts w:ascii="Angsana New" w:hAnsi="Angsana New"/>
                <w:sz w:val="28"/>
                <w:szCs w:val="28"/>
              </w:rPr>
              <w:t>3</w:t>
            </w:r>
            <w:r w:rsidRPr="002530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6C7EA6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243A370" w14:textId="16733EF5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77E1C033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974D6E" w14:textId="137C960E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09824AE8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8066DE" w14:textId="65A39BDE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74284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BFA310" w14:textId="5D94EE5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(21,12</w:t>
            </w:r>
            <w:r w:rsidR="001D53E7">
              <w:rPr>
                <w:rFonts w:ascii="Angsana New" w:hAnsi="Angsana New"/>
                <w:sz w:val="28"/>
                <w:szCs w:val="28"/>
              </w:rPr>
              <w:t>2</w:t>
            </w:r>
            <w:r w:rsidRPr="002530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3E89" w:rsidRPr="00104E8F" w14:paraId="7CC2F0B0" w14:textId="77777777" w:rsidTr="001E6411">
        <w:trPr>
          <w:trHeight w:hRule="exact" w:val="360"/>
        </w:trPr>
        <w:tc>
          <w:tcPr>
            <w:tcW w:w="3330" w:type="dxa"/>
          </w:tcPr>
          <w:p w14:paraId="446DDDA8" w14:textId="3E796793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DD4262" w14:textId="16059B2D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886F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E71A4" w14:textId="66CF7CBC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3,051</w:t>
            </w:r>
          </w:p>
        </w:tc>
        <w:tc>
          <w:tcPr>
            <w:tcW w:w="236" w:type="dxa"/>
          </w:tcPr>
          <w:p w14:paraId="110A9E7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F6DCE56" w14:textId="0B5B2BDD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323,654</w:t>
            </w:r>
          </w:p>
        </w:tc>
        <w:tc>
          <w:tcPr>
            <w:tcW w:w="270" w:type="dxa"/>
          </w:tcPr>
          <w:p w14:paraId="12919F4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798E938" w14:textId="08482720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849,96</w:t>
            </w:r>
            <w:r w:rsidR="00B06DC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037F58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DD39410" w14:textId="7D87F90F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28,807</w:t>
            </w:r>
          </w:p>
        </w:tc>
        <w:tc>
          <w:tcPr>
            <w:tcW w:w="270" w:type="dxa"/>
          </w:tcPr>
          <w:p w14:paraId="78E3F6F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872532" w14:textId="0CC64DA4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33,570</w:t>
            </w:r>
          </w:p>
        </w:tc>
        <w:tc>
          <w:tcPr>
            <w:tcW w:w="270" w:type="dxa"/>
          </w:tcPr>
          <w:p w14:paraId="47AACE8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EC2B376" w14:textId="20D2F08A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01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BB79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6E1FB3" w14:textId="4F6745E6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1,239,</w:t>
            </w:r>
            <w:r w:rsidR="00B06DC4">
              <w:rPr>
                <w:rFonts w:ascii="Angsana New" w:hAnsi="Angsana New"/>
                <w:b/>
                <w:bCs/>
                <w:sz w:val="28"/>
                <w:szCs w:val="28"/>
              </w:rPr>
              <w:t>047</w:t>
            </w:r>
          </w:p>
        </w:tc>
      </w:tr>
      <w:tr w:rsidR="00B43E89" w:rsidRPr="00104E8F" w14:paraId="448F1E99" w14:textId="77777777" w:rsidTr="001E6411">
        <w:trPr>
          <w:trHeight w:hRule="exact" w:val="360"/>
        </w:trPr>
        <w:tc>
          <w:tcPr>
            <w:tcW w:w="3330" w:type="dxa"/>
          </w:tcPr>
          <w:p w14:paraId="5D9887E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550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AD0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5BEC1FE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03DB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9BEDF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60DA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C478EF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4BA3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A91FC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4236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13EFCA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FBBD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869FF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2C32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F5B0D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3E89" w:rsidRPr="00104E8F" w14:paraId="2A270368" w14:textId="77777777" w:rsidTr="001E6411">
        <w:trPr>
          <w:trHeight w:hRule="exact" w:val="360"/>
        </w:trPr>
        <w:tc>
          <w:tcPr>
            <w:tcW w:w="3330" w:type="dxa"/>
          </w:tcPr>
          <w:p w14:paraId="6BA97F9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15C9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ABDE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27398E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E0E9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43936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6FC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327BDB1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0EB6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A2C2E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BE98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DA3F5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E183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B40E2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0115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6E7C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E89" w:rsidRPr="00104E8F" w14:paraId="1B7612B5" w14:textId="77777777" w:rsidTr="00545B5C">
        <w:trPr>
          <w:trHeight w:hRule="exact" w:val="623"/>
        </w:trPr>
        <w:tc>
          <w:tcPr>
            <w:tcW w:w="3330" w:type="dxa"/>
          </w:tcPr>
          <w:p w14:paraId="35BA6A2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87049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C7744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407A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E667F4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E09C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39231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39AB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545B1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5D8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69A0F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2280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D5B89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7F10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E86171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FE79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4E58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E89" w:rsidRPr="00104E8F" w14:paraId="48F48A2A" w14:textId="77777777" w:rsidTr="00545B5C">
        <w:trPr>
          <w:trHeight w:hRule="exact" w:val="623"/>
        </w:trPr>
        <w:tc>
          <w:tcPr>
            <w:tcW w:w="3330" w:type="dxa"/>
          </w:tcPr>
          <w:p w14:paraId="28BB4A4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715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0FD0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701875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7C4E4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46DB45" w14:textId="70B2E80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6999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98819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1719D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501B0B" w14:textId="79B0FE42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A23E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EB0238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6D8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2A719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4B6F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FC57B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E82A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A6A20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28ED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F36C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E89" w:rsidRPr="00104E8F" w14:paraId="45A7CD42" w14:textId="77777777" w:rsidTr="00545B5C">
        <w:trPr>
          <w:trHeight w:hRule="exact" w:val="623"/>
        </w:trPr>
        <w:tc>
          <w:tcPr>
            <w:tcW w:w="3330" w:type="dxa"/>
          </w:tcPr>
          <w:p w14:paraId="24F7BC7D" w14:textId="77777777" w:rsidR="00B43E89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C893C2" w14:textId="77777777" w:rsidR="002C08A9" w:rsidRDefault="002C08A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2DDAE9" w14:textId="4F06D93B" w:rsidR="002C08A9" w:rsidRPr="00104E8F" w:rsidRDefault="002C08A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3F64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B251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04B629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0FB9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18FA79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C40D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9F13A4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6518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833CD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6A1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010668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FEE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F547D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3EC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0271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E89" w:rsidRPr="00104E8F" w14:paraId="2AC12E87" w14:textId="77777777" w:rsidTr="001E6411">
        <w:tc>
          <w:tcPr>
            <w:tcW w:w="3330" w:type="dxa"/>
          </w:tcPr>
          <w:p w14:paraId="1BB8791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08241C28" w14:textId="77777777" w:rsidR="002C08A9" w:rsidRDefault="002C08A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0AC200" w14:textId="2DD965D3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B43E89" w:rsidRPr="00104E8F" w14:paraId="32E30167" w14:textId="77777777" w:rsidTr="001E6411">
        <w:tc>
          <w:tcPr>
            <w:tcW w:w="3330" w:type="dxa"/>
          </w:tcPr>
          <w:p w14:paraId="5022B12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F41E2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34D1D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A624C7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81C4FB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2AFB4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F64D1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BF8996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24F7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E4FB83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35BC99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350653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47C8E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F2D1D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868ADB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D67C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E89" w:rsidRPr="00104E8F" w14:paraId="3F98350C" w14:textId="77777777" w:rsidTr="001E6411">
        <w:tc>
          <w:tcPr>
            <w:tcW w:w="3330" w:type="dxa"/>
          </w:tcPr>
          <w:p w14:paraId="49B9AA9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2BC2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88CE5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06136B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C7D43D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CA0EA9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3BDD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BA733B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8571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B2C6C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480B8E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94346D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02ACA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A5919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14CF971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5090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E89" w:rsidRPr="00104E8F" w14:paraId="07295345" w14:textId="77777777" w:rsidTr="001E6411">
        <w:tc>
          <w:tcPr>
            <w:tcW w:w="3330" w:type="dxa"/>
          </w:tcPr>
          <w:p w14:paraId="4D37EF9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F52B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450EA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950AE6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73EAD9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A97028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47D79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527B08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2EACD72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5F8E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0E9E58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816FCF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F3DE9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AFCDB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57353B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FB82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E89" w:rsidRPr="00104E8F" w14:paraId="6F9F7ECB" w14:textId="77777777" w:rsidTr="001E6411">
        <w:tc>
          <w:tcPr>
            <w:tcW w:w="3330" w:type="dxa"/>
          </w:tcPr>
          <w:p w14:paraId="576C250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D568C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820FE4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4C7799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390EF4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39151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EB156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7A2036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D68D26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95D2A7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2D7B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78B7CE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444EF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961C6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9CD01A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C6044B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43E89" w:rsidRPr="00104E8F" w14:paraId="37388185" w14:textId="77777777" w:rsidTr="001E6411">
        <w:tc>
          <w:tcPr>
            <w:tcW w:w="3330" w:type="dxa"/>
          </w:tcPr>
          <w:p w14:paraId="54D031D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216293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3E89" w:rsidRPr="00104E8F" w14:paraId="284D059A" w14:textId="77777777" w:rsidTr="001E6411">
        <w:tc>
          <w:tcPr>
            <w:tcW w:w="3330" w:type="dxa"/>
          </w:tcPr>
          <w:p w14:paraId="0DCD90E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23DA42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E12C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9B41EA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816B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5CAA4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F7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33DB07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7055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83D09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5F45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1DC86E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F193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DE724A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5F41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20B1AC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E89" w:rsidRPr="00104E8F" w14:paraId="487AF1BA" w14:textId="77777777" w:rsidTr="001E6411">
        <w:tc>
          <w:tcPr>
            <w:tcW w:w="3330" w:type="dxa"/>
          </w:tcPr>
          <w:p w14:paraId="2DDCB0ED" w14:textId="5ED78CD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7C2E9F" w14:textId="3D856D6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651537E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A0F0803" w14:textId="2546F014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B34C8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28BD78B" w14:textId="7D4469F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171,530</w:t>
            </w:r>
          </w:p>
        </w:tc>
        <w:tc>
          <w:tcPr>
            <w:tcW w:w="270" w:type="dxa"/>
          </w:tcPr>
          <w:p w14:paraId="59D8DD0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FA4B7E6" w14:textId="2E8A557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119,274</w:t>
            </w:r>
          </w:p>
        </w:tc>
        <w:tc>
          <w:tcPr>
            <w:tcW w:w="270" w:type="dxa"/>
          </w:tcPr>
          <w:p w14:paraId="1D2FE8A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51FCBF9B" w14:textId="77DA7851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6,325</w:t>
            </w:r>
          </w:p>
        </w:tc>
        <w:tc>
          <w:tcPr>
            <w:tcW w:w="270" w:type="dxa"/>
          </w:tcPr>
          <w:p w14:paraId="684F89F4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E6C3E04" w14:textId="17ECEB74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4,621</w:t>
            </w:r>
          </w:p>
        </w:tc>
        <w:tc>
          <w:tcPr>
            <w:tcW w:w="270" w:type="dxa"/>
          </w:tcPr>
          <w:p w14:paraId="2993FA4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CF4E23D" w14:textId="745D3B7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118,323</w:t>
            </w:r>
          </w:p>
        </w:tc>
        <w:tc>
          <w:tcPr>
            <w:tcW w:w="270" w:type="dxa"/>
          </w:tcPr>
          <w:p w14:paraId="4998085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84C4B3" w14:textId="15734E99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455,858</w:t>
            </w:r>
          </w:p>
        </w:tc>
      </w:tr>
      <w:tr w:rsidR="00B43E89" w:rsidRPr="00104E8F" w14:paraId="4A6D68D0" w14:textId="77777777" w:rsidTr="001E6411">
        <w:tc>
          <w:tcPr>
            <w:tcW w:w="3330" w:type="dxa"/>
          </w:tcPr>
          <w:p w14:paraId="2F983939" w14:textId="60D0A06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D8129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D8D8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14:paraId="6B3C800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8D85A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D60AA9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C6D8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082501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46AAB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3C0F0E3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0F32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419CE839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85B05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2CBE1F0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77B3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2EF4A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3E89" w:rsidRPr="00104E8F" w14:paraId="1D835A15" w14:textId="77777777" w:rsidTr="001E6411">
        <w:tc>
          <w:tcPr>
            <w:tcW w:w="3330" w:type="dxa"/>
          </w:tcPr>
          <w:p w14:paraId="625AD6D7" w14:textId="693EA603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F0E9CB" w14:textId="5F6999F5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2245FBF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1E03028" w14:textId="71442338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A47148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9AAFA5" w14:textId="5E0805A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175,322</w:t>
            </w:r>
          </w:p>
        </w:tc>
        <w:tc>
          <w:tcPr>
            <w:tcW w:w="270" w:type="dxa"/>
          </w:tcPr>
          <w:p w14:paraId="6C513AA2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3435610" w14:textId="74CE415E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242,012</w:t>
            </w:r>
          </w:p>
        </w:tc>
        <w:tc>
          <w:tcPr>
            <w:tcW w:w="270" w:type="dxa"/>
          </w:tcPr>
          <w:p w14:paraId="4949450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AE9231D" w14:textId="27AEA198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6,935</w:t>
            </w:r>
          </w:p>
        </w:tc>
        <w:tc>
          <w:tcPr>
            <w:tcW w:w="270" w:type="dxa"/>
          </w:tcPr>
          <w:p w14:paraId="7CF4E1A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981C6DE" w14:textId="717A142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4,311</w:t>
            </w:r>
          </w:p>
        </w:tc>
        <w:tc>
          <w:tcPr>
            <w:tcW w:w="270" w:type="dxa"/>
          </w:tcPr>
          <w:p w14:paraId="62B70E9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3B76577" w14:textId="73648830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70" w:type="dxa"/>
          </w:tcPr>
          <w:p w14:paraId="4DBC38F5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E7B8" w14:textId="72C9A03B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549,991</w:t>
            </w:r>
          </w:p>
        </w:tc>
      </w:tr>
      <w:tr w:rsidR="00B43E89" w:rsidRPr="00104E8F" w14:paraId="783E94B7" w14:textId="77777777" w:rsidTr="00622BAC">
        <w:tc>
          <w:tcPr>
            <w:tcW w:w="3330" w:type="dxa"/>
          </w:tcPr>
          <w:p w14:paraId="5323A21B" w14:textId="283609AA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0ED4C8" w14:textId="2914F814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6905B081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1A513961" w14:textId="07667E64" w:rsidR="00B43E89" w:rsidRPr="00104E8F" w:rsidRDefault="00B06DC4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7,282</w:t>
            </w:r>
          </w:p>
        </w:tc>
        <w:tc>
          <w:tcPr>
            <w:tcW w:w="236" w:type="dxa"/>
          </w:tcPr>
          <w:p w14:paraId="39130306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967CD48" w14:textId="4BD449C0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6DC4"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06DC4"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70" w:type="dxa"/>
          </w:tcPr>
          <w:p w14:paraId="0E3AFD4E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8144B04" w14:textId="1A1288BD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06DC4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06DC4">
              <w:rPr>
                <w:rFonts w:ascii="Angsana New" w:hAnsi="Angsana New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270" w:type="dxa"/>
          </w:tcPr>
          <w:p w14:paraId="0D8E9C57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3107ED0" w14:textId="4332A339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7,256</w:t>
            </w:r>
          </w:p>
        </w:tc>
        <w:tc>
          <w:tcPr>
            <w:tcW w:w="270" w:type="dxa"/>
          </w:tcPr>
          <w:p w14:paraId="1ADDB6CD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6BA83A8" w14:textId="54C1EE02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5,755</w:t>
            </w:r>
          </w:p>
        </w:tc>
        <w:tc>
          <w:tcPr>
            <w:tcW w:w="270" w:type="dxa"/>
          </w:tcPr>
          <w:p w14:paraId="7C598BCF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25584DB" w14:textId="0B3C0B77" w:rsidR="00B43E89" w:rsidRPr="00104E8F" w:rsidRDefault="00B06DC4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2530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70" w:type="dxa"/>
          </w:tcPr>
          <w:p w14:paraId="75D67463" w14:textId="77777777" w:rsidR="00B43E89" w:rsidRPr="00104E8F" w:rsidRDefault="00B43E89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3BE7F6" w14:textId="76349AEA" w:rsidR="00B43E89" w:rsidRPr="00104E8F" w:rsidRDefault="0025301E" w:rsidP="00B4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599,422</w:t>
            </w:r>
          </w:p>
        </w:tc>
      </w:tr>
    </w:tbl>
    <w:p w14:paraId="13DC3435" w14:textId="77777777" w:rsidR="0042166C" w:rsidRPr="00104E8F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14:paraId="01CB9552" w14:textId="77777777" w:rsidR="00C80F9F" w:rsidRPr="00104E8F" w:rsidRDefault="00C80F9F" w:rsidP="00C97496">
      <w:pPr>
        <w:pStyle w:val="NoSpacing"/>
      </w:pPr>
    </w:p>
    <w:p w14:paraId="0B4F7456" w14:textId="77777777" w:rsidR="008B0B0A" w:rsidRPr="00104E8F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i/>
          <w:iCs/>
          <w:lang w:val="en-US"/>
        </w:rPr>
      </w:pPr>
    </w:p>
    <w:p w14:paraId="7F14B1B4" w14:textId="77777777" w:rsidR="00DF426D" w:rsidRPr="00104E8F" w:rsidRDefault="00DF426D" w:rsidP="00352DFA">
      <w:pPr>
        <w:spacing w:line="240" w:lineRule="auto"/>
        <w:rPr>
          <w:sz w:val="2"/>
          <w:szCs w:val="2"/>
        </w:rPr>
      </w:pPr>
      <w:r w:rsidRPr="00104E8F">
        <w:br w:type="page"/>
      </w:r>
    </w:p>
    <w:tbl>
      <w:tblPr>
        <w:tblW w:w="142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39"/>
        <w:gridCol w:w="1051"/>
        <w:gridCol w:w="13"/>
        <w:gridCol w:w="223"/>
        <w:gridCol w:w="47"/>
        <w:gridCol w:w="1051"/>
        <w:gridCol w:w="29"/>
        <w:gridCol w:w="221"/>
        <w:gridCol w:w="49"/>
        <w:gridCol w:w="1260"/>
      </w:tblGrid>
      <w:tr w:rsidR="0094306F" w:rsidRPr="00104E8F" w14:paraId="0DA2AD44" w14:textId="77777777" w:rsidTr="00806FD7">
        <w:trPr>
          <w:trHeight w:val="360"/>
        </w:trPr>
        <w:tc>
          <w:tcPr>
            <w:tcW w:w="3330" w:type="dxa"/>
          </w:tcPr>
          <w:p w14:paraId="57F2536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C36619" w:rsidRPr="00104E8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962" w:type="dxa"/>
            <w:gridSpan w:val="20"/>
          </w:tcPr>
          <w:p w14:paraId="067690E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06F" w:rsidRPr="00104E8F" w14:paraId="19880EC7" w14:textId="77777777" w:rsidTr="00806FD7">
        <w:trPr>
          <w:trHeight w:val="360"/>
        </w:trPr>
        <w:tc>
          <w:tcPr>
            <w:tcW w:w="3330" w:type="dxa"/>
          </w:tcPr>
          <w:p w14:paraId="34DDC30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8F954C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5F4F7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0784D5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23AE20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FE434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86DC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148944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C7289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3729B0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1EB3452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E708D3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EE6124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5725F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50" w:type="dxa"/>
            <w:gridSpan w:val="2"/>
          </w:tcPr>
          <w:p w14:paraId="5957A90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2FD468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06F" w:rsidRPr="00104E8F" w14:paraId="11AA3F25" w14:textId="77777777" w:rsidTr="00806FD7">
        <w:trPr>
          <w:trHeight w:val="360"/>
        </w:trPr>
        <w:tc>
          <w:tcPr>
            <w:tcW w:w="3330" w:type="dxa"/>
          </w:tcPr>
          <w:p w14:paraId="13AB9853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FF6C30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6449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1E1C51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D540A8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25D0A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C3C76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C4AD2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4887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C6507E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1AEC7F8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DE6609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0A14AAA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5E3467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50" w:type="dxa"/>
            <w:gridSpan w:val="2"/>
          </w:tcPr>
          <w:p w14:paraId="0B1445B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3C32D3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06F" w:rsidRPr="00104E8F" w14:paraId="5254980F" w14:textId="77777777" w:rsidTr="00806FD7">
        <w:trPr>
          <w:trHeight w:val="360"/>
        </w:trPr>
        <w:tc>
          <w:tcPr>
            <w:tcW w:w="3330" w:type="dxa"/>
          </w:tcPr>
          <w:p w14:paraId="4B452FB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43EE3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17C94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8912280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62E5587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7F065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649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D7C48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B9B8C0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95763E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28A03E5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684EDC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54A267B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570FC4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50" w:type="dxa"/>
            <w:gridSpan w:val="2"/>
          </w:tcPr>
          <w:p w14:paraId="0A8BA0E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9A8F89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06F" w:rsidRPr="00104E8F" w14:paraId="07BB792B" w14:textId="77777777" w:rsidTr="00806FD7">
        <w:trPr>
          <w:trHeight w:val="360"/>
        </w:trPr>
        <w:tc>
          <w:tcPr>
            <w:tcW w:w="3330" w:type="dxa"/>
          </w:tcPr>
          <w:p w14:paraId="125A58E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12885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50632D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9D896B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51B41E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BBF6B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F47C0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846350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86D921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E89F41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5D66D71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D57B14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gridSpan w:val="2"/>
          </w:tcPr>
          <w:p w14:paraId="3837E12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2C58D8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50" w:type="dxa"/>
            <w:gridSpan w:val="2"/>
          </w:tcPr>
          <w:p w14:paraId="7FD25CC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43D88F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306F" w:rsidRPr="00104E8F" w14:paraId="1D53FE4F" w14:textId="77777777" w:rsidTr="00806FD7">
        <w:trPr>
          <w:trHeight w:val="360"/>
        </w:trPr>
        <w:tc>
          <w:tcPr>
            <w:tcW w:w="3330" w:type="dxa"/>
          </w:tcPr>
          <w:p w14:paraId="3E242483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0B9990C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306F" w:rsidRPr="00104E8F" w14:paraId="661B23A6" w14:textId="77777777" w:rsidTr="00806FD7">
        <w:trPr>
          <w:trHeight w:val="360"/>
        </w:trPr>
        <w:tc>
          <w:tcPr>
            <w:tcW w:w="3330" w:type="dxa"/>
          </w:tcPr>
          <w:p w14:paraId="3A4FD24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3429C6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6CE2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1CF3A2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6ECC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E60C0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8F0F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F10DF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0CB10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F6B0FF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50209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200157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44DF7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53E5CA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47667B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D76800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6FD7" w:rsidRPr="00104E8F" w14:paraId="74DCBA5E" w14:textId="77777777" w:rsidTr="00806FD7">
        <w:trPr>
          <w:trHeight w:val="360"/>
        </w:trPr>
        <w:tc>
          <w:tcPr>
            <w:tcW w:w="3330" w:type="dxa"/>
          </w:tcPr>
          <w:p w14:paraId="3A338899" w14:textId="38AD4630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60C21A2" w14:textId="3EF09901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  <w:tc>
          <w:tcPr>
            <w:tcW w:w="270" w:type="dxa"/>
            <w:vAlign w:val="bottom"/>
          </w:tcPr>
          <w:p w14:paraId="7A732BB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F6068CA" w14:textId="106E34C6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bottom"/>
          </w:tcPr>
          <w:p w14:paraId="20A0E37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438DD8" w14:textId="777BB55C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452,467</w:t>
            </w:r>
          </w:p>
        </w:tc>
        <w:tc>
          <w:tcPr>
            <w:tcW w:w="270" w:type="dxa"/>
            <w:vAlign w:val="bottom"/>
          </w:tcPr>
          <w:p w14:paraId="55A57F18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099D93" w14:textId="1D8EECD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874,658</w:t>
            </w:r>
          </w:p>
        </w:tc>
        <w:tc>
          <w:tcPr>
            <w:tcW w:w="270" w:type="dxa"/>
            <w:vAlign w:val="bottom"/>
          </w:tcPr>
          <w:p w14:paraId="10EEF2C9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E4CF74" w14:textId="7492DC3C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29,470</w:t>
            </w:r>
          </w:p>
        </w:tc>
        <w:tc>
          <w:tcPr>
            <w:tcW w:w="239" w:type="dxa"/>
            <w:vAlign w:val="bottom"/>
          </w:tcPr>
          <w:p w14:paraId="19F76517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2EDF5ED" w14:textId="4CF1B9C0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34,659</w:t>
            </w:r>
          </w:p>
        </w:tc>
        <w:tc>
          <w:tcPr>
            <w:tcW w:w="236" w:type="dxa"/>
            <w:gridSpan w:val="2"/>
            <w:vAlign w:val="bottom"/>
          </w:tcPr>
          <w:p w14:paraId="3E006562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03E23BD" w14:textId="0D721413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118,323</w:t>
            </w:r>
          </w:p>
        </w:tc>
        <w:tc>
          <w:tcPr>
            <w:tcW w:w="250" w:type="dxa"/>
            <w:gridSpan w:val="2"/>
            <w:vAlign w:val="bottom"/>
          </w:tcPr>
          <w:p w14:paraId="5AEDD9E8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1CD87B9" w14:textId="71942E45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1,548,405</w:t>
            </w:r>
          </w:p>
        </w:tc>
      </w:tr>
      <w:tr w:rsidR="00806FD7" w:rsidRPr="00104E8F" w14:paraId="50FC482A" w14:textId="77777777" w:rsidTr="00806FD7">
        <w:trPr>
          <w:trHeight w:val="360"/>
        </w:trPr>
        <w:tc>
          <w:tcPr>
            <w:tcW w:w="3330" w:type="dxa"/>
          </w:tcPr>
          <w:p w14:paraId="52E6933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2AABAE9" w14:textId="1033843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D1683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E98E611" w14:textId="6C74E2EE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BF085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DAF0C3B" w14:textId="4D87F04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74F03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2FBA48" w14:textId="590DB921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70,482</w:t>
            </w:r>
          </w:p>
        </w:tc>
        <w:tc>
          <w:tcPr>
            <w:tcW w:w="270" w:type="dxa"/>
            <w:vAlign w:val="bottom"/>
          </w:tcPr>
          <w:p w14:paraId="060A294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EDD9F4B" w14:textId="28B35B9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2,162</w:t>
            </w:r>
          </w:p>
        </w:tc>
        <w:tc>
          <w:tcPr>
            <w:tcW w:w="239" w:type="dxa"/>
            <w:vAlign w:val="bottom"/>
          </w:tcPr>
          <w:p w14:paraId="2734E3A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30F3F1D" w14:textId="10CEF80A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F4F82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2E0C7FC" w14:textId="13167AD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91,027</w:t>
            </w:r>
          </w:p>
        </w:tc>
        <w:tc>
          <w:tcPr>
            <w:tcW w:w="250" w:type="dxa"/>
            <w:gridSpan w:val="2"/>
            <w:vAlign w:val="bottom"/>
          </w:tcPr>
          <w:p w14:paraId="1464E3E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D877765" w14:textId="30B1FFB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163,671</w:t>
            </w:r>
          </w:p>
        </w:tc>
      </w:tr>
      <w:tr w:rsidR="00806FD7" w:rsidRPr="00104E8F" w14:paraId="7FA01B3A" w14:textId="77777777" w:rsidTr="00806FD7">
        <w:trPr>
          <w:trHeight w:val="360"/>
        </w:trPr>
        <w:tc>
          <w:tcPr>
            <w:tcW w:w="3330" w:type="dxa"/>
          </w:tcPr>
          <w:p w14:paraId="7969517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8664240" w14:textId="3A4ABA9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08882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05C70D9" w14:textId="72444D6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621A8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F9FD9CC" w14:textId="5E8C4220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19,754</w:t>
            </w:r>
          </w:p>
        </w:tc>
        <w:tc>
          <w:tcPr>
            <w:tcW w:w="270" w:type="dxa"/>
            <w:vAlign w:val="bottom"/>
          </w:tcPr>
          <w:p w14:paraId="7273488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B1CEE3" w14:textId="1715DBF0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103,411</w:t>
            </w:r>
          </w:p>
        </w:tc>
        <w:tc>
          <w:tcPr>
            <w:tcW w:w="270" w:type="dxa"/>
            <w:vAlign w:val="bottom"/>
          </w:tcPr>
          <w:p w14:paraId="7F5AB9B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692DCB2" w14:textId="5F2126D2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39" w:type="dxa"/>
            <w:vAlign w:val="bottom"/>
          </w:tcPr>
          <w:p w14:paraId="5B297C6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195FF76" w14:textId="168E3412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764AB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F1D9AE3" w14:textId="3974EED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(123,724)</w:t>
            </w:r>
          </w:p>
        </w:tc>
        <w:tc>
          <w:tcPr>
            <w:tcW w:w="250" w:type="dxa"/>
            <w:gridSpan w:val="2"/>
            <w:vAlign w:val="bottom"/>
          </w:tcPr>
          <w:p w14:paraId="4DCBBDB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C3A3215" w14:textId="4F3F1D20" w:rsidR="00806FD7" w:rsidRPr="00104E8F" w:rsidRDefault="00806FD7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6FD7" w:rsidRPr="00104E8F" w14:paraId="2715CBCE" w14:textId="77777777" w:rsidTr="00806FD7">
        <w:trPr>
          <w:trHeight w:val="360"/>
        </w:trPr>
        <w:tc>
          <w:tcPr>
            <w:tcW w:w="3330" w:type="dxa"/>
          </w:tcPr>
          <w:p w14:paraId="3C418AD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781CDE" w14:textId="27ED39D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F8446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02659990" w14:textId="4207E1C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C0D0E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619F79F" w14:textId="03DC92D2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3D5BD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5FA039A" w14:textId="54518BB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  <w:vAlign w:val="bottom"/>
          </w:tcPr>
          <w:p w14:paraId="53690E6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0595424" w14:textId="34F9BFE0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39" w:type="dxa"/>
            <w:vAlign w:val="bottom"/>
          </w:tcPr>
          <w:p w14:paraId="7DFDA5B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6CA757C" w14:textId="59E2662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236" w:type="dxa"/>
            <w:gridSpan w:val="2"/>
            <w:vAlign w:val="bottom"/>
          </w:tcPr>
          <w:p w14:paraId="2009D36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4005A48" w14:textId="22BFB99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C944EA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309A35FC" w14:textId="2C06D6B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(7,558)</w:t>
            </w:r>
          </w:p>
        </w:tc>
      </w:tr>
      <w:tr w:rsidR="00806FD7" w:rsidRPr="00104E8F" w14:paraId="70D53C6F" w14:textId="77777777" w:rsidTr="00806FD7">
        <w:trPr>
          <w:trHeight w:val="360"/>
        </w:trPr>
        <w:tc>
          <w:tcPr>
            <w:tcW w:w="3330" w:type="dxa"/>
          </w:tcPr>
          <w:p w14:paraId="0A386DB7" w14:textId="10039E41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D5AAB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3393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14:paraId="2FB80F0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24B9E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2FDE97A" w14:textId="3379846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F2DD7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27DB1B" w14:textId="396D5C45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D545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369EDB8" w14:textId="3DEC9DC5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D16A6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9EC0B52" w14:textId="7FA0265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7B261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42709D37" w14:textId="5A18AC8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54C198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037D1682" w14:textId="4896BE8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6FD7" w:rsidRPr="00104E8F" w14:paraId="58562320" w14:textId="77777777" w:rsidTr="00806FD7">
        <w:trPr>
          <w:trHeight w:val="360"/>
        </w:trPr>
        <w:tc>
          <w:tcPr>
            <w:tcW w:w="3330" w:type="dxa"/>
          </w:tcPr>
          <w:p w14:paraId="3F7C6BE8" w14:textId="69EA22F6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344673E" w14:textId="32F5428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  <w:vAlign w:val="bottom"/>
          </w:tcPr>
          <w:p w14:paraId="123985B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3CAE524" w14:textId="323C1CDA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bottom"/>
          </w:tcPr>
          <w:p w14:paraId="59C569F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5804643" w14:textId="673D2161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472,221</w:t>
            </w:r>
          </w:p>
        </w:tc>
        <w:tc>
          <w:tcPr>
            <w:tcW w:w="270" w:type="dxa"/>
            <w:vAlign w:val="bottom"/>
          </w:tcPr>
          <w:p w14:paraId="25143E0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9C432D" w14:textId="2F36687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1,041,697</w:t>
            </w:r>
          </w:p>
        </w:tc>
        <w:tc>
          <w:tcPr>
            <w:tcW w:w="270" w:type="dxa"/>
            <w:vAlign w:val="bottom"/>
          </w:tcPr>
          <w:p w14:paraId="49C9C46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C807FF4" w14:textId="5552A27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31,652</w:t>
            </w:r>
          </w:p>
        </w:tc>
        <w:tc>
          <w:tcPr>
            <w:tcW w:w="239" w:type="dxa"/>
            <w:vAlign w:val="bottom"/>
          </w:tcPr>
          <w:p w14:paraId="48B999F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35583C3" w14:textId="5E2F145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34,494</w:t>
            </w:r>
          </w:p>
        </w:tc>
        <w:tc>
          <w:tcPr>
            <w:tcW w:w="236" w:type="dxa"/>
            <w:gridSpan w:val="2"/>
            <w:vAlign w:val="bottom"/>
          </w:tcPr>
          <w:p w14:paraId="52AC853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F7E68DD" w14:textId="4F2BD2B3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50" w:type="dxa"/>
            <w:gridSpan w:val="2"/>
            <w:vAlign w:val="bottom"/>
          </w:tcPr>
          <w:p w14:paraId="6F89CBB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459E941" w14:textId="5F3F045A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1,704,518</w:t>
            </w:r>
          </w:p>
        </w:tc>
      </w:tr>
      <w:tr w:rsidR="00D42732" w:rsidRPr="00104E8F" w14:paraId="231C63A7" w14:textId="77777777" w:rsidTr="00E26A9B">
        <w:trPr>
          <w:trHeight w:val="360"/>
        </w:trPr>
        <w:tc>
          <w:tcPr>
            <w:tcW w:w="3330" w:type="dxa"/>
          </w:tcPr>
          <w:p w14:paraId="7B8E6B85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BFD8E9" w14:textId="7DA0002A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19,534</w:t>
            </w:r>
          </w:p>
        </w:tc>
        <w:tc>
          <w:tcPr>
            <w:tcW w:w="270" w:type="dxa"/>
            <w:vAlign w:val="bottom"/>
          </w:tcPr>
          <w:p w14:paraId="57F12568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5934DA8D" w14:textId="1F43B32C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484AAC">
              <w:t>-</w:t>
            </w:r>
          </w:p>
        </w:tc>
        <w:tc>
          <w:tcPr>
            <w:tcW w:w="236" w:type="dxa"/>
            <w:vAlign w:val="bottom"/>
          </w:tcPr>
          <w:p w14:paraId="5BB12FE8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87CB92" w14:textId="70AF7A82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44</w:t>
            </w:r>
            <w:r w:rsidR="00515C1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6F997647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D5B849E" w14:textId="7AB68608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27,076</w:t>
            </w:r>
          </w:p>
        </w:tc>
        <w:tc>
          <w:tcPr>
            <w:tcW w:w="270" w:type="dxa"/>
            <w:vAlign w:val="bottom"/>
          </w:tcPr>
          <w:p w14:paraId="6AFB80EE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D8E1B14" w14:textId="01BF5C5A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2,622</w:t>
            </w:r>
          </w:p>
        </w:tc>
        <w:tc>
          <w:tcPr>
            <w:tcW w:w="239" w:type="dxa"/>
            <w:vAlign w:val="bottom"/>
          </w:tcPr>
          <w:p w14:paraId="5FB1A867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D9664F7" w14:textId="1AC9E713" w:rsidR="00D42732" w:rsidRPr="00104E8F" w:rsidRDefault="00D42732" w:rsidP="0097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236" w:type="dxa"/>
            <w:gridSpan w:val="2"/>
            <w:vAlign w:val="bottom"/>
          </w:tcPr>
          <w:p w14:paraId="4DAC20A3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F6CDCF0" w14:textId="222B67D0" w:rsidR="00D42732" w:rsidRPr="00104E8F" w:rsidRDefault="00D42732" w:rsidP="0062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84,157</w:t>
            </w:r>
          </w:p>
        </w:tc>
        <w:tc>
          <w:tcPr>
            <w:tcW w:w="250" w:type="dxa"/>
            <w:gridSpan w:val="2"/>
            <w:vAlign w:val="bottom"/>
          </w:tcPr>
          <w:p w14:paraId="6E64C737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B3B75A1" w14:textId="5861E42B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136,1</w:t>
            </w:r>
            <w:r w:rsidR="00515C19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D42732" w:rsidRPr="00104E8F" w14:paraId="664AE020" w14:textId="77777777" w:rsidTr="00E26A9B">
        <w:trPr>
          <w:trHeight w:val="360"/>
        </w:trPr>
        <w:tc>
          <w:tcPr>
            <w:tcW w:w="3330" w:type="dxa"/>
          </w:tcPr>
          <w:p w14:paraId="1327C00F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6FFB060" w14:textId="7B19D260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B2AE5">
              <w:t>-</w:t>
            </w:r>
          </w:p>
        </w:tc>
        <w:tc>
          <w:tcPr>
            <w:tcW w:w="270" w:type="dxa"/>
            <w:vAlign w:val="bottom"/>
          </w:tcPr>
          <w:p w14:paraId="4A1E442B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29F1AD" w14:textId="61B04E70" w:rsidR="00D42732" w:rsidRPr="00104E8F" w:rsidRDefault="00B06DC4" w:rsidP="00B0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06DC4">
              <w:rPr>
                <w:rFonts w:ascii="Angsana New" w:hAnsi="Angsana New"/>
                <w:sz w:val="28"/>
                <w:szCs w:val="28"/>
              </w:rPr>
              <w:t>7,290</w:t>
            </w:r>
          </w:p>
        </w:tc>
        <w:tc>
          <w:tcPr>
            <w:tcW w:w="236" w:type="dxa"/>
            <w:vAlign w:val="bottom"/>
          </w:tcPr>
          <w:p w14:paraId="12293B57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D622A4" w14:textId="2F5AE269" w:rsidR="00D42732" w:rsidRPr="00104E8F" w:rsidRDefault="00515C19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D42732" w:rsidRPr="00D4273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70" w:type="dxa"/>
            <w:vAlign w:val="bottom"/>
          </w:tcPr>
          <w:p w14:paraId="7BFBC398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48B8C24" w14:textId="2C495FB0" w:rsidR="00D42732" w:rsidRPr="00104E8F" w:rsidRDefault="00515C19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="00D42732" w:rsidRPr="00D4273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788C0689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E39E39" w14:textId="25468AA4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9" w:type="dxa"/>
            <w:vAlign w:val="bottom"/>
          </w:tcPr>
          <w:p w14:paraId="6D39AC46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892E2C7" w14:textId="4EB27BB9" w:rsidR="00D42732" w:rsidRPr="00104E8F" w:rsidRDefault="00D42732" w:rsidP="0097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36" w:type="dxa"/>
            <w:gridSpan w:val="2"/>
            <w:vAlign w:val="bottom"/>
          </w:tcPr>
          <w:p w14:paraId="1612D51F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86BE28" w14:textId="2E1CF4B5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(</w:t>
            </w:r>
            <w:r w:rsidR="00515C19">
              <w:rPr>
                <w:rFonts w:ascii="Angsana New" w:hAnsi="Angsana New"/>
                <w:sz w:val="28"/>
                <w:szCs w:val="28"/>
              </w:rPr>
              <w:t>130</w:t>
            </w:r>
            <w:r w:rsidRPr="00D42732">
              <w:rPr>
                <w:rFonts w:ascii="Angsana New" w:hAnsi="Angsana New"/>
                <w:sz w:val="28"/>
                <w:szCs w:val="28"/>
              </w:rPr>
              <w:t>,</w:t>
            </w:r>
            <w:r w:rsidR="00515C19">
              <w:rPr>
                <w:rFonts w:ascii="Angsana New" w:hAnsi="Angsana New"/>
                <w:sz w:val="28"/>
                <w:szCs w:val="28"/>
              </w:rPr>
              <w:t>281</w:t>
            </w:r>
            <w:r w:rsidRPr="00D42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2B39F1B4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8FA52E4" w14:textId="33CA6331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301E" w:rsidRPr="00104E8F" w14:paraId="0F839770" w14:textId="77777777" w:rsidTr="00E26A9B">
        <w:trPr>
          <w:trHeight w:val="360"/>
        </w:trPr>
        <w:tc>
          <w:tcPr>
            <w:tcW w:w="3330" w:type="dxa"/>
          </w:tcPr>
          <w:p w14:paraId="618509A9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7D070A9" w14:textId="28A8A536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B2AE5">
              <w:t>-</w:t>
            </w:r>
          </w:p>
        </w:tc>
        <w:tc>
          <w:tcPr>
            <w:tcW w:w="270" w:type="dxa"/>
            <w:vAlign w:val="bottom"/>
          </w:tcPr>
          <w:p w14:paraId="227EDC30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7D1DA47" w14:textId="632C838E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484AAC">
              <w:t>-</w:t>
            </w:r>
          </w:p>
        </w:tc>
        <w:tc>
          <w:tcPr>
            <w:tcW w:w="236" w:type="dxa"/>
            <w:vAlign w:val="bottom"/>
          </w:tcPr>
          <w:p w14:paraId="48AFC284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9C60B03" w14:textId="18B9FEC8" w:rsidR="0025301E" w:rsidRPr="00104E8F" w:rsidRDefault="0025301E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(1,29</w:t>
            </w:r>
            <w:r w:rsidR="00515C19">
              <w:rPr>
                <w:rFonts w:ascii="Angsana New" w:hAnsi="Angsana New"/>
                <w:sz w:val="28"/>
                <w:szCs w:val="28"/>
              </w:rPr>
              <w:t>2</w:t>
            </w:r>
            <w:r w:rsidRPr="00D42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DA12963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BD96C1" w14:textId="1B7F4995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(19,738)</w:t>
            </w:r>
          </w:p>
        </w:tc>
        <w:tc>
          <w:tcPr>
            <w:tcW w:w="270" w:type="dxa"/>
            <w:vAlign w:val="bottom"/>
          </w:tcPr>
          <w:p w14:paraId="264D3126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A6339C5" w14:textId="1E4173EC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9" w:type="dxa"/>
            <w:vAlign w:val="bottom"/>
          </w:tcPr>
          <w:p w14:paraId="4BAC38E5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90F8C9F" w14:textId="30414E69" w:rsidR="0025301E" w:rsidRPr="00104E8F" w:rsidRDefault="0025301E" w:rsidP="0097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236" w:type="dxa"/>
            <w:gridSpan w:val="2"/>
            <w:vAlign w:val="bottom"/>
          </w:tcPr>
          <w:p w14:paraId="54928B06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4EC482A" w14:textId="659F9150" w:rsidR="0025301E" w:rsidRPr="00104E8F" w:rsidRDefault="0025301E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479924B6" w14:textId="77777777" w:rsidR="0025301E" w:rsidRPr="00104E8F" w:rsidRDefault="0025301E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9222F76" w14:textId="08F41521" w:rsidR="0025301E" w:rsidRPr="00104E8F" w:rsidRDefault="00D42732" w:rsidP="0025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(21,3</w:t>
            </w:r>
            <w:r w:rsidR="00515C19">
              <w:rPr>
                <w:rFonts w:ascii="Angsana New" w:hAnsi="Angsana New"/>
                <w:sz w:val="28"/>
                <w:szCs w:val="28"/>
              </w:rPr>
              <w:t>30</w:t>
            </w:r>
            <w:r w:rsidRPr="00D42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6FD7" w:rsidRPr="00104E8F" w14:paraId="5DC1E609" w14:textId="77777777" w:rsidTr="00806FD7">
        <w:trPr>
          <w:trHeight w:val="360"/>
        </w:trPr>
        <w:tc>
          <w:tcPr>
            <w:tcW w:w="3330" w:type="dxa"/>
          </w:tcPr>
          <w:p w14:paraId="465567CC" w14:textId="432542E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DB38" w14:textId="5B1D2D73" w:rsidR="00806FD7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55,3</w:t>
            </w:r>
            <w:r w:rsidR="00E25801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0B95D29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4C70" w14:textId="7AC389B6" w:rsidR="00806FD7" w:rsidRPr="00104E8F" w:rsidRDefault="00B06DC4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36" w:type="dxa"/>
            <w:vAlign w:val="bottom"/>
          </w:tcPr>
          <w:p w14:paraId="0BCD21E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41E" w14:textId="5D1368D7" w:rsidR="00806FD7" w:rsidRPr="00104E8F" w:rsidRDefault="00515C19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504</w:t>
            </w:r>
            <w:r w:rsidR="00D427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561</w:t>
            </w:r>
          </w:p>
        </w:tc>
        <w:tc>
          <w:tcPr>
            <w:tcW w:w="270" w:type="dxa"/>
            <w:vAlign w:val="bottom"/>
          </w:tcPr>
          <w:p w14:paraId="5DCB4DA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E3EC7" w14:textId="5DCD3069" w:rsidR="00806FD7" w:rsidRPr="00104E8F" w:rsidRDefault="00D42732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138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0" w:type="dxa"/>
            <w:vAlign w:val="bottom"/>
          </w:tcPr>
          <w:p w14:paraId="2F6B4CF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25BA" w14:textId="675CE581" w:rsidR="00806FD7" w:rsidRPr="00104E8F" w:rsidRDefault="00515C19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D427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39" w:type="dxa"/>
            <w:vAlign w:val="bottom"/>
          </w:tcPr>
          <w:p w14:paraId="7CD8186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EEDC" w14:textId="4D2C7960" w:rsidR="00806FD7" w:rsidRPr="00104E8F" w:rsidRDefault="00D42732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36" w:type="dxa"/>
            <w:gridSpan w:val="2"/>
            <w:vAlign w:val="bottom"/>
          </w:tcPr>
          <w:p w14:paraId="423118B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A6BA" w14:textId="0940B368" w:rsidR="00806FD7" w:rsidRPr="00D42732" w:rsidRDefault="00515C19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D42732" w:rsidRPr="00D427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50" w:type="dxa"/>
            <w:gridSpan w:val="2"/>
            <w:vAlign w:val="bottom"/>
          </w:tcPr>
          <w:p w14:paraId="054218A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83B25" w14:textId="2E61A6D6" w:rsidR="00806FD7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1,819,348</w:t>
            </w:r>
          </w:p>
        </w:tc>
      </w:tr>
      <w:tr w:rsidR="00806FD7" w:rsidRPr="00104E8F" w14:paraId="1A8EC890" w14:textId="77777777" w:rsidTr="00806FD7">
        <w:trPr>
          <w:trHeight w:hRule="exact" w:val="360"/>
        </w:trPr>
        <w:tc>
          <w:tcPr>
            <w:tcW w:w="3330" w:type="dxa"/>
          </w:tcPr>
          <w:p w14:paraId="516D736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0962" w:type="dxa"/>
            <w:gridSpan w:val="20"/>
          </w:tcPr>
          <w:p w14:paraId="6EF07A3F" w14:textId="5397971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6FD7" w:rsidRPr="00104E8F" w14:paraId="41D7BB0B" w14:textId="77777777" w:rsidTr="00806FD7">
        <w:trPr>
          <w:trHeight w:hRule="exact" w:val="360"/>
        </w:trPr>
        <w:tc>
          <w:tcPr>
            <w:tcW w:w="3330" w:type="dxa"/>
          </w:tcPr>
          <w:p w14:paraId="1396818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0FF4EA9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6FD7" w:rsidRPr="00104E8F" w14:paraId="40CC62D5" w14:textId="77777777" w:rsidTr="00806FD7">
        <w:trPr>
          <w:trHeight w:hRule="exact" w:val="360"/>
        </w:trPr>
        <w:tc>
          <w:tcPr>
            <w:tcW w:w="3330" w:type="dxa"/>
          </w:tcPr>
          <w:p w14:paraId="5AEE9E5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0F3D615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6FD7" w:rsidRPr="00104E8F" w14:paraId="78D1E5A1" w14:textId="77777777" w:rsidTr="00806FD7">
        <w:trPr>
          <w:trHeight w:hRule="exact" w:val="360"/>
        </w:trPr>
        <w:tc>
          <w:tcPr>
            <w:tcW w:w="3330" w:type="dxa"/>
          </w:tcPr>
          <w:p w14:paraId="63E1F9C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6F39006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6FD7" w:rsidRPr="00104E8F" w14:paraId="430CE5BA" w14:textId="77777777" w:rsidTr="00806FD7">
        <w:trPr>
          <w:trHeight w:hRule="exact" w:val="360"/>
        </w:trPr>
        <w:tc>
          <w:tcPr>
            <w:tcW w:w="3330" w:type="dxa"/>
          </w:tcPr>
          <w:p w14:paraId="572ED4D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3AA76650" w14:textId="27634CE6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FD7" w:rsidRPr="00104E8F" w14:paraId="6F507370" w14:textId="77777777" w:rsidTr="00806FD7">
        <w:trPr>
          <w:trHeight w:hRule="exact" w:val="360"/>
        </w:trPr>
        <w:tc>
          <w:tcPr>
            <w:tcW w:w="3330" w:type="dxa"/>
          </w:tcPr>
          <w:p w14:paraId="72B0F19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0E6F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18E20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9A2FF2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235D4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BD312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4456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5B7EAF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0DE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CBDF9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7E4C866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8CE121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499A89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5E5A2B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50" w:type="dxa"/>
            <w:gridSpan w:val="2"/>
          </w:tcPr>
          <w:p w14:paraId="159F214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4CBF3B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FD7" w:rsidRPr="00104E8F" w14:paraId="71F33808" w14:textId="77777777" w:rsidTr="00806FD7">
        <w:trPr>
          <w:trHeight w:hRule="exact" w:val="360"/>
        </w:trPr>
        <w:tc>
          <w:tcPr>
            <w:tcW w:w="3330" w:type="dxa"/>
          </w:tcPr>
          <w:p w14:paraId="7C697AF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FF39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0737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D6AA26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EE615A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D96A6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D4D1B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ECF9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FD4C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21A2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2C711CE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A6FD87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FD0065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A8F87B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50" w:type="dxa"/>
            <w:gridSpan w:val="2"/>
          </w:tcPr>
          <w:p w14:paraId="1F56C1D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5E58063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FD7" w:rsidRPr="00104E8F" w14:paraId="0E0DED87" w14:textId="77777777" w:rsidTr="00806FD7">
        <w:trPr>
          <w:trHeight w:hRule="exact" w:val="360"/>
        </w:trPr>
        <w:tc>
          <w:tcPr>
            <w:tcW w:w="3330" w:type="dxa"/>
          </w:tcPr>
          <w:p w14:paraId="1AB972C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44D0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BBC32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539D50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6AE5A0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C10C1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F8F19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259330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3067EA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35F64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0037082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A4140C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45FB08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603C17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50" w:type="dxa"/>
            <w:gridSpan w:val="2"/>
          </w:tcPr>
          <w:p w14:paraId="4921182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5A8F6B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FD7" w:rsidRPr="00104E8F" w14:paraId="28E832E6" w14:textId="77777777" w:rsidTr="00806FD7">
        <w:trPr>
          <w:trHeight w:hRule="exact" w:val="360"/>
        </w:trPr>
        <w:tc>
          <w:tcPr>
            <w:tcW w:w="3330" w:type="dxa"/>
          </w:tcPr>
          <w:p w14:paraId="475E111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33A6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A5974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5AA633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4AD846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FBC750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BE3383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F023F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A19FE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480A94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46EAD76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A5605E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gridSpan w:val="2"/>
          </w:tcPr>
          <w:p w14:paraId="112E0C7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EA13A5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50" w:type="dxa"/>
            <w:gridSpan w:val="2"/>
          </w:tcPr>
          <w:p w14:paraId="7A48519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36F890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6FD7" w:rsidRPr="00104E8F" w14:paraId="0B0B5E8B" w14:textId="77777777" w:rsidTr="00806FD7">
        <w:trPr>
          <w:trHeight w:hRule="exact" w:val="360"/>
        </w:trPr>
        <w:tc>
          <w:tcPr>
            <w:tcW w:w="3330" w:type="dxa"/>
          </w:tcPr>
          <w:p w14:paraId="6EF5703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58DF56A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6FD7" w:rsidRPr="00104E8F" w14:paraId="19035F75" w14:textId="77777777" w:rsidTr="00806FD7">
        <w:trPr>
          <w:trHeight w:hRule="exact" w:val="360"/>
        </w:trPr>
        <w:tc>
          <w:tcPr>
            <w:tcW w:w="3330" w:type="dxa"/>
          </w:tcPr>
          <w:p w14:paraId="4E36BE3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52CBF1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ABCA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114257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E150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AA973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8371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21E5DE2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8102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0E0726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D92734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65E112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1C62B7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A7E439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8F36C6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6D921A2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6FD7" w:rsidRPr="00104E8F" w14:paraId="1F8EBA78" w14:textId="77777777" w:rsidTr="00806FD7">
        <w:trPr>
          <w:trHeight w:hRule="exact" w:val="360"/>
        </w:trPr>
        <w:tc>
          <w:tcPr>
            <w:tcW w:w="3330" w:type="dxa"/>
          </w:tcPr>
          <w:p w14:paraId="3171D203" w14:textId="1EFDB6C1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692940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4DF2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D32A215" w14:textId="69F10BD5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3A80C64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43C35F" w14:textId="45908D69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282,296</w:t>
            </w:r>
          </w:p>
        </w:tc>
        <w:tc>
          <w:tcPr>
            <w:tcW w:w="270" w:type="dxa"/>
          </w:tcPr>
          <w:p w14:paraId="37AB0015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62F071D" w14:textId="39846B2A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754,443</w:t>
            </w:r>
          </w:p>
        </w:tc>
        <w:tc>
          <w:tcPr>
            <w:tcW w:w="270" w:type="dxa"/>
          </w:tcPr>
          <w:p w14:paraId="4530A313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ECEAF0" w14:textId="06B9C471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23,454</w:t>
            </w:r>
          </w:p>
        </w:tc>
        <w:tc>
          <w:tcPr>
            <w:tcW w:w="239" w:type="dxa"/>
          </w:tcPr>
          <w:p w14:paraId="1CFDEDA1" w14:textId="77777777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491F774" w14:textId="0643166A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30,883</w:t>
            </w:r>
          </w:p>
        </w:tc>
        <w:tc>
          <w:tcPr>
            <w:tcW w:w="236" w:type="dxa"/>
            <w:gridSpan w:val="2"/>
          </w:tcPr>
          <w:p w14:paraId="7ECEFF4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624DE80" w14:textId="7FB4C33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2F78B0E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426CCE1" w14:textId="524CBBD5" w:rsidR="00806FD7" w:rsidRPr="00806FD7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6FD7">
              <w:rPr>
                <w:rFonts w:ascii="Angsana New" w:hAnsi="Angsana New"/>
                <w:sz w:val="28"/>
                <w:szCs w:val="28"/>
              </w:rPr>
              <w:t>1,094,119</w:t>
            </w:r>
          </w:p>
        </w:tc>
      </w:tr>
      <w:tr w:rsidR="00806FD7" w:rsidRPr="00104E8F" w14:paraId="7AF784F0" w14:textId="77777777" w:rsidTr="00806FD7">
        <w:trPr>
          <w:trHeight w:hRule="exact" w:val="360"/>
        </w:trPr>
        <w:tc>
          <w:tcPr>
            <w:tcW w:w="3330" w:type="dxa"/>
          </w:tcPr>
          <w:p w14:paraId="4194423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BC3F4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D4225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C3743FF" w14:textId="14BF661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384AE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D9F5643" w14:textId="0F521413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15,791</w:t>
            </w:r>
          </w:p>
        </w:tc>
        <w:tc>
          <w:tcPr>
            <w:tcW w:w="270" w:type="dxa"/>
          </w:tcPr>
          <w:p w14:paraId="64BD455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1933BB" w14:textId="4C03BC4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51,155</w:t>
            </w:r>
          </w:p>
        </w:tc>
        <w:tc>
          <w:tcPr>
            <w:tcW w:w="270" w:type="dxa"/>
          </w:tcPr>
          <w:p w14:paraId="7DE257B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F4BC598" w14:textId="3FD77C6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  <w:tc>
          <w:tcPr>
            <w:tcW w:w="239" w:type="dxa"/>
          </w:tcPr>
          <w:p w14:paraId="48E8486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2DD4A9" w14:textId="692DA33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236" w:type="dxa"/>
            <w:gridSpan w:val="2"/>
          </w:tcPr>
          <w:p w14:paraId="034410F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54AB435" w14:textId="15CF661F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7DF03A1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3F22163" w14:textId="687FFE8A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69,970</w:t>
            </w:r>
          </w:p>
        </w:tc>
      </w:tr>
      <w:tr w:rsidR="00806FD7" w:rsidRPr="00104E8F" w14:paraId="7F9B4934" w14:textId="77777777" w:rsidTr="00806FD7">
        <w:trPr>
          <w:trHeight w:hRule="exact" w:val="360"/>
        </w:trPr>
        <w:tc>
          <w:tcPr>
            <w:tcW w:w="3330" w:type="dxa"/>
          </w:tcPr>
          <w:p w14:paraId="04B3F15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3D42F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D9F7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21C885B" w14:textId="4BB53253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A7CDF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9584CD" w14:textId="117288A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1480E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BA2860C" w14:textId="6FA5EDC2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</w:tcPr>
          <w:p w14:paraId="44FD498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3FBCC90" w14:textId="3284192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39" w:type="dxa"/>
          </w:tcPr>
          <w:p w14:paraId="2DE3937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E9C3BCF" w14:textId="24360EA3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36" w:type="dxa"/>
            <w:gridSpan w:val="2"/>
          </w:tcPr>
          <w:p w14:paraId="1AAF1AF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AA93F81" w14:textId="3DD51A89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59F61B4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14:paraId="5181E782" w14:textId="01BB899A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(7,469)</w:t>
            </w:r>
          </w:p>
        </w:tc>
      </w:tr>
      <w:tr w:rsidR="00806FD7" w:rsidRPr="00104E8F" w14:paraId="2BF97A32" w14:textId="77777777" w:rsidTr="00806FD7">
        <w:trPr>
          <w:trHeight w:hRule="exact" w:val="360"/>
        </w:trPr>
        <w:tc>
          <w:tcPr>
            <w:tcW w:w="3330" w:type="dxa"/>
          </w:tcPr>
          <w:p w14:paraId="03544E13" w14:textId="16EC6A5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3DDE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3FCA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10212D9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DF1BA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33A930" w14:textId="4A96BD49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E44A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CD30BD" w14:textId="4AA8D8E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36EB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4B5B32" w14:textId="57CC10AE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1F6322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CEFDE36" w14:textId="2F1BC7C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2C8CB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7D2027A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559EB25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</w:tcPr>
          <w:p w14:paraId="442DCC0A" w14:textId="541B72BF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6FD7" w:rsidRPr="00104E8F" w14:paraId="45E8B58F" w14:textId="77777777" w:rsidTr="00806FD7">
        <w:trPr>
          <w:trHeight w:hRule="exact" w:val="360"/>
        </w:trPr>
        <w:tc>
          <w:tcPr>
            <w:tcW w:w="3330" w:type="dxa"/>
          </w:tcPr>
          <w:p w14:paraId="1CD18C7C" w14:textId="5821928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1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E072CF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5CBB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A75E5BB" w14:textId="3D8D256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27FB092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9A1ACA" w14:textId="7DD0481F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298,087</w:t>
            </w:r>
          </w:p>
        </w:tc>
        <w:tc>
          <w:tcPr>
            <w:tcW w:w="270" w:type="dxa"/>
          </w:tcPr>
          <w:p w14:paraId="0702B57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F94ACA" w14:textId="3A6BB99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798,744</w:t>
            </w:r>
          </w:p>
        </w:tc>
        <w:tc>
          <w:tcPr>
            <w:tcW w:w="270" w:type="dxa"/>
          </w:tcPr>
          <w:p w14:paraId="2FB6DAB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4F13BDB" w14:textId="51BC6253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24,948</w:t>
            </w:r>
          </w:p>
        </w:tc>
        <w:tc>
          <w:tcPr>
            <w:tcW w:w="239" w:type="dxa"/>
          </w:tcPr>
          <w:p w14:paraId="0591FBD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C76C17E" w14:textId="4314DD06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31,798</w:t>
            </w:r>
          </w:p>
        </w:tc>
        <w:tc>
          <w:tcPr>
            <w:tcW w:w="236" w:type="dxa"/>
            <w:gridSpan w:val="2"/>
          </w:tcPr>
          <w:p w14:paraId="02E9D19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F199CDD" w14:textId="43513C7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74A3A76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55AC29C" w14:textId="4EF04855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1,156,620</w:t>
            </w:r>
          </w:p>
        </w:tc>
      </w:tr>
      <w:tr w:rsidR="00D42732" w:rsidRPr="00104E8F" w14:paraId="1F2FE1B7" w14:textId="77777777" w:rsidTr="00806FD7">
        <w:trPr>
          <w:trHeight w:hRule="exact" w:val="360"/>
        </w:trPr>
        <w:tc>
          <w:tcPr>
            <w:tcW w:w="3330" w:type="dxa"/>
          </w:tcPr>
          <w:p w14:paraId="0B8A1574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B65C933" w14:textId="3486A59B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5717">
              <w:t>-</w:t>
            </w:r>
          </w:p>
        </w:tc>
        <w:tc>
          <w:tcPr>
            <w:tcW w:w="270" w:type="dxa"/>
          </w:tcPr>
          <w:p w14:paraId="1AE47D00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A9C29D0" w14:textId="127D9A44" w:rsidR="00D42732" w:rsidRPr="00104E8F" w:rsidRDefault="00D42732" w:rsidP="00A0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3FCEEF8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689B33" w14:textId="5194EC1F" w:rsidR="00D42732" w:rsidRPr="00104E8F" w:rsidRDefault="00D42732" w:rsidP="0015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16,401</w:t>
            </w:r>
          </w:p>
        </w:tc>
        <w:tc>
          <w:tcPr>
            <w:tcW w:w="270" w:type="dxa"/>
          </w:tcPr>
          <w:p w14:paraId="3D16DE13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526422" w14:textId="6766CBA5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66,97</w:t>
            </w:r>
            <w:r w:rsidR="001546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0D82F0A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0915F6F" w14:textId="36A06FA6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2,318</w:t>
            </w:r>
          </w:p>
        </w:tc>
        <w:tc>
          <w:tcPr>
            <w:tcW w:w="239" w:type="dxa"/>
          </w:tcPr>
          <w:p w14:paraId="24070622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C8313E7" w14:textId="55ADBAF9" w:rsidR="00D42732" w:rsidRPr="00104E8F" w:rsidRDefault="00D42732" w:rsidP="0015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96</w:t>
            </w:r>
            <w:r w:rsidR="00515C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0B9F5EB0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C002A46" w14:textId="070183A4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455E">
              <w:t>-</w:t>
            </w:r>
          </w:p>
        </w:tc>
        <w:tc>
          <w:tcPr>
            <w:tcW w:w="250" w:type="dxa"/>
            <w:gridSpan w:val="2"/>
          </w:tcPr>
          <w:p w14:paraId="2D62C34E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0461036" w14:textId="60EE2C51" w:rsidR="00A04400" w:rsidRPr="00A04400" w:rsidRDefault="00A04400" w:rsidP="00A0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86,66</w:t>
            </w:r>
            <w:r w:rsidR="0015467A">
              <w:rPr>
                <w:rFonts w:ascii="Angsana New" w:hAnsi="Angsana New"/>
                <w:sz w:val="28"/>
                <w:szCs w:val="28"/>
              </w:rPr>
              <w:t>7</w:t>
            </w:r>
          </w:p>
          <w:p w14:paraId="40EB5530" w14:textId="40F63157" w:rsidR="00D42732" w:rsidRPr="00104E8F" w:rsidRDefault="00D42732" w:rsidP="00A0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732" w:rsidRPr="00104E8F" w14:paraId="5D72FB51" w14:textId="77777777" w:rsidTr="00E26A9B">
        <w:trPr>
          <w:trHeight w:hRule="exact" w:val="360"/>
        </w:trPr>
        <w:tc>
          <w:tcPr>
            <w:tcW w:w="3330" w:type="dxa"/>
          </w:tcPr>
          <w:p w14:paraId="0AF2E3B4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2316290A" w14:textId="2C8BF231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5717">
              <w:t>-</w:t>
            </w:r>
          </w:p>
        </w:tc>
        <w:tc>
          <w:tcPr>
            <w:tcW w:w="270" w:type="dxa"/>
          </w:tcPr>
          <w:p w14:paraId="24312466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C4E26A3" w14:textId="35AEEB1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2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2CFCEE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EFF567" w14:textId="5933387A" w:rsidR="00D42732" w:rsidRPr="00104E8F" w:rsidRDefault="00D42732" w:rsidP="00A0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(1,199)</w:t>
            </w:r>
          </w:p>
        </w:tc>
        <w:tc>
          <w:tcPr>
            <w:tcW w:w="270" w:type="dxa"/>
            <w:vAlign w:val="bottom"/>
          </w:tcPr>
          <w:p w14:paraId="5DA63A12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EB395" w14:textId="1568469F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(19,62</w:t>
            </w:r>
            <w:r w:rsidR="0015467A">
              <w:rPr>
                <w:rFonts w:ascii="Angsana New" w:hAnsi="Angsana New"/>
                <w:sz w:val="28"/>
                <w:szCs w:val="28"/>
              </w:rPr>
              <w:t>3</w:t>
            </w:r>
            <w:r w:rsidRPr="00A044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0C3C50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8729318" w14:textId="43E7FB03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9" w:type="dxa"/>
          </w:tcPr>
          <w:p w14:paraId="7E81C4E0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AB850" w14:textId="44C91FB4" w:rsidR="00D42732" w:rsidRPr="00104E8F" w:rsidRDefault="00D42732" w:rsidP="00A0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4400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236" w:type="dxa"/>
            <w:gridSpan w:val="2"/>
          </w:tcPr>
          <w:p w14:paraId="402DC77A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74A7B2C" w14:textId="6023D12A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455E">
              <w:t>-</w:t>
            </w:r>
          </w:p>
        </w:tc>
        <w:tc>
          <w:tcPr>
            <w:tcW w:w="250" w:type="dxa"/>
            <w:gridSpan w:val="2"/>
          </w:tcPr>
          <w:p w14:paraId="3F641762" w14:textId="77777777" w:rsidR="00D42732" w:rsidRPr="00104E8F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DE1E09E" w14:textId="54A874DE" w:rsidR="00D42732" w:rsidRPr="00104E8F" w:rsidRDefault="0015467A" w:rsidP="0015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01E">
              <w:rPr>
                <w:rFonts w:ascii="Angsana New" w:hAnsi="Angsana New"/>
                <w:sz w:val="28"/>
                <w:szCs w:val="28"/>
              </w:rPr>
              <w:t>(21,12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2530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6FD7" w:rsidRPr="00104E8F" w14:paraId="2636095C" w14:textId="77777777" w:rsidTr="00806FD7">
        <w:trPr>
          <w:trHeight w:hRule="exact" w:val="360"/>
        </w:trPr>
        <w:tc>
          <w:tcPr>
            <w:tcW w:w="3330" w:type="dxa"/>
          </w:tcPr>
          <w:p w14:paraId="1F203E40" w14:textId="3981205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00DF56" w14:textId="2C7DECC5" w:rsidR="00806FD7" w:rsidRPr="00104E8F" w:rsidRDefault="00D42732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27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84C80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A6997" w14:textId="072A2576" w:rsidR="00806FD7" w:rsidRPr="00104E8F" w:rsidRDefault="00D42732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3,051</w:t>
            </w:r>
          </w:p>
        </w:tc>
        <w:tc>
          <w:tcPr>
            <w:tcW w:w="236" w:type="dxa"/>
          </w:tcPr>
          <w:p w14:paraId="3CB1B6C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8BD9982" w14:textId="6B4C77EA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313,289</w:t>
            </w:r>
          </w:p>
        </w:tc>
        <w:tc>
          <w:tcPr>
            <w:tcW w:w="270" w:type="dxa"/>
          </w:tcPr>
          <w:p w14:paraId="6CB6BFF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9EEE888" w14:textId="155CAF23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846,09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D5B6AA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71803FA" w14:textId="0583EA54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27,216</w:t>
            </w:r>
          </w:p>
        </w:tc>
        <w:tc>
          <w:tcPr>
            <w:tcW w:w="239" w:type="dxa"/>
          </w:tcPr>
          <w:p w14:paraId="4F5D703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EA64153" w14:textId="3D7CF351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32,51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B24DD1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30104" w14:textId="652272CD" w:rsidR="00806FD7" w:rsidRPr="00104E8F" w:rsidRDefault="00D42732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27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158AD6B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CD3CD" w14:textId="6474924E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1,222,165</w:t>
            </w:r>
          </w:p>
        </w:tc>
      </w:tr>
      <w:tr w:rsidR="00806FD7" w:rsidRPr="00104E8F" w14:paraId="30F4D842" w14:textId="77777777" w:rsidTr="00806FD7">
        <w:trPr>
          <w:trHeight w:hRule="exact" w:val="360"/>
        </w:trPr>
        <w:tc>
          <w:tcPr>
            <w:tcW w:w="3330" w:type="dxa"/>
          </w:tcPr>
          <w:p w14:paraId="0211D68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5EE2A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A586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638DF3D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BEB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E320DD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A896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3866EE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9E4D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AC0FA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E1387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03FC29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918C56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265A53F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7253159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</w:tcPr>
          <w:p w14:paraId="7871632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6FD7" w:rsidRPr="00104E8F" w14:paraId="08BCBDA2" w14:textId="77777777" w:rsidTr="00806FD7">
        <w:trPr>
          <w:trHeight w:hRule="exact" w:val="360"/>
        </w:trPr>
        <w:tc>
          <w:tcPr>
            <w:tcW w:w="3330" w:type="dxa"/>
          </w:tcPr>
          <w:p w14:paraId="65D2376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4CA4E6E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BF0E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2F94DF5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8491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92904A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5042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9CA1C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F670A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64CCD8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B7473B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D878FD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4A50D1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AF3B56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82CA9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A2059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 w:hanging="3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FD7" w:rsidRPr="00104E8F" w14:paraId="0F1FB126" w14:textId="77777777" w:rsidTr="00806FD7">
        <w:trPr>
          <w:trHeight w:hRule="exact" w:val="360"/>
        </w:trPr>
        <w:tc>
          <w:tcPr>
            <w:tcW w:w="3330" w:type="dxa"/>
          </w:tcPr>
          <w:p w14:paraId="4BC3B28A" w14:textId="3B5E2A91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A524F0" w14:textId="7BBB0230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3386C5A2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5458A567" w14:textId="2540A20E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E3A2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D9AE7C6" w14:textId="7812493F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170,171</w:t>
            </w:r>
          </w:p>
        </w:tc>
        <w:tc>
          <w:tcPr>
            <w:tcW w:w="270" w:type="dxa"/>
          </w:tcPr>
          <w:p w14:paraId="6ABA9AC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3D19EB1" w14:textId="04A7FD3F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120,215</w:t>
            </w:r>
          </w:p>
        </w:tc>
        <w:tc>
          <w:tcPr>
            <w:tcW w:w="270" w:type="dxa"/>
          </w:tcPr>
          <w:p w14:paraId="6BC1953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7C861932" w14:textId="2C43796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6,016</w:t>
            </w:r>
          </w:p>
        </w:tc>
        <w:tc>
          <w:tcPr>
            <w:tcW w:w="239" w:type="dxa"/>
          </w:tcPr>
          <w:p w14:paraId="3F81989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69C885D7" w14:textId="1CFEA80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3,776</w:t>
            </w:r>
          </w:p>
        </w:tc>
        <w:tc>
          <w:tcPr>
            <w:tcW w:w="270" w:type="dxa"/>
            <w:gridSpan w:val="2"/>
          </w:tcPr>
          <w:p w14:paraId="4CC37BE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274E486" w14:textId="2DEFB75B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118,323</w:t>
            </w:r>
          </w:p>
        </w:tc>
        <w:tc>
          <w:tcPr>
            <w:tcW w:w="270" w:type="dxa"/>
            <w:gridSpan w:val="2"/>
          </w:tcPr>
          <w:p w14:paraId="596FA47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058DDA" w14:textId="741B2028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454,286</w:t>
            </w:r>
          </w:p>
        </w:tc>
      </w:tr>
      <w:tr w:rsidR="00806FD7" w:rsidRPr="00104E8F" w14:paraId="070F63DE" w14:textId="77777777" w:rsidTr="00806FD7">
        <w:trPr>
          <w:trHeight w:hRule="exact" w:val="360"/>
        </w:trPr>
        <w:tc>
          <w:tcPr>
            <w:tcW w:w="3330" w:type="dxa"/>
          </w:tcPr>
          <w:p w14:paraId="4DDBC72F" w14:textId="0EF2CAA4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7541C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816E6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14:paraId="68435F9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68B6D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50FCC8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75C71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03125AB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F7F3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232F4AA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6850B18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7AB76A5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77BE2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1C6FF0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32FBCC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F2A0CB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6FD7" w:rsidRPr="00104E8F" w14:paraId="51736C26" w14:textId="77777777" w:rsidTr="00806FD7">
        <w:trPr>
          <w:trHeight w:hRule="exact" w:val="360"/>
        </w:trPr>
        <w:tc>
          <w:tcPr>
            <w:tcW w:w="3330" w:type="dxa"/>
          </w:tcPr>
          <w:p w14:paraId="7476E023" w14:textId="30A17E5F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818A2A" w14:textId="7C24A8DE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779E330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0B17FE6B" w14:textId="256F4F8D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87F9F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58CF07E" w14:textId="3A4B9449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174,134</w:t>
            </w:r>
          </w:p>
        </w:tc>
        <w:tc>
          <w:tcPr>
            <w:tcW w:w="270" w:type="dxa"/>
          </w:tcPr>
          <w:p w14:paraId="2AF2C600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3EA2B8A1" w14:textId="008499FA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242,953</w:t>
            </w:r>
          </w:p>
        </w:tc>
        <w:tc>
          <w:tcPr>
            <w:tcW w:w="270" w:type="dxa"/>
          </w:tcPr>
          <w:p w14:paraId="0391CF09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BC037E2" w14:textId="7A13BD0C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6,704</w:t>
            </w:r>
          </w:p>
        </w:tc>
        <w:tc>
          <w:tcPr>
            <w:tcW w:w="239" w:type="dxa"/>
          </w:tcPr>
          <w:p w14:paraId="682C81A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0E762E53" w14:textId="62485C29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2,696</w:t>
            </w:r>
          </w:p>
        </w:tc>
        <w:tc>
          <w:tcPr>
            <w:tcW w:w="270" w:type="dxa"/>
            <w:gridSpan w:val="2"/>
          </w:tcPr>
          <w:p w14:paraId="66DBCD0A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955DCE4" w14:textId="0D047E5E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90" w:right="-43" w:firstLine="18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70" w:type="dxa"/>
            <w:gridSpan w:val="2"/>
          </w:tcPr>
          <w:p w14:paraId="0E07CBA8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C1CA1AE" w14:textId="00709E1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547,898</w:t>
            </w:r>
          </w:p>
        </w:tc>
      </w:tr>
      <w:tr w:rsidR="00806FD7" w:rsidRPr="00104E8F" w14:paraId="2C59A605" w14:textId="77777777" w:rsidTr="00806FD7">
        <w:trPr>
          <w:trHeight w:hRule="exact" w:val="360"/>
        </w:trPr>
        <w:tc>
          <w:tcPr>
            <w:tcW w:w="3330" w:type="dxa"/>
          </w:tcPr>
          <w:p w14:paraId="5408C2C6" w14:textId="64C211F6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24FF04" w14:textId="785E0154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79583B87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48F0ACA5" w14:textId="6D4C4C3A" w:rsidR="00806FD7" w:rsidRPr="00104E8F" w:rsidRDefault="00515C19" w:rsidP="00A0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7,282</w:t>
            </w:r>
          </w:p>
        </w:tc>
        <w:tc>
          <w:tcPr>
            <w:tcW w:w="236" w:type="dxa"/>
          </w:tcPr>
          <w:p w14:paraId="541C007F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14BD7B6" w14:textId="3A9D5DB9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270" w:type="dxa"/>
          </w:tcPr>
          <w:p w14:paraId="659F373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2815E125" w14:textId="1F2F0F5D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270" w:type="dxa"/>
          </w:tcPr>
          <w:p w14:paraId="6A6B09B4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7602040" w14:textId="2EB765B4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7,104</w:t>
            </w:r>
          </w:p>
        </w:tc>
        <w:tc>
          <w:tcPr>
            <w:tcW w:w="239" w:type="dxa"/>
          </w:tcPr>
          <w:p w14:paraId="2DC1F345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049E6481" w14:textId="78B41EFB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4,52</w:t>
            </w:r>
            <w:r w:rsidR="00515C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4B825273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1A1D859" w14:textId="48EEE308" w:rsidR="00806FD7" w:rsidRPr="00104E8F" w:rsidRDefault="00515C19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A04400" w:rsidRPr="00A0440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70" w:type="dxa"/>
            <w:gridSpan w:val="2"/>
          </w:tcPr>
          <w:p w14:paraId="18F5AE9E" w14:textId="77777777" w:rsidR="00806FD7" w:rsidRPr="00104E8F" w:rsidRDefault="00806FD7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8A689" w14:textId="21FB117C" w:rsidR="00806FD7" w:rsidRPr="00104E8F" w:rsidRDefault="00A04400" w:rsidP="0080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4400">
              <w:rPr>
                <w:rFonts w:ascii="Angsana New" w:hAnsi="Angsana New"/>
                <w:b/>
                <w:bCs/>
                <w:sz w:val="28"/>
                <w:szCs w:val="28"/>
              </w:rPr>
              <w:t>597,183</w:t>
            </w:r>
          </w:p>
        </w:tc>
      </w:tr>
    </w:tbl>
    <w:p w14:paraId="0642D5E7" w14:textId="77777777" w:rsidR="008F5124" w:rsidRPr="00104E8F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="Angsana New" w:hAnsi="Angsana New"/>
          <w:sz w:val="24"/>
          <w:szCs w:val="24"/>
        </w:rPr>
      </w:pPr>
    </w:p>
    <w:p w14:paraId="2C8B6FB2" w14:textId="77777777" w:rsidR="005D2B3B" w:rsidRPr="00104E8F" w:rsidRDefault="005D2B3B" w:rsidP="00B30C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D2B3B" w:rsidRPr="00104E8F" w:rsidSect="002111BA">
          <w:footerReference w:type="default" r:id="rId2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20C986D" w14:textId="13408832" w:rsidR="00861BD3" w:rsidRPr="00C76461" w:rsidRDefault="00861BD3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ราคาทรัพย์สินของกลุ่มบริษัทก่อนหักค่าเสื่อมราคาสะสมของอาคารและอุปกรณ์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04E8F">
        <w:rPr>
          <w:rFonts w:ascii="Angsana New" w:hAnsi="Angsana New"/>
          <w:sz w:val="30"/>
          <w:szCs w:val="30"/>
        </w:rPr>
        <w:t>256</w:t>
      </w:r>
      <w:r w:rsidR="00360035">
        <w:rPr>
          <w:rFonts w:ascii="Angsana New" w:hAnsi="Angsana New"/>
          <w:sz w:val="30"/>
          <w:szCs w:val="30"/>
        </w:rPr>
        <w:t>4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มีจำนวน</w:t>
      </w:r>
      <w:r w:rsidRPr="00C76461">
        <w:rPr>
          <w:rFonts w:ascii="Angsana New" w:hAnsi="Angsana New" w:hint="cs"/>
          <w:sz w:val="30"/>
          <w:szCs w:val="30"/>
          <w:cs/>
        </w:rPr>
        <w:t>เงิน</w:t>
      </w:r>
      <w:r w:rsidRPr="00C76461">
        <w:rPr>
          <w:rFonts w:ascii="Angsana New" w:hAnsi="Angsana New"/>
          <w:sz w:val="30"/>
          <w:szCs w:val="30"/>
          <w:cs/>
        </w:rPr>
        <w:t xml:space="preserve"> </w:t>
      </w:r>
      <w:r w:rsidR="00DE1BE2" w:rsidRPr="00C76461">
        <w:rPr>
          <w:rFonts w:ascii="Angsana New" w:hAnsi="Angsana New"/>
          <w:sz w:val="30"/>
          <w:szCs w:val="30"/>
        </w:rPr>
        <w:t>811.46</w:t>
      </w:r>
      <w:r w:rsidRPr="00C76461">
        <w:rPr>
          <w:rFonts w:ascii="Angsana New" w:hAnsi="Angsana New"/>
          <w:sz w:val="30"/>
          <w:szCs w:val="30"/>
        </w:rPr>
        <w:t xml:space="preserve"> </w:t>
      </w:r>
      <w:r w:rsidRPr="00C7646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76461">
        <w:rPr>
          <w:rFonts w:ascii="Angsana New" w:hAnsi="Angsana New"/>
          <w:i/>
          <w:iCs/>
          <w:sz w:val="30"/>
          <w:szCs w:val="30"/>
          <w:cs/>
        </w:rPr>
        <w:t>(</w:t>
      </w:r>
      <w:r w:rsidRPr="00C76461">
        <w:rPr>
          <w:rFonts w:ascii="Angsana New" w:hAnsi="Angsana New"/>
          <w:i/>
          <w:iCs/>
          <w:sz w:val="30"/>
          <w:szCs w:val="30"/>
        </w:rPr>
        <w:t>256</w:t>
      </w:r>
      <w:r w:rsidR="00360035" w:rsidRPr="00C76461">
        <w:rPr>
          <w:rFonts w:ascii="Angsana New" w:hAnsi="Angsana New"/>
          <w:i/>
          <w:iCs/>
          <w:sz w:val="30"/>
          <w:szCs w:val="30"/>
        </w:rPr>
        <w:t>3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: </w:t>
      </w:r>
      <w:r w:rsidR="00360035" w:rsidRPr="00C76461">
        <w:rPr>
          <w:rFonts w:ascii="Angsana New" w:hAnsi="Angsana New"/>
          <w:i/>
          <w:iCs/>
          <w:sz w:val="30"/>
          <w:szCs w:val="30"/>
        </w:rPr>
        <w:t>789.20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 </w:t>
      </w:r>
      <w:r w:rsidRPr="00C7646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76461">
        <w:rPr>
          <w:rFonts w:ascii="Angsana New" w:hAnsi="Angsana New"/>
          <w:sz w:val="30"/>
          <w:szCs w:val="30"/>
          <w:cs/>
        </w:rPr>
        <w:t xml:space="preserve"> </w:t>
      </w:r>
    </w:p>
    <w:p w14:paraId="6926D6D5" w14:textId="77777777" w:rsidR="00861BD3" w:rsidRPr="00C76461" w:rsidRDefault="00861BD3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1B749E5" w14:textId="39725FDA" w:rsidR="00B42AB3" w:rsidRPr="00104E8F" w:rsidRDefault="00B42AB3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76461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C76461">
        <w:rPr>
          <w:rFonts w:ascii="Angsana New" w:hAnsi="Angsana New"/>
          <w:sz w:val="30"/>
          <w:szCs w:val="30"/>
        </w:rPr>
        <w:t xml:space="preserve">31 </w:t>
      </w:r>
      <w:r w:rsidRPr="00C7646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76461">
        <w:rPr>
          <w:rFonts w:ascii="Angsana New" w:hAnsi="Angsana New"/>
          <w:sz w:val="30"/>
          <w:szCs w:val="30"/>
        </w:rPr>
        <w:t>256</w:t>
      </w:r>
      <w:r w:rsidR="00360035" w:rsidRPr="00C76461">
        <w:rPr>
          <w:rFonts w:ascii="Angsana New" w:hAnsi="Angsana New"/>
          <w:sz w:val="30"/>
          <w:szCs w:val="30"/>
        </w:rPr>
        <w:t>4</w:t>
      </w:r>
      <w:r w:rsidRPr="00C76461">
        <w:rPr>
          <w:rFonts w:ascii="Angsana New" w:hAnsi="Angsana New"/>
          <w:sz w:val="30"/>
          <w:szCs w:val="30"/>
        </w:rPr>
        <w:t xml:space="preserve"> </w:t>
      </w:r>
      <w:r w:rsidRPr="00C76461">
        <w:rPr>
          <w:rFonts w:ascii="Angsana New" w:hAnsi="Angsana New"/>
          <w:sz w:val="30"/>
          <w:szCs w:val="30"/>
          <w:cs/>
        </w:rPr>
        <w:t>มีจำนวนเงิ</w:t>
      </w:r>
      <w:r w:rsidR="00E247F3" w:rsidRPr="00C76461">
        <w:rPr>
          <w:rFonts w:ascii="Angsana New" w:hAnsi="Angsana New" w:hint="cs"/>
          <w:sz w:val="30"/>
          <w:szCs w:val="30"/>
          <w:cs/>
        </w:rPr>
        <w:t>น</w:t>
      </w:r>
      <w:r w:rsidR="00E247F3" w:rsidRPr="00C76461">
        <w:rPr>
          <w:rFonts w:ascii="Angsana New" w:hAnsi="Angsana New"/>
          <w:sz w:val="30"/>
          <w:szCs w:val="30"/>
        </w:rPr>
        <w:t xml:space="preserve"> 80</w:t>
      </w:r>
      <w:r w:rsidR="00DE1BE2" w:rsidRPr="00C76461">
        <w:rPr>
          <w:rFonts w:ascii="Angsana New" w:hAnsi="Angsana New"/>
          <w:sz w:val="30"/>
          <w:szCs w:val="30"/>
        </w:rPr>
        <w:t>2</w:t>
      </w:r>
      <w:r w:rsidR="00E247F3" w:rsidRPr="00C76461">
        <w:rPr>
          <w:rFonts w:ascii="Angsana New" w:hAnsi="Angsana New"/>
          <w:sz w:val="30"/>
          <w:szCs w:val="30"/>
        </w:rPr>
        <w:t>.</w:t>
      </w:r>
      <w:r w:rsidR="00DE1BE2" w:rsidRPr="00C76461">
        <w:rPr>
          <w:rFonts w:ascii="Angsana New" w:hAnsi="Angsana New"/>
          <w:sz w:val="30"/>
          <w:szCs w:val="30"/>
        </w:rPr>
        <w:t>22</w:t>
      </w:r>
      <w:r w:rsidRPr="00C76461">
        <w:rPr>
          <w:rFonts w:ascii="Angsana New" w:hAnsi="Angsana New"/>
          <w:sz w:val="30"/>
          <w:szCs w:val="30"/>
        </w:rPr>
        <w:t xml:space="preserve"> </w:t>
      </w:r>
      <w:r w:rsidRPr="00C7646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76461">
        <w:rPr>
          <w:rFonts w:ascii="Angsana New" w:hAnsi="Angsana New"/>
          <w:i/>
          <w:iCs/>
          <w:sz w:val="30"/>
          <w:szCs w:val="30"/>
          <w:cs/>
        </w:rPr>
        <w:t>(</w:t>
      </w:r>
      <w:r w:rsidRPr="00C76461">
        <w:rPr>
          <w:rFonts w:ascii="Angsana New" w:hAnsi="Angsana New"/>
          <w:i/>
          <w:iCs/>
          <w:sz w:val="30"/>
          <w:szCs w:val="30"/>
        </w:rPr>
        <w:t>256</w:t>
      </w:r>
      <w:r w:rsidR="00360035" w:rsidRPr="00C76461">
        <w:rPr>
          <w:rFonts w:ascii="Angsana New" w:hAnsi="Angsana New"/>
          <w:i/>
          <w:iCs/>
          <w:sz w:val="30"/>
          <w:szCs w:val="30"/>
        </w:rPr>
        <w:t>3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: </w:t>
      </w:r>
      <w:r w:rsidR="00360035" w:rsidRPr="00C76461">
        <w:rPr>
          <w:rFonts w:ascii="Angsana New" w:hAnsi="Angsana New"/>
          <w:i/>
          <w:iCs/>
          <w:sz w:val="30"/>
          <w:szCs w:val="30"/>
        </w:rPr>
        <w:t>780.27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 </w:t>
      </w:r>
      <w:r w:rsidRPr="00C7646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13DE947E" w14:textId="5CF35234" w:rsidR="001140B2" w:rsidRPr="00104E8F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2AEFE67" w14:textId="77777777" w:rsidR="001140B2" w:rsidRPr="00104E8F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1E6286DE" w14:textId="77777777" w:rsidR="001140B2" w:rsidRPr="00104E8F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4DCB722" w14:textId="6FAB35A6" w:rsidR="001140B2" w:rsidRPr="00104E8F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04E8F">
        <w:rPr>
          <w:rFonts w:ascii="Angsana New" w:hAnsi="Angsana New"/>
          <w:sz w:val="30"/>
          <w:szCs w:val="30"/>
        </w:rPr>
        <w:t>256</w:t>
      </w:r>
      <w:r w:rsidR="00360035">
        <w:rPr>
          <w:rFonts w:ascii="Angsana New" w:hAnsi="Angsana New"/>
          <w:sz w:val="30"/>
          <w:szCs w:val="30"/>
        </w:rPr>
        <w:t>4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="00515C19">
        <w:rPr>
          <w:rFonts w:ascii="Angsana New" w:hAnsi="Angsana New"/>
          <w:sz w:val="30"/>
          <w:szCs w:val="30"/>
        </w:rPr>
        <w:t>2.87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04E8F">
        <w:rPr>
          <w:rFonts w:ascii="Angsana New" w:hAnsi="Angsana New"/>
          <w:i/>
          <w:iCs/>
          <w:sz w:val="30"/>
          <w:szCs w:val="30"/>
        </w:rPr>
        <w:t>(256</w:t>
      </w:r>
      <w:r w:rsidR="00360035">
        <w:rPr>
          <w:rFonts w:ascii="Angsana New" w:hAnsi="Angsana New"/>
          <w:i/>
          <w:iCs/>
          <w:sz w:val="30"/>
          <w:szCs w:val="30"/>
        </w:rPr>
        <w:t>3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: 2.87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04E8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04E8F">
        <w:rPr>
          <w:rFonts w:asciiTheme="majorBidi" w:hAnsiTheme="majorBidi" w:cstheme="majorBidi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(ดูหมายเหตุ</w:t>
      </w:r>
      <w:r w:rsidRPr="00C83AC8">
        <w:rPr>
          <w:rFonts w:ascii="Angsana New" w:hAnsi="Angsana New"/>
          <w:sz w:val="30"/>
          <w:szCs w:val="30"/>
          <w:cs/>
        </w:rPr>
        <w:t xml:space="preserve">ข้อ </w:t>
      </w:r>
      <w:r w:rsidRPr="00C83AC8">
        <w:rPr>
          <w:rFonts w:ascii="Angsana New" w:hAnsi="Angsana New"/>
          <w:sz w:val="30"/>
          <w:szCs w:val="30"/>
        </w:rPr>
        <w:t>1</w:t>
      </w:r>
      <w:r w:rsidR="00C83AC8" w:rsidRPr="00C83AC8">
        <w:rPr>
          <w:rFonts w:ascii="Angsana New" w:hAnsi="Angsana New"/>
          <w:sz w:val="30"/>
          <w:szCs w:val="30"/>
        </w:rPr>
        <w:t>1</w:t>
      </w:r>
      <w:r w:rsidRPr="00C83AC8">
        <w:rPr>
          <w:rFonts w:ascii="Angsana New" w:hAnsi="Angsana New"/>
          <w:sz w:val="30"/>
          <w:szCs w:val="30"/>
          <w:cs/>
        </w:rPr>
        <w:t>)</w:t>
      </w:r>
    </w:p>
    <w:p w14:paraId="6485006E" w14:textId="77777777" w:rsidR="00C60F16" w:rsidRPr="00104E8F" w:rsidRDefault="00C60F16" w:rsidP="001140B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D5CF6C" w14:textId="29C31BA7" w:rsidR="004248B5" w:rsidRDefault="004248B5" w:rsidP="00302D0D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rFonts w:hint="cs"/>
          <w:szCs w:val="30"/>
          <w:cs/>
        </w:rPr>
        <w:t>สัญญาเช่า</w:t>
      </w:r>
    </w:p>
    <w:p w14:paraId="3D0892F6" w14:textId="0CFAB12D" w:rsidR="000B7B09" w:rsidRPr="00302D0D" w:rsidRDefault="000B7B09" w:rsidP="000B7B09">
      <w:pPr>
        <w:rPr>
          <w:sz w:val="22"/>
          <w:szCs w:val="22"/>
        </w:rPr>
      </w:pPr>
    </w:p>
    <w:p w14:paraId="2808DBE3" w14:textId="3B8A5F47" w:rsidR="000B7B09" w:rsidRPr="00302D0D" w:rsidRDefault="000B7B09" w:rsidP="000B7B09">
      <w:pPr>
        <w:spacing w:line="240" w:lineRule="auto"/>
        <w:ind w:left="540" w:right="-10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2D0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  <w:r w:rsidRPr="00302D0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675F5C4" w14:textId="77777777" w:rsidR="004019DC" w:rsidRPr="00425B3A" w:rsidRDefault="004019DC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76E85E3E" w14:textId="3EC1A701" w:rsidR="000B7B09" w:rsidRPr="00302D0D" w:rsidRDefault="000B7B09" w:rsidP="000B7B0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2D0D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B745500" w14:textId="77777777" w:rsidR="000B7B09" w:rsidRPr="00302D0D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8EDD12B" w14:textId="2672013E" w:rsidR="000B7B09" w:rsidRPr="00302D0D" w:rsidRDefault="000B7B09" w:rsidP="000B7B0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02D0D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02D0D">
        <w:rPr>
          <w:rFonts w:ascii="Angsana New" w:hAnsi="Angsana New"/>
          <w:sz w:val="30"/>
          <w:szCs w:val="30"/>
        </w:rPr>
        <w:t xml:space="preserve"> </w:t>
      </w:r>
      <w:r w:rsidRPr="00302D0D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667E353C" w14:textId="77777777" w:rsidR="000B7B09" w:rsidRPr="00425B3A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15C264C" w14:textId="77777777" w:rsidR="000B7B09" w:rsidRPr="00104E8F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D43639" w14:textId="77777777" w:rsidR="000B7B09" w:rsidRPr="00BB5BFC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6F571F7" w14:textId="77777777" w:rsidR="000B7B09" w:rsidRPr="00104E8F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Pr="00104E8F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104E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104E8F">
        <w:rPr>
          <w:rFonts w:asciiTheme="majorBidi" w:hAnsiTheme="majorBidi" w:cstheme="majorBidi"/>
          <w:b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</w:t>
      </w:r>
      <w:r w:rsidRPr="00104E8F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52D3B42B" w14:textId="66899C63" w:rsidR="000B7B09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EB3A546" w14:textId="35C18C44" w:rsidR="000B7B09" w:rsidRPr="00302D0D" w:rsidRDefault="000B7B09" w:rsidP="000B7B0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02D0D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 ในการคิดลดเป็นมูลค่าปัจจุบัน</w:t>
      </w:r>
      <w:r w:rsidRPr="00302D0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02D0D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02D0D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CD82520" w14:textId="77777777" w:rsidR="000B7B09" w:rsidRPr="00302D0D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86BBB9B" w14:textId="4CBD0BDE" w:rsidR="000B7B09" w:rsidRPr="00302D0D" w:rsidRDefault="000B7B09" w:rsidP="00302D0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02D0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302D0D">
        <w:rPr>
          <w:rFonts w:asciiTheme="majorBidi" w:hAnsiTheme="majorBidi" w:cstheme="majorBidi"/>
          <w:b/>
          <w:spacing w:val="-4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302D0D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302D0D">
        <w:rPr>
          <w:rFonts w:asciiTheme="majorBidi" w:hAnsiTheme="majorBidi" w:cstheme="majorBidi"/>
          <w:b/>
          <w:spacing w:val="-4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302D0D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6BED23F" w14:textId="77777777" w:rsidR="00077E0E" w:rsidRPr="009E6BC1" w:rsidRDefault="00077E0E" w:rsidP="006675BC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6"/>
          <w:szCs w:val="36"/>
          <w:cs/>
          <w:lang w:val="en-US" w:bidi="th-TH"/>
        </w:rPr>
      </w:pPr>
    </w:p>
    <w:tbl>
      <w:tblPr>
        <w:tblW w:w="9501" w:type="dxa"/>
        <w:tblInd w:w="450" w:type="dxa"/>
        <w:tblLook w:val="01E0" w:firstRow="1" w:lastRow="1" w:firstColumn="1" w:lastColumn="1" w:noHBand="0" w:noVBand="0"/>
      </w:tblPr>
      <w:tblGrid>
        <w:gridCol w:w="2508"/>
        <w:gridCol w:w="1142"/>
        <w:gridCol w:w="311"/>
        <w:gridCol w:w="1211"/>
        <w:gridCol w:w="267"/>
        <w:gridCol w:w="1171"/>
        <w:gridCol w:w="236"/>
        <w:gridCol w:w="1198"/>
        <w:gridCol w:w="270"/>
        <w:gridCol w:w="1187"/>
      </w:tblGrid>
      <w:tr w:rsidR="006675BC" w:rsidRPr="00104E8F" w14:paraId="1F9DC100" w14:textId="77777777" w:rsidTr="00E26A9B">
        <w:tc>
          <w:tcPr>
            <w:tcW w:w="2508" w:type="dxa"/>
          </w:tcPr>
          <w:p w14:paraId="3405E77E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618E9F58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3783D341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0" w:type="dxa"/>
            <w:gridSpan w:val="7"/>
          </w:tcPr>
          <w:p w14:paraId="574C27BF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5BC" w:rsidRPr="00104E8F" w14:paraId="06AD76E8" w14:textId="77777777" w:rsidTr="00E26A9B">
        <w:tc>
          <w:tcPr>
            <w:tcW w:w="2508" w:type="dxa"/>
          </w:tcPr>
          <w:p w14:paraId="0201E516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2" w:type="dxa"/>
          </w:tcPr>
          <w:p w14:paraId="1DBE266E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2D50E9A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29DDCBF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5D2A6B12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F5A69A8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941CE3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24F58C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7ECE7D4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86A67A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675BC" w:rsidRPr="00104E8F" w14:paraId="031C6C9F" w14:textId="77777777" w:rsidTr="00E26A9B">
        <w:tc>
          <w:tcPr>
            <w:tcW w:w="2508" w:type="dxa"/>
          </w:tcPr>
          <w:p w14:paraId="47B75AED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60281C39" w14:textId="06EAD0C0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DCFA6A5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0" w:type="dxa"/>
            <w:gridSpan w:val="7"/>
          </w:tcPr>
          <w:p w14:paraId="22391662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29F2" w:rsidRPr="00104E8F" w14:paraId="40F29FDC" w14:textId="77777777" w:rsidTr="00E26A9B">
        <w:tc>
          <w:tcPr>
            <w:tcW w:w="2508" w:type="dxa"/>
          </w:tcPr>
          <w:p w14:paraId="747FBA05" w14:textId="0CF7034A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2" w:type="dxa"/>
          </w:tcPr>
          <w:p w14:paraId="63103CBD" w14:textId="79571390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0F71739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242A326" w14:textId="673F2446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267" w:type="dxa"/>
          </w:tcPr>
          <w:p w14:paraId="7179C08B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6DC94BC" w14:textId="109288B7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12,137</w:t>
            </w:r>
          </w:p>
        </w:tc>
        <w:tc>
          <w:tcPr>
            <w:tcW w:w="236" w:type="dxa"/>
          </w:tcPr>
          <w:p w14:paraId="3742D8AC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7F194D" w14:textId="73D37CF7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2,122</w:t>
            </w:r>
          </w:p>
        </w:tc>
        <w:tc>
          <w:tcPr>
            <w:tcW w:w="270" w:type="dxa"/>
          </w:tcPr>
          <w:p w14:paraId="18FA5825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7144D9F" w14:textId="0136CA33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21</w:t>
            </w:r>
            <w:r w:rsidR="006D67F3">
              <w:rPr>
                <w:rFonts w:ascii="Angsana New" w:hAnsi="Angsana New"/>
                <w:sz w:val="28"/>
                <w:szCs w:val="28"/>
              </w:rPr>
              <w:t>,</w:t>
            </w:r>
            <w:r w:rsidRPr="00E26A9B"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  <w:tr w:rsidR="007D29F2" w:rsidRPr="00104E8F" w14:paraId="3A91E556" w14:textId="77777777" w:rsidTr="00E26A9B">
        <w:tc>
          <w:tcPr>
            <w:tcW w:w="2508" w:type="dxa"/>
          </w:tcPr>
          <w:p w14:paraId="36EB7F42" w14:textId="02BDFED2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2" w:type="dxa"/>
          </w:tcPr>
          <w:p w14:paraId="037DD3A2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D2C9A5D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32A9138" w14:textId="7C5F91C7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267" w:type="dxa"/>
            <w:shd w:val="clear" w:color="auto" w:fill="auto"/>
          </w:tcPr>
          <w:p w14:paraId="1311C400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B98DF63" w14:textId="60939B36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22BEA9F7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78B29C6" w14:textId="136E1482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3,038</w:t>
            </w:r>
          </w:p>
        </w:tc>
        <w:tc>
          <w:tcPr>
            <w:tcW w:w="270" w:type="dxa"/>
            <w:shd w:val="clear" w:color="auto" w:fill="auto"/>
          </w:tcPr>
          <w:p w14:paraId="00CE3786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0234B1B4" w14:textId="5AE79D4B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4,773</w:t>
            </w:r>
          </w:p>
        </w:tc>
      </w:tr>
      <w:tr w:rsidR="007D29F2" w:rsidRPr="00104E8F" w14:paraId="2921A1CA" w14:textId="77777777" w:rsidTr="00E26A9B">
        <w:tc>
          <w:tcPr>
            <w:tcW w:w="2508" w:type="dxa"/>
          </w:tcPr>
          <w:p w14:paraId="29332C57" w14:textId="5FB586C1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42" w:type="dxa"/>
          </w:tcPr>
          <w:p w14:paraId="2B38D149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3DC1A287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884FA0C" w14:textId="79688543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0797281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E2A9807" w14:textId="19B65271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0317243B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9D59D30" w14:textId="01156D9D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(2,122)</w:t>
            </w:r>
          </w:p>
        </w:tc>
        <w:tc>
          <w:tcPr>
            <w:tcW w:w="270" w:type="dxa"/>
            <w:shd w:val="clear" w:color="auto" w:fill="auto"/>
          </w:tcPr>
          <w:p w14:paraId="02FC054C" w14:textId="77777777" w:rsidR="007D29F2" w:rsidRPr="00104E8F" w:rsidRDefault="007D29F2" w:rsidP="007D2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1963EA56" w14:textId="028A1CCB" w:rsidR="007D29F2" w:rsidRPr="00E26A9B" w:rsidRDefault="007D29F2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(2,122)</w:t>
            </w:r>
          </w:p>
        </w:tc>
      </w:tr>
      <w:tr w:rsidR="00683C27" w:rsidRPr="00104E8F" w14:paraId="5A4BD427" w14:textId="77777777" w:rsidTr="00146354">
        <w:tc>
          <w:tcPr>
            <w:tcW w:w="3650" w:type="dxa"/>
            <w:gridSpan w:val="2"/>
          </w:tcPr>
          <w:p w14:paraId="6DF35584" w14:textId="3A37192A" w:rsidR="00683C27" w:rsidRPr="00683C27" w:rsidRDefault="00683C27" w:rsidP="0068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firstLine="102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2563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311" w:type="dxa"/>
          </w:tcPr>
          <w:p w14:paraId="2B248A70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3DFAA4D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6952DFB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411C023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4E344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E8F9EC3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A90CF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4221350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A9B" w:rsidRPr="00104E8F" w14:paraId="409A5555" w14:textId="77777777" w:rsidTr="00E26A9B">
        <w:tc>
          <w:tcPr>
            <w:tcW w:w="2508" w:type="dxa"/>
          </w:tcPr>
          <w:p w14:paraId="2D66E8D2" w14:textId="224AADCE" w:rsidR="00E26A9B" w:rsidRPr="00683C27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="00683C27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42" w:type="dxa"/>
          </w:tcPr>
          <w:p w14:paraId="5FFE9D0C" w14:textId="77777777" w:rsidR="00E26A9B" w:rsidRPr="00683C27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5DBD09E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CDF0F86" w14:textId="4F7A40D7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8,757</w:t>
            </w:r>
          </w:p>
        </w:tc>
        <w:tc>
          <w:tcPr>
            <w:tcW w:w="267" w:type="dxa"/>
            <w:shd w:val="clear" w:color="auto" w:fill="auto"/>
          </w:tcPr>
          <w:p w14:paraId="34633E27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543A07" w14:textId="07B7435C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12,255</w:t>
            </w:r>
          </w:p>
        </w:tc>
        <w:tc>
          <w:tcPr>
            <w:tcW w:w="236" w:type="dxa"/>
            <w:shd w:val="clear" w:color="auto" w:fill="auto"/>
          </w:tcPr>
          <w:p w14:paraId="604312E8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8392B7F" w14:textId="35AB3A37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3,038</w:t>
            </w:r>
          </w:p>
        </w:tc>
        <w:tc>
          <w:tcPr>
            <w:tcW w:w="270" w:type="dxa"/>
            <w:shd w:val="clear" w:color="auto" w:fill="auto"/>
          </w:tcPr>
          <w:p w14:paraId="1446591E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9D58D4B" w14:textId="5C874D3E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24,050</w:t>
            </w:r>
          </w:p>
        </w:tc>
      </w:tr>
      <w:tr w:rsidR="00E26A9B" w:rsidRPr="00104E8F" w14:paraId="23169DFE" w14:textId="77777777" w:rsidTr="00E26A9B">
        <w:tc>
          <w:tcPr>
            <w:tcW w:w="2508" w:type="dxa"/>
          </w:tcPr>
          <w:p w14:paraId="53B0C7C0" w14:textId="077F5D4A" w:rsidR="00E26A9B" w:rsidRPr="007373D1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7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42" w:type="dxa"/>
          </w:tcPr>
          <w:p w14:paraId="3FEBFFB8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BBE100E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257ADD9A" w14:textId="201652C5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828 </w:t>
            </w:r>
          </w:p>
        </w:tc>
        <w:tc>
          <w:tcPr>
            <w:tcW w:w="267" w:type="dxa"/>
            <w:shd w:val="clear" w:color="auto" w:fill="auto"/>
          </w:tcPr>
          <w:p w14:paraId="759421BA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EDED308" w14:textId="1C9FCEA8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537</w:t>
            </w:r>
          </w:p>
        </w:tc>
        <w:tc>
          <w:tcPr>
            <w:tcW w:w="236" w:type="dxa"/>
            <w:shd w:val="clear" w:color="auto" w:fill="auto"/>
          </w:tcPr>
          <w:p w14:paraId="5552BA7D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1C92C6B" w14:textId="04E52780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DB9EAFF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0792894" w14:textId="4DAB22D5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1,365 </w:t>
            </w:r>
          </w:p>
        </w:tc>
      </w:tr>
      <w:tr w:rsidR="00E26A9B" w:rsidRPr="00104E8F" w14:paraId="1027FE24" w14:textId="77777777" w:rsidTr="00E26A9B">
        <w:tc>
          <w:tcPr>
            <w:tcW w:w="2508" w:type="dxa"/>
          </w:tcPr>
          <w:p w14:paraId="4E95D6DD" w14:textId="3C2A9A41" w:rsidR="00E26A9B" w:rsidRPr="007373D1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73D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42" w:type="dxa"/>
          </w:tcPr>
          <w:p w14:paraId="6560C5DB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C936023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CDC090A" w14:textId="1372212B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(100)</w:t>
            </w:r>
          </w:p>
        </w:tc>
        <w:tc>
          <w:tcPr>
            <w:tcW w:w="267" w:type="dxa"/>
            <w:shd w:val="clear" w:color="auto" w:fill="auto"/>
          </w:tcPr>
          <w:p w14:paraId="305394CF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1808A51" w14:textId="39C7C4C8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0B46F2FC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3BE471CF" w14:textId="662912F8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45EED7E2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76DCD017" w14:textId="39642104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(100)</w:t>
            </w:r>
          </w:p>
        </w:tc>
      </w:tr>
      <w:tr w:rsidR="007373D1" w:rsidRPr="00104E8F" w14:paraId="4B6422B9" w14:textId="77777777" w:rsidTr="00E26A9B">
        <w:tc>
          <w:tcPr>
            <w:tcW w:w="2508" w:type="dxa"/>
          </w:tcPr>
          <w:p w14:paraId="72394638" w14:textId="1989D18E" w:rsidR="007373D1" w:rsidRPr="007373D1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3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73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42" w:type="dxa"/>
          </w:tcPr>
          <w:p w14:paraId="1A47B421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BD60B1D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6D75290E" w14:textId="2B7EAE17" w:rsidR="007373D1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9,485</w:t>
            </w:r>
          </w:p>
        </w:tc>
        <w:tc>
          <w:tcPr>
            <w:tcW w:w="267" w:type="dxa"/>
            <w:shd w:val="clear" w:color="auto" w:fill="auto"/>
          </w:tcPr>
          <w:p w14:paraId="42B4EFE7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2644776" w14:textId="1732F4DF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12,792</w:t>
            </w:r>
          </w:p>
        </w:tc>
        <w:tc>
          <w:tcPr>
            <w:tcW w:w="236" w:type="dxa"/>
            <w:shd w:val="clear" w:color="auto" w:fill="auto"/>
          </w:tcPr>
          <w:p w14:paraId="4C164BD7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E684602" w14:textId="43185E5F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3,038</w:t>
            </w:r>
          </w:p>
        </w:tc>
        <w:tc>
          <w:tcPr>
            <w:tcW w:w="270" w:type="dxa"/>
            <w:shd w:val="clear" w:color="auto" w:fill="auto"/>
          </w:tcPr>
          <w:p w14:paraId="51527877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63E460D8" w14:textId="5D3EC8A2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25,315</w:t>
            </w:r>
          </w:p>
        </w:tc>
      </w:tr>
      <w:tr w:rsidR="007373D1" w:rsidRPr="00104E8F" w14:paraId="7DA188DD" w14:textId="77777777" w:rsidTr="00E26A9B">
        <w:tc>
          <w:tcPr>
            <w:tcW w:w="2508" w:type="dxa"/>
          </w:tcPr>
          <w:p w14:paraId="168D8A93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F09EB1D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A8D9CD6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5C6ADC3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204DA86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F400180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865587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4D8C0791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0B1241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13C81385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73D1" w:rsidRPr="00104E8F" w14:paraId="3ED6B377" w14:textId="77777777" w:rsidTr="00E26A9B">
        <w:tc>
          <w:tcPr>
            <w:tcW w:w="2508" w:type="dxa"/>
          </w:tcPr>
          <w:p w14:paraId="7AD79337" w14:textId="5BB9A12F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2" w:type="dxa"/>
          </w:tcPr>
          <w:p w14:paraId="3B37917A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DD4CFC2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8332888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DA6C830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25AD106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11A91F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7D91F136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DF947C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36503A3B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73D1" w:rsidRPr="00104E8F" w14:paraId="73769BF0" w14:textId="77777777" w:rsidTr="00E26A9B">
        <w:tc>
          <w:tcPr>
            <w:tcW w:w="2508" w:type="dxa"/>
          </w:tcPr>
          <w:p w14:paraId="7EACA599" w14:textId="2588E090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2" w:type="dxa"/>
          </w:tcPr>
          <w:p w14:paraId="4059C84E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663D90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2054A65D" w14:textId="55906B52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A7F0A96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6C5FD4D" w14:textId="02280D3C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34087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701F2E71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45961D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39CDA7C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A9B" w:rsidRPr="00104E8F" w14:paraId="3D5DCDA1" w14:textId="77777777" w:rsidTr="00E26A9B">
        <w:tc>
          <w:tcPr>
            <w:tcW w:w="2508" w:type="dxa"/>
          </w:tcPr>
          <w:p w14:paraId="559E2B0C" w14:textId="2EE4258D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2" w:type="dxa"/>
          </w:tcPr>
          <w:p w14:paraId="2FE6450D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FF3C776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637B523" w14:textId="74FB5A3A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267" w:type="dxa"/>
            <w:shd w:val="clear" w:color="auto" w:fill="auto"/>
          </w:tcPr>
          <w:p w14:paraId="122CCD32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BC8A398" w14:textId="39518A27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3B38F368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2DEB9EC" w14:textId="2C18D418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058F3DBF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34085E7" w14:textId="578DB5D0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6,570</w:t>
            </w:r>
          </w:p>
        </w:tc>
      </w:tr>
      <w:tr w:rsidR="00E26A9B" w:rsidRPr="00104E8F" w14:paraId="43CF60BF" w14:textId="77777777" w:rsidTr="00E26A9B">
        <w:tc>
          <w:tcPr>
            <w:tcW w:w="2508" w:type="dxa"/>
          </w:tcPr>
          <w:p w14:paraId="0A17FA42" w14:textId="4F948EDF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42" w:type="dxa"/>
          </w:tcPr>
          <w:p w14:paraId="54E87152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4502B3B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2976B79" w14:textId="69C15363" w:rsidR="00E26A9B" w:rsidRPr="00E26A9B" w:rsidRDefault="00E26A9B" w:rsidP="007C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602D04E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4FE27E2" w14:textId="082DBA3C" w:rsidR="00E26A9B" w:rsidRPr="00E26A9B" w:rsidRDefault="00E26A9B" w:rsidP="007C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554D0A5A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7930547" w14:textId="4F8D640D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(509)</w:t>
            </w:r>
          </w:p>
        </w:tc>
        <w:tc>
          <w:tcPr>
            <w:tcW w:w="270" w:type="dxa"/>
            <w:shd w:val="clear" w:color="auto" w:fill="auto"/>
          </w:tcPr>
          <w:p w14:paraId="2E3E1B75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1FB026DB" w14:textId="7284DC47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(509)  </w:t>
            </w:r>
          </w:p>
        </w:tc>
      </w:tr>
      <w:tr w:rsidR="00683C27" w:rsidRPr="00104E8F" w14:paraId="3CF56ABE" w14:textId="77777777" w:rsidTr="00146354">
        <w:tc>
          <w:tcPr>
            <w:tcW w:w="3650" w:type="dxa"/>
            <w:gridSpan w:val="2"/>
          </w:tcPr>
          <w:p w14:paraId="00C44612" w14:textId="372524E3" w:rsidR="00683C27" w:rsidRPr="00683C27" w:rsidRDefault="00683C27" w:rsidP="0068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firstLine="102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2563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311" w:type="dxa"/>
          </w:tcPr>
          <w:p w14:paraId="04C0E21B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76AED6CF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C73C6F5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0A4740D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0508C3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C2E0C5E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9D186F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EBF538E" w14:textId="77777777" w:rsidR="00683C27" w:rsidRPr="00104E8F" w:rsidRDefault="00683C27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A9B" w:rsidRPr="00104E8F" w14:paraId="6F3CC5AD" w14:textId="77777777" w:rsidTr="00E26A9B">
        <w:tc>
          <w:tcPr>
            <w:tcW w:w="2508" w:type="dxa"/>
          </w:tcPr>
          <w:p w14:paraId="19B4A204" w14:textId="5F4F2BF4" w:rsidR="00E26A9B" w:rsidRPr="00683C27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1 มกราคม </w:t>
            </w:r>
            <w:r w:rsidRPr="00683C2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42" w:type="dxa"/>
          </w:tcPr>
          <w:p w14:paraId="41B83B16" w14:textId="77777777" w:rsidR="00E26A9B" w:rsidRPr="00683C27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3BF8758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75B81854" w14:textId="00A2B804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2,421</w:t>
            </w:r>
          </w:p>
        </w:tc>
        <w:tc>
          <w:tcPr>
            <w:tcW w:w="267" w:type="dxa"/>
            <w:shd w:val="clear" w:color="auto" w:fill="auto"/>
          </w:tcPr>
          <w:p w14:paraId="328A34CB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B182756" w14:textId="3F492459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68A9F50B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B2A88ED" w14:textId="22FD6506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09D3D573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EB05F17" w14:textId="3A2443DF" w:rsidR="00E26A9B" w:rsidRPr="00104E8F" w:rsidRDefault="00E26A9B" w:rsidP="002F3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A9B">
              <w:rPr>
                <w:rFonts w:ascii="Angsana New" w:hAnsi="Angsana New"/>
                <w:b/>
                <w:bCs/>
                <w:sz w:val="28"/>
                <w:szCs w:val="28"/>
              </w:rPr>
              <w:t>6,061</w:t>
            </w:r>
          </w:p>
        </w:tc>
      </w:tr>
      <w:tr w:rsidR="00E26A9B" w:rsidRPr="00104E8F" w14:paraId="7B4AE414" w14:textId="77777777" w:rsidTr="00CE1F0D">
        <w:tc>
          <w:tcPr>
            <w:tcW w:w="2508" w:type="dxa"/>
          </w:tcPr>
          <w:p w14:paraId="531CCF33" w14:textId="71984E5C" w:rsid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2" w:type="dxa"/>
          </w:tcPr>
          <w:p w14:paraId="1345C094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5F9BA90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8772D7D" w14:textId="7D7A2D3E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267" w:type="dxa"/>
            <w:shd w:val="clear" w:color="auto" w:fill="auto"/>
          </w:tcPr>
          <w:p w14:paraId="5F18BB99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E1B658" w14:textId="74043AE1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3,722</w:t>
            </w:r>
          </w:p>
        </w:tc>
        <w:tc>
          <w:tcPr>
            <w:tcW w:w="236" w:type="dxa"/>
            <w:shd w:val="clear" w:color="auto" w:fill="auto"/>
          </w:tcPr>
          <w:p w14:paraId="381D3F09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0819C7" w14:textId="6E194D33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270" w:type="dxa"/>
            <w:shd w:val="clear" w:color="auto" w:fill="auto"/>
          </w:tcPr>
          <w:p w14:paraId="32D1DB82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37DED980" w14:textId="1C4C9509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</w:tr>
      <w:tr w:rsidR="00E26A9B" w:rsidRPr="00104E8F" w14:paraId="61B71028" w14:textId="77777777" w:rsidTr="00E76774">
        <w:tc>
          <w:tcPr>
            <w:tcW w:w="2508" w:type="dxa"/>
          </w:tcPr>
          <w:p w14:paraId="74FD42C8" w14:textId="7B030C70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42" w:type="dxa"/>
          </w:tcPr>
          <w:p w14:paraId="32F7D9AF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966DF1F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A8A8C38" w14:textId="5326A1C7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267" w:type="dxa"/>
            <w:shd w:val="clear" w:color="auto" w:fill="auto"/>
          </w:tcPr>
          <w:p w14:paraId="2031FFA9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929BC87" w14:textId="6153ADB1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1132617C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4D28EBD" w14:textId="5BB39C4E" w:rsidR="00E26A9B" w:rsidRPr="00E26A9B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2CBAC772" w14:textId="77777777" w:rsidR="00E26A9B" w:rsidRPr="00104E8F" w:rsidRDefault="00E26A9B" w:rsidP="00E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148231A4" w14:textId="40FE37A3" w:rsidR="00E26A9B" w:rsidRPr="00E26A9B" w:rsidRDefault="00E26A9B" w:rsidP="007C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A9B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7373D1" w:rsidRPr="00104E8F" w14:paraId="72824801" w14:textId="77777777" w:rsidTr="00E76774">
        <w:tc>
          <w:tcPr>
            <w:tcW w:w="2508" w:type="dxa"/>
            <w:vAlign w:val="bottom"/>
          </w:tcPr>
          <w:p w14:paraId="05BF5A47" w14:textId="23AFFDA0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42" w:type="dxa"/>
          </w:tcPr>
          <w:p w14:paraId="18F715EF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A1137E2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199AC92" w14:textId="6C54ECCA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4,865</w:t>
            </w:r>
          </w:p>
        </w:tc>
        <w:tc>
          <w:tcPr>
            <w:tcW w:w="267" w:type="dxa"/>
          </w:tcPr>
          <w:p w14:paraId="5F7E4437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0BD065" w14:textId="51423272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7,279</w:t>
            </w:r>
          </w:p>
        </w:tc>
        <w:tc>
          <w:tcPr>
            <w:tcW w:w="236" w:type="dxa"/>
          </w:tcPr>
          <w:p w14:paraId="02466113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06DA16" w14:textId="3AE4CC53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1,097</w:t>
            </w:r>
          </w:p>
        </w:tc>
        <w:tc>
          <w:tcPr>
            <w:tcW w:w="270" w:type="dxa"/>
          </w:tcPr>
          <w:p w14:paraId="5EE96312" w14:textId="77777777" w:rsidR="007373D1" w:rsidRPr="00104E8F" w:rsidRDefault="007373D1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A8A9BA8" w14:textId="578734D5" w:rsidR="007373D1" w:rsidRPr="00104E8F" w:rsidRDefault="00E26A9B" w:rsidP="0073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13,241</w:t>
            </w:r>
          </w:p>
        </w:tc>
      </w:tr>
      <w:tr w:rsidR="00E76774" w:rsidRPr="00E26A9B" w14:paraId="4EAD31F3" w14:textId="77777777" w:rsidTr="00740FEF">
        <w:tc>
          <w:tcPr>
            <w:tcW w:w="2508" w:type="dxa"/>
          </w:tcPr>
          <w:p w14:paraId="5AED9A2E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6840C0A8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172BE718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0A4D3314" w14:textId="753EB708" w:rsidR="00E76774" w:rsidRPr="00E26A9B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BC1" w:rsidRPr="00E26A9B" w14:paraId="23D1955E" w14:textId="77777777" w:rsidTr="00740FEF">
        <w:tc>
          <w:tcPr>
            <w:tcW w:w="2508" w:type="dxa"/>
          </w:tcPr>
          <w:p w14:paraId="631C84BD" w14:textId="77777777" w:rsidR="009E6BC1" w:rsidRPr="00104E8F" w:rsidRDefault="009E6BC1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581D40B8" w14:textId="77777777" w:rsidR="009E6BC1" w:rsidRPr="00104E8F" w:rsidRDefault="009E6BC1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7548A88F" w14:textId="77777777" w:rsidR="009E6BC1" w:rsidRPr="00104E8F" w:rsidRDefault="009E6BC1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7F776E5B" w14:textId="0200B142" w:rsidR="009E6BC1" w:rsidRPr="00104E8F" w:rsidRDefault="009E6BC1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774" w:rsidRPr="00E26A9B" w14:paraId="2C252257" w14:textId="77777777" w:rsidTr="00740FEF">
        <w:tc>
          <w:tcPr>
            <w:tcW w:w="2508" w:type="dxa"/>
          </w:tcPr>
          <w:p w14:paraId="65620D25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2" w:type="dxa"/>
          </w:tcPr>
          <w:p w14:paraId="7D9F246C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D453739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3646671" w14:textId="77777777" w:rsidR="00E76774" w:rsidRPr="00E76774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7DBAC3A1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EFFBBE" w14:textId="77777777" w:rsidR="00E76774" w:rsidRPr="00E76774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11994C11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107E9D0" w14:textId="77777777" w:rsidR="00E76774" w:rsidRPr="00E76774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7A1BA66" w14:textId="77777777" w:rsidR="00E76774" w:rsidRPr="00104E8F" w:rsidRDefault="00E76774" w:rsidP="0074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4278B784" w14:textId="77777777" w:rsidR="00E76774" w:rsidRPr="00E76774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6774" w:rsidRPr="00E26A9B" w14:paraId="08E675C4" w14:textId="77777777" w:rsidTr="00740FEF">
        <w:tc>
          <w:tcPr>
            <w:tcW w:w="2508" w:type="dxa"/>
          </w:tcPr>
          <w:p w14:paraId="058EFC83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5979F286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3659DCB7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05C59B60" w14:textId="58EC768A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6774" w:rsidRPr="00104E8F" w14:paraId="15F8FF94" w14:textId="77777777" w:rsidTr="00740FEF">
        <w:tc>
          <w:tcPr>
            <w:tcW w:w="2508" w:type="dxa"/>
          </w:tcPr>
          <w:p w14:paraId="27A31FDA" w14:textId="77777777" w:rsidR="00E76774" w:rsidRPr="00E26A9B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42" w:type="dxa"/>
          </w:tcPr>
          <w:p w14:paraId="3809A32C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4C59291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A94BEBD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7660805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4E537F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62B5F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41A9549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DC6B8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191D5956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6774" w:rsidRPr="00104E8F" w14:paraId="439E3FA5" w14:textId="77777777" w:rsidTr="00740FEF">
        <w:tc>
          <w:tcPr>
            <w:tcW w:w="2508" w:type="dxa"/>
          </w:tcPr>
          <w:p w14:paraId="0C71813F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42" w:type="dxa"/>
          </w:tcPr>
          <w:p w14:paraId="7978155D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0ED89BEE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6E2B8C7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6,336</w:t>
            </w:r>
          </w:p>
        </w:tc>
        <w:tc>
          <w:tcPr>
            <w:tcW w:w="267" w:type="dxa"/>
          </w:tcPr>
          <w:p w14:paraId="62D7706D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E00E008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8,698</w:t>
            </w:r>
          </w:p>
        </w:tc>
        <w:tc>
          <w:tcPr>
            <w:tcW w:w="236" w:type="dxa"/>
          </w:tcPr>
          <w:p w14:paraId="029F9C54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03CFB16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2,955</w:t>
            </w:r>
          </w:p>
        </w:tc>
        <w:tc>
          <w:tcPr>
            <w:tcW w:w="270" w:type="dxa"/>
          </w:tcPr>
          <w:p w14:paraId="7E795A26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10846EE0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17,989</w:t>
            </w:r>
          </w:p>
        </w:tc>
      </w:tr>
      <w:tr w:rsidR="00E76774" w:rsidRPr="00104E8F" w14:paraId="1F02372A" w14:textId="77777777" w:rsidTr="00740FEF">
        <w:tc>
          <w:tcPr>
            <w:tcW w:w="2508" w:type="dxa"/>
          </w:tcPr>
          <w:p w14:paraId="28FC8698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A9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26A9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26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42" w:type="dxa"/>
          </w:tcPr>
          <w:p w14:paraId="7AC42D09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300BED6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EA5E84A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4,620</w:t>
            </w:r>
          </w:p>
        </w:tc>
        <w:tc>
          <w:tcPr>
            <w:tcW w:w="267" w:type="dxa"/>
          </w:tcPr>
          <w:p w14:paraId="1DCD42D7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689F16B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5,513</w:t>
            </w:r>
          </w:p>
        </w:tc>
        <w:tc>
          <w:tcPr>
            <w:tcW w:w="236" w:type="dxa"/>
          </w:tcPr>
          <w:p w14:paraId="54FF825E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69392A96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1,941</w:t>
            </w:r>
          </w:p>
        </w:tc>
        <w:tc>
          <w:tcPr>
            <w:tcW w:w="270" w:type="dxa"/>
          </w:tcPr>
          <w:p w14:paraId="51239F8C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EAC9CA4" w14:textId="77777777" w:rsidR="00E76774" w:rsidRPr="00104E8F" w:rsidRDefault="00E76774" w:rsidP="00E7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12,074</w:t>
            </w:r>
          </w:p>
        </w:tc>
      </w:tr>
    </w:tbl>
    <w:p w14:paraId="5723472F" w14:textId="77777777" w:rsidR="00E76774" w:rsidRDefault="00E76774" w:rsidP="00B150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1E0377" w14:textId="7F460D99" w:rsidR="00F6015E" w:rsidRPr="00104E8F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104E8F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865D38"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104E8F">
        <w:rPr>
          <w:rFonts w:asciiTheme="majorBidi" w:hAnsiTheme="majorBidi" w:cstheme="majorBidi"/>
          <w:sz w:val="30"/>
          <w:szCs w:val="30"/>
        </w:rPr>
        <w:t xml:space="preserve">3 </w:t>
      </w:r>
      <w:r w:rsidR="009C58FD" w:rsidRPr="00104E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5D38" w:rsidRPr="00104E8F">
        <w:rPr>
          <w:rFonts w:asciiTheme="majorBidi" w:hAnsiTheme="majorBidi" w:cstheme="majorBidi"/>
          <w:sz w:val="30"/>
          <w:szCs w:val="30"/>
        </w:rPr>
        <w:t>20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104E8F">
        <w:rPr>
          <w:rFonts w:asciiTheme="majorBidi" w:hAnsiTheme="majorBidi" w:cstheme="majorBidi"/>
          <w:sz w:val="30"/>
          <w:szCs w:val="30"/>
          <w:cs/>
        </w:rPr>
        <w:t>กำหนดชำระ</w:t>
      </w:r>
      <w:r w:rsidRPr="00C76461">
        <w:rPr>
          <w:rFonts w:asciiTheme="majorBidi" w:hAnsiTheme="majorBidi" w:cstheme="majorBidi"/>
          <w:sz w:val="30"/>
          <w:szCs w:val="30"/>
          <w:cs/>
        </w:rPr>
        <w:t>เป็นราย</w:t>
      </w:r>
      <w:r w:rsidR="0002392C" w:rsidRPr="00C7646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76461">
        <w:rPr>
          <w:rFonts w:asciiTheme="majorBidi" w:hAnsiTheme="majorBidi" w:cstheme="majorBidi"/>
          <w:sz w:val="30"/>
          <w:szCs w:val="30"/>
          <w:cs/>
        </w:rPr>
        <w:t>ต</w:t>
      </w:r>
      <w:r w:rsidRPr="00104E8F">
        <w:rPr>
          <w:rFonts w:asciiTheme="majorBidi" w:hAnsiTheme="majorBidi" w:cstheme="majorBidi"/>
          <w:sz w:val="30"/>
          <w:szCs w:val="30"/>
          <w:cs/>
        </w:rPr>
        <w:t>ามอัตราที่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104E8F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48779F42" w14:textId="77777777" w:rsidR="00F6015E" w:rsidRPr="00104E8F" w:rsidRDefault="00F6015E" w:rsidP="006C50B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D30415" w14:textId="3BCD5059" w:rsidR="001B0C12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กลุ่มบริษัทเช่าเครื่องจักรเป็น</w:t>
      </w:r>
      <w:r w:rsidR="0013378B" w:rsidRPr="00104E8F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865D38" w:rsidRPr="00104E8F">
        <w:rPr>
          <w:rFonts w:asciiTheme="majorBidi" w:hAnsiTheme="majorBidi" w:cstheme="majorBidi"/>
          <w:sz w:val="30"/>
          <w:szCs w:val="30"/>
        </w:rPr>
        <w:t>5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="00865D38" w:rsidRPr="00104E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5D38" w:rsidRPr="00104E8F">
        <w:rPr>
          <w:rFonts w:asciiTheme="majorBidi" w:hAnsiTheme="majorBidi" w:cstheme="majorBidi"/>
          <w:sz w:val="30"/>
          <w:szCs w:val="30"/>
        </w:rPr>
        <w:t xml:space="preserve">7 </w:t>
      </w:r>
      <w:r w:rsidR="00865D38" w:rsidRPr="00104E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ยานพาหนะเป็นเวลา </w:t>
      </w:r>
      <w:r w:rsidR="009405F9">
        <w:rPr>
          <w:rFonts w:asciiTheme="majorBidi" w:hAnsiTheme="majorBidi" w:cstheme="majorBidi"/>
          <w:sz w:val="30"/>
          <w:szCs w:val="30"/>
        </w:rPr>
        <w:t>3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ปี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และ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จ่ายค่าเช่าคงที่</w:t>
      </w:r>
      <w:r w:rsidR="00480DAA" w:rsidRPr="00104E8F">
        <w:rPr>
          <w:rFonts w:asciiTheme="majorBidi" w:hAnsiTheme="majorBidi" w:cstheme="majorBidi"/>
          <w:sz w:val="30"/>
          <w:szCs w:val="30"/>
          <w:cs/>
        </w:rPr>
        <w:t>ตามที่</w:t>
      </w:r>
      <w:r w:rsidR="00480DAA" w:rsidRPr="00104E8F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="00480DAA" w:rsidRPr="00104E8F">
        <w:rPr>
          <w:rFonts w:asciiTheme="majorBidi" w:hAnsiTheme="majorBidi" w:cstheme="majorBidi"/>
          <w:sz w:val="30"/>
          <w:szCs w:val="30"/>
          <w:cs/>
        </w:rPr>
        <w:t>ไว้ในสัญญา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โดยเงื่อนไขในการจ่ายชำระเป็นเงื่อนไขปกติทั่วไป</w:t>
      </w:r>
    </w:p>
    <w:p w14:paraId="4E903B9A" w14:textId="77777777" w:rsidR="006C50B5" w:rsidRPr="00104E8F" w:rsidRDefault="006C50B5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F54BCB" w:rsidRPr="00104E8F" w14:paraId="286F3039" w14:textId="77777777" w:rsidTr="00D545E4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E00E6A" w14:textId="77777777" w:rsidR="00F54BCB" w:rsidRPr="00104E8F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B95A949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8C38E1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EBDAB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4BCB" w:rsidRPr="00104E8F" w14:paraId="2D341BEF" w14:textId="77777777" w:rsidTr="00D545E4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4C99D226" w14:textId="7F4DF344" w:rsidR="00F54BCB" w:rsidRPr="00104E8F" w:rsidRDefault="00F54BCB" w:rsidP="00F54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42E8E4C" w14:textId="55AA588E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60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</w:tcPr>
          <w:p w14:paraId="31D43D30" w14:textId="346B246B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00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63C2D9C" w14:textId="77777777" w:rsidR="00F54BCB" w:rsidRPr="00104E8F" w:rsidRDefault="00F54BCB" w:rsidP="00F54B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03359" w14:textId="5A7E3CF5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60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26F8ADE6" w14:textId="5C00103E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00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54BCB" w:rsidRPr="00104E8F" w14:paraId="2A078071" w14:textId="77777777" w:rsidTr="00D545E4">
        <w:trPr>
          <w:cantSplit/>
          <w:trHeight w:val="144"/>
        </w:trPr>
        <w:tc>
          <w:tcPr>
            <w:tcW w:w="3780" w:type="dxa"/>
          </w:tcPr>
          <w:p w14:paraId="43206F53" w14:textId="0E0A45A5" w:rsidR="00F54BCB" w:rsidRPr="00104E8F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E5B9247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04E8F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0035" w:rsidRPr="00104E8F" w14:paraId="432C2A51" w14:textId="77777777" w:rsidTr="00D545E4">
        <w:trPr>
          <w:cantSplit/>
          <w:trHeight w:val="191"/>
        </w:trPr>
        <w:tc>
          <w:tcPr>
            <w:tcW w:w="3780" w:type="dxa"/>
          </w:tcPr>
          <w:p w14:paraId="7CD72FEF" w14:textId="77777777" w:rsidR="00360035" w:rsidRPr="00104E8F" w:rsidRDefault="00360035" w:rsidP="00360035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04E8F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656EF90" w14:textId="57ADCCC1" w:rsidR="00360035" w:rsidRPr="00104E8F" w:rsidRDefault="003170D1" w:rsidP="00360035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260" w:type="dxa"/>
          </w:tcPr>
          <w:p w14:paraId="30315E60" w14:textId="47BC7F53" w:rsidR="00360035" w:rsidRPr="00104E8F" w:rsidRDefault="00360035" w:rsidP="003600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</w:tcPr>
          <w:p w14:paraId="70FE5466" w14:textId="77777777" w:rsidR="00360035" w:rsidRPr="00104E8F" w:rsidRDefault="00360035" w:rsidP="003600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D0DA" w14:textId="54895FF2" w:rsidR="00360035" w:rsidRPr="00104E8F" w:rsidRDefault="003170D1" w:rsidP="003600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350" w:type="dxa"/>
          </w:tcPr>
          <w:p w14:paraId="4F712884" w14:textId="68B78312" w:rsidR="00360035" w:rsidRPr="00104E8F" w:rsidRDefault="00360035" w:rsidP="0036003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360035" w:rsidRPr="00104E8F" w14:paraId="7362FA84" w14:textId="77777777" w:rsidTr="00D545E4">
        <w:trPr>
          <w:cantSplit/>
          <w:trHeight w:val="191"/>
        </w:trPr>
        <w:tc>
          <w:tcPr>
            <w:tcW w:w="3780" w:type="dxa"/>
          </w:tcPr>
          <w:p w14:paraId="10604184" w14:textId="77777777" w:rsidR="00360035" w:rsidRPr="00104E8F" w:rsidRDefault="00360035" w:rsidP="003600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57BE217E" w14:textId="3923619C" w:rsidR="00360035" w:rsidRPr="00104E8F" w:rsidRDefault="003170D1" w:rsidP="00360035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260" w:type="dxa"/>
            <w:shd w:val="clear" w:color="auto" w:fill="auto"/>
          </w:tcPr>
          <w:p w14:paraId="3417D5FC" w14:textId="70D30B43" w:rsidR="00360035" w:rsidRPr="00104E8F" w:rsidRDefault="00360035" w:rsidP="003600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180" w:type="dxa"/>
            <w:shd w:val="clear" w:color="auto" w:fill="auto"/>
          </w:tcPr>
          <w:p w14:paraId="1178FE04" w14:textId="77777777" w:rsidR="00360035" w:rsidRPr="00104E8F" w:rsidRDefault="00360035" w:rsidP="003600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B58E48" w14:textId="3532AE8A" w:rsidR="00360035" w:rsidRPr="00104E8F" w:rsidRDefault="003170D1" w:rsidP="003E30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5204E26" w14:textId="348EB5C6" w:rsidR="00360035" w:rsidRPr="00104E8F" w:rsidRDefault="00360035" w:rsidP="0036003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7AA11CF0" w14:textId="1E60BC6C" w:rsidR="00F54BCB" w:rsidRPr="00104E8F" w:rsidRDefault="00F54BCB" w:rsidP="00F6015E">
      <w:pPr>
        <w:ind w:left="360"/>
        <w:rPr>
          <w:rFonts w:asciiTheme="majorBidi" w:hAnsiTheme="majorBidi" w:cstheme="majorBidi"/>
          <w:sz w:val="30"/>
          <w:szCs w:val="30"/>
        </w:rPr>
      </w:pPr>
    </w:p>
    <w:p w14:paraId="1D82B49B" w14:textId="263AD51D" w:rsidR="0048742E" w:rsidRPr="006A5665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60826333"/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104E8F">
        <w:rPr>
          <w:rFonts w:asciiTheme="majorBidi" w:hAnsiTheme="majorBidi" w:cstheme="majorBidi"/>
          <w:sz w:val="30"/>
          <w:szCs w:val="30"/>
        </w:rPr>
        <w:t>256</w:t>
      </w:r>
      <w:r w:rsidR="00360035">
        <w:rPr>
          <w:rFonts w:asciiTheme="majorBidi" w:hAnsiTheme="majorBidi" w:cstheme="majorBidi"/>
          <w:sz w:val="30"/>
          <w:szCs w:val="30"/>
        </w:rPr>
        <w:t>4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104E8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 มีจำนวน</w:t>
      </w:r>
      <w:r w:rsidR="00571676" w:rsidRPr="00104E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0D1">
        <w:rPr>
          <w:rFonts w:asciiTheme="majorBidi" w:hAnsiTheme="majorBidi" w:cstheme="majorBidi"/>
          <w:sz w:val="30"/>
          <w:szCs w:val="30"/>
        </w:rPr>
        <w:t xml:space="preserve">7.86 </w:t>
      </w:r>
      <w:r w:rsidRPr="00104E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A5665">
        <w:rPr>
          <w:rFonts w:asciiTheme="majorBidi" w:hAnsiTheme="majorBidi" w:cstheme="majorBidi"/>
          <w:sz w:val="30"/>
          <w:szCs w:val="30"/>
        </w:rPr>
        <w:t xml:space="preserve"> </w:t>
      </w:r>
      <w:r w:rsidR="006A5665" w:rsidRPr="006A5665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3170D1">
        <w:rPr>
          <w:rFonts w:ascii="Angsana New" w:hAnsi="Angsana New"/>
          <w:i/>
          <w:iCs/>
          <w:sz w:val="30"/>
          <w:szCs w:val="30"/>
        </w:rPr>
        <w:t>7.22</w:t>
      </w:r>
      <w:r w:rsidR="006A5665" w:rsidRPr="006A5665">
        <w:rPr>
          <w:rFonts w:ascii="Angsana New" w:hAnsi="Angsana New"/>
          <w:i/>
          <w:iCs/>
          <w:sz w:val="30"/>
          <w:szCs w:val="30"/>
        </w:rPr>
        <w:t xml:space="preserve"> </w:t>
      </w:r>
      <w:r w:rsidR="006A5665" w:rsidRPr="006A566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A84D2F1" w14:textId="4F2A1C0B" w:rsidR="007E26D9" w:rsidRPr="00104E8F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</w:p>
    <w:p w14:paraId="7C48C1D3" w14:textId="1E48D310" w:rsidR="00014212" w:rsidRPr="00104E8F" w:rsidRDefault="00FF215D" w:rsidP="002C08A9">
      <w:pPr>
        <w:pStyle w:val="Heading1"/>
        <w:numPr>
          <w:ilvl w:val="0"/>
          <w:numId w:val="23"/>
        </w:numPr>
        <w:ind w:left="360"/>
        <w:rPr>
          <w:szCs w:val="30"/>
        </w:rPr>
      </w:pPr>
      <w:r w:rsidRPr="00104E8F">
        <w:rPr>
          <w:szCs w:val="30"/>
          <w:cs/>
        </w:rPr>
        <w:t>หนี้สินที่มีภาระดอกเบี้ย</w:t>
      </w:r>
    </w:p>
    <w:p w14:paraId="0E40A468" w14:textId="62274B8F" w:rsidR="00475B0F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677BEAC" w14:textId="77777777" w:rsidR="00363F87" w:rsidRPr="00363F87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1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F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836EE1" w14:textId="77777777" w:rsidR="00363F87" w:rsidRPr="00363F87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188AAAAE" w14:textId="26D368BB" w:rsidR="00363F87" w:rsidRPr="00363F87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sz w:val="30"/>
          <w:szCs w:val="30"/>
        </w:rPr>
      </w:pPr>
      <w:r w:rsidRPr="00363F8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363F87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363F87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363F87">
        <w:rPr>
          <w:rFonts w:asciiTheme="majorBidi" w:hAnsiTheme="majorBidi" w:cstheme="majorBidi"/>
          <w:sz w:val="30"/>
          <w:szCs w:val="30"/>
          <w:cs/>
        </w:rPr>
        <w:t>ในหมาย</w:t>
      </w:r>
      <w:r w:rsidRPr="00C83AC8">
        <w:rPr>
          <w:rFonts w:asciiTheme="majorBidi" w:hAnsiTheme="majorBidi" w:cstheme="majorBidi"/>
          <w:sz w:val="30"/>
          <w:szCs w:val="30"/>
          <w:cs/>
        </w:rPr>
        <w:t xml:space="preserve">เหตุข้อ </w:t>
      </w:r>
      <w:r w:rsidRPr="00C83AC8">
        <w:rPr>
          <w:rFonts w:asciiTheme="majorBidi" w:hAnsiTheme="majorBidi" w:cstheme="majorBidi"/>
          <w:sz w:val="30"/>
          <w:szCs w:val="30"/>
        </w:rPr>
        <w:t>2</w:t>
      </w:r>
      <w:r w:rsidR="00EA079B">
        <w:rPr>
          <w:rFonts w:asciiTheme="majorBidi" w:hAnsiTheme="majorBidi" w:cstheme="majorBidi"/>
          <w:sz w:val="30"/>
          <w:szCs w:val="30"/>
        </w:rPr>
        <w:t>2</w:t>
      </w:r>
    </w:p>
    <w:p w14:paraId="390AB300" w14:textId="77777777" w:rsidR="00363F87" w:rsidRPr="00104E8F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5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69"/>
        <w:gridCol w:w="236"/>
        <w:gridCol w:w="1079"/>
        <w:gridCol w:w="240"/>
        <w:gridCol w:w="990"/>
        <w:gridCol w:w="244"/>
        <w:gridCol w:w="1169"/>
        <w:gridCol w:w="240"/>
        <w:gridCol w:w="1079"/>
        <w:gridCol w:w="240"/>
        <w:gridCol w:w="994"/>
      </w:tblGrid>
      <w:tr w:rsidR="003343EE" w:rsidRPr="00104E8F" w14:paraId="1DF3C332" w14:textId="77777777" w:rsidTr="00360035">
        <w:trPr>
          <w:trHeight w:val="411"/>
          <w:tblHeader/>
        </w:trPr>
        <w:tc>
          <w:tcPr>
            <w:tcW w:w="1890" w:type="dxa"/>
          </w:tcPr>
          <w:p w14:paraId="60EFDADC" w14:textId="77777777" w:rsidR="003343EE" w:rsidRPr="00104E8F" w:rsidRDefault="003343EE" w:rsidP="00B4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</w:tcPr>
          <w:p w14:paraId="6CAC02C9" w14:textId="0B419263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452458" w:rsidRPr="00104E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="00452458"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3EE" w:rsidRPr="00104E8F" w14:paraId="2A92CB86" w14:textId="77777777" w:rsidTr="00360035">
        <w:trPr>
          <w:trHeight w:val="119"/>
          <w:tblHeader/>
        </w:trPr>
        <w:tc>
          <w:tcPr>
            <w:tcW w:w="1890" w:type="dxa"/>
          </w:tcPr>
          <w:p w14:paraId="2B94177A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4" w:type="dxa"/>
            <w:gridSpan w:val="5"/>
          </w:tcPr>
          <w:p w14:paraId="6B5573A4" w14:textId="1D37C905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003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4" w:type="dxa"/>
          </w:tcPr>
          <w:p w14:paraId="48424FFE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2" w:type="dxa"/>
            <w:gridSpan w:val="5"/>
          </w:tcPr>
          <w:p w14:paraId="33038F07" w14:textId="04C8CC39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00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0D4A" w:rsidRPr="00104E8F" w14:paraId="28B86295" w14:textId="77777777" w:rsidTr="00360035">
        <w:trPr>
          <w:trHeight w:val="623"/>
          <w:tblHeader/>
        </w:trPr>
        <w:tc>
          <w:tcPr>
            <w:tcW w:w="1890" w:type="dxa"/>
          </w:tcPr>
          <w:p w14:paraId="5C968E33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6DA0F0D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801501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B29271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6FA8D309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B5063E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  <w:vAlign w:val="center"/>
          </w:tcPr>
          <w:p w14:paraId="4DBD49AC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1C01A75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1C3E593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34B27F9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54940C3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64679B9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43EE" w:rsidRPr="00104E8F" w14:paraId="0CE89E74" w14:textId="77777777" w:rsidTr="00360035">
        <w:trPr>
          <w:trHeight w:val="396"/>
          <w:tblHeader/>
        </w:trPr>
        <w:tc>
          <w:tcPr>
            <w:tcW w:w="1890" w:type="dxa"/>
          </w:tcPr>
          <w:p w14:paraId="44AAC6B2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  <w:vAlign w:val="bottom"/>
          </w:tcPr>
          <w:p w14:paraId="669568F6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85DC6" w:rsidRPr="00104E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0035" w:rsidRPr="00104E8F" w14:paraId="56C0A151" w14:textId="77777777" w:rsidTr="00360035">
        <w:trPr>
          <w:trHeight w:val="209"/>
        </w:trPr>
        <w:tc>
          <w:tcPr>
            <w:tcW w:w="1890" w:type="dxa"/>
          </w:tcPr>
          <w:p w14:paraId="53138FFF" w14:textId="7777777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69" w:type="dxa"/>
            <w:vAlign w:val="bottom"/>
          </w:tcPr>
          <w:p w14:paraId="30880AE5" w14:textId="188F0D05" w:rsidR="00360035" w:rsidRPr="00104E8F" w:rsidRDefault="00EA079B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A079B">
              <w:rPr>
                <w:rFonts w:ascii="Angsana New" w:hAnsi="Angsana New"/>
                <w:sz w:val="30"/>
                <w:szCs w:val="30"/>
              </w:rPr>
              <w:t>2,946</w:t>
            </w:r>
          </w:p>
        </w:tc>
        <w:tc>
          <w:tcPr>
            <w:tcW w:w="236" w:type="dxa"/>
            <w:vAlign w:val="bottom"/>
          </w:tcPr>
          <w:p w14:paraId="6E16C430" w14:textId="7777777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714CD6" w14:textId="2FD0E894" w:rsidR="00360035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A07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0" w:type="dxa"/>
            <w:vAlign w:val="bottom"/>
          </w:tcPr>
          <w:p w14:paraId="679DA10E" w14:textId="7777777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884E8" w14:textId="32B74976" w:rsidR="00360035" w:rsidRPr="00771A74" w:rsidRDefault="00EA079B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2,946</w:t>
            </w:r>
          </w:p>
        </w:tc>
        <w:tc>
          <w:tcPr>
            <w:tcW w:w="244" w:type="dxa"/>
            <w:vAlign w:val="bottom"/>
          </w:tcPr>
          <w:p w14:paraId="044F8490" w14:textId="7777777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D3857" w14:textId="2FC46F1E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5,636</w:t>
            </w:r>
          </w:p>
        </w:tc>
        <w:tc>
          <w:tcPr>
            <w:tcW w:w="240" w:type="dxa"/>
            <w:vAlign w:val="bottom"/>
          </w:tcPr>
          <w:p w14:paraId="1F874C02" w14:textId="7777777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7B9982" w14:textId="5A38D46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251</w:t>
            </w:r>
          </w:p>
        </w:tc>
        <w:tc>
          <w:tcPr>
            <w:tcW w:w="240" w:type="dxa"/>
            <w:vAlign w:val="bottom"/>
          </w:tcPr>
          <w:p w14:paraId="34BCCD38" w14:textId="7777777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A19B1A3" w14:textId="1F4CE387" w:rsidR="00360035" w:rsidRPr="00104E8F" w:rsidRDefault="00360035" w:rsidP="003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5,887</w:t>
            </w:r>
          </w:p>
        </w:tc>
      </w:tr>
      <w:tr w:rsidR="00EA079B" w:rsidRPr="00104E8F" w14:paraId="5D85C25E" w14:textId="77777777" w:rsidTr="00DB67CB">
        <w:trPr>
          <w:trHeight w:val="209"/>
        </w:trPr>
        <w:tc>
          <w:tcPr>
            <w:tcW w:w="1890" w:type="dxa"/>
            <w:vAlign w:val="bottom"/>
          </w:tcPr>
          <w:p w14:paraId="5EC56FAC" w14:textId="19FCA74B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9" w:type="dxa"/>
            <w:vAlign w:val="bottom"/>
          </w:tcPr>
          <w:p w14:paraId="5759FCD7" w14:textId="30DC3DB9" w:rsidR="00EA079B" w:rsidRPr="00EA079B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A07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459867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2F46828" w14:textId="06955F01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>16,797</w:t>
            </w:r>
          </w:p>
        </w:tc>
        <w:tc>
          <w:tcPr>
            <w:tcW w:w="240" w:type="dxa"/>
            <w:vAlign w:val="bottom"/>
          </w:tcPr>
          <w:p w14:paraId="654C9DF8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553252" w14:textId="4F5ABADC" w:rsidR="00EA079B" w:rsidRPr="00771A74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ind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A74">
              <w:rPr>
                <w:rFonts w:ascii="Angsana New" w:hAnsi="Angsana New"/>
                <w:b/>
                <w:bCs/>
                <w:sz w:val="30"/>
                <w:szCs w:val="30"/>
              </w:rPr>
              <w:t>16,797</w:t>
            </w:r>
          </w:p>
        </w:tc>
        <w:tc>
          <w:tcPr>
            <w:tcW w:w="244" w:type="dxa"/>
            <w:vAlign w:val="bottom"/>
          </w:tcPr>
          <w:p w14:paraId="2A785DF7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8EF7" w14:textId="11B03F55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0" w:type="dxa"/>
            <w:vAlign w:val="bottom"/>
          </w:tcPr>
          <w:p w14:paraId="77AE8972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DDBD3F2" w14:textId="3B5B6D10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4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40" w:type="dxa"/>
            <w:vAlign w:val="bottom"/>
          </w:tcPr>
          <w:p w14:paraId="755EDCBA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346C87A" w14:textId="1CBEF936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</w:p>
        </w:tc>
      </w:tr>
      <w:tr w:rsidR="00EA079B" w:rsidRPr="00104E8F" w14:paraId="1D6F2F6B" w14:textId="77777777" w:rsidTr="00DB67CB">
        <w:trPr>
          <w:trHeight w:val="209"/>
        </w:trPr>
        <w:tc>
          <w:tcPr>
            <w:tcW w:w="1890" w:type="dxa"/>
            <w:vAlign w:val="bottom"/>
          </w:tcPr>
          <w:p w14:paraId="753A9CE6" w14:textId="7CA4ED2A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vAlign w:val="bottom"/>
          </w:tcPr>
          <w:p w14:paraId="64A225A1" w14:textId="702B803B" w:rsidR="00EA079B" w:rsidRPr="00344FF8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A079B">
              <w:rPr>
                <w:rFonts w:ascii="Angsana New" w:hAnsi="Angsana New"/>
                <w:sz w:val="30"/>
                <w:szCs w:val="30"/>
              </w:rPr>
              <w:t>1,335</w:t>
            </w:r>
          </w:p>
        </w:tc>
        <w:tc>
          <w:tcPr>
            <w:tcW w:w="236" w:type="dxa"/>
            <w:vAlign w:val="bottom"/>
          </w:tcPr>
          <w:p w14:paraId="3B8A77EA" w14:textId="77777777" w:rsidR="00EA079B" w:rsidRPr="00344FF8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A273176" w14:textId="2EDFA9DD" w:rsidR="00EA079B" w:rsidRPr="00344FF8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A079B">
              <w:rPr>
                <w:rFonts w:ascii="Angsana New" w:hAnsi="Angsana New"/>
                <w:sz w:val="30"/>
                <w:szCs w:val="30"/>
              </w:rPr>
              <w:t>10,905</w:t>
            </w:r>
          </w:p>
        </w:tc>
        <w:tc>
          <w:tcPr>
            <w:tcW w:w="240" w:type="dxa"/>
            <w:vAlign w:val="bottom"/>
          </w:tcPr>
          <w:p w14:paraId="5CA15375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B964E" w14:textId="2D16C00F" w:rsidR="00EA079B" w:rsidRPr="00771A74" w:rsidRDefault="00644FB3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A74">
              <w:rPr>
                <w:rFonts w:ascii="Angsana New" w:hAnsi="Angsana New"/>
                <w:b/>
                <w:bCs/>
                <w:sz w:val="30"/>
                <w:szCs w:val="30"/>
              </w:rPr>
              <w:t>12,240</w:t>
            </w:r>
          </w:p>
        </w:tc>
        <w:tc>
          <w:tcPr>
            <w:tcW w:w="244" w:type="dxa"/>
            <w:vAlign w:val="bottom"/>
          </w:tcPr>
          <w:p w14:paraId="3B921045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D86EA0D" w14:textId="5E24EEC9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44FF8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240" w:type="dxa"/>
            <w:vAlign w:val="bottom"/>
          </w:tcPr>
          <w:p w14:paraId="6BCDDD65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3B36274" w14:textId="1EFD952D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40"/>
              <w:rPr>
                <w:rFonts w:ascii="Angsana New" w:hAnsi="Angsana New"/>
                <w:sz w:val="30"/>
                <w:szCs w:val="30"/>
              </w:rPr>
            </w:pPr>
            <w:r w:rsidRPr="00344FF8">
              <w:rPr>
                <w:rFonts w:ascii="Angsana New" w:hAnsi="Angsana New"/>
                <w:sz w:val="30"/>
                <w:szCs w:val="30"/>
              </w:rPr>
              <w:t xml:space="preserve">  16,646</w:t>
            </w:r>
          </w:p>
        </w:tc>
        <w:tc>
          <w:tcPr>
            <w:tcW w:w="240" w:type="dxa"/>
            <w:vAlign w:val="bottom"/>
          </w:tcPr>
          <w:p w14:paraId="23D4D23C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6921653" w14:textId="0F730868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18,211</w:t>
            </w:r>
          </w:p>
        </w:tc>
      </w:tr>
      <w:tr w:rsidR="00EA079B" w:rsidRPr="00104E8F" w14:paraId="1FD44E27" w14:textId="77777777" w:rsidTr="00360035">
        <w:trPr>
          <w:trHeight w:val="807"/>
        </w:trPr>
        <w:tc>
          <w:tcPr>
            <w:tcW w:w="1890" w:type="dxa"/>
            <w:vAlign w:val="bottom"/>
          </w:tcPr>
          <w:p w14:paraId="063862C9" w14:textId="6004CCE2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1" w:right="-43" w:hanging="10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279E8" w14:textId="3B15741D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4,281</w:t>
            </w:r>
          </w:p>
        </w:tc>
        <w:tc>
          <w:tcPr>
            <w:tcW w:w="236" w:type="dxa"/>
            <w:vAlign w:val="bottom"/>
          </w:tcPr>
          <w:p w14:paraId="777B9EA8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8A04" w14:textId="2D02A5C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27,702</w:t>
            </w:r>
          </w:p>
        </w:tc>
        <w:tc>
          <w:tcPr>
            <w:tcW w:w="240" w:type="dxa"/>
            <w:vAlign w:val="bottom"/>
          </w:tcPr>
          <w:p w14:paraId="16F5A661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926E" w14:textId="20AD7D3C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31,983</w:t>
            </w:r>
          </w:p>
        </w:tc>
        <w:tc>
          <w:tcPr>
            <w:tcW w:w="244" w:type="dxa"/>
            <w:vAlign w:val="bottom"/>
          </w:tcPr>
          <w:p w14:paraId="3C8A72D5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2C4C" w14:textId="306EEB7E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7,201</w:t>
            </w:r>
          </w:p>
        </w:tc>
        <w:tc>
          <w:tcPr>
            <w:tcW w:w="240" w:type="dxa"/>
            <w:vAlign w:val="bottom"/>
          </w:tcPr>
          <w:p w14:paraId="6C042E0F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D61B" w14:textId="6898C683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16,897</w:t>
            </w:r>
          </w:p>
        </w:tc>
        <w:tc>
          <w:tcPr>
            <w:tcW w:w="240" w:type="dxa"/>
            <w:vAlign w:val="bottom"/>
          </w:tcPr>
          <w:p w14:paraId="658DAFEF" w14:textId="77777777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3D9" w14:textId="6CC90D12" w:rsidR="00EA079B" w:rsidRPr="00104E8F" w:rsidRDefault="00EA079B" w:rsidP="00E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24,098</w:t>
            </w:r>
          </w:p>
        </w:tc>
      </w:tr>
    </w:tbl>
    <w:p w14:paraId="07BE2F1B" w14:textId="706AB9BF" w:rsidR="001F553E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="Angsana New" w:hAnsi="Angsana New"/>
          <w:spacing w:val="-2"/>
          <w:sz w:val="28"/>
          <w:szCs w:val="28"/>
        </w:rPr>
      </w:pPr>
    </w:p>
    <w:tbl>
      <w:tblPr>
        <w:tblW w:w="9204" w:type="dxa"/>
        <w:tblInd w:w="36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44FB3" w:rsidRPr="00104E8F" w14:paraId="39D73CC8" w14:textId="77777777" w:rsidTr="00146354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3B22C347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FAA4905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2C01093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1D487D05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F0E358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344E45C4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FB3" w:rsidRPr="00104E8F" w14:paraId="76BA1E22" w14:textId="77777777" w:rsidTr="00146354">
        <w:trPr>
          <w:tblHeader/>
        </w:trPr>
        <w:tc>
          <w:tcPr>
            <w:tcW w:w="3312" w:type="dxa"/>
            <w:vMerge/>
          </w:tcPr>
          <w:p w14:paraId="11439C10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9C6D40C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BC1C015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F29270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EE89DFD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01E1CE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C406F14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F24AE7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0304454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44FB3" w:rsidRPr="00104E8F" w14:paraId="7BED3040" w14:textId="77777777" w:rsidTr="00146354">
        <w:trPr>
          <w:tblHeader/>
        </w:trPr>
        <w:tc>
          <w:tcPr>
            <w:tcW w:w="3312" w:type="dxa"/>
          </w:tcPr>
          <w:p w14:paraId="5D22F377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0E2F27A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3D7CE86B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4FB3" w:rsidRPr="00104E8F" w14:paraId="1EA89C25" w14:textId="77777777" w:rsidTr="00146354">
        <w:tc>
          <w:tcPr>
            <w:tcW w:w="3312" w:type="dxa"/>
          </w:tcPr>
          <w:p w14:paraId="55611038" w14:textId="77777777" w:rsidR="00644FB3" w:rsidRPr="00104E8F" w:rsidRDefault="00644FB3" w:rsidP="001463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07B80FAF" w14:textId="77777777" w:rsidR="00644FB3" w:rsidRPr="00C83AC8" w:rsidRDefault="00644FB3" w:rsidP="00146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09" w:type="dxa"/>
          </w:tcPr>
          <w:p w14:paraId="3B3E7029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A079B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9" w:type="dxa"/>
          </w:tcPr>
          <w:p w14:paraId="6561A896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E8D7E92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53D9F73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1AD4B8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A079B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685F7DCB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69C49D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644FB3" w:rsidRPr="00104E8F" w14:paraId="548DB44E" w14:textId="77777777" w:rsidTr="00146354">
        <w:tc>
          <w:tcPr>
            <w:tcW w:w="3312" w:type="dxa"/>
          </w:tcPr>
          <w:p w14:paraId="457AFA81" w14:textId="77777777" w:rsidR="00644FB3" w:rsidRPr="00104E8F" w:rsidRDefault="00644FB3" w:rsidP="00146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9E8F025" w14:textId="77777777" w:rsidR="00644FB3" w:rsidRPr="00C83AC8" w:rsidRDefault="00644FB3" w:rsidP="00146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85187A5" w14:textId="77777777" w:rsidR="00644FB3" w:rsidRPr="00EA079B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A079B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69" w:type="dxa"/>
          </w:tcPr>
          <w:p w14:paraId="0ACD945E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BC1A24F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1E7C611B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4A60953" w14:textId="77777777" w:rsidR="00644FB3" w:rsidRPr="00EA079B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A079B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10C077B1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2BC802A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644FB3" w:rsidRPr="00104E8F" w14:paraId="6CE4979E" w14:textId="77777777" w:rsidTr="00146354">
        <w:tc>
          <w:tcPr>
            <w:tcW w:w="3312" w:type="dxa"/>
          </w:tcPr>
          <w:p w14:paraId="5B4B0780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686B9A4E" w14:textId="77777777" w:rsidR="00644FB3" w:rsidRPr="00104E8F" w:rsidRDefault="00644FB3" w:rsidP="00146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30B9641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69" w:type="dxa"/>
          </w:tcPr>
          <w:p w14:paraId="6E8FEF03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2D13729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4F3DEE0B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5E20725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1B38E68B" w14:textId="77777777" w:rsidR="00644FB3" w:rsidRPr="00104E8F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0F11CA3" w14:textId="77777777" w:rsidR="00644FB3" w:rsidRPr="00104E8F" w:rsidRDefault="00644FB3" w:rsidP="001463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</w:tr>
    </w:tbl>
    <w:p w14:paraId="4964CD3F" w14:textId="77777777" w:rsidR="00644FB3" w:rsidRPr="00104E8F" w:rsidRDefault="00644FB3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="Angsana New" w:hAnsi="Angsana New"/>
          <w:spacing w:val="-2"/>
          <w:sz w:val="28"/>
          <w:szCs w:val="28"/>
        </w:rPr>
      </w:pPr>
    </w:p>
    <w:p w14:paraId="2621C878" w14:textId="382469ED" w:rsidR="001F553E" w:rsidRPr="00104E8F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04E8F">
        <w:rPr>
          <w:rFonts w:ascii="Angsana New" w:hAnsi="Angsana New"/>
          <w:spacing w:val="-2"/>
          <w:sz w:val="30"/>
          <w:szCs w:val="30"/>
        </w:rPr>
        <w:t>31</w:t>
      </w:r>
      <w:r w:rsidRPr="00104E8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104E8F">
        <w:rPr>
          <w:rFonts w:ascii="Angsana New" w:hAnsi="Angsana New"/>
          <w:spacing w:val="-2"/>
          <w:sz w:val="30"/>
          <w:szCs w:val="30"/>
        </w:rPr>
        <w:t>256</w:t>
      </w:r>
      <w:r w:rsidR="00B710B1">
        <w:rPr>
          <w:rFonts w:ascii="Angsana New" w:hAnsi="Angsana New"/>
          <w:spacing w:val="-2"/>
          <w:sz w:val="30"/>
          <w:szCs w:val="30"/>
        </w:rPr>
        <w:t>4</w:t>
      </w:r>
      <w:r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Pr="00C76461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C76461">
        <w:rPr>
          <w:rFonts w:ascii="Angsana New" w:hAnsi="Angsana New"/>
          <w:spacing w:val="-2"/>
          <w:sz w:val="30"/>
          <w:szCs w:val="30"/>
        </w:rPr>
        <w:t xml:space="preserve"> </w:t>
      </w:r>
      <w:r w:rsidR="00740FEF" w:rsidRPr="00C76461">
        <w:rPr>
          <w:rFonts w:ascii="Angsana New" w:hAnsi="Angsana New"/>
          <w:spacing w:val="-2"/>
          <w:sz w:val="30"/>
          <w:szCs w:val="30"/>
        </w:rPr>
        <w:t>1,</w:t>
      </w:r>
      <w:r w:rsidR="006427FB" w:rsidRPr="00C76461">
        <w:rPr>
          <w:rFonts w:ascii="Angsana New" w:hAnsi="Angsana New"/>
          <w:spacing w:val="-2"/>
          <w:sz w:val="30"/>
          <w:szCs w:val="30"/>
        </w:rPr>
        <w:t>4</w:t>
      </w:r>
      <w:r w:rsidR="00740FEF" w:rsidRPr="00C76461">
        <w:rPr>
          <w:rFonts w:ascii="Angsana New" w:hAnsi="Angsana New"/>
          <w:spacing w:val="-2"/>
          <w:sz w:val="30"/>
          <w:szCs w:val="30"/>
        </w:rPr>
        <w:t>41</w:t>
      </w:r>
      <w:r w:rsidR="00EF4E29" w:rsidRPr="00C76461">
        <w:rPr>
          <w:rFonts w:ascii="Angsana New" w:hAnsi="Angsana New"/>
          <w:spacing w:val="-2"/>
          <w:sz w:val="30"/>
          <w:szCs w:val="30"/>
        </w:rPr>
        <w:t xml:space="preserve"> </w:t>
      </w:r>
      <w:r w:rsidRPr="00C76461">
        <w:rPr>
          <w:rFonts w:ascii="Angsana New" w:hAnsi="Angsana New"/>
          <w:spacing w:val="-2"/>
          <w:sz w:val="30"/>
          <w:szCs w:val="30"/>
          <w:cs/>
        </w:rPr>
        <w:t>ล้านบาทแล</w:t>
      </w:r>
      <w:r w:rsidRPr="00C76461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740FEF" w:rsidRPr="00C76461">
        <w:rPr>
          <w:rFonts w:ascii="Angsana New" w:hAnsi="Angsana New"/>
          <w:spacing w:val="-2"/>
          <w:sz w:val="30"/>
          <w:szCs w:val="30"/>
        </w:rPr>
        <w:t>1,</w:t>
      </w:r>
      <w:r w:rsidR="006427FB" w:rsidRPr="00C76461">
        <w:rPr>
          <w:rFonts w:ascii="Angsana New" w:hAnsi="Angsana New"/>
          <w:spacing w:val="-2"/>
          <w:sz w:val="30"/>
          <w:szCs w:val="30"/>
        </w:rPr>
        <w:t>4</w:t>
      </w:r>
      <w:r w:rsidR="00740FEF" w:rsidRPr="00C76461">
        <w:rPr>
          <w:rFonts w:ascii="Angsana New" w:hAnsi="Angsana New"/>
          <w:spacing w:val="-2"/>
          <w:sz w:val="30"/>
          <w:szCs w:val="30"/>
        </w:rPr>
        <w:t>36</w:t>
      </w:r>
      <w:r w:rsidR="005C38E4" w:rsidRPr="00C76461">
        <w:rPr>
          <w:rFonts w:ascii="Angsana New" w:hAnsi="Angsana New"/>
          <w:spacing w:val="-2"/>
          <w:sz w:val="30"/>
          <w:szCs w:val="30"/>
        </w:rPr>
        <w:t xml:space="preserve"> </w:t>
      </w:r>
      <w:r w:rsidRPr="00C76461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C76461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C76461">
        <w:rPr>
          <w:rFonts w:ascii="Angsana New" w:hAnsi="Angsana New"/>
          <w:i/>
          <w:iCs/>
          <w:sz w:val="30"/>
          <w:szCs w:val="30"/>
        </w:rPr>
        <w:t>256</w:t>
      </w:r>
      <w:r w:rsidR="00B710B1" w:rsidRPr="00C76461">
        <w:rPr>
          <w:rFonts w:ascii="Angsana New" w:hAnsi="Angsana New"/>
          <w:i/>
          <w:iCs/>
          <w:sz w:val="30"/>
          <w:szCs w:val="30"/>
        </w:rPr>
        <w:t>3</w:t>
      </w:r>
      <w:r w:rsidRPr="00C76461">
        <w:rPr>
          <w:rFonts w:ascii="Angsana New" w:hAnsi="Angsana New"/>
          <w:i/>
          <w:iCs/>
          <w:sz w:val="30"/>
          <w:szCs w:val="30"/>
        </w:rPr>
        <w:t>: 1,</w:t>
      </w:r>
      <w:r w:rsidR="00B710B1" w:rsidRPr="00C76461">
        <w:rPr>
          <w:rFonts w:ascii="Angsana New" w:hAnsi="Angsana New"/>
          <w:i/>
          <w:iCs/>
          <w:sz w:val="30"/>
          <w:szCs w:val="30"/>
        </w:rPr>
        <w:t>257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 </w:t>
      </w:r>
      <w:r w:rsidRPr="00C76461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 1,</w:t>
      </w:r>
      <w:r w:rsidR="00B710B1" w:rsidRPr="00C76461">
        <w:rPr>
          <w:rFonts w:ascii="Angsana New" w:hAnsi="Angsana New"/>
          <w:i/>
          <w:iCs/>
          <w:sz w:val="30"/>
          <w:szCs w:val="30"/>
        </w:rPr>
        <w:t>252</w:t>
      </w:r>
      <w:r w:rsidRPr="00C76461">
        <w:rPr>
          <w:rFonts w:ascii="Angsana New" w:hAnsi="Angsana New"/>
          <w:i/>
          <w:iCs/>
          <w:sz w:val="30"/>
          <w:szCs w:val="30"/>
        </w:rPr>
        <w:t xml:space="preserve"> </w:t>
      </w:r>
      <w:r w:rsidRPr="00C76461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บาท ตามลำดับ</w:t>
      </w:r>
      <w:r w:rsidRPr="00104E8F">
        <w:rPr>
          <w:rFonts w:ascii="Angsana New" w:hAnsi="Angsana New"/>
          <w:i/>
          <w:iCs/>
          <w:sz w:val="30"/>
          <w:szCs w:val="30"/>
        </w:rPr>
        <w:t>)</w:t>
      </w:r>
    </w:p>
    <w:p w14:paraId="367681CB" w14:textId="77777777" w:rsidR="00C60F16" w:rsidRPr="00104E8F" w:rsidRDefault="00C60F16" w:rsidP="00C60F16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22115D84" w14:textId="5C189677" w:rsidR="00384808" w:rsidRPr="00104E8F" w:rsidRDefault="000E4DEC" w:rsidP="004C0506">
      <w:pPr>
        <w:pStyle w:val="Heading1"/>
        <w:numPr>
          <w:ilvl w:val="0"/>
          <w:numId w:val="23"/>
        </w:numPr>
        <w:rPr>
          <w:b w:val="0"/>
          <w:bCs w:val="0"/>
          <w:szCs w:val="30"/>
        </w:rPr>
      </w:pPr>
      <w:r w:rsidRPr="00104E8F">
        <w:rPr>
          <w:szCs w:val="30"/>
        </w:rPr>
        <w:tab/>
      </w:r>
      <w:r w:rsidR="00B70ABF" w:rsidRPr="00104E8F">
        <w:rPr>
          <w:rFonts w:hint="cs"/>
          <w:szCs w:val="30"/>
          <w:cs/>
        </w:rPr>
        <w:t>ประมาณการหนี้สินไม่หมุนเวียนสำหรับ</w:t>
      </w:r>
      <w:r w:rsidR="00384808" w:rsidRPr="00104E8F">
        <w:rPr>
          <w:szCs w:val="30"/>
          <w:cs/>
        </w:rPr>
        <w:t xml:space="preserve">ผลประโยชน์พนักงาน </w:t>
      </w:r>
    </w:p>
    <w:p w14:paraId="0F3D549E" w14:textId="5C5155AA" w:rsidR="00384808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</w:rPr>
      </w:pPr>
    </w:p>
    <w:p w14:paraId="7632CF78" w14:textId="4A2E582E" w:rsidR="008140A6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F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EF9AE9B" w14:textId="267E2BD9" w:rsidR="008140A6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11A770" w14:textId="77777777" w:rsidR="008140A6" w:rsidRPr="00104E8F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6B514548" w14:textId="77777777" w:rsidR="008140A6" w:rsidRPr="00104E8F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</w:p>
    <w:p w14:paraId="375E96E6" w14:textId="1FE871F9" w:rsidR="008140A6" w:rsidRPr="00330320" w:rsidRDefault="008140A6" w:rsidP="00330320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30320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1BBD82" w14:textId="69E5AE20" w:rsidR="008140A6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2B55EF79" w14:textId="77777777" w:rsidR="005A0988" w:rsidRPr="00104E8F" w:rsidRDefault="005A0988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42CFC0EF" w14:textId="4C5ED687" w:rsidR="008140A6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D58CF5C" w14:textId="0317DFDB" w:rsidR="008140A6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</w:p>
    <w:p w14:paraId="2AF0105C" w14:textId="4439219F" w:rsidR="008140A6" w:rsidRPr="00330320" w:rsidRDefault="008140A6" w:rsidP="008140A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330320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56B05DC1" w14:textId="77777777" w:rsidR="008140A6" w:rsidRPr="00330320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sz w:val="30"/>
          <w:szCs w:val="30"/>
        </w:rPr>
      </w:pPr>
    </w:p>
    <w:p w14:paraId="45F38988" w14:textId="6BA88CE5" w:rsidR="008140A6" w:rsidRPr="00330320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330320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30320">
        <w:rPr>
          <w:rFonts w:ascii="Angsana New" w:hAnsi="Angsana New"/>
          <w:i/>
          <w:sz w:val="30"/>
          <w:szCs w:val="30"/>
        </w:rPr>
        <w:t xml:space="preserve"> </w:t>
      </w:r>
      <w:r w:rsidRPr="00330320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30320">
        <w:rPr>
          <w:rFonts w:ascii="Angsana New" w:hAnsi="Angsana New"/>
          <w:i/>
          <w:sz w:val="30"/>
          <w:szCs w:val="30"/>
        </w:rPr>
        <w:t xml:space="preserve"> </w:t>
      </w:r>
      <w:r w:rsidRPr="00330320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C321EDC" w14:textId="69D6A686" w:rsidR="00924361" w:rsidRDefault="00924361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9EE4B08" w14:textId="4B7657BC" w:rsidR="00924361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104E8F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61092AD" w14:textId="14D7C659" w:rsidR="00924361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14:paraId="54C86577" w14:textId="77777777" w:rsidR="00924361" w:rsidRPr="00104E8F" w:rsidRDefault="00924361" w:rsidP="008928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 w:firstLine="540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6E956DB" w14:textId="77777777" w:rsidR="00924361" w:rsidRPr="00104E8F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</w:p>
    <w:p w14:paraId="3750471B" w14:textId="6DEB0A5F" w:rsidR="00EC3935" w:rsidRPr="00330320" w:rsidRDefault="00924361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20"/>
          <w:szCs w:val="20"/>
        </w:rPr>
      </w:pPr>
      <w:r w:rsidRPr="00104E8F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104E8F">
        <w:rPr>
          <w:rFonts w:ascii="Angsana New" w:hAnsi="Angsana New"/>
          <w:i/>
          <w:sz w:val="30"/>
          <w:szCs w:val="30"/>
        </w:rPr>
        <w:br/>
      </w:r>
      <w:r w:rsidRPr="00104E8F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104E8F">
        <w:rPr>
          <w:rFonts w:ascii="Angsana New" w:hAnsi="Angsana New"/>
          <w:sz w:val="20"/>
          <w:szCs w:val="20"/>
          <w:cs/>
        </w:rPr>
        <w:t xml:space="preserve"> </w:t>
      </w:r>
    </w:p>
    <w:p w14:paraId="1BB9F900" w14:textId="77777777" w:rsidR="00EC3935" w:rsidRPr="00330320" w:rsidRDefault="00EC393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104E8F" w14:paraId="7E618AA1" w14:textId="77777777" w:rsidTr="009C437F">
        <w:trPr>
          <w:trHeight w:val="346"/>
        </w:trPr>
        <w:tc>
          <w:tcPr>
            <w:tcW w:w="4050" w:type="dxa"/>
          </w:tcPr>
          <w:p w14:paraId="3EE3E5B3" w14:textId="77777777" w:rsidR="00384808" w:rsidRPr="00104E8F" w:rsidRDefault="00384808" w:rsidP="000E6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7EFD5A0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E32D8C" w14:textId="77777777" w:rsidR="00384808" w:rsidRPr="00104E8F" w:rsidRDefault="00384808" w:rsidP="000E69F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64572634" w14:textId="77777777" w:rsidR="00384808" w:rsidRPr="00104E8F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0EE2" w:rsidRPr="00104E8F" w14:paraId="556FEAFF" w14:textId="77777777" w:rsidTr="00400EE2">
        <w:trPr>
          <w:trHeight w:val="346"/>
        </w:trPr>
        <w:tc>
          <w:tcPr>
            <w:tcW w:w="4050" w:type="dxa"/>
          </w:tcPr>
          <w:p w14:paraId="7F103859" w14:textId="77777777" w:rsidR="00400EE2" w:rsidRPr="00104E8F" w:rsidRDefault="00400EE2" w:rsidP="00400EE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4EA3E5" w14:textId="0B46A3EE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261E1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1DED6" w14:textId="45AE6042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EE9961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7EC56D" w14:textId="65DBA5DF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8C05C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7A87A7D" w14:textId="18A9E33B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1A83" w:rsidRPr="00104E8F" w14:paraId="2CAE69FD" w14:textId="77777777" w:rsidTr="009C437F">
        <w:trPr>
          <w:trHeight w:val="346"/>
        </w:trPr>
        <w:tc>
          <w:tcPr>
            <w:tcW w:w="4050" w:type="dxa"/>
          </w:tcPr>
          <w:p w14:paraId="41970D75" w14:textId="77777777" w:rsidR="00511A83" w:rsidRPr="00104E8F" w:rsidRDefault="00511A83" w:rsidP="00511A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AEC0CA8" w14:textId="77777777" w:rsidR="00511A83" w:rsidRPr="00104E8F" w:rsidRDefault="00511A83" w:rsidP="00511A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0EE2" w:rsidRPr="00104E8F" w14:paraId="57F47EB1" w14:textId="77777777" w:rsidTr="009C437F">
        <w:trPr>
          <w:trHeight w:val="346"/>
        </w:trPr>
        <w:tc>
          <w:tcPr>
            <w:tcW w:w="4050" w:type="dxa"/>
            <w:vAlign w:val="bottom"/>
          </w:tcPr>
          <w:p w14:paraId="3A24EA66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411C94" w14:textId="7EDB2F00" w:rsidR="00400EE2" w:rsidRPr="00104E8F" w:rsidRDefault="00740FEF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185,524</w:t>
            </w:r>
          </w:p>
        </w:tc>
        <w:tc>
          <w:tcPr>
            <w:tcW w:w="270" w:type="dxa"/>
            <w:vAlign w:val="bottom"/>
          </w:tcPr>
          <w:p w14:paraId="1DF22539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8AABCF" w14:textId="36EF6565" w:rsidR="00400EE2" w:rsidRPr="00104E8F" w:rsidRDefault="00400EE2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193,566</w:t>
            </w:r>
          </w:p>
        </w:tc>
        <w:tc>
          <w:tcPr>
            <w:tcW w:w="270" w:type="dxa"/>
            <w:vAlign w:val="bottom"/>
          </w:tcPr>
          <w:p w14:paraId="7BEE1590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BE2EC5" w14:textId="72F16B33" w:rsidR="00400EE2" w:rsidRPr="00104E8F" w:rsidRDefault="00740FEF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184,407</w:t>
            </w:r>
          </w:p>
        </w:tc>
        <w:tc>
          <w:tcPr>
            <w:tcW w:w="270" w:type="dxa"/>
            <w:vAlign w:val="bottom"/>
          </w:tcPr>
          <w:p w14:paraId="56152657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46CAB4E" w14:textId="7F969F25" w:rsidR="00400EE2" w:rsidRPr="00104E8F" w:rsidRDefault="00400EE2" w:rsidP="00400E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192,504</w:t>
            </w:r>
          </w:p>
        </w:tc>
      </w:tr>
    </w:tbl>
    <w:p w14:paraId="1D35C3A4" w14:textId="1AD0B360" w:rsidR="00D4486C" w:rsidRDefault="00D4486C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537E291D" w14:textId="29FC2311" w:rsidR="005A0988" w:rsidRDefault="005A0988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48D9FB5F" w14:textId="6D8D4E31" w:rsidR="005A0988" w:rsidRDefault="005A0988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60FD901B" w14:textId="7A8E41A2" w:rsidR="005A0988" w:rsidRDefault="005A0988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3E78DE49" w14:textId="3DF468DE" w:rsidR="005A0988" w:rsidRDefault="005A0988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6467D806" w14:textId="7ED7540A" w:rsidR="005A0988" w:rsidRDefault="005A0988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25BFF91F" w14:textId="77777777" w:rsidR="005A0988" w:rsidRPr="00104E8F" w:rsidRDefault="005A0988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61721233" w14:textId="4BA89064" w:rsidR="0088267E" w:rsidRPr="00104E8F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104E8F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Pr="00104E8F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104E8F">
        <w:rPr>
          <w:b/>
          <w:bCs/>
          <w:i/>
          <w:iCs/>
          <w:sz w:val="30"/>
          <w:szCs w:val="30"/>
          <w:cs/>
        </w:rPr>
        <w:t xml:space="preserve"> </w:t>
      </w:r>
      <w:r w:rsidRPr="00104E8F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70310E82" w14:textId="77777777" w:rsidR="0088267E" w:rsidRPr="00104E8F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5068538" w14:textId="77777777" w:rsidR="00DB05DC" w:rsidRPr="00104E8F" w:rsidRDefault="00F63433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  <w:r w:rsidRPr="00104E8F">
        <w:rPr>
          <w:sz w:val="30"/>
          <w:szCs w:val="30"/>
          <w:cs/>
        </w:rPr>
        <w:t>กลุ่มบริษัทจัดการโครงการ</w:t>
      </w:r>
      <w:r w:rsidR="0088267E" w:rsidRPr="00104E8F">
        <w:rPr>
          <w:rFonts w:hint="cs"/>
          <w:sz w:val="30"/>
          <w:szCs w:val="30"/>
          <w:cs/>
        </w:rPr>
        <w:t>ผลประโยชน์ที่กำหนดไว้</w:t>
      </w:r>
      <w:r w:rsidRPr="00104E8F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04E8F">
        <w:rPr>
          <w:rFonts w:ascii="Angsana New" w:hAnsi="Angsana New"/>
          <w:sz w:val="30"/>
          <w:szCs w:val="30"/>
        </w:rPr>
        <w:t xml:space="preserve">2541 </w:t>
      </w:r>
      <w:r w:rsidRPr="00104E8F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9583F" w:rsidRPr="00104E8F">
        <w:rPr>
          <w:sz w:val="30"/>
          <w:szCs w:val="30"/>
        </w:rPr>
        <w:t xml:space="preserve"> </w:t>
      </w:r>
      <w:r w:rsidR="00DB05DC" w:rsidRPr="00104E8F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A26A4" w:rsidRPr="00104E8F">
        <w:rPr>
          <w:rFonts w:ascii="Angsana New" w:hAnsi="Angsana New"/>
          <w:sz w:val="30"/>
          <w:szCs w:val="30"/>
          <w:cs/>
        </w:rPr>
        <w:t>และ</w:t>
      </w:r>
      <w:r w:rsidR="00DB05DC" w:rsidRPr="00104E8F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06316FB7" w14:textId="77777777" w:rsidR="00D74C6A" w:rsidRPr="00104E8F" w:rsidRDefault="00D74C6A" w:rsidP="00A9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601"/>
        <w:gridCol w:w="1162"/>
        <w:gridCol w:w="258"/>
        <w:gridCol w:w="1162"/>
        <w:gridCol w:w="292"/>
        <w:gridCol w:w="1162"/>
        <w:gridCol w:w="292"/>
        <w:gridCol w:w="1162"/>
      </w:tblGrid>
      <w:tr w:rsidR="00A86BD2" w:rsidRPr="00104E8F" w14:paraId="7462D2D5" w14:textId="77777777" w:rsidTr="00FD5DB4">
        <w:trPr>
          <w:trHeight w:val="415"/>
          <w:tblHeader/>
        </w:trPr>
        <w:tc>
          <w:tcPr>
            <w:tcW w:w="3601" w:type="dxa"/>
            <w:vMerge w:val="restart"/>
            <w:shd w:val="clear" w:color="auto" w:fill="auto"/>
          </w:tcPr>
          <w:p w14:paraId="31978610" w14:textId="77777777" w:rsidR="00A9046E" w:rsidRPr="00104E8F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CFEF1B3" w14:textId="77777777" w:rsidR="00A86BD2" w:rsidRPr="00104E8F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2582" w:type="dxa"/>
            <w:gridSpan w:val="3"/>
          </w:tcPr>
          <w:p w14:paraId="7B8B2A5A" w14:textId="77777777" w:rsidR="00A86BD2" w:rsidRPr="00104E8F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</w:tcPr>
          <w:p w14:paraId="24E4C618" w14:textId="77777777" w:rsidR="00A86BD2" w:rsidRPr="00104E8F" w:rsidRDefault="00A86B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779042E2" w14:textId="77777777" w:rsidR="00A86BD2" w:rsidRPr="00104E8F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00EE2" w:rsidRPr="00104E8F" w14:paraId="470CD677" w14:textId="77777777" w:rsidTr="00FD5DB4">
        <w:trPr>
          <w:trHeight w:val="400"/>
          <w:tblHeader/>
        </w:trPr>
        <w:tc>
          <w:tcPr>
            <w:tcW w:w="3601" w:type="dxa"/>
            <w:vMerge/>
          </w:tcPr>
          <w:p w14:paraId="0E3F239A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74585EA" w14:textId="6C681D2E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12F39FA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7BCFE8BC" w14:textId="0108172D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14:paraId="722067FC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04219C5" w14:textId="45070FF2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62E371B5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A8E101C" w14:textId="61A08A3A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6BD2" w:rsidRPr="00104E8F" w14:paraId="4BB9B0A7" w14:textId="77777777" w:rsidTr="00FD5DB4">
        <w:trPr>
          <w:trHeight w:val="400"/>
          <w:tblHeader/>
        </w:trPr>
        <w:tc>
          <w:tcPr>
            <w:tcW w:w="3601" w:type="dxa"/>
          </w:tcPr>
          <w:p w14:paraId="528C7A55" w14:textId="77777777" w:rsidR="00A86BD2" w:rsidRPr="00104E8F" w:rsidRDefault="00A86BD2" w:rsidP="00511A8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7"/>
          </w:tcPr>
          <w:p w14:paraId="723DE651" w14:textId="77777777" w:rsidR="00A86BD2" w:rsidRPr="00104E8F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0EE2" w:rsidRPr="00104E8F" w14:paraId="43E3549C" w14:textId="77777777" w:rsidTr="00FD5DB4">
        <w:trPr>
          <w:trHeight w:val="415"/>
        </w:trPr>
        <w:tc>
          <w:tcPr>
            <w:tcW w:w="3601" w:type="dxa"/>
          </w:tcPr>
          <w:p w14:paraId="2DBAE0FE" w14:textId="77777777" w:rsidR="00400EE2" w:rsidRPr="00104E8F" w:rsidRDefault="00400EE2" w:rsidP="00400EE2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  <w:vAlign w:val="bottom"/>
          </w:tcPr>
          <w:p w14:paraId="75564072" w14:textId="33D769D9" w:rsidR="00400EE2" w:rsidRPr="00400EE2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</w:rPr>
            </w:pPr>
            <w:r w:rsidRPr="00400EE2">
              <w:rPr>
                <w:rFonts w:ascii="Angsana New" w:hAnsi="Angsana New" w:cs="Angsana New"/>
                <w:sz w:val="30"/>
                <w:szCs w:val="30"/>
                <w:lang w:bidi="th-TH"/>
              </w:rPr>
              <w:t>193,566</w:t>
            </w:r>
          </w:p>
        </w:tc>
        <w:tc>
          <w:tcPr>
            <w:tcW w:w="258" w:type="dxa"/>
          </w:tcPr>
          <w:p w14:paraId="08F33CE5" w14:textId="77777777" w:rsidR="00400EE2" w:rsidRPr="00400EE2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673CAD2" w14:textId="7F46EE8A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191,544</w:t>
            </w:r>
          </w:p>
        </w:tc>
        <w:tc>
          <w:tcPr>
            <w:tcW w:w="292" w:type="dxa"/>
          </w:tcPr>
          <w:p w14:paraId="5338CBE1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F25EAA" w14:textId="2DF19040" w:rsidR="00400EE2" w:rsidRPr="00400EE2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</w:rPr>
            </w:pPr>
            <w:r w:rsidRPr="00400EE2">
              <w:rPr>
                <w:rFonts w:ascii="Angsana New" w:hAnsi="Angsana New" w:cs="Angsana New"/>
                <w:sz w:val="30"/>
                <w:szCs w:val="30"/>
              </w:rPr>
              <w:t>192,504</w:t>
            </w:r>
          </w:p>
        </w:tc>
        <w:tc>
          <w:tcPr>
            <w:tcW w:w="292" w:type="dxa"/>
          </w:tcPr>
          <w:p w14:paraId="21267720" w14:textId="77777777" w:rsidR="00400EE2" w:rsidRPr="00400EE2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B4D885" w14:textId="1266F5A2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190,617</w:t>
            </w:r>
          </w:p>
        </w:tc>
      </w:tr>
      <w:tr w:rsidR="00400EE2" w:rsidRPr="00104E8F" w14:paraId="208C89A5" w14:textId="77777777" w:rsidTr="00FD5DB4">
        <w:trPr>
          <w:trHeight w:val="272"/>
        </w:trPr>
        <w:tc>
          <w:tcPr>
            <w:tcW w:w="3601" w:type="dxa"/>
          </w:tcPr>
          <w:p w14:paraId="0331CCE7" w14:textId="77777777" w:rsidR="00400EE2" w:rsidRPr="00104E8F" w:rsidRDefault="00400EE2" w:rsidP="00400EE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2" w:type="dxa"/>
          </w:tcPr>
          <w:p w14:paraId="288E606F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58" w:type="dxa"/>
          </w:tcPr>
          <w:p w14:paraId="791643BC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2" w:type="dxa"/>
          </w:tcPr>
          <w:p w14:paraId="66318A17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92" w:type="dxa"/>
          </w:tcPr>
          <w:p w14:paraId="158B8BDE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2" w:type="dxa"/>
          </w:tcPr>
          <w:p w14:paraId="258192A0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92" w:type="dxa"/>
          </w:tcPr>
          <w:p w14:paraId="76E2C8D5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2" w:type="dxa"/>
          </w:tcPr>
          <w:p w14:paraId="753F82DF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400EE2" w:rsidRPr="00104E8F" w14:paraId="3F74734F" w14:textId="77777777" w:rsidTr="00FD5DB4">
        <w:trPr>
          <w:trHeight w:val="415"/>
        </w:trPr>
        <w:tc>
          <w:tcPr>
            <w:tcW w:w="3601" w:type="dxa"/>
          </w:tcPr>
          <w:p w14:paraId="4A893052" w14:textId="77777777" w:rsidR="00400EE2" w:rsidRPr="00094E10" w:rsidRDefault="00400EE2" w:rsidP="00400EE2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94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94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62" w:type="dxa"/>
          </w:tcPr>
          <w:p w14:paraId="0C0F882B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4AE78CF2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70A04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2" w:type="dxa"/>
          </w:tcPr>
          <w:p w14:paraId="7EE7F6B8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F0E4AF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6B81E084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8F2B13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B1A6C" w:rsidRPr="00104E8F" w14:paraId="131AABEF" w14:textId="77777777" w:rsidTr="00FD5DB4">
        <w:trPr>
          <w:trHeight w:val="400"/>
        </w:trPr>
        <w:tc>
          <w:tcPr>
            <w:tcW w:w="3601" w:type="dxa"/>
          </w:tcPr>
          <w:p w14:paraId="71787DD4" w14:textId="77777777" w:rsidR="004B1A6C" w:rsidRPr="00104E8F" w:rsidRDefault="004B1A6C" w:rsidP="004B1A6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2" w:type="dxa"/>
          </w:tcPr>
          <w:p w14:paraId="36802FF1" w14:textId="0443E013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9,54</w:t>
            </w:r>
            <w:r w:rsidR="006427FB"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8" w:type="dxa"/>
          </w:tcPr>
          <w:p w14:paraId="6EBC0930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B97212" w14:textId="566833C7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9,338</w:t>
            </w:r>
          </w:p>
        </w:tc>
        <w:tc>
          <w:tcPr>
            <w:tcW w:w="292" w:type="dxa"/>
          </w:tcPr>
          <w:p w14:paraId="6B59EB49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3A44C0C" w14:textId="4B385E32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9,43</w:t>
            </w:r>
            <w:r w:rsidR="006427FB"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92" w:type="dxa"/>
          </w:tcPr>
          <w:p w14:paraId="0106645F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45354D" w14:textId="34BD7E4D" w:rsidR="004B1A6C" w:rsidRPr="00104E8F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9,226</w:t>
            </w:r>
          </w:p>
        </w:tc>
      </w:tr>
      <w:tr w:rsidR="004B1A6C" w:rsidRPr="00104E8F" w14:paraId="2149EEC5" w14:textId="77777777" w:rsidTr="00FD5DB4">
        <w:trPr>
          <w:trHeight w:val="415"/>
        </w:trPr>
        <w:tc>
          <w:tcPr>
            <w:tcW w:w="3601" w:type="dxa"/>
          </w:tcPr>
          <w:p w14:paraId="0142B07E" w14:textId="77777777" w:rsidR="004B1A6C" w:rsidRPr="00104E8F" w:rsidRDefault="004B1A6C" w:rsidP="004B1A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62" w:type="dxa"/>
          </w:tcPr>
          <w:p w14:paraId="76797BE1" w14:textId="35133603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2,267</w:t>
            </w:r>
          </w:p>
        </w:tc>
        <w:tc>
          <w:tcPr>
            <w:tcW w:w="258" w:type="dxa"/>
          </w:tcPr>
          <w:p w14:paraId="2D926A17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FCC367" w14:textId="24BEEC6D" w:rsidR="004B1A6C" w:rsidRPr="00C76461" w:rsidRDefault="004B1A6C" w:rsidP="004B1A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</w:rPr>
            </w:pPr>
            <w:r w:rsidRPr="00C764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FE13875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E3FCBE1" w14:textId="260C260B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2,267</w:t>
            </w:r>
          </w:p>
        </w:tc>
        <w:tc>
          <w:tcPr>
            <w:tcW w:w="292" w:type="dxa"/>
          </w:tcPr>
          <w:p w14:paraId="407D3561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759E63" w14:textId="61EF8916" w:rsidR="004B1A6C" w:rsidRPr="00104E8F" w:rsidRDefault="004B1A6C" w:rsidP="004B1A6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1A6C" w:rsidRPr="00104E8F" w14:paraId="1A442693" w14:textId="77777777" w:rsidTr="00FD5DB4">
        <w:trPr>
          <w:trHeight w:val="415"/>
        </w:trPr>
        <w:tc>
          <w:tcPr>
            <w:tcW w:w="3601" w:type="dxa"/>
          </w:tcPr>
          <w:p w14:paraId="2C59B4E3" w14:textId="77777777" w:rsidR="004B1A6C" w:rsidRPr="00104E8F" w:rsidRDefault="004B1A6C" w:rsidP="004B1A6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87D4096" w14:textId="515CD7A1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4,44</w:t>
            </w:r>
            <w:r w:rsidR="006427FB"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</w:tcPr>
          <w:p w14:paraId="48235EFB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FFFAEA2" w14:textId="29795485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bidi="th-TH"/>
              </w:rPr>
              <w:t>4,250</w:t>
            </w:r>
          </w:p>
        </w:tc>
        <w:tc>
          <w:tcPr>
            <w:tcW w:w="292" w:type="dxa"/>
          </w:tcPr>
          <w:p w14:paraId="5EDB4275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C9178E5" w14:textId="4459C759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4,41</w:t>
            </w:r>
            <w:r w:rsidR="006427FB"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92" w:type="dxa"/>
          </w:tcPr>
          <w:p w14:paraId="13D79C5F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1969E4F" w14:textId="4DAAF1EA" w:rsidR="004B1A6C" w:rsidRPr="00104E8F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4,227</w:t>
            </w:r>
          </w:p>
        </w:tc>
      </w:tr>
      <w:tr w:rsidR="00400EE2" w:rsidRPr="00104E8F" w14:paraId="12B6B99D" w14:textId="77777777" w:rsidTr="00FD5DB4">
        <w:trPr>
          <w:trHeight w:val="400"/>
        </w:trPr>
        <w:tc>
          <w:tcPr>
            <w:tcW w:w="3601" w:type="dxa"/>
          </w:tcPr>
          <w:p w14:paraId="4388A221" w14:textId="77777777" w:rsidR="00400EE2" w:rsidRPr="00104E8F" w:rsidRDefault="00400EE2" w:rsidP="00400EE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BC0A5D3" w14:textId="2D1B09DF" w:rsidR="00400EE2" w:rsidRPr="00C76461" w:rsidRDefault="004B1A6C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16,258</w:t>
            </w:r>
          </w:p>
        </w:tc>
        <w:tc>
          <w:tcPr>
            <w:tcW w:w="258" w:type="dxa"/>
          </w:tcPr>
          <w:p w14:paraId="58A687B0" w14:textId="77777777" w:rsidR="00400EE2" w:rsidRPr="00C76461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7B0447B" w14:textId="20578A35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13,588</w:t>
            </w:r>
          </w:p>
        </w:tc>
        <w:tc>
          <w:tcPr>
            <w:tcW w:w="292" w:type="dxa"/>
          </w:tcPr>
          <w:p w14:paraId="103FD87C" w14:textId="77777777" w:rsidR="00400EE2" w:rsidRPr="00C76461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C60D08E" w14:textId="26588CBC" w:rsidR="00400EE2" w:rsidRPr="00C76461" w:rsidRDefault="004B1A6C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16,114</w:t>
            </w:r>
          </w:p>
        </w:tc>
        <w:tc>
          <w:tcPr>
            <w:tcW w:w="292" w:type="dxa"/>
          </w:tcPr>
          <w:p w14:paraId="292DCAAD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CC528AF" w14:textId="1952908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13,453</w:t>
            </w:r>
          </w:p>
        </w:tc>
      </w:tr>
      <w:tr w:rsidR="00400EE2" w:rsidRPr="00104E8F" w14:paraId="50064DEE" w14:textId="77777777" w:rsidTr="00FD5DB4">
        <w:trPr>
          <w:trHeight w:val="415"/>
        </w:trPr>
        <w:tc>
          <w:tcPr>
            <w:tcW w:w="3601" w:type="dxa"/>
          </w:tcPr>
          <w:p w14:paraId="06FB6F11" w14:textId="44B300AA" w:rsidR="00400EE2" w:rsidRPr="00104E8F" w:rsidRDefault="00400EE2" w:rsidP="00400EE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6E08709" w14:textId="77777777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1EA95663" w14:textId="77777777" w:rsidR="00400EE2" w:rsidRPr="00C76461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63E004" w14:textId="77777777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4F95E14E" w14:textId="77777777" w:rsidR="00400EE2" w:rsidRPr="00C76461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3F13DBC" w14:textId="77777777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18DA2B51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4BC89FC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94E10" w:rsidRPr="00104E8F" w14:paraId="6C676B05" w14:textId="77777777" w:rsidTr="00FD5DB4">
        <w:trPr>
          <w:trHeight w:val="415"/>
        </w:trPr>
        <w:tc>
          <w:tcPr>
            <w:tcW w:w="3601" w:type="dxa"/>
          </w:tcPr>
          <w:p w14:paraId="0CDD2196" w14:textId="222D60B6" w:rsidR="00094E10" w:rsidRPr="00094E10" w:rsidRDefault="00094E10" w:rsidP="00400EE2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2" w:type="dxa"/>
          </w:tcPr>
          <w:p w14:paraId="1A5E36E2" w14:textId="77777777" w:rsidR="00094E10" w:rsidRPr="00C76461" w:rsidRDefault="00094E10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B6C4934" w14:textId="77777777" w:rsidR="00094E10" w:rsidRPr="00C76461" w:rsidRDefault="00094E10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4412635" w14:textId="77777777" w:rsidR="00094E10" w:rsidRPr="00C76461" w:rsidRDefault="00094E10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0263A2B0" w14:textId="77777777" w:rsidR="00094E10" w:rsidRPr="00C76461" w:rsidRDefault="00094E10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64EEE9" w14:textId="77777777" w:rsidR="00094E10" w:rsidRPr="00C76461" w:rsidRDefault="00094E10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122E4A99" w14:textId="77777777" w:rsidR="00094E10" w:rsidRPr="00104E8F" w:rsidRDefault="00094E10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F093EB" w14:textId="77777777" w:rsidR="00094E10" w:rsidRPr="00104E8F" w:rsidRDefault="00094E10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00EE2" w:rsidRPr="00104E8F" w14:paraId="5DC5F919" w14:textId="77777777" w:rsidTr="00FD5DB4">
        <w:trPr>
          <w:trHeight w:val="162"/>
        </w:trPr>
        <w:tc>
          <w:tcPr>
            <w:tcW w:w="3601" w:type="dxa"/>
          </w:tcPr>
          <w:p w14:paraId="1CE884F2" w14:textId="7BD9C3E1" w:rsidR="00400EE2" w:rsidRPr="00104E8F" w:rsidRDefault="0072180B" w:rsidP="00400EE2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310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5531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0EE2"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="00400EE2" w:rsidRPr="00104E8F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5310C" w:rsidRPr="00104E8F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  <w:r w:rsidR="00400EE2" w:rsidRPr="00104E8F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  <w:r w:rsidR="00400EE2"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2" w:type="dxa"/>
          </w:tcPr>
          <w:p w14:paraId="1F40F775" w14:textId="77777777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A61F82E" w14:textId="77777777" w:rsidR="00400EE2" w:rsidRPr="00C76461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2" w:type="dxa"/>
          </w:tcPr>
          <w:p w14:paraId="3B7ACAC9" w14:textId="77777777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70C26532" w14:textId="77777777" w:rsidR="00400EE2" w:rsidRPr="00C76461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2" w:type="dxa"/>
            <w:vAlign w:val="bottom"/>
          </w:tcPr>
          <w:p w14:paraId="6CB129BF" w14:textId="77777777" w:rsidR="00400EE2" w:rsidRPr="00C76461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92" w:type="dxa"/>
            <w:vAlign w:val="bottom"/>
          </w:tcPr>
          <w:p w14:paraId="639B6485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2" w:type="dxa"/>
            <w:vAlign w:val="bottom"/>
          </w:tcPr>
          <w:p w14:paraId="5B6C1DF4" w14:textId="77777777" w:rsidR="00400EE2" w:rsidRPr="00104E8F" w:rsidRDefault="00400EE2" w:rsidP="00400E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</w:tr>
      <w:tr w:rsidR="004B1A6C" w:rsidRPr="00104E8F" w14:paraId="487E9671" w14:textId="77777777" w:rsidTr="00DB67CB">
        <w:trPr>
          <w:trHeight w:val="162"/>
        </w:trPr>
        <w:tc>
          <w:tcPr>
            <w:tcW w:w="3601" w:type="dxa"/>
          </w:tcPr>
          <w:p w14:paraId="6520F974" w14:textId="17668794" w:rsidR="004B1A6C" w:rsidRPr="00104E8F" w:rsidRDefault="004B1A6C" w:rsidP="004B1A6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162" w:type="dxa"/>
          </w:tcPr>
          <w:p w14:paraId="3D0EB8D9" w14:textId="4580BBF4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3,406</w:t>
            </w:r>
          </w:p>
        </w:tc>
        <w:tc>
          <w:tcPr>
            <w:tcW w:w="258" w:type="dxa"/>
            <w:vAlign w:val="bottom"/>
          </w:tcPr>
          <w:p w14:paraId="78D63146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2" w:type="dxa"/>
          </w:tcPr>
          <w:p w14:paraId="4C2D3F78" w14:textId="379E0647" w:rsidR="004B1A6C" w:rsidRPr="00C76461" w:rsidRDefault="004B1A6C" w:rsidP="004B1A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</w:rPr>
            </w:pPr>
            <w:r w:rsidRPr="00C764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  <w:vAlign w:val="bottom"/>
          </w:tcPr>
          <w:p w14:paraId="7EE8ADF0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2" w:type="dxa"/>
          </w:tcPr>
          <w:p w14:paraId="3F65DE1A" w14:textId="5BABD8A9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3,406</w:t>
            </w:r>
          </w:p>
        </w:tc>
        <w:tc>
          <w:tcPr>
            <w:tcW w:w="292" w:type="dxa"/>
            <w:vAlign w:val="bottom"/>
          </w:tcPr>
          <w:p w14:paraId="4206667C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2" w:type="dxa"/>
          </w:tcPr>
          <w:p w14:paraId="0A967120" w14:textId="7260D930" w:rsidR="004B1A6C" w:rsidRPr="004B1A6C" w:rsidRDefault="004B1A6C" w:rsidP="004B1A6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1A6C" w:rsidRPr="00104E8F" w14:paraId="1AC3D786" w14:textId="77777777" w:rsidTr="004B1A6C">
        <w:trPr>
          <w:trHeight w:val="162"/>
        </w:trPr>
        <w:tc>
          <w:tcPr>
            <w:tcW w:w="3601" w:type="dxa"/>
          </w:tcPr>
          <w:p w14:paraId="3EA7BBEB" w14:textId="6E5E57AD" w:rsidR="004B1A6C" w:rsidRPr="00104E8F" w:rsidRDefault="004B1A6C" w:rsidP="004B1A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2" w:type="dxa"/>
          </w:tcPr>
          <w:p w14:paraId="43E0F1E6" w14:textId="76B76218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(14,461)</w:t>
            </w:r>
          </w:p>
        </w:tc>
        <w:tc>
          <w:tcPr>
            <w:tcW w:w="258" w:type="dxa"/>
          </w:tcPr>
          <w:p w14:paraId="27ACE1FE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669428" w14:textId="02D94958" w:rsidR="004B1A6C" w:rsidRPr="00C76461" w:rsidRDefault="004B1A6C" w:rsidP="004B1A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64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04E95ED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51DA854E" w14:textId="6AA3B677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(14,289)</w:t>
            </w:r>
          </w:p>
        </w:tc>
        <w:tc>
          <w:tcPr>
            <w:tcW w:w="292" w:type="dxa"/>
          </w:tcPr>
          <w:p w14:paraId="4738E3DE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8A9004" w14:textId="22FAFE8C" w:rsidR="004B1A6C" w:rsidRPr="00104E8F" w:rsidRDefault="004B1A6C" w:rsidP="004B1A6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1A6C" w:rsidRPr="00104E8F" w14:paraId="39C30701" w14:textId="77777777" w:rsidTr="004B1A6C">
        <w:trPr>
          <w:trHeight w:val="162"/>
        </w:trPr>
        <w:tc>
          <w:tcPr>
            <w:tcW w:w="3601" w:type="dxa"/>
          </w:tcPr>
          <w:p w14:paraId="36DA41BC" w14:textId="742489B2" w:rsidR="004B1A6C" w:rsidRPr="00104E8F" w:rsidRDefault="004B1A6C" w:rsidP="004B1A6C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E188ADB" w14:textId="743B267B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(971)</w:t>
            </w:r>
          </w:p>
        </w:tc>
        <w:tc>
          <w:tcPr>
            <w:tcW w:w="258" w:type="dxa"/>
          </w:tcPr>
          <w:p w14:paraId="3E93F14A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C9C75EE" w14:textId="694F33BE" w:rsidR="004B1A6C" w:rsidRPr="00C76461" w:rsidRDefault="004B1A6C" w:rsidP="004B1A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64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9650155" w14:textId="77777777" w:rsidR="004B1A6C" w:rsidRPr="00C76461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2F0D380" w14:textId="259BE2BA" w:rsidR="004B1A6C" w:rsidRPr="00C76461" w:rsidRDefault="004B1A6C" w:rsidP="004B1A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(1,054)</w:t>
            </w:r>
          </w:p>
        </w:tc>
        <w:tc>
          <w:tcPr>
            <w:tcW w:w="292" w:type="dxa"/>
          </w:tcPr>
          <w:p w14:paraId="0BEEA321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CF4E35B" w14:textId="3E0BEA0B" w:rsidR="004B1A6C" w:rsidRPr="005A0988" w:rsidRDefault="004B1A6C" w:rsidP="004B1A6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09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0988" w:rsidRPr="00104E8F" w14:paraId="40D8EC1E" w14:textId="77777777" w:rsidTr="00FD5DB4">
        <w:trPr>
          <w:trHeight w:val="271"/>
        </w:trPr>
        <w:tc>
          <w:tcPr>
            <w:tcW w:w="3601" w:type="dxa"/>
          </w:tcPr>
          <w:p w14:paraId="09F08F41" w14:textId="77777777" w:rsidR="005A0988" w:rsidRPr="00104E8F" w:rsidRDefault="005A0988" w:rsidP="005A0988">
            <w:pPr>
              <w:ind w:left="342" w:hanging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B45494" w14:textId="2B84D328" w:rsidR="005A0988" w:rsidRPr="00C76461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(12,026)</w:t>
            </w:r>
          </w:p>
        </w:tc>
        <w:tc>
          <w:tcPr>
            <w:tcW w:w="258" w:type="dxa"/>
          </w:tcPr>
          <w:p w14:paraId="5D1D92CC" w14:textId="77777777" w:rsidR="005A0988" w:rsidRPr="00C76461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2957EA4" w14:textId="18FB4871" w:rsidR="005A0988" w:rsidRPr="00C76461" w:rsidRDefault="005A0988" w:rsidP="005A098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646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C282DF2" w14:textId="77777777" w:rsidR="005A0988" w:rsidRPr="00C76461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778AFC" w14:textId="773A42CE" w:rsidR="005A0988" w:rsidRPr="00C76461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4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(11,9</w:t>
            </w:r>
            <w:r w:rsidR="001903C7"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</w:t>
            </w:r>
            <w:r w:rsidRPr="00C764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511BB8DE" w14:textId="77777777" w:rsidR="005A0988" w:rsidRPr="00D62902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8FF5E4" w14:textId="48CDA668" w:rsidR="005A0988" w:rsidRPr="00D62902" w:rsidRDefault="005A0988" w:rsidP="005A098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629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A0988" w:rsidRPr="00104E8F" w14:paraId="2FBEAF1A" w14:textId="77777777" w:rsidTr="00FD5DB4">
        <w:trPr>
          <w:trHeight w:val="271"/>
        </w:trPr>
        <w:tc>
          <w:tcPr>
            <w:tcW w:w="3601" w:type="dxa"/>
          </w:tcPr>
          <w:p w14:paraId="1D903113" w14:textId="77777777" w:rsidR="005A0988" w:rsidRPr="00104E8F" w:rsidRDefault="005A0988" w:rsidP="005A0988">
            <w:pPr>
              <w:ind w:left="342" w:hanging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B77673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dxa"/>
          </w:tcPr>
          <w:p w14:paraId="7C47FDBA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0DDD49C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2" w:type="dxa"/>
          </w:tcPr>
          <w:p w14:paraId="0932513F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A639901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" w:type="dxa"/>
          </w:tcPr>
          <w:p w14:paraId="09F1A145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5C488BE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4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0988" w:rsidRPr="00104E8F" w14:paraId="0E86F1CC" w14:textId="77777777" w:rsidTr="00FD5DB4">
        <w:trPr>
          <w:trHeight w:val="415"/>
        </w:trPr>
        <w:tc>
          <w:tcPr>
            <w:tcW w:w="3601" w:type="dxa"/>
          </w:tcPr>
          <w:p w14:paraId="5CE70EE4" w14:textId="77777777" w:rsidR="005A0988" w:rsidRPr="00104E8F" w:rsidRDefault="005A0988" w:rsidP="005A098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733326C" w14:textId="3AAA88AE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274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72221ACB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16ADB7A" w14:textId="52D086D3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(11,566)</w:t>
            </w:r>
          </w:p>
        </w:tc>
        <w:tc>
          <w:tcPr>
            <w:tcW w:w="292" w:type="dxa"/>
          </w:tcPr>
          <w:p w14:paraId="1B72A95F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8D85105" w14:textId="40052995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274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3DA8E670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39D2451" w14:textId="2D4E3899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(11,566)</w:t>
            </w:r>
          </w:p>
        </w:tc>
      </w:tr>
      <w:tr w:rsidR="005A0988" w:rsidRPr="00104E8F" w14:paraId="78A2AB34" w14:textId="77777777" w:rsidTr="00FD5DB4">
        <w:trPr>
          <w:trHeight w:val="325"/>
        </w:trPr>
        <w:tc>
          <w:tcPr>
            <w:tcW w:w="3601" w:type="dxa"/>
          </w:tcPr>
          <w:p w14:paraId="69F6E5B1" w14:textId="77777777" w:rsidR="005A0988" w:rsidRPr="00104E8F" w:rsidRDefault="005A0988" w:rsidP="005A0988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D69530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dxa"/>
          </w:tcPr>
          <w:p w14:paraId="26261CC5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F2A6C3D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2" w:type="dxa"/>
          </w:tcPr>
          <w:p w14:paraId="39871C41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F53B704" w14:textId="77777777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2" w:type="dxa"/>
          </w:tcPr>
          <w:p w14:paraId="19A0E049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BC8FD1A" w14:textId="77777777" w:rsidR="005A0988" w:rsidRPr="001903C7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A0988" w:rsidRPr="00104E8F" w14:paraId="0C2DF5A0" w14:textId="77777777" w:rsidTr="00FD5DB4">
        <w:trPr>
          <w:trHeight w:val="400"/>
        </w:trPr>
        <w:tc>
          <w:tcPr>
            <w:tcW w:w="3601" w:type="dxa"/>
          </w:tcPr>
          <w:p w14:paraId="138EE527" w14:textId="77777777" w:rsidR="005A0988" w:rsidRPr="00104E8F" w:rsidRDefault="005A0988" w:rsidP="005A098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6BF9B500" w14:textId="179DAD4E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1A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185,524</w:t>
            </w:r>
          </w:p>
        </w:tc>
        <w:tc>
          <w:tcPr>
            <w:tcW w:w="258" w:type="dxa"/>
          </w:tcPr>
          <w:p w14:paraId="65A1A4CD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53C4A95" w14:textId="0682242A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193,566</w:t>
            </w:r>
          </w:p>
        </w:tc>
        <w:tc>
          <w:tcPr>
            <w:tcW w:w="292" w:type="dxa"/>
          </w:tcPr>
          <w:p w14:paraId="7505DE23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7D27E4C4" w14:textId="649765E9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1A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184,407</w:t>
            </w:r>
          </w:p>
        </w:tc>
        <w:tc>
          <w:tcPr>
            <w:tcW w:w="292" w:type="dxa"/>
          </w:tcPr>
          <w:p w14:paraId="7E801D5F" w14:textId="77777777" w:rsidR="005A0988" w:rsidRPr="00104E8F" w:rsidRDefault="005A0988" w:rsidP="005A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13F3D48E" w14:textId="60D85EDC" w:rsidR="005A0988" w:rsidRPr="00104E8F" w:rsidRDefault="005A0988" w:rsidP="005A09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192,504</w:t>
            </w:r>
          </w:p>
        </w:tc>
      </w:tr>
    </w:tbl>
    <w:p w14:paraId="5CF83D5D" w14:textId="24A936DD" w:rsidR="006B3A8C" w:rsidRDefault="006B3A8C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0AAA74C9" w14:textId="484EF4D9" w:rsidR="005A0988" w:rsidRDefault="005A0988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1813FAA8" w14:textId="5183BFFE" w:rsidR="005A0988" w:rsidRDefault="005A0988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46695F9F" w14:textId="53862343" w:rsidR="005A0988" w:rsidRDefault="005A0988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49A2BA84" w14:textId="77777777" w:rsidR="005A0988" w:rsidRPr="00104E8F" w:rsidRDefault="005A0988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1"/>
        <w:gridCol w:w="270"/>
        <w:gridCol w:w="8"/>
        <w:gridCol w:w="1143"/>
      </w:tblGrid>
      <w:tr w:rsidR="00384808" w:rsidRPr="00104E8F" w14:paraId="050492F7" w14:textId="77777777" w:rsidTr="00FD5DB4">
        <w:trPr>
          <w:trHeight w:val="389"/>
        </w:trPr>
        <w:tc>
          <w:tcPr>
            <w:tcW w:w="3960" w:type="dxa"/>
          </w:tcPr>
          <w:p w14:paraId="3A56FA44" w14:textId="77777777" w:rsidR="00384808" w:rsidRPr="00104E8F" w:rsidRDefault="00C6085E" w:rsidP="00C6085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2520" w:type="dxa"/>
            <w:gridSpan w:val="3"/>
          </w:tcPr>
          <w:p w14:paraId="35CBE89B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75D58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31B4ED69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EE2" w:rsidRPr="00104E8F" w14:paraId="6404ABEB" w14:textId="77777777" w:rsidTr="00FD5DB4">
        <w:tc>
          <w:tcPr>
            <w:tcW w:w="3960" w:type="dxa"/>
          </w:tcPr>
          <w:p w14:paraId="1B86BB97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D749A1" w14:textId="7F12A38F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305AB0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13EA6D" w14:textId="37EFFA32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15454C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0102516" w14:textId="10567E61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6BAAD6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4B85B885" w14:textId="30E3CCA5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1A83" w:rsidRPr="00104E8F" w14:paraId="4E28CC37" w14:textId="77777777" w:rsidTr="00FD5DB4">
        <w:tc>
          <w:tcPr>
            <w:tcW w:w="3960" w:type="dxa"/>
          </w:tcPr>
          <w:p w14:paraId="22443BE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92" w:type="dxa"/>
            <w:gridSpan w:val="8"/>
          </w:tcPr>
          <w:p w14:paraId="2EBAC51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B1A6C" w:rsidRPr="00104E8F" w14:paraId="154665A9" w14:textId="77777777" w:rsidTr="00FD5DB4">
        <w:tc>
          <w:tcPr>
            <w:tcW w:w="3960" w:type="dxa"/>
          </w:tcPr>
          <w:p w14:paraId="0E2F3C4A" w14:textId="77777777" w:rsidR="004B1A6C" w:rsidRPr="00104E8F" w:rsidRDefault="004B1A6C" w:rsidP="004B1A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4528A259" w14:textId="13BD2154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A6C">
              <w:rPr>
                <w:rFonts w:ascii="Angsana New" w:hAnsi="Angsana New"/>
                <w:sz w:val="30"/>
                <w:szCs w:val="30"/>
              </w:rPr>
              <w:t xml:space="preserve">0.52 </w:t>
            </w:r>
            <w:r w:rsidR="005A0988">
              <w:rPr>
                <w:rFonts w:ascii="Angsana New" w:hAnsi="Angsana New"/>
                <w:sz w:val="30"/>
                <w:szCs w:val="30"/>
              </w:rPr>
              <w:t>-</w:t>
            </w:r>
            <w:r w:rsidRPr="004B1A6C">
              <w:rPr>
                <w:rFonts w:ascii="Angsana New" w:hAnsi="Angsana New"/>
                <w:sz w:val="30"/>
                <w:szCs w:val="30"/>
              </w:rPr>
              <w:t xml:space="preserve"> 3.59</w:t>
            </w:r>
          </w:p>
        </w:tc>
        <w:tc>
          <w:tcPr>
            <w:tcW w:w="270" w:type="dxa"/>
          </w:tcPr>
          <w:p w14:paraId="42E90467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B59E" w14:textId="4C33CBF2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0" w:type="dxa"/>
          </w:tcPr>
          <w:p w14:paraId="32F62BD7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FCAEDA" w14:textId="16EC92C0" w:rsidR="004B1A6C" w:rsidRPr="004B1A6C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B1A6C">
              <w:rPr>
                <w:rFonts w:ascii="Angsana New" w:hAnsi="Angsana New"/>
                <w:sz w:val="29"/>
                <w:szCs w:val="29"/>
              </w:rPr>
              <w:t xml:space="preserve">0.52 </w:t>
            </w:r>
            <w:r w:rsidR="005A0988">
              <w:rPr>
                <w:rFonts w:ascii="Angsana New" w:hAnsi="Angsana New"/>
                <w:sz w:val="29"/>
                <w:szCs w:val="29"/>
              </w:rPr>
              <w:t>-</w:t>
            </w:r>
            <w:r w:rsidRPr="004B1A6C">
              <w:rPr>
                <w:rFonts w:ascii="Angsana New" w:hAnsi="Angsana New"/>
                <w:sz w:val="29"/>
                <w:szCs w:val="29"/>
              </w:rPr>
              <w:t xml:space="preserve"> 3.59</w:t>
            </w:r>
          </w:p>
        </w:tc>
        <w:tc>
          <w:tcPr>
            <w:tcW w:w="278" w:type="dxa"/>
            <w:gridSpan w:val="2"/>
          </w:tcPr>
          <w:p w14:paraId="00CC9799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E0771D" w14:textId="62168CC4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</w:tr>
      <w:tr w:rsidR="004B1A6C" w:rsidRPr="00104E8F" w14:paraId="1B910DE1" w14:textId="77777777" w:rsidTr="00FD5DB4">
        <w:tc>
          <w:tcPr>
            <w:tcW w:w="3960" w:type="dxa"/>
          </w:tcPr>
          <w:p w14:paraId="48B6C655" w14:textId="77777777" w:rsidR="004B1A6C" w:rsidRPr="00104E8F" w:rsidRDefault="004B1A6C" w:rsidP="004B1A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6E37EBA" w14:textId="736AB793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A6C">
              <w:rPr>
                <w:rFonts w:ascii="Angsana New" w:hAnsi="Angsana New"/>
                <w:sz w:val="30"/>
                <w:szCs w:val="30"/>
              </w:rPr>
              <w:t xml:space="preserve">3.0 </w:t>
            </w:r>
            <w:r w:rsidR="005A0988">
              <w:rPr>
                <w:rFonts w:ascii="Angsana New" w:hAnsi="Angsana New"/>
                <w:sz w:val="30"/>
                <w:szCs w:val="30"/>
              </w:rPr>
              <w:t>-</w:t>
            </w:r>
            <w:r w:rsidRPr="004B1A6C">
              <w:rPr>
                <w:rFonts w:ascii="Angsana New" w:hAnsi="Angsana New"/>
                <w:sz w:val="30"/>
                <w:szCs w:val="30"/>
              </w:rPr>
              <w:t xml:space="preserve"> 6.0</w:t>
            </w:r>
          </w:p>
        </w:tc>
        <w:tc>
          <w:tcPr>
            <w:tcW w:w="270" w:type="dxa"/>
          </w:tcPr>
          <w:p w14:paraId="008162DE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A8216" w14:textId="4FE0C6DE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0" w:type="dxa"/>
          </w:tcPr>
          <w:p w14:paraId="541D82F9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366EF0" w14:textId="39039E75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A6C">
              <w:rPr>
                <w:rFonts w:ascii="Angsana New" w:hAnsi="Angsana New"/>
                <w:sz w:val="30"/>
                <w:szCs w:val="30"/>
              </w:rPr>
              <w:t xml:space="preserve">3.0 </w:t>
            </w:r>
            <w:r w:rsidR="005A0988">
              <w:rPr>
                <w:rFonts w:ascii="Angsana New" w:hAnsi="Angsana New"/>
                <w:sz w:val="30"/>
                <w:szCs w:val="30"/>
              </w:rPr>
              <w:t>-</w:t>
            </w:r>
            <w:r w:rsidRPr="004B1A6C">
              <w:rPr>
                <w:rFonts w:ascii="Angsana New" w:hAnsi="Angsana New"/>
                <w:sz w:val="30"/>
                <w:szCs w:val="30"/>
              </w:rPr>
              <w:t xml:space="preserve"> 6.0</w:t>
            </w:r>
          </w:p>
        </w:tc>
        <w:tc>
          <w:tcPr>
            <w:tcW w:w="278" w:type="dxa"/>
            <w:gridSpan w:val="2"/>
          </w:tcPr>
          <w:p w14:paraId="424AB6EB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582505" w14:textId="5DF055E1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</w:tr>
      <w:tr w:rsidR="004B1A6C" w:rsidRPr="00104E8F" w14:paraId="501F0779" w14:textId="77777777" w:rsidTr="00FD5DB4">
        <w:tc>
          <w:tcPr>
            <w:tcW w:w="3960" w:type="dxa"/>
          </w:tcPr>
          <w:p w14:paraId="26CE3B25" w14:textId="77777777" w:rsidR="004B1A6C" w:rsidRPr="00104E8F" w:rsidRDefault="004B1A6C" w:rsidP="004B1A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0BFBC14" w14:textId="4F2DC2F4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A6C"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669F2999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BC6BA" w14:textId="36E6EA1E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75D36F83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69D94C" w14:textId="532E1CA8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A6C"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  <w:tc>
          <w:tcPr>
            <w:tcW w:w="278" w:type="dxa"/>
            <w:gridSpan w:val="2"/>
          </w:tcPr>
          <w:p w14:paraId="36C207F6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CB8298E" w14:textId="008E835D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</w:tr>
      <w:tr w:rsidR="004B1A6C" w:rsidRPr="00104E8F" w14:paraId="0C895E8F" w14:textId="77777777" w:rsidTr="00FD5DB4">
        <w:tc>
          <w:tcPr>
            <w:tcW w:w="3960" w:type="dxa"/>
          </w:tcPr>
          <w:p w14:paraId="516E9375" w14:textId="77777777" w:rsidR="004B1A6C" w:rsidRPr="00104E8F" w:rsidRDefault="004B1A6C" w:rsidP="004B1A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</w:tcPr>
          <w:p w14:paraId="1A1BDBEE" w14:textId="2B5E9EE1" w:rsidR="004B1A6C" w:rsidRPr="00104E8F" w:rsidRDefault="00486D39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39D0E692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2FDB" w14:textId="2EBB602A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537A9C9B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1D6BB0E" w14:textId="2D9F34B8" w:rsidR="004B1A6C" w:rsidRPr="00104E8F" w:rsidRDefault="00486D39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8" w:type="dxa"/>
            <w:gridSpan w:val="2"/>
          </w:tcPr>
          <w:p w14:paraId="45D2CC45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F35825" w14:textId="4B38D206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</w:tr>
    </w:tbl>
    <w:p w14:paraId="0CFD42A2" w14:textId="77777777" w:rsidR="004D180A" w:rsidRPr="00104E8F" w:rsidRDefault="004D180A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1FA8B" w14:textId="29F01AA3" w:rsidR="00BA08FE" w:rsidRPr="00104E8F" w:rsidRDefault="001F0F11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ข้อสมม</w:t>
      </w:r>
      <w:r w:rsidR="00384808" w:rsidRPr="00104E8F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104E8F">
        <w:rPr>
          <w:rFonts w:ascii="Angsana New" w:hAnsi="Angsana New"/>
          <w:sz w:val="30"/>
          <w:szCs w:val="30"/>
        </w:rPr>
        <w:t xml:space="preserve"> </w:t>
      </w:r>
      <w:r w:rsidR="00CA72C7" w:rsidRPr="00104E8F">
        <w:rPr>
          <w:rFonts w:ascii="Angsana New" w:hAnsi="Angsana New" w:hint="cs"/>
          <w:sz w:val="30"/>
          <w:szCs w:val="30"/>
          <w:cs/>
        </w:rPr>
        <w:t xml:space="preserve">ปรับปรุงด้วยอัตราดอกเบี้ยร้อยละ </w:t>
      </w:r>
      <w:r w:rsidR="004B1A6C">
        <w:rPr>
          <w:rFonts w:ascii="Angsana New" w:hAnsi="Angsana New"/>
          <w:sz w:val="30"/>
          <w:szCs w:val="30"/>
        </w:rPr>
        <w:t>2.26%</w:t>
      </w:r>
      <w:r w:rsidR="00CA72C7" w:rsidRPr="00104E8F">
        <w:rPr>
          <w:rFonts w:ascii="Angsana New" w:hAnsi="Angsana New"/>
          <w:sz w:val="30"/>
          <w:szCs w:val="30"/>
        </w:rPr>
        <w:t xml:space="preserve"> </w:t>
      </w:r>
      <w:r w:rsidR="00CA72C7" w:rsidRPr="00104E8F">
        <w:rPr>
          <w:rFonts w:ascii="Angsana New" w:hAnsi="Angsana New" w:hint="cs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4443C8"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4443C8" w:rsidRPr="00104E8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75FE1" w:rsidRPr="00104E8F">
        <w:rPr>
          <w:rFonts w:ascii="Angsana New" w:hAnsi="Angsana New"/>
          <w:i/>
          <w:iCs/>
          <w:sz w:val="30"/>
          <w:szCs w:val="30"/>
        </w:rPr>
        <w:t>256</w:t>
      </w:r>
      <w:r w:rsidR="00400EE2">
        <w:rPr>
          <w:rFonts w:ascii="Angsana New" w:hAnsi="Angsana New"/>
          <w:i/>
          <w:iCs/>
          <w:sz w:val="30"/>
          <w:szCs w:val="30"/>
        </w:rPr>
        <w:t>3</w:t>
      </w:r>
      <w:r w:rsidR="004443C8" w:rsidRPr="00104E8F">
        <w:rPr>
          <w:rFonts w:ascii="Angsana New" w:hAnsi="Angsana New"/>
          <w:i/>
          <w:iCs/>
          <w:sz w:val="30"/>
          <w:szCs w:val="30"/>
        </w:rPr>
        <w:t xml:space="preserve">: </w:t>
      </w:r>
      <w:r w:rsidR="004443C8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64765D" w:rsidRPr="00104E8F">
        <w:rPr>
          <w:rFonts w:ascii="Angsana New" w:hAnsi="Angsana New"/>
          <w:i/>
          <w:iCs/>
          <w:sz w:val="30"/>
          <w:szCs w:val="30"/>
        </w:rPr>
        <w:t>2.85</w:t>
      </w:r>
      <w:r w:rsidR="004443C8" w:rsidRPr="00104E8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025A174" w14:textId="77777777" w:rsidR="002C273C" w:rsidRPr="004B1A6C" w:rsidRDefault="002C273C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8C047A8" w14:textId="60CF140D" w:rsidR="004B1A6C" w:rsidRDefault="00223424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75FE1" w:rsidRPr="00104E8F">
        <w:rPr>
          <w:rFonts w:ascii="Angsana New" w:hAnsi="Angsana New"/>
          <w:sz w:val="30"/>
          <w:szCs w:val="30"/>
        </w:rPr>
        <w:t>31</w:t>
      </w:r>
      <w:r w:rsidRPr="00104E8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5FE1" w:rsidRPr="00104E8F">
        <w:rPr>
          <w:rFonts w:ascii="Angsana New" w:hAnsi="Angsana New"/>
          <w:sz w:val="30"/>
          <w:szCs w:val="30"/>
        </w:rPr>
        <w:t>256</w:t>
      </w:r>
      <w:r w:rsidR="00400EE2">
        <w:rPr>
          <w:rFonts w:ascii="Angsana New" w:hAnsi="Angsana New"/>
          <w:sz w:val="30"/>
          <w:szCs w:val="30"/>
        </w:rPr>
        <w:t>4</w:t>
      </w:r>
      <w:r w:rsidR="00C62B38" w:rsidRPr="00104E8F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3154D9" w:rsidRPr="00104E8F">
        <w:rPr>
          <w:rFonts w:ascii="Angsana New" w:hAnsi="Angsana New"/>
          <w:sz w:val="30"/>
          <w:szCs w:val="30"/>
        </w:rPr>
        <w:t xml:space="preserve"> </w:t>
      </w:r>
      <w:r w:rsidR="004B1A6C">
        <w:rPr>
          <w:rFonts w:ascii="Angsana New" w:hAnsi="Angsana New"/>
          <w:sz w:val="30"/>
          <w:szCs w:val="30"/>
        </w:rPr>
        <w:t>12.1</w:t>
      </w:r>
      <w:r w:rsidR="00F75FE1" w:rsidRPr="00104E8F">
        <w:rPr>
          <w:rFonts w:ascii="Angsana New" w:hAnsi="Angsana New"/>
          <w:sz w:val="30"/>
          <w:szCs w:val="30"/>
        </w:rPr>
        <w:t xml:space="preserve"> </w:t>
      </w:r>
      <w:r w:rsidR="00F54172" w:rsidRPr="00104E8F">
        <w:rPr>
          <w:rFonts w:ascii="Angsana New" w:hAnsi="Angsana New"/>
          <w:sz w:val="30"/>
          <w:szCs w:val="30"/>
          <w:cs/>
        </w:rPr>
        <w:t>ปี</w:t>
      </w:r>
      <w:r w:rsidR="00F75FE1" w:rsidRPr="00104E8F">
        <w:rPr>
          <w:rFonts w:ascii="Angsana New" w:hAnsi="Angsana New"/>
          <w:sz w:val="30"/>
          <w:szCs w:val="30"/>
        </w:rPr>
        <w:t xml:space="preserve">    </w:t>
      </w:r>
      <w:r w:rsidR="00F54172" w:rsidRPr="00104E8F">
        <w:rPr>
          <w:rFonts w:ascii="Angsana New" w:hAnsi="Angsana New"/>
          <w:sz w:val="30"/>
          <w:szCs w:val="30"/>
          <w:cs/>
        </w:rPr>
        <w:t xml:space="preserve"> </w:t>
      </w:r>
      <w:r w:rsidR="00F54172" w:rsidRPr="00104E8F">
        <w:rPr>
          <w:rFonts w:ascii="Angsana New" w:hAnsi="Angsana New"/>
          <w:i/>
          <w:iCs/>
          <w:sz w:val="30"/>
          <w:szCs w:val="30"/>
          <w:cs/>
        </w:rPr>
        <w:t>(</w:t>
      </w:r>
      <w:r w:rsidR="00F75FE1" w:rsidRPr="00104E8F">
        <w:rPr>
          <w:rFonts w:ascii="Angsana New" w:hAnsi="Angsana New"/>
          <w:i/>
          <w:iCs/>
          <w:sz w:val="30"/>
          <w:szCs w:val="30"/>
        </w:rPr>
        <w:t>25</w:t>
      </w:r>
      <w:r w:rsidRPr="00104E8F">
        <w:rPr>
          <w:rFonts w:ascii="Angsana New" w:hAnsi="Angsana New"/>
          <w:i/>
          <w:iCs/>
          <w:sz w:val="30"/>
          <w:szCs w:val="30"/>
        </w:rPr>
        <w:t>6</w:t>
      </w:r>
      <w:r w:rsidR="00400EE2">
        <w:rPr>
          <w:rFonts w:ascii="Angsana New" w:hAnsi="Angsana New"/>
          <w:i/>
          <w:iCs/>
          <w:sz w:val="30"/>
          <w:szCs w:val="30"/>
        </w:rPr>
        <w:t>3</w:t>
      </w:r>
      <w:r w:rsidR="00F54172" w:rsidRPr="00104E8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1A83" w:rsidRPr="00104E8F">
        <w:rPr>
          <w:rFonts w:ascii="Angsana New" w:hAnsi="Angsana New"/>
          <w:i/>
          <w:iCs/>
          <w:sz w:val="30"/>
          <w:szCs w:val="30"/>
        </w:rPr>
        <w:t>12.5</w:t>
      </w:r>
      <w:r w:rsidR="00C62B38" w:rsidRPr="00104E8F">
        <w:rPr>
          <w:rFonts w:ascii="Angsana New" w:hAnsi="Angsana New"/>
          <w:i/>
          <w:iCs/>
          <w:sz w:val="30"/>
          <w:szCs w:val="30"/>
        </w:rPr>
        <w:t xml:space="preserve"> </w:t>
      </w:r>
      <w:r w:rsidR="00C62B38" w:rsidRPr="00104E8F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62071D19" w14:textId="77777777" w:rsidR="004B1A6C" w:rsidRDefault="004B1A6C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1EAFBBD4" w14:textId="5389A18A" w:rsidR="00C80F9F" w:rsidRPr="00104E8F" w:rsidRDefault="00924181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6C581F1" w14:textId="77777777" w:rsidR="00530C0C" w:rsidRPr="004B1A6C" w:rsidRDefault="00530C0C" w:rsidP="00CA701C">
      <w:pPr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16"/>
          <w:szCs w:val="16"/>
        </w:rPr>
      </w:pPr>
    </w:p>
    <w:p w14:paraId="7216D0CA" w14:textId="3437345B" w:rsidR="00F059F5" w:rsidRPr="00104E8F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658E1" w:rsidRPr="00104E8F">
        <w:rPr>
          <w:rFonts w:ascii="Angsana New" w:hAnsi="Angsana New" w:hint="cs"/>
          <w:sz w:val="30"/>
          <w:szCs w:val="30"/>
          <w:cs/>
        </w:rPr>
        <w:t xml:space="preserve"> จะมี</w:t>
      </w:r>
      <w:r w:rsidR="00B658E1" w:rsidRPr="00104E8F">
        <w:rPr>
          <w:rFonts w:ascii="Angsana New" w:hAnsi="Angsana New"/>
          <w:sz w:val="30"/>
          <w:szCs w:val="30"/>
          <w:cs/>
        </w:rPr>
        <w:t>ผลกระทบต่อภาระผูกพันของโครงการผลประโยชน์</w:t>
      </w:r>
      <w:r w:rsidR="00B658E1" w:rsidRPr="00104E8F">
        <w:rPr>
          <w:rFonts w:ascii="Angsana New" w:hAnsi="Angsana New" w:hint="cs"/>
          <w:sz w:val="30"/>
          <w:szCs w:val="30"/>
          <w:cs/>
        </w:rPr>
        <w:t>เป็นจำนวนเงินดังต่อไปนี้</w:t>
      </w:r>
    </w:p>
    <w:p w14:paraId="7054D834" w14:textId="77777777" w:rsidR="00392269" w:rsidRPr="00104E8F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452"/>
        <w:gridCol w:w="1050"/>
        <w:gridCol w:w="233"/>
        <w:gridCol w:w="1082"/>
        <w:gridCol w:w="236"/>
        <w:gridCol w:w="1042"/>
        <w:gridCol w:w="235"/>
        <w:gridCol w:w="1055"/>
      </w:tblGrid>
      <w:tr w:rsidR="0007719E" w:rsidRPr="00104E8F" w14:paraId="31534248" w14:textId="77777777" w:rsidTr="004B1A6C">
        <w:trPr>
          <w:trHeight w:val="20"/>
          <w:tblHeader/>
        </w:trPr>
        <w:tc>
          <w:tcPr>
            <w:tcW w:w="4453" w:type="dxa"/>
          </w:tcPr>
          <w:p w14:paraId="01F748CB" w14:textId="77777777" w:rsidR="0007719E" w:rsidRPr="00104E8F" w:rsidRDefault="0007719E" w:rsidP="0007719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2" w:type="dxa"/>
            <w:gridSpan w:val="7"/>
          </w:tcPr>
          <w:p w14:paraId="06B037A4" w14:textId="77777777" w:rsidR="0007719E" w:rsidRPr="00104E8F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719E" w:rsidRPr="00104E8F" w14:paraId="23FDAD21" w14:textId="77777777" w:rsidTr="004B1A6C">
        <w:trPr>
          <w:trHeight w:val="20"/>
          <w:tblHeader/>
        </w:trPr>
        <w:tc>
          <w:tcPr>
            <w:tcW w:w="4453" w:type="dxa"/>
          </w:tcPr>
          <w:p w14:paraId="62229B5D" w14:textId="77777777" w:rsidR="0007719E" w:rsidRPr="00104E8F" w:rsidRDefault="0007719E" w:rsidP="00530C0C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5" w:type="dxa"/>
            <w:gridSpan w:val="3"/>
          </w:tcPr>
          <w:p w14:paraId="64AF19DC" w14:textId="77777777" w:rsidR="0007719E" w:rsidRPr="00104E8F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C7FF1A1" w14:textId="77777777" w:rsidR="0007719E" w:rsidRPr="00104E8F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14:paraId="436565C2" w14:textId="77777777" w:rsidR="0007719E" w:rsidRPr="00104E8F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00EE2" w:rsidRPr="00104E8F" w14:paraId="300D15BE" w14:textId="77777777" w:rsidTr="004B1A6C">
        <w:trPr>
          <w:trHeight w:val="20"/>
          <w:tblHeader/>
        </w:trPr>
        <w:tc>
          <w:tcPr>
            <w:tcW w:w="4453" w:type="dxa"/>
          </w:tcPr>
          <w:p w14:paraId="55E782CF" w14:textId="77777777" w:rsidR="00400EE2" w:rsidRPr="00104E8F" w:rsidRDefault="00400EE2" w:rsidP="00400E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D922567" w14:textId="4DCD07C7" w:rsidR="00400EE2" w:rsidRPr="00104E8F" w:rsidRDefault="00400EE2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AB1B0F7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DDED7AF" w14:textId="7E4DED5A" w:rsidR="00400EE2" w:rsidRPr="00104E8F" w:rsidRDefault="00400EE2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9053A41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89895D1" w14:textId="6A44345E" w:rsidR="00400EE2" w:rsidRPr="00104E8F" w:rsidRDefault="00400EE2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0B87AB3" w14:textId="77777777" w:rsidR="00400EE2" w:rsidRPr="00104E8F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047DD9A" w14:textId="0E31CB5D" w:rsidR="00400EE2" w:rsidRPr="00104E8F" w:rsidRDefault="00400EE2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0C0C" w:rsidRPr="00104E8F" w14:paraId="7E712C1B" w14:textId="77777777" w:rsidTr="004B1A6C">
        <w:trPr>
          <w:trHeight w:val="20"/>
          <w:tblHeader/>
        </w:trPr>
        <w:tc>
          <w:tcPr>
            <w:tcW w:w="4453" w:type="dxa"/>
          </w:tcPr>
          <w:p w14:paraId="0107E7BA" w14:textId="77777777" w:rsidR="00530C0C" w:rsidRPr="00104E8F" w:rsidRDefault="00530C0C" w:rsidP="00530C0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2" w:type="dxa"/>
            <w:gridSpan w:val="7"/>
          </w:tcPr>
          <w:p w14:paraId="27518BE9" w14:textId="77777777" w:rsidR="00530C0C" w:rsidRPr="00104E8F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B1A6C" w:rsidRPr="00104E8F" w14:paraId="0672BE38" w14:textId="77777777" w:rsidTr="004B1A6C">
        <w:trPr>
          <w:trHeight w:val="20"/>
        </w:trPr>
        <w:tc>
          <w:tcPr>
            <w:tcW w:w="4453" w:type="dxa"/>
          </w:tcPr>
          <w:p w14:paraId="56B5F192" w14:textId="77777777" w:rsidR="004B1A6C" w:rsidRPr="00104E8F" w:rsidRDefault="004B1A6C" w:rsidP="004B1A6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  <w:vAlign w:val="center"/>
          </w:tcPr>
          <w:p w14:paraId="1D014389" w14:textId="2510ABA4" w:rsidR="004B1A6C" w:rsidRPr="004B1A6C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(14,274)</w:t>
            </w:r>
          </w:p>
        </w:tc>
        <w:tc>
          <w:tcPr>
            <w:tcW w:w="233" w:type="dxa"/>
            <w:vAlign w:val="center"/>
          </w:tcPr>
          <w:p w14:paraId="54889BE9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7D21BE1" w14:textId="0A97535F" w:rsidR="004B1A6C" w:rsidRPr="00104E8F" w:rsidRDefault="004B1A6C" w:rsidP="004B1A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(13,479)</w:t>
            </w:r>
          </w:p>
        </w:tc>
        <w:tc>
          <w:tcPr>
            <w:tcW w:w="236" w:type="dxa"/>
            <w:vAlign w:val="center"/>
          </w:tcPr>
          <w:p w14:paraId="72843F3B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567AB8FD" w14:textId="16BA2A8B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16,145</w:t>
            </w:r>
          </w:p>
        </w:tc>
        <w:tc>
          <w:tcPr>
            <w:tcW w:w="235" w:type="dxa"/>
            <w:vAlign w:val="center"/>
          </w:tcPr>
          <w:p w14:paraId="3D1793CF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8E3421" w14:textId="27C73206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15,496</w:t>
            </w:r>
          </w:p>
        </w:tc>
      </w:tr>
      <w:tr w:rsidR="004B1A6C" w:rsidRPr="00104E8F" w14:paraId="6D8E2A9F" w14:textId="77777777" w:rsidTr="004B1A6C">
        <w:trPr>
          <w:trHeight w:val="20"/>
        </w:trPr>
        <w:tc>
          <w:tcPr>
            <w:tcW w:w="4453" w:type="dxa"/>
          </w:tcPr>
          <w:p w14:paraId="7AF810DB" w14:textId="77777777" w:rsidR="004B1A6C" w:rsidRPr="00104E8F" w:rsidRDefault="004B1A6C" w:rsidP="004B1A6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0" w:type="dxa"/>
          </w:tcPr>
          <w:p w14:paraId="19AB8956" w14:textId="0B958C0C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16,021</w:t>
            </w:r>
          </w:p>
        </w:tc>
        <w:tc>
          <w:tcPr>
            <w:tcW w:w="233" w:type="dxa"/>
          </w:tcPr>
          <w:p w14:paraId="64C071BF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D88D7E" w14:textId="6AEB69CD" w:rsidR="004B1A6C" w:rsidRPr="00104E8F" w:rsidRDefault="004B1A6C" w:rsidP="004B1A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18,786</w:t>
            </w:r>
          </w:p>
        </w:tc>
        <w:tc>
          <w:tcPr>
            <w:tcW w:w="236" w:type="dxa"/>
          </w:tcPr>
          <w:p w14:paraId="1FB90433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</w:tcPr>
          <w:p w14:paraId="17E2E1CF" w14:textId="7EFEE505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(14,247)</w:t>
            </w:r>
          </w:p>
        </w:tc>
        <w:tc>
          <w:tcPr>
            <w:tcW w:w="235" w:type="dxa"/>
          </w:tcPr>
          <w:p w14:paraId="75FD8E66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B4CD4D8" w14:textId="12A31614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(16,490)</w:t>
            </w:r>
          </w:p>
        </w:tc>
      </w:tr>
      <w:tr w:rsidR="004B1A6C" w:rsidRPr="00104E8F" w14:paraId="6426C52D" w14:textId="77777777" w:rsidTr="004B1A6C">
        <w:trPr>
          <w:trHeight w:val="20"/>
        </w:trPr>
        <w:tc>
          <w:tcPr>
            <w:tcW w:w="4453" w:type="dxa"/>
          </w:tcPr>
          <w:p w14:paraId="020612E5" w14:textId="77777777" w:rsidR="004B1A6C" w:rsidRPr="00104E8F" w:rsidRDefault="004B1A6C" w:rsidP="004B1A6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</w:tcPr>
          <w:p w14:paraId="3E0F9BDB" w14:textId="032A5732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(14,992)</w:t>
            </w:r>
          </w:p>
        </w:tc>
        <w:tc>
          <w:tcPr>
            <w:tcW w:w="233" w:type="dxa"/>
            <w:vAlign w:val="bottom"/>
          </w:tcPr>
          <w:p w14:paraId="77DAF108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5DB3E6" w14:textId="0D068F5B" w:rsidR="004B1A6C" w:rsidRPr="00104E8F" w:rsidRDefault="004B1A6C" w:rsidP="004B1A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(17,324)</w:t>
            </w:r>
          </w:p>
        </w:tc>
        <w:tc>
          <w:tcPr>
            <w:tcW w:w="236" w:type="dxa"/>
            <w:vAlign w:val="bottom"/>
          </w:tcPr>
          <w:p w14:paraId="16CB38ED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D53A2AF" w14:textId="13A4E3F2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9,384</w:t>
            </w:r>
          </w:p>
        </w:tc>
        <w:tc>
          <w:tcPr>
            <w:tcW w:w="235" w:type="dxa"/>
            <w:vAlign w:val="bottom"/>
          </w:tcPr>
          <w:p w14:paraId="5C94CB18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3404869" w14:textId="385C71A5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11,234</w:t>
            </w:r>
          </w:p>
        </w:tc>
      </w:tr>
      <w:tr w:rsidR="004B1A6C" w:rsidRPr="00104E8F" w14:paraId="4B17665D" w14:textId="77777777" w:rsidTr="004B1A6C">
        <w:trPr>
          <w:trHeight w:val="20"/>
        </w:trPr>
        <w:tc>
          <w:tcPr>
            <w:tcW w:w="4453" w:type="dxa"/>
          </w:tcPr>
          <w:p w14:paraId="3E6731CE" w14:textId="77777777" w:rsidR="004B1A6C" w:rsidRPr="00104E8F" w:rsidRDefault="004B1A6C" w:rsidP="004B1A6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50" w:type="dxa"/>
            <w:vAlign w:val="center"/>
          </w:tcPr>
          <w:p w14:paraId="17EE793D" w14:textId="477CD3B8" w:rsidR="004B1A6C" w:rsidRPr="00104E8F" w:rsidRDefault="00F36BD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B1A6C" w:rsidRPr="004B1A6C">
              <w:rPr>
                <w:rFonts w:ascii="Angsana New" w:hAnsi="Angsana New" w:cs="Angsana New"/>
                <w:sz w:val="30"/>
                <w:szCs w:val="30"/>
              </w:rPr>
              <w:t>531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32ADE4FD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43690DB" w14:textId="22B955B5" w:rsidR="004B1A6C" w:rsidRPr="00104E8F" w:rsidRDefault="004B1A6C" w:rsidP="004B1A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4C5FFE52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19AC64AF" w14:textId="37C9852B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35" w:type="dxa"/>
          </w:tcPr>
          <w:p w14:paraId="059F5FB3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E270C80" w14:textId="57970D81" w:rsidR="004B1A6C" w:rsidRPr="00104E8F" w:rsidRDefault="004B1A6C" w:rsidP="004B1A6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</w:tr>
    </w:tbl>
    <w:p w14:paraId="5BBECBC9" w14:textId="77777777" w:rsidR="0007719E" w:rsidRPr="00104E8F" w:rsidRDefault="0007719E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5"/>
        <w:gridCol w:w="995"/>
        <w:gridCol w:w="236"/>
        <w:gridCol w:w="1114"/>
        <w:gridCol w:w="236"/>
        <w:gridCol w:w="1024"/>
        <w:gridCol w:w="236"/>
        <w:gridCol w:w="1051"/>
      </w:tblGrid>
      <w:tr w:rsidR="00530C0C" w:rsidRPr="00104E8F" w14:paraId="6922F1B0" w14:textId="77777777" w:rsidTr="005531EE">
        <w:trPr>
          <w:trHeight w:val="20"/>
          <w:tblHeader/>
        </w:trPr>
        <w:tc>
          <w:tcPr>
            <w:tcW w:w="4495" w:type="dxa"/>
          </w:tcPr>
          <w:p w14:paraId="419CBB3B" w14:textId="77777777" w:rsidR="00530C0C" w:rsidRPr="00104E8F" w:rsidRDefault="00530C0C" w:rsidP="00530C0C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2" w:type="dxa"/>
            <w:gridSpan w:val="7"/>
          </w:tcPr>
          <w:p w14:paraId="34C79EC6" w14:textId="77777777" w:rsidR="00530C0C" w:rsidRPr="00104E8F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C0C" w:rsidRPr="00104E8F" w14:paraId="744C6BDC" w14:textId="77777777" w:rsidTr="005531EE">
        <w:trPr>
          <w:trHeight w:val="20"/>
          <w:tblHeader/>
        </w:trPr>
        <w:tc>
          <w:tcPr>
            <w:tcW w:w="4495" w:type="dxa"/>
          </w:tcPr>
          <w:p w14:paraId="7C9ECC05" w14:textId="77777777" w:rsidR="00530C0C" w:rsidRPr="00104E8F" w:rsidRDefault="00530C0C" w:rsidP="0087713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5" w:type="dxa"/>
            <w:gridSpan w:val="3"/>
          </w:tcPr>
          <w:p w14:paraId="7305C8E9" w14:textId="77777777" w:rsidR="00530C0C" w:rsidRPr="00104E8F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FF97E77" w14:textId="77777777" w:rsidR="00530C0C" w:rsidRPr="00104E8F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617583C1" w14:textId="77777777" w:rsidR="00530C0C" w:rsidRPr="00104E8F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531EE" w:rsidRPr="00104E8F" w14:paraId="030042DA" w14:textId="77777777" w:rsidTr="00493C09">
        <w:trPr>
          <w:trHeight w:val="20"/>
          <w:tblHeader/>
        </w:trPr>
        <w:tc>
          <w:tcPr>
            <w:tcW w:w="4495" w:type="dxa"/>
          </w:tcPr>
          <w:p w14:paraId="32D2D494" w14:textId="77777777" w:rsidR="005531EE" w:rsidRPr="00104E8F" w:rsidRDefault="005531EE" w:rsidP="005531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D31FCC4" w14:textId="6A120A43" w:rsidR="005531EE" w:rsidRPr="00104E8F" w:rsidRDefault="005531EE" w:rsidP="005531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AE496" w14:textId="77777777" w:rsidR="005531EE" w:rsidRPr="00104E8F" w:rsidRDefault="005531EE" w:rsidP="0055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9E03238" w14:textId="6C9AFCDF" w:rsidR="005531EE" w:rsidRPr="00104E8F" w:rsidRDefault="005531EE" w:rsidP="005531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8F3857C" w14:textId="77777777" w:rsidR="005531EE" w:rsidRPr="00104E8F" w:rsidRDefault="005531EE" w:rsidP="0055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54922F" w14:textId="14398E9C" w:rsidR="005531EE" w:rsidRPr="00104E8F" w:rsidRDefault="005531EE" w:rsidP="005531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78C807" w14:textId="77777777" w:rsidR="005531EE" w:rsidRPr="00104E8F" w:rsidRDefault="005531EE" w:rsidP="0055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9E7BCD" w14:textId="256E0B7C" w:rsidR="005531EE" w:rsidRPr="00104E8F" w:rsidRDefault="005531EE" w:rsidP="00553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0C0C" w:rsidRPr="00104E8F" w14:paraId="799E5060" w14:textId="77777777" w:rsidTr="005531EE">
        <w:trPr>
          <w:trHeight w:val="20"/>
          <w:tblHeader/>
        </w:trPr>
        <w:tc>
          <w:tcPr>
            <w:tcW w:w="4495" w:type="dxa"/>
          </w:tcPr>
          <w:p w14:paraId="3C11590C" w14:textId="77777777" w:rsidR="00530C0C" w:rsidRPr="00104E8F" w:rsidRDefault="00530C0C" w:rsidP="0087713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2" w:type="dxa"/>
            <w:gridSpan w:val="7"/>
          </w:tcPr>
          <w:p w14:paraId="0091EF84" w14:textId="77777777" w:rsidR="00530C0C" w:rsidRPr="00104E8F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B1A6C" w:rsidRPr="00104E8F" w14:paraId="108F5B50" w14:textId="77777777" w:rsidTr="005531EE">
        <w:trPr>
          <w:trHeight w:val="20"/>
        </w:trPr>
        <w:tc>
          <w:tcPr>
            <w:tcW w:w="4495" w:type="dxa"/>
          </w:tcPr>
          <w:p w14:paraId="497E6045" w14:textId="77777777" w:rsidR="004B1A6C" w:rsidRPr="00104E8F" w:rsidRDefault="004B1A6C" w:rsidP="004B1A6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5" w:type="dxa"/>
            <w:vAlign w:val="center"/>
          </w:tcPr>
          <w:p w14:paraId="104023F1" w14:textId="7409FC19" w:rsidR="004B1A6C" w:rsidRPr="00D76449" w:rsidRDefault="004B1A6C" w:rsidP="00D764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D76449">
              <w:rPr>
                <w:rFonts w:ascii="Angsana New" w:hAnsi="Angsana New" w:cs="Angsana New"/>
                <w:sz w:val="30"/>
                <w:szCs w:val="30"/>
              </w:rPr>
              <w:t>(14,065)</w:t>
            </w:r>
          </w:p>
        </w:tc>
        <w:tc>
          <w:tcPr>
            <w:tcW w:w="236" w:type="dxa"/>
            <w:vAlign w:val="center"/>
          </w:tcPr>
          <w:p w14:paraId="07AF851C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3922B41" w14:textId="4C1B4960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(13,329)</w:t>
            </w:r>
          </w:p>
        </w:tc>
        <w:tc>
          <w:tcPr>
            <w:tcW w:w="236" w:type="dxa"/>
            <w:vAlign w:val="center"/>
          </w:tcPr>
          <w:p w14:paraId="499263A2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0523FB" w14:textId="68657511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15,880</w:t>
            </w:r>
          </w:p>
        </w:tc>
        <w:tc>
          <w:tcPr>
            <w:tcW w:w="236" w:type="dxa"/>
            <w:vAlign w:val="center"/>
          </w:tcPr>
          <w:p w14:paraId="30421DC4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737CA9EA" w14:textId="43383D8D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15,307</w:t>
            </w:r>
          </w:p>
        </w:tc>
      </w:tr>
      <w:tr w:rsidR="004B1A6C" w:rsidRPr="00104E8F" w14:paraId="6BF15E5E" w14:textId="77777777" w:rsidTr="005531EE">
        <w:trPr>
          <w:trHeight w:val="20"/>
        </w:trPr>
        <w:tc>
          <w:tcPr>
            <w:tcW w:w="4495" w:type="dxa"/>
          </w:tcPr>
          <w:p w14:paraId="66AED5B7" w14:textId="77777777" w:rsidR="004B1A6C" w:rsidRPr="00104E8F" w:rsidRDefault="004B1A6C" w:rsidP="004B1A6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5" w:type="dxa"/>
          </w:tcPr>
          <w:p w14:paraId="5C49BC86" w14:textId="3E192FF0" w:rsidR="004B1A6C" w:rsidRPr="00104E8F" w:rsidRDefault="004B1A6C" w:rsidP="008F5F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15,762</w:t>
            </w:r>
          </w:p>
        </w:tc>
        <w:tc>
          <w:tcPr>
            <w:tcW w:w="236" w:type="dxa"/>
          </w:tcPr>
          <w:p w14:paraId="13D241DD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58551" w14:textId="5D8B2C89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18,581</w:t>
            </w:r>
          </w:p>
        </w:tc>
        <w:tc>
          <w:tcPr>
            <w:tcW w:w="236" w:type="dxa"/>
          </w:tcPr>
          <w:p w14:paraId="14483996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D5FC12" w14:textId="1748F913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(14,038)</w:t>
            </w:r>
          </w:p>
        </w:tc>
        <w:tc>
          <w:tcPr>
            <w:tcW w:w="236" w:type="dxa"/>
          </w:tcPr>
          <w:p w14:paraId="79340A70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C816AF7" w14:textId="52C015A1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(16,326)</w:t>
            </w:r>
          </w:p>
        </w:tc>
      </w:tr>
      <w:tr w:rsidR="004B1A6C" w:rsidRPr="00104E8F" w14:paraId="5D821892" w14:textId="77777777" w:rsidTr="005531EE">
        <w:trPr>
          <w:trHeight w:val="20"/>
        </w:trPr>
        <w:tc>
          <w:tcPr>
            <w:tcW w:w="4495" w:type="dxa"/>
          </w:tcPr>
          <w:p w14:paraId="25BE37C8" w14:textId="77777777" w:rsidR="004B1A6C" w:rsidRPr="00104E8F" w:rsidRDefault="004B1A6C" w:rsidP="004B1A6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5" w:type="dxa"/>
          </w:tcPr>
          <w:p w14:paraId="0D6EC269" w14:textId="6750D08B" w:rsidR="004B1A6C" w:rsidRPr="00104E8F" w:rsidRDefault="004B1A6C" w:rsidP="00D764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(14,702)</w:t>
            </w:r>
          </w:p>
        </w:tc>
        <w:tc>
          <w:tcPr>
            <w:tcW w:w="236" w:type="dxa"/>
            <w:vAlign w:val="bottom"/>
          </w:tcPr>
          <w:p w14:paraId="6D24E5F2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9670C5" w14:textId="754E6316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(17,152)</w:t>
            </w:r>
          </w:p>
        </w:tc>
        <w:tc>
          <w:tcPr>
            <w:tcW w:w="236" w:type="dxa"/>
            <w:vAlign w:val="bottom"/>
          </w:tcPr>
          <w:p w14:paraId="15711926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DE89A4" w14:textId="658816F5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9,176</w:t>
            </w:r>
          </w:p>
        </w:tc>
        <w:tc>
          <w:tcPr>
            <w:tcW w:w="236" w:type="dxa"/>
            <w:vAlign w:val="bottom"/>
          </w:tcPr>
          <w:p w14:paraId="2A533351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4E482FD" w14:textId="6701622E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11,066</w:t>
            </w:r>
          </w:p>
        </w:tc>
      </w:tr>
      <w:tr w:rsidR="004B1A6C" w:rsidRPr="00104E8F" w14:paraId="14C373E8" w14:textId="77777777" w:rsidTr="005531EE">
        <w:trPr>
          <w:trHeight w:val="20"/>
        </w:trPr>
        <w:tc>
          <w:tcPr>
            <w:tcW w:w="4495" w:type="dxa"/>
          </w:tcPr>
          <w:p w14:paraId="62F5921F" w14:textId="77777777" w:rsidR="004B1A6C" w:rsidRPr="00104E8F" w:rsidRDefault="004B1A6C" w:rsidP="004B1A6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95" w:type="dxa"/>
            <w:vAlign w:val="center"/>
          </w:tcPr>
          <w:p w14:paraId="01F39D7C" w14:textId="225D53D7" w:rsidR="004B1A6C" w:rsidRPr="00104E8F" w:rsidRDefault="004B1A6C" w:rsidP="00D764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(524)</w:t>
            </w:r>
          </w:p>
        </w:tc>
        <w:tc>
          <w:tcPr>
            <w:tcW w:w="236" w:type="dxa"/>
          </w:tcPr>
          <w:p w14:paraId="79ED58F0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179E68E" w14:textId="2DA937DA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(494)</w:t>
            </w:r>
          </w:p>
        </w:tc>
        <w:tc>
          <w:tcPr>
            <w:tcW w:w="236" w:type="dxa"/>
          </w:tcPr>
          <w:p w14:paraId="5C8E8743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2E7FF96" w14:textId="30E592AA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4B1A6C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236" w:type="dxa"/>
          </w:tcPr>
          <w:p w14:paraId="79450D0F" w14:textId="77777777" w:rsidR="004B1A6C" w:rsidRPr="00104E8F" w:rsidRDefault="004B1A6C" w:rsidP="004B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912E40B" w14:textId="63A14301" w:rsidR="004B1A6C" w:rsidRPr="00104E8F" w:rsidRDefault="004B1A6C" w:rsidP="004B1A6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</w:tr>
    </w:tbl>
    <w:p w14:paraId="6E12D6CE" w14:textId="63C7A1FB" w:rsidR="0044306F" w:rsidRPr="00E15E90" w:rsidRDefault="0044306F" w:rsidP="0044306F">
      <w:pPr>
        <w:rPr>
          <w:sz w:val="36"/>
          <w:szCs w:val="36"/>
        </w:rPr>
      </w:pPr>
    </w:p>
    <w:p w14:paraId="6A9B1EAE" w14:textId="65536930" w:rsidR="0044306F" w:rsidRPr="0044306F" w:rsidRDefault="00014212" w:rsidP="0044306F">
      <w:pPr>
        <w:pStyle w:val="Heading1"/>
        <w:numPr>
          <w:ilvl w:val="0"/>
          <w:numId w:val="23"/>
        </w:numPr>
        <w:rPr>
          <w:szCs w:val="30"/>
        </w:rPr>
      </w:pPr>
      <w:r w:rsidRPr="0044306F">
        <w:rPr>
          <w:szCs w:val="30"/>
        </w:rPr>
        <w:tab/>
      </w:r>
      <w:r w:rsidR="0044306F" w:rsidRPr="0044306F">
        <w:rPr>
          <w:szCs w:val="30"/>
          <w:cs/>
        </w:rPr>
        <w:t>ประมาณการหนี้สิน</w:t>
      </w:r>
    </w:p>
    <w:p w14:paraId="4BF75152" w14:textId="4A947C0E" w:rsidR="0044306F" w:rsidRDefault="0044306F" w:rsidP="0044306F"/>
    <w:p w14:paraId="5C0460BD" w14:textId="77777777" w:rsidR="00F13C1A" w:rsidRDefault="00F13C1A" w:rsidP="00F13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F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D680E96" w14:textId="77777777" w:rsidR="00F13C1A" w:rsidRPr="0044306F" w:rsidRDefault="00F13C1A" w:rsidP="0044306F"/>
    <w:p w14:paraId="345C08BB" w14:textId="77777777" w:rsidR="0044306F" w:rsidRPr="00104E8F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104E8F">
        <w:rPr>
          <w:rFonts w:ascii="Angsana New" w:hAnsi="Angsana New" w:hint="cs"/>
          <w:sz w:val="30"/>
          <w:szCs w:val="30"/>
          <w:cs/>
        </w:rPr>
        <w:t>ผูกพัน</w:t>
      </w:r>
      <w:r w:rsidRPr="00104E8F">
        <w:rPr>
          <w:rFonts w:ascii="Angsana New" w:hAnsi="Angsana New"/>
          <w:sz w:val="30"/>
          <w:szCs w:val="30"/>
          <w:cs/>
        </w:rPr>
        <w:t>ตามกฎหมาย</w:t>
      </w:r>
      <w:r w:rsidRPr="00104E8F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Pr="00104E8F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Pr="00104E8F">
        <w:rPr>
          <w:rFonts w:ascii="Angsana New" w:hAnsi="Angsana New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104E8F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9C7BABC" w14:textId="77777777" w:rsidR="0044306F" w:rsidRPr="00104E8F" w:rsidRDefault="0044306F" w:rsidP="00443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0E539F1C" w14:textId="77777777" w:rsidR="0044306F" w:rsidRPr="00104E8F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390B9C5C" w14:textId="77777777" w:rsidR="0044306F" w:rsidRPr="00104E8F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D7A4F30" w14:textId="77777777" w:rsidR="0044306F" w:rsidRPr="00104E8F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จะรับรู้และวัดมูลค่าประมาณการหนี้สิน</w:t>
      </w:r>
      <w:r w:rsidRPr="00104E8F">
        <w:rPr>
          <w:rFonts w:ascii="Angsana New" w:hAnsi="Angsana New"/>
          <w:sz w:val="30"/>
          <w:szCs w:val="30"/>
        </w:rPr>
        <w:t xml:space="preserve">  </w:t>
      </w:r>
    </w:p>
    <w:p w14:paraId="49008786" w14:textId="0F2CD1DC" w:rsidR="0044306F" w:rsidRDefault="0044306F" w:rsidP="0044306F">
      <w:pPr>
        <w:rPr>
          <w:sz w:val="24"/>
          <w:szCs w:val="24"/>
        </w:rPr>
      </w:pPr>
    </w:p>
    <w:p w14:paraId="457B8BCF" w14:textId="2FAF6874" w:rsidR="00E15E90" w:rsidRDefault="00E15E90" w:rsidP="0044306F">
      <w:pPr>
        <w:rPr>
          <w:sz w:val="24"/>
          <w:szCs w:val="24"/>
        </w:rPr>
      </w:pPr>
    </w:p>
    <w:p w14:paraId="77470553" w14:textId="7AA44386" w:rsidR="00E15E90" w:rsidRDefault="00E15E90" w:rsidP="0044306F">
      <w:pPr>
        <w:rPr>
          <w:sz w:val="24"/>
          <w:szCs w:val="24"/>
        </w:rPr>
      </w:pPr>
    </w:p>
    <w:p w14:paraId="0ABF6DFC" w14:textId="6CEB0B3A" w:rsidR="00E15E90" w:rsidRDefault="00E15E90" w:rsidP="0044306F">
      <w:pPr>
        <w:rPr>
          <w:sz w:val="24"/>
          <w:szCs w:val="24"/>
        </w:rPr>
      </w:pPr>
    </w:p>
    <w:p w14:paraId="101A9022" w14:textId="661816BB" w:rsidR="00E15E90" w:rsidRDefault="00E15E90" w:rsidP="0044306F">
      <w:pPr>
        <w:rPr>
          <w:sz w:val="24"/>
          <w:szCs w:val="24"/>
        </w:rPr>
      </w:pPr>
    </w:p>
    <w:p w14:paraId="452CEE7B" w14:textId="67C5C9C2" w:rsidR="00E15E90" w:rsidRDefault="00E15E90" w:rsidP="0044306F">
      <w:pPr>
        <w:rPr>
          <w:sz w:val="24"/>
          <w:szCs w:val="24"/>
        </w:rPr>
      </w:pPr>
    </w:p>
    <w:p w14:paraId="29DA18F4" w14:textId="2EFC1DB0" w:rsidR="00E15E90" w:rsidRDefault="00E15E90" w:rsidP="0044306F">
      <w:pPr>
        <w:rPr>
          <w:sz w:val="24"/>
          <w:szCs w:val="24"/>
        </w:rPr>
      </w:pPr>
    </w:p>
    <w:p w14:paraId="190BA2A3" w14:textId="77777777" w:rsidR="00E15E90" w:rsidRPr="0044306F" w:rsidRDefault="00E15E90" w:rsidP="0044306F">
      <w:pPr>
        <w:rPr>
          <w:sz w:val="24"/>
          <w:szCs w:val="24"/>
        </w:rPr>
      </w:pPr>
    </w:p>
    <w:p w14:paraId="70796719" w14:textId="33F8955B" w:rsidR="00014212" w:rsidRPr="0044306F" w:rsidRDefault="00014212" w:rsidP="0044306F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  <w:cs/>
        </w:rPr>
        <w:lastRenderedPageBreak/>
        <w:t xml:space="preserve"> </w:t>
      </w:r>
      <w:r w:rsidR="0044306F" w:rsidRPr="00104E8F">
        <w:rPr>
          <w:szCs w:val="30"/>
        </w:rPr>
        <w:tab/>
      </w:r>
      <w:r w:rsidR="0044306F" w:rsidRPr="00104E8F">
        <w:rPr>
          <w:rFonts w:hint="cs"/>
          <w:szCs w:val="30"/>
          <w:cs/>
        </w:rPr>
        <w:t>ทุนเรือนหุ้น</w:t>
      </w:r>
    </w:p>
    <w:p w14:paraId="7C75258F" w14:textId="77777777" w:rsidR="00CA701C" w:rsidRPr="00104E8F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2EEC57" w14:textId="77777777" w:rsidR="00F801EA" w:rsidRPr="00104E8F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2D9627" w14:textId="77777777" w:rsidR="00F801EA" w:rsidRPr="00104E8F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63A1F" w14:textId="2106157F" w:rsidR="00002C06" w:rsidRDefault="004C7D71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104E8F">
        <w:rPr>
          <w:rFonts w:ascii="Angsana New" w:hAnsi="Angsana New"/>
          <w:sz w:val="30"/>
          <w:szCs w:val="30"/>
        </w:rPr>
        <w:t>2535</w:t>
      </w:r>
      <w:r w:rsidRPr="00104E8F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104E8F">
        <w:rPr>
          <w:rFonts w:ascii="Angsana New" w:hAnsi="Angsana New"/>
          <w:sz w:val="30"/>
          <w:szCs w:val="30"/>
        </w:rPr>
        <w:t>51</w:t>
      </w:r>
      <w:r w:rsidRPr="00104E8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04E8F">
        <w:rPr>
          <w:rFonts w:ascii="Angsana New" w:hAnsi="Angsana New"/>
          <w:sz w:val="30"/>
          <w:szCs w:val="30"/>
        </w:rPr>
        <w:t>“</w:t>
      </w:r>
      <w:r w:rsidRPr="00104E8F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104E8F">
        <w:rPr>
          <w:rFonts w:ascii="Angsana New" w:hAnsi="Angsana New"/>
          <w:sz w:val="30"/>
          <w:szCs w:val="30"/>
        </w:rPr>
        <w:t>”</w:t>
      </w:r>
      <w:r w:rsidRPr="00104E8F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735AAB" w14:textId="77777777" w:rsidR="00F13C1A" w:rsidRPr="00104E8F" w:rsidRDefault="00F13C1A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509CF0" w14:textId="186A8AD7" w:rsidR="00014212" w:rsidRPr="00104E8F" w:rsidRDefault="00014212" w:rsidP="004C0506">
      <w:pPr>
        <w:pStyle w:val="Heading1"/>
        <w:numPr>
          <w:ilvl w:val="0"/>
          <w:numId w:val="23"/>
        </w:numPr>
        <w:rPr>
          <w:szCs w:val="30"/>
          <w:cs/>
        </w:rPr>
      </w:pPr>
      <w:r w:rsidRPr="00104E8F">
        <w:rPr>
          <w:szCs w:val="30"/>
        </w:rPr>
        <w:tab/>
      </w:r>
      <w:r w:rsidR="008F3C35" w:rsidRPr="00104E8F">
        <w:rPr>
          <w:szCs w:val="30"/>
          <w:cs/>
        </w:rPr>
        <w:t>สำรอง</w:t>
      </w:r>
      <w:r w:rsidR="00B03021" w:rsidRPr="00B03021">
        <w:rPr>
          <w:szCs w:val="30"/>
          <w:cs/>
        </w:rPr>
        <w:t>ตามกฎหมาย</w:t>
      </w:r>
    </w:p>
    <w:p w14:paraId="19A18FB0" w14:textId="77777777" w:rsidR="004C7D71" w:rsidRPr="00AF7957" w:rsidRDefault="004C7D71" w:rsidP="00CA701C">
      <w:pPr>
        <w:pStyle w:val="NoSpacing"/>
        <w:rPr>
          <w:rFonts w:ascii="Angsana New" w:hAnsi="Angsana New"/>
          <w:sz w:val="24"/>
          <w:szCs w:val="24"/>
          <w:cs/>
          <w:lang w:val="th-TH"/>
        </w:rPr>
      </w:pPr>
    </w:p>
    <w:p w14:paraId="66120703" w14:textId="77777777" w:rsidR="003913F0" w:rsidRPr="00104E8F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04E8F">
        <w:rPr>
          <w:rFonts w:ascii="Angsana New" w:hAnsi="Angsana New"/>
          <w:sz w:val="30"/>
          <w:szCs w:val="30"/>
          <w:cs/>
          <w:lang w:val="th-TH"/>
        </w:rPr>
        <w:t>ตามบทบัญญัติแห่ง</w:t>
      </w:r>
      <w:r w:rsidRPr="00104E8F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104E8F">
        <w:rPr>
          <w:rFonts w:ascii="Angsana New" w:hAnsi="Angsana New"/>
          <w:sz w:val="30"/>
          <w:szCs w:val="30"/>
        </w:rPr>
        <w:t>2535</w:t>
      </w:r>
      <w:r w:rsidRPr="00104E8F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104E8F">
        <w:rPr>
          <w:rFonts w:ascii="Angsana New" w:hAnsi="Angsana New"/>
          <w:sz w:val="30"/>
          <w:szCs w:val="30"/>
        </w:rPr>
        <w:t>116</w:t>
      </w:r>
      <w:r w:rsidRPr="00104E8F">
        <w:rPr>
          <w:rFonts w:ascii="Angsana New" w:hAnsi="Angsana New"/>
          <w:sz w:val="30"/>
          <w:szCs w:val="30"/>
          <w:cs/>
        </w:rPr>
        <w:t xml:space="preserve"> บริษัท</w:t>
      </w:r>
      <w:r w:rsidRPr="00104E8F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104E8F">
        <w:rPr>
          <w:rFonts w:ascii="Angsana New" w:hAnsi="Angsana New"/>
          <w:sz w:val="30"/>
          <w:szCs w:val="30"/>
          <w:cs/>
        </w:rPr>
        <w:t>จัดสรร</w:t>
      </w:r>
      <w:r w:rsidRPr="00104E8F">
        <w:rPr>
          <w:rFonts w:ascii="Angsana New" w:hAnsi="Angsana New"/>
          <w:sz w:val="30"/>
          <w:szCs w:val="30"/>
          <w:cs/>
          <w:lang w:val="th-TH"/>
        </w:rPr>
        <w:t xml:space="preserve">ทุนสำรอง </w:t>
      </w:r>
      <w:r w:rsidR="00EF02ED" w:rsidRPr="00104E8F">
        <w:rPr>
          <w:rFonts w:ascii="Angsana New" w:hAnsi="Angsana New"/>
          <w:sz w:val="30"/>
          <w:szCs w:val="30"/>
          <w:cs/>
          <w:lang w:val="th-TH"/>
        </w:rPr>
        <w:br/>
      </w:r>
      <w:r w:rsidRPr="00104E8F">
        <w:rPr>
          <w:rFonts w:ascii="Angsana New" w:hAnsi="Angsana New"/>
          <w:sz w:val="30"/>
          <w:szCs w:val="30"/>
          <w:cs/>
          <w:lang w:val="th-TH"/>
        </w:rPr>
        <w:t>(“สำรองตามกฎหมาย</w:t>
      </w:r>
      <w:r w:rsidR="006F177D" w:rsidRPr="00104E8F">
        <w:rPr>
          <w:rFonts w:ascii="Angsana New" w:hAnsi="Angsana New"/>
          <w:sz w:val="30"/>
          <w:szCs w:val="30"/>
          <w:cs/>
          <w:lang w:val="th-TH"/>
        </w:rPr>
        <w:t>”</w:t>
      </w:r>
      <w:r w:rsidRPr="00104E8F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อย่างน้อยร้อยละ 5 ของกำไรสุทธิ</w:t>
      </w:r>
      <w:r w:rsidR="00167732" w:rsidRPr="00104E8F">
        <w:rPr>
          <w:rFonts w:ascii="Angsana New" w:hAnsi="Angsana New"/>
          <w:sz w:val="30"/>
          <w:szCs w:val="30"/>
          <w:cs/>
        </w:rPr>
        <w:t>ประจำ</w:t>
      </w:r>
      <w:r w:rsidRPr="00104E8F">
        <w:rPr>
          <w:rFonts w:ascii="Angsana New" w:hAnsi="Angsana New"/>
          <w:sz w:val="30"/>
          <w:szCs w:val="30"/>
          <w:cs/>
        </w:rPr>
        <w:t>ปีหลังจากหักยอดขาดทุนสะสม</w:t>
      </w:r>
      <w:r w:rsidRPr="00104E8F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/>
          <w:sz w:val="30"/>
          <w:szCs w:val="30"/>
          <w:cs/>
        </w:rPr>
        <w:t>ถ้ามี</w:t>
      </w:r>
      <w:r w:rsidRPr="00104E8F">
        <w:rPr>
          <w:rFonts w:ascii="Angsana New" w:hAnsi="Angsana New"/>
          <w:sz w:val="30"/>
          <w:szCs w:val="30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จนกว่าสำรอง</w:t>
      </w:r>
      <w:r w:rsidR="002B667C" w:rsidRPr="00104E8F">
        <w:rPr>
          <w:rFonts w:ascii="Angsana New" w:hAnsi="Angsana New"/>
          <w:sz w:val="30"/>
          <w:szCs w:val="30"/>
          <w:cs/>
        </w:rPr>
        <w:t>ดังกล่าว</w:t>
      </w:r>
      <w:r w:rsidRPr="00104E8F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104E8F">
        <w:rPr>
          <w:rFonts w:ascii="Angsana New" w:hAnsi="Angsana New"/>
          <w:sz w:val="30"/>
          <w:szCs w:val="30"/>
          <w:cs/>
        </w:rPr>
        <w:t xml:space="preserve">ร้อยละ </w:t>
      </w:r>
      <w:r w:rsidRPr="00104E8F">
        <w:rPr>
          <w:rFonts w:ascii="Angsana New" w:hAnsi="Angsana New"/>
          <w:sz w:val="30"/>
          <w:szCs w:val="30"/>
        </w:rPr>
        <w:t>10</w:t>
      </w:r>
      <w:r w:rsidRPr="00104E8F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="00DB7A62" w:rsidRPr="00104E8F">
        <w:rPr>
          <w:rFonts w:ascii="Angsana New" w:hAnsi="Angsana New"/>
          <w:sz w:val="30"/>
          <w:szCs w:val="30"/>
          <w:cs/>
          <w:lang w:val="th-TH"/>
        </w:rPr>
        <w:t>เงินสำรอง</w:t>
      </w:r>
      <w:r w:rsidRPr="00104E8F">
        <w:rPr>
          <w:rFonts w:ascii="Angsana New" w:hAnsi="Angsana New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14:paraId="5CA3E125" w14:textId="31E46655" w:rsidR="00110E72" w:rsidRDefault="00110E7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1601273B" w14:textId="0F3C9D4F" w:rsidR="00014212" w:rsidRPr="00104E8F" w:rsidRDefault="000C1982" w:rsidP="004C0506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  <w:cs/>
        </w:rPr>
        <w:t>ส่วนงานดำเนิน</w:t>
      </w:r>
      <w:r w:rsidR="00014212" w:rsidRPr="00104E8F">
        <w:rPr>
          <w:szCs w:val="30"/>
          <w:cs/>
        </w:rPr>
        <w:t>งาน</w:t>
      </w:r>
      <w:r w:rsidR="00530C0C" w:rsidRPr="00104E8F">
        <w:rPr>
          <w:rFonts w:hint="cs"/>
          <w:szCs w:val="30"/>
          <w:cs/>
        </w:rPr>
        <w:t>และการจำแนกรายได้</w:t>
      </w:r>
    </w:p>
    <w:p w14:paraId="454AAD4B" w14:textId="26BCA6A1" w:rsidR="00B953C4" w:rsidRDefault="00B953C4" w:rsidP="00CA701C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1FD0FD0C" w14:textId="41F08302" w:rsidR="00887321" w:rsidRDefault="00887321" w:rsidP="0088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F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2D6DCC" w14:textId="77777777" w:rsidR="00977820" w:rsidRPr="00977820" w:rsidRDefault="00977820" w:rsidP="00977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B9A9FC" w14:textId="497A8AE8" w:rsidR="00887321" w:rsidRPr="00BE369A" w:rsidRDefault="00977820" w:rsidP="00887321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87321" w:rsidRPr="00BE369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02F087C2" w14:textId="77777777" w:rsidR="00887321" w:rsidRPr="00BE369A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B99CBF4" w14:textId="36AC16B9" w:rsidR="00887321" w:rsidRPr="00BE369A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BE369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856F307" w14:textId="77777777" w:rsidR="00E15E90" w:rsidRPr="00BE369A" w:rsidRDefault="00E15E90" w:rsidP="00A269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49DBCA58" w14:textId="13CA07AB" w:rsidR="00887321" w:rsidRDefault="0088732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  <w:r w:rsidRPr="00BE369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BE369A">
        <w:rPr>
          <w:rFonts w:asciiTheme="majorBidi" w:hAnsiTheme="majorBidi" w:cstheme="majorBidi"/>
          <w:sz w:val="30"/>
          <w:szCs w:val="30"/>
        </w:rPr>
        <w:t xml:space="preserve"> </w:t>
      </w:r>
    </w:p>
    <w:p w14:paraId="4894EBB6" w14:textId="14236EA0" w:rsidR="00CE0EB1" w:rsidRDefault="00CE0EB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2E57AADF" w14:textId="7442F012" w:rsidR="00CE0EB1" w:rsidRDefault="00CE0EB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4700D22F" w14:textId="77777777" w:rsidR="00CE0EB1" w:rsidRDefault="00CE0EB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5BC53F39" w14:textId="723E6A9A" w:rsidR="00A26935" w:rsidRDefault="00A26935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5F8C84EA" w14:textId="2CD3DF4C" w:rsidR="00A26935" w:rsidRDefault="00A26935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572A3BBA" w14:textId="0A42359A" w:rsidR="00A26935" w:rsidRDefault="00A26935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290EFF0F" w14:textId="77777777" w:rsidR="00A26935" w:rsidRDefault="00A26935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391D4EC9" w14:textId="77777777" w:rsidR="00A26935" w:rsidRPr="00977820" w:rsidRDefault="00A26935" w:rsidP="00A2693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369A">
        <w:rPr>
          <w:rFonts w:asciiTheme="majorBidi" w:hAnsiTheme="majorBidi" w:cstheme="majorBidi"/>
          <w:i/>
          <w:iCs/>
          <w:sz w:val="30"/>
          <w:szCs w:val="30"/>
        </w:rPr>
        <w:lastRenderedPageBreak/>
        <w:t xml:space="preserve"> 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รายงาน</w:t>
      </w:r>
      <w:r w:rsidRPr="00977820">
        <w:rPr>
          <w:rFonts w:asciiTheme="majorBidi" w:hAnsiTheme="majorBidi" w:cstheme="majorBidi" w:hint="cs"/>
          <w:i/>
          <w:iCs/>
          <w:sz w:val="30"/>
          <w:szCs w:val="30"/>
          <w:cs/>
        </w:rPr>
        <w:t>ทางการเงินจำแนกตามส่วนงาน</w:t>
      </w:r>
    </w:p>
    <w:p w14:paraId="34644977" w14:textId="77777777" w:rsidR="00A26935" w:rsidRPr="00977820" w:rsidRDefault="00A26935" w:rsidP="00A269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6328E9" w14:textId="137F23FB" w:rsidR="00A26935" w:rsidRPr="00104E8F" w:rsidRDefault="00A26935" w:rsidP="00A26935">
      <w:pPr>
        <w:tabs>
          <w:tab w:val="clear" w:pos="454"/>
          <w:tab w:val="left" w:pos="540"/>
        </w:tabs>
        <w:spacing w:line="240" w:lineRule="auto"/>
        <w:ind w:left="900" w:right="-25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รายการที่ไม่สามารถปันส่วนได้ส่วนใหญ่เป็นรายการค่าใช้จ่ายของ</w:t>
      </w:r>
      <w:r w:rsidR="003E19AB" w:rsidRPr="00104E8F">
        <w:rPr>
          <w:rFonts w:ascii="Angsana New" w:hAnsi="Angsana New"/>
          <w:b/>
          <w:sz w:val="30"/>
          <w:szCs w:val="30"/>
          <w:cs/>
        </w:rPr>
        <w:t>กลุ่มบริษัท</w:t>
      </w:r>
    </w:p>
    <w:p w14:paraId="7C59D859" w14:textId="77777777" w:rsidR="00BE5059" w:rsidRPr="009355E1" w:rsidRDefault="00BE5059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="Angsana New" w:hAnsi="Angsana New"/>
          <w:sz w:val="30"/>
          <w:szCs w:val="30"/>
        </w:rPr>
      </w:pPr>
    </w:p>
    <w:p w14:paraId="10C6C4E6" w14:textId="40F25F19" w:rsidR="009460A1" w:rsidRPr="00A26935" w:rsidRDefault="00FD2689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         </w:t>
      </w:r>
      <w:r w:rsidR="005F3AE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A2693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(2.</w:t>
      </w:r>
      <w:r w:rsidR="00A2693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ก) </w:t>
      </w:r>
      <w:r w:rsidR="009460A1" w:rsidRPr="00A2693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1FFD464" w14:textId="77777777" w:rsidR="00B953C4" w:rsidRPr="009460A1" w:rsidRDefault="00B953C4" w:rsidP="00FD2689">
      <w:pPr>
        <w:pStyle w:val="NoSpacing"/>
        <w:ind w:left="540" w:hanging="360"/>
        <w:rPr>
          <w:rFonts w:ascii="Angsana New" w:hAnsi="Angsana New"/>
          <w:sz w:val="30"/>
          <w:szCs w:val="30"/>
        </w:rPr>
      </w:pPr>
    </w:p>
    <w:p w14:paraId="6E83C9D5" w14:textId="6281EF6F" w:rsidR="00C41DCF" w:rsidRPr="009460A1" w:rsidRDefault="00C41DCF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9460A1">
        <w:rPr>
          <w:rFonts w:ascii="Angsana New" w:hAnsi="Angsana New"/>
          <w:sz w:val="30"/>
          <w:szCs w:val="30"/>
          <w:cs/>
        </w:rPr>
        <w:t>ผู้บริหารเห็นว่า</w:t>
      </w:r>
      <w:r w:rsidRPr="009460A1">
        <w:rPr>
          <w:rFonts w:ascii="Angsana New" w:hAnsi="Angsana New"/>
          <w:sz w:val="30"/>
          <w:szCs w:val="30"/>
        </w:rPr>
        <w:t xml:space="preserve"> </w:t>
      </w:r>
      <w:r w:rsidRPr="009460A1">
        <w:rPr>
          <w:rFonts w:ascii="Angsana New" w:hAnsi="Angsana New"/>
          <w:sz w:val="30"/>
          <w:szCs w:val="30"/>
          <w:cs/>
        </w:rPr>
        <w:t>กลุ่มบริษัทดำเนินกิจการใน</w:t>
      </w:r>
      <w:r w:rsidRPr="009460A1">
        <w:rPr>
          <w:rFonts w:ascii="Angsana New" w:hAnsi="Angsana New" w:hint="cs"/>
          <w:sz w:val="30"/>
          <w:szCs w:val="30"/>
          <w:cs/>
        </w:rPr>
        <w:t>ส่วนงานเดียว</w:t>
      </w:r>
      <w:r w:rsidRPr="009460A1">
        <w:rPr>
          <w:rFonts w:ascii="Angsana New" w:hAnsi="Angsana New"/>
          <w:sz w:val="30"/>
          <w:szCs w:val="30"/>
          <w:cs/>
        </w:rPr>
        <w:t>คือส่วนงานธุรกิจผลิตและจำหน่ายอาหารทะเลบรรจุกระป๋องและบรรจุซอง</w:t>
      </w:r>
      <w:r w:rsidRPr="009460A1">
        <w:rPr>
          <w:rFonts w:ascii="Angsana New" w:hAnsi="Angsana New" w:hint="cs"/>
          <w:sz w:val="30"/>
          <w:szCs w:val="30"/>
          <w:cs/>
        </w:rPr>
        <w:t xml:space="preserve"> </w:t>
      </w:r>
      <w:r w:rsidRPr="009460A1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0E2D17C" w14:textId="77777777" w:rsidR="00141256" w:rsidRPr="009460A1" w:rsidRDefault="00141256" w:rsidP="00FD2689">
      <w:pPr>
        <w:pStyle w:val="NoSpacing"/>
        <w:ind w:left="540" w:hanging="360"/>
        <w:rPr>
          <w:rFonts w:ascii="Angsana New" w:hAnsi="Angsana New"/>
          <w:sz w:val="30"/>
          <w:szCs w:val="30"/>
        </w:rPr>
      </w:pPr>
    </w:p>
    <w:p w14:paraId="07A6CA3E" w14:textId="4C8EF8A6" w:rsidR="00141256" w:rsidRPr="00A26935" w:rsidRDefault="00A26935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(2.</w:t>
      </w:r>
      <w:r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ข) </w:t>
      </w:r>
      <w:r w:rsidR="009460A1" w:rsidRPr="00A2693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478F3B11" w14:textId="77777777" w:rsidR="009460A1" w:rsidRPr="009460A1" w:rsidRDefault="009460A1" w:rsidP="00FD26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24A9525D" w14:textId="77777777" w:rsidR="000372F0" w:rsidRPr="00104E8F" w:rsidRDefault="00A85104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ในการนำเสนอ</w:t>
      </w:r>
      <w:r w:rsidR="0043329D" w:rsidRPr="00104E8F">
        <w:rPr>
          <w:rFonts w:ascii="Angsana New" w:hAnsi="Angsana New"/>
          <w:sz w:val="30"/>
          <w:szCs w:val="30"/>
          <w:cs/>
        </w:rPr>
        <w:t>ข้อมูลจำแนกทางภู</w:t>
      </w:r>
      <w:r w:rsidR="00D27715" w:rsidRPr="00104E8F">
        <w:rPr>
          <w:rFonts w:ascii="Angsana New" w:hAnsi="Angsana New"/>
          <w:sz w:val="30"/>
          <w:szCs w:val="30"/>
          <w:cs/>
        </w:rPr>
        <w:t>มิศาสตร์</w:t>
      </w:r>
      <w:r w:rsidR="006D2E62" w:rsidRPr="00104E8F">
        <w:rPr>
          <w:rFonts w:ascii="Angsana New" w:hAnsi="Angsana New"/>
          <w:sz w:val="30"/>
          <w:szCs w:val="30"/>
        </w:rPr>
        <w:t xml:space="preserve"> </w:t>
      </w:r>
      <w:r w:rsidR="002809E2" w:rsidRPr="00104E8F">
        <w:rPr>
          <w:rFonts w:ascii="Angsana New" w:hAnsi="Angsana New"/>
          <w:sz w:val="30"/>
          <w:szCs w:val="30"/>
          <w:cs/>
        </w:rPr>
        <w:t>รายได้แยกตามที่ตั้งทาง</w:t>
      </w:r>
      <w:r w:rsidR="00D27715" w:rsidRPr="00104E8F">
        <w:rPr>
          <w:rFonts w:ascii="Angsana New" w:hAnsi="Angsana New"/>
          <w:sz w:val="30"/>
          <w:szCs w:val="30"/>
          <w:cs/>
        </w:rPr>
        <w:t>ภูมิศาสตร์ของลูกค้า</w:t>
      </w:r>
      <w:r w:rsidR="00805D52"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0EC98936" w14:textId="77777777" w:rsidR="00141256" w:rsidRPr="00104E8F" w:rsidRDefault="00141256" w:rsidP="00FD2689">
      <w:pPr>
        <w:pStyle w:val="NoSpacing"/>
        <w:ind w:left="900"/>
        <w:rPr>
          <w:sz w:val="28"/>
          <w:szCs w:val="28"/>
        </w:rPr>
      </w:pPr>
    </w:p>
    <w:p w14:paraId="64A1A4C5" w14:textId="1DCDC971" w:rsidR="007E7FBA" w:rsidRDefault="005C1D96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สิน</w:t>
      </w:r>
      <w:r w:rsidR="00D27715" w:rsidRPr="00104E8F">
        <w:rPr>
          <w:rFonts w:ascii="Angsana New" w:hAnsi="Angsana New"/>
          <w:sz w:val="30"/>
          <w:szCs w:val="30"/>
          <w:cs/>
        </w:rPr>
        <w:t>ทรัพย์</w:t>
      </w:r>
      <w:r w:rsidR="002809E2" w:rsidRPr="00104E8F">
        <w:rPr>
          <w:rFonts w:ascii="Angsana New" w:hAnsi="Angsana New"/>
          <w:sz w:val="30"/>
          <w:szCs w:val="30"/>
          <w:cs/>
        </w:rPr>
        <w:t>ตามส่วนงาน</w:t>
      </w:r>
      <w:r w:rsidR="00D27715" w:rsidRPr="00104E8F">
        <w:rPr>
          <w:rFonts w:ascii="Angsana New" w:hAnsi="Angsana New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104E8F">
        <w:rPr>
          <w:rFonts w:ascii="Angsana New" w:hAnsi="Angsana New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 w:rsidRPr="00104E8F">
        <w:rPr>
          <w:rFonts w:ascii="Angsana New" w:hAnsi="Angsana New"/>
          <w:sz w:val="30"/>
          <w:szCs w:val="30"/>
        </w:rPr>
        <w:br/>
      </w:r>
      <w:r w:rsidR="00F375C5" w:rsidRPr="00104E8F">
        <w:rPr>
          <w:rFonts w:ascii="Angsana New" w:hAnsi="Angsana New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14:paraId="7AB5B84F" w14:textId="5AB61A80" w:rsidR="00BE5059" w:rsidRDefault="00BE505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237ADE" w14:textId="472D4C5F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D7BB6B" w14:textId="023DC8B9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4A1450" w14:textId="0FF9EFE6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7502D4" w14:textId="5DFA424D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CE6228" w14:textId="5C9895BC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53B24" w14:textId="17AAB8DC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828F2A" w14:textId="2ABAFD6D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98F6CB" w14:textId="2140AC6E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23B3E7" w14:textId="79B98ABE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0C9574" w14:textId="23CE7BDA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722593" w14:textId="0D1847E8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8B380A" w14:textId="32F1D0A5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DE0AE9" w14:textId="3E552C44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8FF935" w14:textId="02584232" w:rsidR="00E15E90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E2918A" w14:textId="77777777" w:rsidR="003D5801" w:rsidRPr="00104E8F" w:rsidRDefault="00905E5C" w:rsidP="0094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7F64408" w14:textId="77777777" w:rsidR="00F94EB4" w:rsidRPr="00AF7957" w:rsidRDefault="00F94EB4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1204"/>
      </w:tblGrid>
      <w:tr w:rsidR="00F94EB4" w:rsidRPr="00104E8F" w14:paraId="5106B3FF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3D9CCC23" w14:textId="77777777" w:rsidR="00F94EB4" w:rsidRPr="00104E8F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3501D7A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387A516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35D5400B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1EE" w:rsidRPr="00104E8F" w14:paraId="635ADD20" w14:textId="77777777" w:rsidTr="00493C09">
        <w:trPr>
          <w:trHeight w:val="87"/>
          <w:tblHeader/>
        </w:trPr>
        <w:tc>
          <w:tcPr>
            <w:tcW w:w="3600" w:type="dxa"/>
            <w:vAlign w:val="bottom"/>
          </w:tcPr>
          <w:p w14:paraId="09341ADA" w14:textId="77777777" w:rsidR="005531EE" w:rsidRPr="00104E8F" w:rsidRDefault="005531EE" w:rsidP="005531EE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F6CF2D" w14:textId="65EB68F9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D76AABE" w14:textId="77777777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C811A1B" w14:textId="5A38279D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5FD36AE7" w14:textId="77777777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B90BBD" w14:textId="436CAC31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43A1C" w14:textId="77777777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73625F5" w14:textId="6F1BE93D" w:rsidR="005531EE" w:rsidRPr="00104E8F" w:rsidRDefault="005531EE" w:rsidP="005531E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4EB4" w:rsidRPr="00104E8F" w14:paraId="355B8177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2FE20C83" w14:textId="77777777" w:rsidR="00F94EB4" w:rsidRPr="00104E8F" w:rsidRDefault="00F94EB4" w:rsidP="00F94E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0E06C90C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94EB4" w:rsidRPr="00104E8F" w14:paraId="4408A00D" w14:textId="77777777" w:rsidTr="00F94EB4">
        <w:tc>
          <w:tcPr>
            <w:tcW w:w="3600" w:type="dxa"/>
            <w:hideMark/>
          </w:tcPr>
          <w:p w14:paraId="12827D3D" w14:textId="77777777" w:rsidR="00F94EB4" w:rsidRPr="00104E8F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330B39D2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0B5EAA8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DF7FFCD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E1D5455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6391A45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7B1974A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05E3FF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2A48B0" w:rsidRPr="00104E8F" w14:paraId="74FEA0E8" w14:textId="77777777" w:rsidTr="00F94EB4">
        <w:tc>
          <w:tcPr>
            <w:tcW w:w="3600" w:type="dxa"/>
            <w:hideMark/>
          </w:tcPr>
          <w:p w14:paraId="19F0FAA7" w14:textId="77777777" w:rsidR="002A48B0" w:rsidRPr="00104E8F" w:rsidRDefault="002A48B0" w:rsidP="002A48B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CCC89AC" w14:textId="39275598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8B0">
              <w:rPr>
                <w:rFonts w:ascii="Angsana New" w:hAnsi="Angsana New"/>
                <w:sz w:val="30"/>
                <w:szCs w:val="30"/>
                <w:lang w:eastAsia="en-GB"/>
              </w:rPr>
              <w:t>3,007,559</w:t>
            </w:r>
          </w:p>
        </w:tc>
        <w:tc>
          <w:tcPr>
            <w:tcW w:w="248" w:type="dxa"/>
            <w:vAlign w:val="bottom"/>
          </w:tcPr>
          <w:p w14:paraId="5DCA5D61" w14:textId="77777777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6D4089" w14:textId="3597C102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3,320,484</w:t>
            </w:r>
          </w:p>
        </w:tc>
        <w:tc>
          <w:tcPr>
            <w:tcW w:w="267" w:type="dxa"/>
            <w:vAlign w:val="bottom"/>
          </w:tcPr>
          <w:p w14:paraId="755189A1" w14:textId="77777777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419D8BA" w14:textId="23225604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8B0">
              <w:rPr>
                <w:rFonts w:ascii="Angsana New" w:hAnsi="Angsana New"/>
                <w:sz w:val="30"/>
                <w:szCs w:val="30"/>
                <w:lang w:eastAsia="en-GB"/>
              </w:rPr>
              <w:t>2,995,491</w:t>
            </w:r>
          </w:p>
        </w:tc>
        <w:tc>
          <w:tcPr>
            <w:tcW w:w="236" w:type="dxa"/>
            <w:vAlign w:val="bottom"/>
          </w:tcPr>
          <w:p w14:paraId="7E9C3F7E" w14:textId="77777777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B3CC281" w14:textId="087DCDDD" w:rsidR="002A48B0" w:rsidRPr="00104E8F" w:rsidRDefault="002A48B0" w:rsidP="002A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3,306,538</w:t>
            </w:r>
          </w:p>
        </w:tc>
      </w:tr>
      <w:tr w:rsidR="0007179A" w:rsidRPr="00104E8F" w14:paraId="3B0ECBB2" w14:textId="77777777" w:rsidTr="00752DFF">
        <w:tc>
          <w:tcPr>
            <w:tcW w:w="3600" w:type="dxa"/>
            <w:shd w:val="clear" w:color="auto" w:fill="auto"/>
          </w:tcPr>
          <w:p w14:paraId="7F31FDB2" w14:textId="77777777" w:rsidR="0007179A" w:rsidRPr="00752DFF" w:rsidRDefault="0007179A" w:rsidP="004326D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52DF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1260" w:type="dxa"/>
            <w:shd w:val="clear" w:color="auto" w:fill="auto"/>
          </w:tcPr>
          <w:p w14:paraId="3BDEA3E1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483,531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41BF49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60543779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206,007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E102A3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682EED58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483,531</w:t>
            </w:r>
          </w:p>
        </w:tc>
        <w:tc>
          <w:tcPr>
            <w:tcW w:w="236" w:type="dxa"/>
            <w:vAlign w:val="bottom"/>
          </w:tcPr>
          <w:p w14:paraId="6B5449C5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1B9EEDA0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206,007</w:t>
            </w:r>
          </w:p>
        </w:tc>
      </w:tr>
      <w:tr w:rsidR="0007179A" w:rsidRPr="00104E8F" w14:paraId="60159D0A" w14:textId="77777777" w:rsidTr="00752DFF">
        <w:tc>
          <w:tcPr>
            <w:tcW w:w="3600" w:type="dxa"/>
            <w:shd w:val="clear" w:color="auto" w:fill="auto"/>
          </w:tcPr>
          <w:p w14:paraId="0D3CF86F" w14:textId="77777777" w:rsidR="0007179A" w:rsidRPr="00752DFF" w:rsidRDefault="0007179A" w:rsidP="004326D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52DF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  <w:shd w:val="clear" w:color="auto" w:fill="auto"/>
          </w:tcPr>
          <w:p w14:paraId="77138447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432,561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67C59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539D332E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389,123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C1452D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187A48B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432,561</w:t>
            </w:r>
          </w:p>
        </w:tc>
        <w:tc>
          <w:tcPr>
            <w:tcW w:w="236" w:type="dxa"/>
            <w:vAlign w:val="bottom"/>
          </w:tcPr>
          <w:p w14:paraId="6BC03020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7032E57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389,123</w:t>
            </w:r>
          </w:p>
        </w:tc>
      </w:tr>
      <w:tr w:rsidR="0007179A" w:rsidRPr="00104E8F" w14:paraId="22A8B20D" w14:textId="77777777" w:rsidTr="00752DFF">
        <w:trPr>
          <w:trHeight w:val="81"/>
        </w:trPr>
        <w:tc>
          <w:tcPr>
            <w:tcW w:w="3600" w:type="dxa"/>
            <w:shd w:val="clear" w:color="auto" w:fill="auto"/>
          </w:tcPr>
          <w:p w14:paraId="383675E1" w14:textId="77777777" w:rsidR="0007179A" w:rsidRPr="00752DFF" w:rsidRDefault="0007179A" w:rsidP="004326DA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52DF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1C550C23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234,998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BF5490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181BD47C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322,800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B3470D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3EB9ABCB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223,948</w:t>
            </w:r>
          </w:p>
        </w:tc>
        <w:tc>
          <w:tcPr>
            <w:tcW w:w="236" w:type="dxa"/>
            <w:vAlign w:val="bottom"/>
          </w:tcPr>
          <w:p w14:paraId="74005E23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D286B49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319,595</w:t>
            </w:r>
          </w:p>
        </w:tc>
      </w:tr>
      <w:tr w:rsidR="0007179A" w:rsidRPr="00104E8F" w14:paraId="78420762" w14:textId="77777777" w:rsidTr="00752DFF">
        <w:tc>
          <w:tcPr>
            <w:tcW w:w="3600" w:type="dxa"/>
            <w:shd w:val="clear" w:color="auto" w:fill="auto"/>
          </w:tcPr>
          <w:p w14:paraId="42776A49" w14:textId="77777777" w:rsidR="0007179A" w:rsidRPr="00752DFF" w:rsidRDefault="0007179A" w:rsidP="004326D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52DFF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  <w:shd w:val="clear" w:color="auto" w:fill="auto"/>
          </w:tcPr>
          <w:p w14:paraId="7A353A73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146,673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103600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73F49150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697,898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7798CF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6F2E02A8" w14:textId="77777777" w:rsidR="0007179A" w:rsidRPr="00752DF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146,673</w:t>
            </w:r>
          </w:p>
        </w:tc>
        <w:tc>
          <w:tcPr>
            <w:tcW w:w="236" w:type="dxa"/>
            <w:vAlign w:val="bottom"/>
          </w:tcPr>
          <w:p w14:paraId="5328CF7B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FAC839D" w14:textId="77777777" w:rsidR="0007179A" w:rsidRPr="00104E8F" w:rsidRDefault="0007179A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697,898</w:t>
            </w:r>
          </w:p>
        </w:tc>
      </w:tr>
      <w:tr w:rsidR="00E15E90" w:rsidRPr="00104E8F" w14:paraId="3EE4DD41" w14:textId="77777777" w:rsidTr="00752DFF">
        <w:tc>
          <w:tcPr>
            <w:tcW w:w="3600" w:type="dxa"/>
            <w:shd w:val="clear" w:color="auto" w:fill="auto"/>
          </w:tcPr>
          <w:p w14:paraId="099CE224" w14:textId="4AF3A265" w:rsidR="00E15E90" w:rsidRPr="00752DFF" w:rsidRDefault="00E15E90" w:rsidP="00E15E9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52DF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  <w:shd w:val="clear" w:color="auto" w:fill="auto"/>
          </w:tcPr>
          <w:p w14:paraId="629C27D6" w14:textId="2F22D23B" w:rsidR="00E15E90" w:rsidRPr="00752DFF" w:rsidRDefault="002250F3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16,907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B135C1" w14:textId="77777777" w:rsidR="00E15E90" w:rsidRPr="00752DF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7867EE00" w14:textId="31FF6C6C" w:rsidR="00E15E90" w:rsidRPr="00752DF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20,314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6225B61" w14:textId="77777777" w:rsidR="00E15E90" w:rsidRPr="00752DF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F1868F0" w14:textId="18052444" w:rsidR="00E15E90" w:rsidRPr="00752DFF" w:rsidRDefault="006214B2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52DFF">
              <w:rPr>
                <w:rFonts w:ascii="Angsana New" w:hAnsi="Angsana New"/>
                <w:sz w:val="30"/>
                <w:szCs w:val="30"/>
                <w:lang w:eastAsia="en-GB"/>
              </w:rPr>
              <w:t>16,907</w:t>
            </w:r>
          </w:p>
        </w:tc>
        <w:tc>
          <w:tcPr>
            <w:tcW w:w="236" w:type="dxa"/>
            <w:vAlign w:val="bottom"/>
          </w:tcPr>
          <w:p w14:paraId="567E8AB7" w14:textId="77777777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F9C6BEA" w14:textId="2CF1B34C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20,314</w:t>
            </w:r>
          </w:p>
        </w:tc>
      </w:tr>
      <w:tr w:rsidR="00E15E90" w:rsidRPr="00104E8F" w14:paraId="625EB327" w14:textId="77777777" w:rsidTr="00F94EB4">
        <w:tc>
          <w:tcPr>
            <w:tcW w:w="3600" w:type="dxa"/>
            <w:hideMark/>
          </w:tcPr>
          <w:p w14:paraId="34303C79" w14:textId="77777777" w:rsidR="00E15E90" w:rsidRPr="00104E8F" w:rsidRDefault="00E15E90" w:rsidP="00E15E9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B8A9" w14:textId="46D1494D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48" w:type="dxa"/>
          </w:tcPr>
          <w:p w14:paraId="669508E7" w14:textId="77777777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37A21" w14:textId="2F007520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67" w:type="dxa"/>
          </w:tcPr>
          <w:p w14:paraId="14F139A1" w14:textId="77777777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8FDD" w14:textId="3D529CD1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4,299,111</w:t>
            </w:r>
          </w:p>
        </w:tc>
        <w:tc>
          <w:tcPr>
            <w:tcW w:w="236" w:type="dxa"/>
          </w:tcPr>
          <w:p w14:paraId="7F67B180" w14:textId="77777777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17FC0" w14:textId="0B25162B" w:rsidR="00E15E90" w:rsidRPr="00104E8F" w:rsidRDefault="00E15E90" w:rsidP="00E15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4,939,475</w:t>
            </w:r>
          </w:p>
        </w:tc>
      </w:tr>
    </w:tbl>
    <w:p w14:paraId="660BC72B" w14:textId="77777777" w:rsidR="006B492A" w:rsidRPr="00AF7957" w:rsidRDefault="006B492A" w:rsidP="00AF7957">
      <w:pPr>
        <w:spacing w:line="240" w:lineRule="auto"/>
        <w:rPr>
          <w:rFonts w:ascii="Angsana New" w:hAnsi="Angsana New"/>
          <w:sz w:val="2"/>
          <w:szCs w:val="2"/>
        </w:rPr>
      </w:pPr>
    </w:p>
    <w:p w14:paraId="175EFF8A" w14:textId="7AA0A196" w:rsidR="00953251" w:rsidRDefault="0095325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D5DF788" w14:textId="77777777" w:rsidR="00CE05BE" w:rsidRDefault="00CE05BE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49437E" w14:textId="23E768BC" w:rsidR="00395A95" w:rsidRDefault="00092798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678B9E04" wp14:editId="2AFB2BDE">
            <wp:simplePos x="0" y="0"/>
            <wp:positionH relativeFrom="column">
              <wp:posOffset>3319362</wp:posOffset>
            </wp:positionH>
            <wp:positionV relativeFrom="paragraph">
              <wp:posOffset>3674</wp:posOffset>
            </wp:positionV>
            <wp:extent cx="3309620" cy="2376805"/>
            <wp:effectExtent l="0" t="0" r="0" b="0"/>
            <wp:wrapNone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12" r="8386"/>
                    <a:stretch/>
                  </pic:blipFill>
                  <pic:spPr bwMode="auto">
                    <a:xfrm>
                      <a:off x="0" y="0"/>
                      <a:ext cx="3309620" cy="237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A6504">
        <w:rPr>
          <w:rFonts w:ascii="Angsana New" w:hAnsi="Angsana New"/>
          <w:b/>
          <w:bCs/>
          <w:i/>
          <w:iCs/>
          <w:noProof/>
          <w:sz w:val="24"/>
          <w:szCs w:val="24"/>
        </w:rPr>
        <w:drawing>
          <wp:inline distT="0" distB="0" distL="0" distR="0" wp14:anchorId="4EF4AB2C" wp14:editId="0C5C9124">
            <wp:extent cx="3726927" cy="2377212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56"/>
                    <a:stretch/>
                  </pic:blipFill>
                  <pic:spPr bwMode="auto">
                    <a:xfrm>
                      <a:off x="0" y="0"/>
                      <a:ext cx="3727284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CBC9D1" w14:textId="47939AF9" w:rsidR="00395A95" w:rsidRDefault="00395A9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22505AA" w14:textId="144DCC97" w:rsidR="00395A95" w:rsidRDefault="00395A9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48AAAD5" w14:textId="6D53386D" w:rsidR="00BE5059" w:rsidRDefault="00BE5059" w:rsidP="0051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490F12F" w14:textId="54BE9FFD" w:rsidR="00BE5059" w:rsidRDefault="00BE5059" w:rsidP="0051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07F413" w14:textId="460CDD73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6B468F" w14:textId="39F074DB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4B2F05" w14:textId="07579EF3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779725F" w14:textId="192572CB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CB185C6" w14:textId="5165E754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78FD90" w14:textId="47A423AD" w:rsidR="00BE5059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42"/>
        <w:gridCol w:w="1198"/>
      </w:tblGrid>
      <w:tr w:rsidR="00BE5059" w:rsidRPr="00104E8F" w14:paraId="5AA933E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3E8DD0F4" w14:textId="77777777" w:rsidR="00BE5059" w:rsidRPr="00104E8F" w:rsidRDefault="00BE5059" w:rsidP="00092E1D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195F30F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509A7F28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520D1346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59" w:rsidRPr="00104E8F" w14:paraId="58F57AC2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283A0096" w14:textId="77777777" w:rsidR="00BE5059" w:rsidRPr="00104E8F" w:rsidRDefault="00BE5059" w:rsidP="00092E1D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354D23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BDD1EF8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CF9CF1D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668B35CB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59B97AC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D165CAE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1DEE45B9" w14:textId="77777777" w:rsidR="00BE5059" w:rsidRPr="00104E8F" w:rsidRDefault="00BE5059" w:rsidP="00092E1D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5059" w:rsidRPr="00104E8F" w14:paraId="27C6301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5C73594A" w14:textId="77777777" w:rsidR="00BE5059" w:rsidRPr="00104E8F" w:rsidRDefault="00BE5059" w:rsidP="00092E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0354C8A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E5059" w:rsidRPr="00104E8F" w14:paraId="62D8E26D" w14:textId="77777777" w:rsidTr="00092E1D">
        <w:trPr>
          <w:trHeight w:val="92"/>
        </w:trPr>
        <w:tc>
          <w:tcPr>
            <w:tcW w:w="3600" w:type="dxa"/>
            <w:hideMark/>
          </w:tcPr>
          <w:p w14:paraId="7930842D" w14:textId="77777777" w:rsidR="00BE5059" w:rsidRPr="00104E8F" w:rsidRDefault="00BE5059" w:rsidP="00092E1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54BA2AA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1AC3863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6FC05A1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D70DF43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0E31C4CA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42" w:type="dxa"/>
          </w:tcPr>
          <w:p w14:paraId="26573CBF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14:paraId="7BC22A2C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D76449" w:rsidRPr="00104E8F" w14:paraId="686C2034" w14:textId="77777777" w:rsidTr="00092E1D">
        <w:tc>
          <w:tcPr>
            <w:tcW w:w="3600" w:type="dxa"/>
            <w:hideMark/>
          </w:tcPr>
          <w:p w14:paraId="357366F6" w14:textId="77777777" w:rsidR="00D76449" w:rsidRPr="00104E8F" w:rsidRDefault="00D76449" w:rsidP="00D7644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2741AC68" w14:textId="6DC71DA8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2,324,103</w:t>
            </w:r>
          </w:p>
        </w:tc>
        <w:tc>
          <w:tcPr>
            <w:tcW w:w="248" w:type="dxa"/>
          </w:tcPr>
          <w:p w14:paraId="1D7FDEBC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4D909AAD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3,217,858</w:t>
            </w:r>
          </w:p>
        </w:tc>
        <w:tc>
          <w:tcPr>
            <w:tcW w:w="267" w:type="dxa"/>
          </w:tcPr>
          <w:p w14:paraId="3F8ACA85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4A882AD4" w14:textId="192F7FCA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2,318,075</w:t>
            </w:r>
          </w:p>
        </w:tc>
        <w:tc>
          <w:tcPr>
            <w:tcW w:w="242" w:type="dxa"/>
          </w:tcPr>
          <w:p w14:paraId="64DFF10A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7E2EE74B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3,211,738</w:t>
            </w:r>
          </w:p>
        </w:tc>
      </w:tr>
      <w:tr w:rsidR="00D76449" w:rsidRPr="00104E8F" w14:paraId="0D8AED15" w14:textId="77777777" w:rsidTr="00092E1D">
        <w:tc>
          <w:tcPr>
            <w:tcW w:w="3600" w:type="dxa"/>
            <w:hideMark/>
          </w:tcPr>
          <w:p w14:paraId="171C63C1" w14:textId="77777777" w:rsidR="00D76449" w:rsidRPr="00104E8F" w:rsidRDefault="00D76449" w:rsidP="00D7644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14:paraId="0AC9B8EF" w14:textId="77777777" w:rsidR="00D76449" w:rsidRPr="00DF7C49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372B9611" w14:textId="55DBB967" w:rsidR="00D76449" w:rsidRPr="00DF7C49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F7C49">
              <w:rPr>
                <w:rFonts w:ascii="Angsana New" w:hAnsi="Angsana New"/>
                <w:sz w:val="30"/>
                <w:szCs w:val="30"/>
                <w:lang w:eastAsia="en-GB"/>
              </w:rPr>
              <w:t>1,52</w:t>
            </w:r>
            <w:r w:rsidR="00146354" w:rsidRPr="00DF7C49">
              <w:rPr>
                <w:rFonts w:ascii="Angsana New" w:hAnsi="Angsana New"/>
                <w:sz w:val="30"/>
                <w:szCs w:val="30"/>
                <w:lang w:eastAsia="en-GB"/>
              </w:rPr>
              <w:t>9,815</w:t>
            </w:r>
          </w:p>
        </w:tc>
        <w:tc>
          <w:tcPr>
            <w:tcW w:w="248" w:type="dxa"/>
          </w:tcPr>
          <w:p w14:paraId="1E28D16F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EF75F33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130BF322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1,169,536</w:t>
            </w:r>
          </w:p>
        </w:tc>
        <w:tc>
          <w:tcPr>
            <w:tcW w:w="267" w:type="dxa"/>
          </w:tcPr>
          <w:p w14:paraId="4C7B1D64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4E462E37" w14:textId="77777777" w:rsidR="00D76449" w:rsidRPr="00D76449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  <w:p w14:paraId="2A236E74" w14:textId="7567D8E8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1,521,014</w:t>
            </w:r>
          </w:p>
        </w:tc>
        <w:tc>
          <w:tcPr>
            <w:tcW w:w="242" w:type="dxa"/>
          </w:tcPr>
          <w:p w14:paraId="2C512BE9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410E6655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607898CD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1,166,949</w:t>
            </w:r>
          </w:p>
        </w:tc>
      </w:tr>
      <w:tr w:rsidR="00D76449" w:rsidRPr="00104E8F" w14:paraId="66A5B8C7" w14:textId="77777777" w:rsidTr="00092E1D">
        <w:tc>
          <w:tcPr>
            <w:tcW w:w="3600" w:type="dxa"/>
          </w:tcPr>
          <w:p w14:paraId="25B5F4BB" w14:textId="77777777" w:rsidR="00D76449" w:rsidRPr="00104E8F" w:rsidRDefault="00D76449" w:rsidP="00D7644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507A62F4" w14:textId="0AF25C1E" w:rsidR="00D76449" w:rsidRPr="00DF7C49" w:rsidRDefault="00D76449" w:rsidP="00CB1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F7C49">
              <w:rPr>
                <w:rFonts w:ascii="Angsana New" w:hAnsi="Angsana New"/>
                <w:sz w:val="30"/>
                <w:szCs w:val="30"/>
                <w:lang w:eastAsia="en-GB"/>
              </w:rPr>
              <w:t>346,436</w:t>
            </w:r>
          </w:p>
        </w:tc>
        <w:tc>
          <w:tcPr>
            <w:tcW w:w="248" w:type="dxa"/>
          </w:tcPr>
          <w:p w14:paraId="02330D40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B900539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407,666</w:t>
            </w:r>
          </w:p>
        </w:tc>
        <w:tc>
          <w:tcPr>
            <w:tcW w:w="267" w:type="dxa"/>
          </w:tcPr>
          <w:p w14:paraId="5F2545A8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3EE28CE" w14:textId="11AC68BA" w:rsidR="00D76449" w:rsidRPr="00104E8F" w:rsidRDefault="00D76449" w:rsidP="00CB1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346,436</w:t>
            </w:r>
          </w:p>
        </w:tc>
        <w:tc>
          <w:tcPr>
            <w:tcW w:w="242" w:type="dxa"/>
          </w:tcPr>
          <w:p w14:paraId="52A03A75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67EF6940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407,666</w:t>
            </w:r>
          </w:p>
        </w:tc>
      </w:tr>
      <w:tr w:rsidR="00D76449" w:rsidRPr="00104E8F" w14:paraId="5DEB2FC4" w14:textId="77777777" w:rsidTr="00092E1D">
        <w:tc>
          <w:tcPr>
            <w:tcW w:w="3600" w:type="dxa"/>
            <w:hideMark/>
          </w:tcPr>
          <w:p w14:paraId="7EAEA625" w14:textId="77777777" w:rsidR="00D76449" w:rsidRPr="00104E8F" w:rsidRDefault="00D76449" w:rsidP="00D76449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8E350" w14:textId="6E10EBEF" w:rsidR="00D76449" w:rsidRPr="00DF7C49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F7C49">
              <w:rPr>
                <w:rFonts w:ascii="Angsana New" w:hAnsi="Angsana New"/>
                <w:sz w:val="30"/>
                <w:szCs w:val="30"/>
                <w:lang w:eastAsia="en-GB"/>
              </w:rPr>
              <w:t>12</w:t>
            </w:r>
            <w:r w:rsidR="00146354" w:rsidRPr="00DF7C49">
              <w:rPr>
                <w:rFonts w:ascii="Angsana New" w:hAnsi="Angsana New"/>
                <w:sz w:val="30"/>
                <w:szCs w:val="30"/>
                <w:lang w:eastAsia="en-GB"/>
              </w:rPr>
              <w:t>1,915</w:t>
            </w:r>
          </w:p>
        </w:tc>
        <w:tc>
          <w:tcPr>
            <w:tcW w:w="248" w:type="dxa"/>
          </w:tcPr>
          <w:p w14:paraId="74A52FED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9C53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161,566</w:t>
            </w:r>
          </w:p>
        </w:tc>
        <w:tc>
          <w:tcPr>
            <w:tcW w:w="267" w:type="dxa"/>
          </w:tcPr>
          <w:p w14:paraId="4A75CE21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1A7C0" w14:textId="1E3A6E74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113,586</w:t>
            </w:r>
          </w:p>
        </w:tc>
        <w:tc>
          <w:tcPr>
            <w:tcW w:w="242" w:type="dxa"/>
          </w:tcPr>
          <w:p w14:paraId="373D37DC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4B4DC" w14:textId="77777777" w:rsidR="00D7644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153,122</w:t>
            </w:r>
          </w:p>
        </w:tc>
      </w:tr>
      <w:tr w:rsidR="00BE5059" w:rsidRPr="00104E8F" w14:paraId="781AE0BF" w14:textId="77777777" w:rsidTr="00092E1D">
        <w:tc>
          <w:tcPr>
            <w:tcW w:w="3600" w:type="dxa"/>
            <w:hideMark/>
          </w:tcPr>
          <w:p w14:paraId="229455DC" w14:textId="77777777" w:rsidR="00BE5059" w:rsidRPr="00104E8F" w:rsidRDefault="00BE5059" w:rsidP="00092E1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A2BA" w14:textId="6F899251" w:rsidR="00BE5059" w:rsidRPr="00104E8F" w:rsidRDefault="00D76449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48" w:type="dxa"/>
          </w:tcPr>
          <w:p w14:paraId="59A59030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95A61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67" w:type="dxa"/>
          </w:tcPr>
          <w:p w14:paraId="792D0603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CABEE" w14:textId="6D0A26A6" w:rsidR="00BE505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4,299,111</w:t>
            </w:r>
          </w:p>
        </w:tc>
        <w:tc>
          <w:tcPr>
            <w:tcW w:w="242" w:type="dxa"/>
          </w:tcPr>
          <w:p w14:paraId="4B6CB9A1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A2C1B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4,939,475</w:t>
            </w:r>
          </w:p>
        </w:tc>
      </w:tr>
      <w:tr w:rsidR="00BE5059" w:rsidRPr="00104E8F" w14:paraId="03F340EB" w14:textId="77777777" w:rsidTr="00092E1D">
        <w:trPr>
          <w:trHeight w:val="78"/>
        </w:trPr>
        <w:tc>
          <w:tcPr>
            <w:tcW w:w="3600" w:type="dxa"/>
          </w:tcPr>
          <w:p w14:paraId="3A2CF087" w14:textId="77777777" w:rsidR="00BE5059" w:rsidRPr="00104E8F" w:rsidRDefault="00BE5059" w:rsidP="00092E1D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44FAB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B415126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30C94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2964136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09E58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2" w:type="dxa"/>
          </w:tcPr>
          <w:p w14:paraId="74D754D5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586F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5059" w:rsidRPr="00104E8F" w14:paraId="3F4511E5" w14:textId="77777777" w:rsidTr="00092E1D">
        <w:tc>
          <w:tcPr>
            <w:tcW w:w="3600" w:type="dxa"/>
            <w:hideMark/>
          </w:tcPr>
          <w:p w14:paraId="260E1964" w14:textId="77777777" w:rsidR="00BE5059" w:rsidRPr="00104E8F" w:rsidRDefault="00BE5059" w:rsidP="00092E1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5F0D6A4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36705BB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2539A99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7C5E93E1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35C16B3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2" w:type="dxa"/>
          </w:tcPr>
          <w:p w14:paraId="0EDFA387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98" w:type="dxa"/>
          </w:tcPr>
          <w:p w14:paraId="349124FF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BE5059" w:rsidRPr="00104E8F" w14:paraId="7A597E6B" w14:textId="77777777" w:rsidTr="00092E1D">
        <w:tc>
          <w:tcPr>
            <w:tcW w:w="3600" w:type="dxa"/>
            <w:vAlign w:val="bottom"/>
            <w:hideMark/>
          </w:tcPr>
          <w:p w14:paraId="57CC4E10" w14:textId="77777777" w:rsidR="00BE5059" w:rsidRPr="00104E8F" w:rsidRDefault="00BE5059" w:rsidP="00092E1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53DBADC7" w14:textId="16EA547D" w:rsidR="00BE5059" w:rsidRPr="00D76449" w:rsidRDefault="00D76449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="Times New Roman" w:hAnsi="Times New Roman" w:cs="Times New Roman"/>
                <w:sz w:val="22"/>
                <w:szCs w:val="22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48" w:type="dxa"/>
          </w:tcPr>
          <w:p w14:paraId="2DA68FB3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9E388C9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67" w:type="dxa"/>
          </w:tcPr>
          <w:p w14:paraId="59038127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767E91DA" w14:textId="625EB734" w:rsidR="00BE5059" w:rsidRPr="00104E8F" w:rsidRDefault="00D76449" w:rsidP="00D7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sz w:val="30"/>
                <w:szCs w:val="30"/>
                <w:lang w:eastAsia="en-GB"/>
              </w:rPr>
              <w:t>4,299,111</w:t>
            </w:r>
          </w:p>
        </w:tc>
        <w:tc>
          <w:tcPr>
            <w:tcW w:w="242" w:type="dxa"/>
          </w:tcPr>
          <w:p w14:paraId="70AE4C7B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9B9074A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4,939,475</w:t>
            </w:r>
          </w:p>
        </w:tc>
      </w:tr>
      <w:tr w:rsidR="00BE5059" w:rsidRPr="00104E8F" w14:paraId="7B00B0F7" w14:textId="77777777" w:rsidTr="00092E1D">
        <w:tc>
          <w:tcPr>
            <w:tcW w:w="3600" w:type="dxa"/>
            <w:hideMark/>
          </w:tcPr>
          <w:p w14:paraId="5653B539" w14:textId="77777777" w:rsidR="00BE5059" w:rsidRPr="00104E8F" w:rsidRDefault="00BE5059" w:rsidP="00092E1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C2A57" w14:textId="3BCC2548" w:rsidR="00BE5059" w:rsidRPr="00104E8F" w:rsidRDefault="00D76449" w:rsidP="0043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48" w:type="dxa"/>
          </w:tcPr>
          <w:p w14:paraId="3ED13541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4DCCB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67" w:type="dxa"/>
          </w:tcPr>
          <w:p w14:paraId="1EC76450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219C" w14:textId="0763C662" w:rsidR="00BE5059" w:rsidRPr="00D76449" w:rsidRDefault="00D7644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7644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4,299,111</w:t>
            </w:r>
          </w:p>
        </w:tc>
        <w:tc>
          <w:tcPr>
            <w:tcW w:w="242" w:type="dxa"/>
          </w:tcPr>
          <w:p w14:paraId="1CF641A1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07CCE" w14:textId="77777777" w:rsidR="00BE5059" w:rsidRPr="00104E8F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4,939,475</w:t>
            </w:r>
          </w:p>
        </w:tc>
      </w:tr>
    </w:tbl>
    <w:p w14:paraId="7EF97DAF" w14:textId="24F85238" w:rsidR="00BE5059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576F41A" w14:textId="08747299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5AED213" w14:textId="66B839E7" w:rsidR="0044306F" w:rsidRDefault="00A41C3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FB9B5A3" wp14:editId="07C5B77B">
            <wp:simplePos x="0" y="0"/>
            <wp:positionH relativeFrom="column">
              <wp:posOffset>-746622</wp:posOffset>
            </wp:positionH>
            <wp:positionV relativeFrom="paragraph">
              <wp:posOffset>149860</wp:posOffset>
            </wp:positionV>
            <wp:extent cx="4265149" cy="23774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149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gsana New" w:hAnsi="Angsana New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1381B4D" wp14:editId="3F4987AF">
            <wp:simplePos x="0" y="0"/>
            <wp:positionH relativeFrom="column">
              <wp:posOffset>2548559</wp:posOffset>
            </wp:positionH>
            <wp:positionV relativeFrom="paragraph">
              <wp:posOffset>96520</wp:posOffset>
            </wp:positionV>
            <wp:extent cx="4249549" cy="23774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549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CB6F2D" w14:textId="79504AD0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5CADB98" w14:textId="47FF6E60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71D3F3" w14:textId="56DCCCB2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A5A413" w14:textId="40945DD2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6E010F1" w14:textId="2CF6A440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D07F5A8" w14:textId="0567EFAC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625174" w14:textId="79DBC347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EDF699C" w14:textId="5BE37863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8E4B67" w14:textId="2DEF754D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673DE5E" w14:textId="36269C5B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2493198" w14:textId="4D004239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DF972C8" w14:textId="05B5269F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974B93" w14:textId="743B0783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79C26E0" w14:textId="5C8C23A2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3FE9E7" w14:textId="39FCF38C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8181747" w14:textId="41A946A5" w:rsidR="0044306F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6080E39" w14:textId="77777777" w:rsidR="00382EBD" w:rsidRDefault="00382EBD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80BDE" w14:textId="77777777" w:rsidR="0044306F" w:rsidRPr="00CD04D6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27E202F" w14:textId="77777777" w:rsidR="006E38B5" w:rsidRPr="00104E8F" w:rsidRDefault="006E38B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2BA576C1" w14:textId="77777777" w:rsidR="006D6485" w:rsidRPr="00CD04D6" w:rsidRDefault="006D6485" w:rsidP="00CD04D6">
      <w:pPr>
        <w:pStyle w:val="NoSpacing"/>
        <w:rPr>
          <w:rFonts w:ascii="Angsana New" w:hAnsi="Angsana New"/>
          <w:sz w:val="24"/>
          <w:szCs w:val="24"/>
          <w:cs/>
        </w:rPr>
      </w:pPr>
    </w:p>
    <w:p w14:paraId="05C98F20" w14:textId="72CDE33A" w:rsidR="00A75487" w:rsidRDefault="00AD057D" w:rsidP="00CD04D6">
      <w:pPr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104E8F">
        <w:rPr>
          <w:rFonts w:ascii="Angsana New" w:hAnsi="Angsana New" w:hint="cs"/>
          <w:sz w:val="30"/>
          <w:szCs w:val="30"/>
          <w:cs/>
        </w:rPr>
        <w:t>สอง</w:t>
      </w:r>
      <w:r w:rsidRPr="00104E8F">
        <w:rPr>
          <w:rFonts w:ascii="Angsana New" w:hAnsi="Angsana New"/>
          <w:sz w:val="30"/>
          <w:szCs w:val="30"/>
          <w:cs/>
        </w:rPr>
        <w:t>ราย</w:t>
      </w:r>
      <w:r w:rsidR="00E80E28" w:rsidRPr="00104E8F">
        <w:rPr>
          <w:rFonts w:ascii="Angsana New" w:hAnsi="Angsana New" w:hint="cs"/>
          <w:sz w:val="30"/>
          <w:szCs w:val="30"/>
          <w:cs/>
        </w:rPr>
        <w:t>ใหญ่</w:t>
      </w:r>
      <w:r w:rsidRPr="00104E8F">
        <w:rPr>
          <w:rFonts w:ascii="Angsana New" w:hAnsi="Angsana New"/>
          <w:sz w:val="30"/>
          <w:szCs w:val="30"/>
          <w:cs/>
        </w:rPr>
        <w:t>ของกลุ่มบริษัท</w:t>
      </w:r>
      <w:r w:rsidR="00E80E28" w:rsidRPr="00104E8F">
        <w:rPr>
          <w:rFonts w:ascii="Angsana New" w:hAnsi="Angsana New" w:hint="cs"/>
          <w:sz w:val="30"/>
          <w:szCs w:val="30"/>
          <w:cs/>
        </w:rPr>
        <w:t>จำนวน</w:t>
      </w:r>
      <w:r w:rsidRPr="00104E8F">
        <w:rPr>
          <w:rFonts w:ascii="Angsana New" w:hAnsi="Angsana New"/>
          <w:sz w:val="30"/>
          <w:szCs w:val="30"/>
          <w:cs/>
        </w:rPr>
        <w:t>เงิน</w:t>
      </w:r>
      <w:r w:rsidR="00E138F4" w:rsidRPr="00104E8F">
        <w:rPr>
          <w:rFonts w:ascii="Angsana New" w:hAnsi="Angsana New"/>
          <w:sz w:val="30"/>
          <w:szCs w:val="30"/>
        </w:rPr>
        <w:t xml:space="preserve"> </w:t>
      </w:r>
      <w:r w:rsidR="00D76449">
        <w:rPr>
          <w:rFonts w:ascii="Angsana New" w:hAnsi="Angsana New"/>
          <w:sz w:val="30"/>
          <w:szCs w:val="30"/>
        </w:rPr>
        <w:t xml:space="preserve">2,340 </w:t>
      </w:r>
      <w:r w:rsidRPr="00104E8F">
        <w:rPr>
          <w:rFonts w:ascii="Angsana New" w:hAnsi="Angsana New"/>
          <w:sz w:val="30"/>
          <w:szCs w:val="30"/>
          <w:cs/>
        </w:rPr>
        <w:t>ล้านบาท</w:t>
      </w:r>
      <w:r w:rsidRPr="00104E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76449">
        <w:rPr>
          <w:rFonts w:ascii="Angsana New" w:hAnsi="Angsana New"/>
          <w:sz w:val="30"/>
          <w:szCs w:val="30"/>
        </w:rPr>
        <w:t>308</w:t>
      </w:r>
      <w:r w:rsidR="0091221C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>ล้านบาท</w:t>
      </w:r>
      <w:r w:rsidR="00D676DB"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AB31F5" w:rsidRPr="00104E8F">
        <w:rPr>
          <w:rFonts w:ascii="Angsana New" w:hAnsi="Angsana New" w:hint="cs"/>
          <w:sz w:val="30"/>
          <w:szCs w:val="30"/>
          <w:cs/>
        </w:rPr>
        <w:t>ตามลำดับ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336F07" w:rsidRPr="00104E8F">
        <w:rPr>
          <w:rFonts w:ascii="Angsana New" w:hAnsi="Angsana New"/>
          <w:i/>
          <w:iCs/>
          <w:sz w:val="30"/>
          <w:szCs w:val="30"/>
          <w:cs/>
        </w:rPr>
        <w:t>(</w:t>
      </w:r>
      <w:r w:rsidR="00025EA0" w:rsidRPr="00104E8F">
        <w:rPr>
          <w:rFonts w:ascii="Angsana New" w:hAnsi="Angsana New"/>
          <w:i/>
          <w:iCs/>
          <w:sz w:val="30"/>
          <w:szCs w:val="30"/>
        </w:rPr>
        <w:t>256</w:t>
      </w:r>
      <w:r w:rsidR="00CD04D6">
        <w:rPr>
          <w:rFonts w:ascii="Angsana New" w:hAnsi="Angsana New"/>
          <w:i/>
          <w:iCs/>
          <w:sz w:val="30"/>
          <w:szCs w:val="30"/>
        </w:rPr>
        <w:t>3</w:t>
      </w:r>
      <w:r w:rsidR="00336F07" w:rsidRPr="00104E8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36A54" w:rsidRPr="00104E8F">
        <w:rPr>
          <w:rFonts w:ascii="Angsana New" w:hAnsi="Angsana New" w:hint="cs"/>
          <w:i/>
          <w:iCs/>
          <w:sz w:val="30"/>
          <w:szCs w:val="30"/>
          <w:cs/>
        </w:rPr>
        <w:t>สอง</w:t>
      </w:r>
      <w:r w:rsidR="00336F07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รายจำนวนเงิน </w:t>
      </w:r>
      <w:r w:rsidR="00025EA0" w:rsidRPr="00104E8F">
        <w:rPr>
          <w:rFonts w:ascii="Angsana New" w:hAnsi="Angsana New"/>
          <w:i/>
          <w:iCs/>
          <w:sz w:val="30"/>
          <w:szCs w:val="30"/>
        </w:rPr>
        <w:t>2,5</w:t>
      </w:r>
      <w:r w:rsidR="00CD04D6">
        <w:rPr>
          <w:rFonts w:ascii="Angsana New" w:hAnsi="Angsana New"/>
          <w:i/>
          <w:iCs/>
          <w:sz w:val="30"/>
          <w:szCs w:val="30"/>
        </w:rPr>
        <w:t>09</w:t>
      </w:r>
      <w:r w:rsidR="00025EA0" w:rsidRPr="00104E8F">
        <w:rPr>
          <w:rFonts w:ascii="Angsana New" w:hAnsi="Angsana New"/>
          <w:sz w:val="30"/>
          <w:szCs w:val="30"/>
        </w:rPr>
        <w:t xml:space="preserve"> </w:t>
      </w:r>
      <w:r w:rsidR="00336F07" w:rsidRPr="00104E8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B492A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CD04D6">
        <w:rPr>
          <w:rFonts w:ascii="Angsana New" w:hAnsi="Angsana New"/>
          <w:i/>
          <w:iCs/>
          <w:sz w:val="30"/>
          <w:szCs w:val="30"/>
        </w:rPr>
        <w:t>325</w:t>
      </w:r>
      <w:r w:rsidR="006B492A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D676DB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B492A" w:rsidRPr="00104E8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04E8F">
        <w:rPr>
          <w:rFonts w:ascii="Angsana New" w:hAnsi="Angsana New"/>
          <w:i/>
          <w:iCs/>
          <w:sz w:val="30"/>
          <w:szCs w:val="30"/>
          <w:cs/>
        </w:rPr>
        <w:t>)</w:t>
      </w:r>
      <w:r w:rsidRPr="00104E8F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3671A5E0" w14:textId="77777777" w:rsidR="00CD04D6" w:rsidRPr="00CD04D6" w:rsidRDefault="00CD04D6" w:rsidP="00CD04D6">
      <w:pPr>
        <w:spacing w:line="240" w:lineRule="auto"/>
        <w:ind w:left="547" w:right="58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0847D44" w14:textId="77777777" w:rsidR="003A507D" w:rsidRPr="00104E8F" w:rsidRDefault="00517E1C" w:rsidP="004C0506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  <w:cs/>
        </w:rPr>
        <w:tab/>
      </w:r>
      <w:r w:rsidR="0018582E" w:rsidRPr="00104E8F">
        <w:rPr>
          <w:szCs w:val="30"/>
          <w:cs/>
        </w:rPr>
        <w:t>ค่าใช้จ่ายผลประโยชน์ของ</w:t>
      </w:r>
      <w:r w:rsidR="003A507D" w:rsidRPr="00104E8F">
        <w:rPr>
          <w:szCs w:val="30"/>
          <w:cs/>
        </w:rPr>
        <w:t>พนักงาน</w:t>
      </w:r>
    </w:p>
    <w:p w14:paraId="15C66DDA" w14:textId="77777777" w:rsidR="003A507D" w:rsidRPr="003B2865" w:rsidRDefault="003A507D" w:rsidP="000E122B">
      <w:pPr>
        <w:pStyle w:val="NoSpacing"/>
        <w:rPr>
          <w:sz w:val="28"/>
          <w:szCs w:val="36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104E8F" w14:paraId="4E6F8549" w14:textId="77777777" w:rsidTr="00CD04D6">
        <w:tc>
          <w:tcPr>
            <w:tcW w:w="3240" w:type="dxa"/>
          </w:tcPr>
          <w:p w14:paraId="7870F6FE" w14:textId="77777777" w:rsidR="00320C3B" w:rsidRPr="00104E8F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0C07453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123B45FC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F88002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06538DB1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4D6" w:rsidRPr="00104E8F" w14:paraId="0BFF23FA" w14:textId="77777777" w:rsidTr="00CD04D6">
        <w:tc>
          <w:tcPr>
            <w:tcW w:w="3240" w:type="dxa"/>
          </w:tcPr>
          <w:p w14:paraId="27590E06" w14:textId="77777777" w:rsidR="00CD04D6" w:rsidRPr="00104E8F" w:rsidRDefault="00CD04D6" w:rsidP="00CD04D6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7BC11E" w14:textId="77777777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CAC5393" w14:textId="39EAC8ED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EE04E" w14:textId="77777777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7BFE920" w14:textId="2D597ED9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85F53D4" w14:textId="77777777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1FD8BC" w14:textId="64363F4B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CCA93A4" w14:textId="77777777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ED146" w14:textId="476DF4F3" w:rsidR="00CD04D6" w:rsidRPr="00104E8F" w:rsidRDefault="00CD04D6" w:rsidP="00CD0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1A83" w:rsidRPr="00104E8F" w14:paraId="1A8835FF" w14:textId="77777777" w:rsidTr="00CD04D6">
        <w:trPr>
          <w:cantSplit/>
        </w:trPr>
        <w:tc>
          <w:tcPr>
            <w:tcW w:w="3240" w:type="dxa"/>
          </w:tcPr>
          <w:p w14:paraId="5613F47A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696D12C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14:paraId="72E3718D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54578" w:rsidRPr="00104E8F" w14:paraId="55C51E71" w14:textId="77777777" w:rsidTr="00CD04D6">
        <w:trPr>
          <w:cantSplit/>
        </w:trPr>
        <w:tc>
          <w:tcPr>
            <w:tcW w:w="3240" w:type="dxa"/>
          </w:tcPr>
          <w:p w14:paraId="768C3034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14:paraId="7B224069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6C0DF05B" w14:textId="358B11B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4578">
              <w:rPr>
                <w:rFonts w:ascii="Angsana New" w:hAnsi="Angsana New"/>
                <w:sz w:val="30"/>
                <w:szCs w:val="30"/>
                <w:lang w:val="en-US"/>
              </w:rPr>
              <w:t>586,926</w:t>
            </w:r>
          </w:p>
        </w:tc>
        <w:tc>
          <w:tcPr>
            <w:tcW w:w="243" w:type="dxa"/>
          </w:tcPr>
          <w:p w14:paraId="6DCAC8C5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7851532" w14:textId="782B6398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626,182</w:t>
            </w:r>
          </w:p>
        </w:tc>
        <w:tc>
          <w:tcPr>
            <w:tcW w:w="236" w:type="dxa"/>
          </w:tcPr>
          <w:p w14:paraId="678ADABB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62148" w14:textId="6ADAD97D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579,819</w:t>
            </w:r>
          </w:p>
        </w:tc>
        <w:tc>
          <w:tcPr>
            <w:tcW w:w="241" w:type="dxa"/>
          </w:tcPr>
          <w:p w14:paraId="0167AFD6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4EB5" w14:textId="1A58539D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619,742</w:t>
            </w:r>
          </w:p>
        </w:tc>
      </w:tr>
      <w:tr w:rsidR="00854578" w:rsidRPr="00104E8F" w14:paraId="4F2287FC" w14:textId="77777777" w:rsidTr="00CD04D6">
        <w:trPr>
          <w:cantSplit/>
        </w:trPr>
        <w:tc>
          <w:tcPr>
            <w:tcW w:w="3240" w:type="dxa"/>
          </w:tcPr>
          <w:p w14:paraId="062DAC3B" w14:textId="77777777" w:rsidR="00854578" w:rsidRPr="00104E8F" w:rsidRDefault="00854578" w:rsidP="008545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351021" w14:textId="57B75B33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79" w:type="dxa"/>
          </w:tcPr>
          <w:p w14:paraId="0BB87A6A" w14:textId="570CEBC5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4578">
              <w:rPr>
                <w:rFonts w:ascii="Angsana New" w:hAnsi="Angsana New"/>
                <w:sz w:val="30"/>
                <w:szCs w:val="30"/>
                <w:lang w:val="en-US"/>
              </w:rPr>
              <w:t>16,258</w:t>
            </w:r>
          </w:p>
        </w:tc>
        <w:tc>
          <w:tcPr>
            <w:tcW w:w="243" w:type="dxa"/>
          </w:tcPr>
          <w:p w14:paraId="3F3CDF5E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D51EF18" w14:textId="040ABB5D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13,588</w:t>
            </w:r>
          </w:p>
        </w:tc>
        <w:tc>
          <w:tcPr>
            <w:tcW w:w="236" w:type="dxa"/>
          </w:tcPr>
          <w:p w14:paraId="6B4E2C4E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69C35" w14:textId="07128FD8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16,114</w:t>
            </w:r>
          </w:p>
        </w:tc>
        <w:tc>
          <w:tcPr>
            <w:tcW w:w="241" w:type="dxa"/>
          </w:tcPr>
          <w:p w14:paraId="65A35812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769AEE" w14:textId="2E037C88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13,453</w:t>
            </w:r>
          </w:p>
        </w:tc>
      </w:tr>
      <w:tr w:rsidR="00854578" w:rsidRPr="00104E8F" w14:paraId="3F2EA1DE" w14:textId="77777777" w:rsidTr="00CD04D6">
        <w:trPr>
          <w:cantSplit/>
        </w:trPr>
        <w:tc>
          <w:tcPr>
            <w:tcW w:w="3240" w:type="dxa"/>
          </w:tcPr>
          <w:p w14:paraId="7AC79B1F" w14:textId="77777777" w:rsidR="00854578" w:rsidRPr="00104E8F" w:rsidRDefault="00854578" w:rsidP="00854578">
            <w:pPr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90" w:type="dxa"/>
          </w:tcPr>
          <w:p w14:paraId="5696E687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616A307" w14:textId="7F65FD99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4578">
              <w:rPr>
                <w:rFonts w:ascii="Angsana New" w:hAnsi="Angsana New"/>
                <w:sz w:val="30"/>
                <w:szCs w:val="30"/>
                <w:lang w:val="en-US"/>
              </w:rPr>
              <w:t>9,547</w:t>
            </w:r>
          </w:p>
        </w:tc>
        <w:tc>
          <w:tcPr>
            <w:tcW w:w="243" w:type="dxa"/>
          </w:tcPr>
          <w:p w14:paraId="5D794983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1061E1B" w14:textId="06B0F7A9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8,150</w:t>
            </w:r>
          </w:p>
        </w:tc>
        <w:tc>
          <w:tcPr>
            <w:tcW w:w="236" w:type="dxa"/>
          </w:tcPr>
          <w:p w14:paraId="32BD9A6C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9E5F2" w14:textId="1AFF8353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9,294</w:t>
            </w:r>
          </w:p>
        </w:tc>
        <w:tc>
          <w:tcPr>
            <w:tcW w:w="241" w:type="dxa"/>
          </w:tcPr>
          <w:p w14:paraId="78573E0A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F410A0" w14:textId="1C4FCC45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7,919</w:t>
            </w:r>
          </w:p>
        </w:tc>
      </w:tr>
      <w:tr w:rsidR="00854578" w:rsidRPr="00104E8F" w14:paraId="7496B10C" w14:textId="77777777" w:rsidTr="00CD04D6">
        <w:trPr>
          <w:cantSplit/>
        </w:trPr>
        <w:tc>
          <w:tcPr>
            <w:tcW w:w="3240" w:type="dxa"/>
          </w:tcPr>
          <w:p w14:paraId="7B049005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14:paraId="79160FDE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E6BA1D2" w14:textId="63A71EBA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4578">
              <w:rPr>
                <w:rFonts w:ascii="Angsana New" w:hAnsi="Angsana New"/>
                <w:sz w:val="30"/>
                <w:szCs w:val="30"/>
                <w:lang w:val="en-US"/>
              </w:rPr>
              <w:t>41,700</w:t>
            </w:r>
          </w:p>
        </w:tc>
        <w:tc>
          <w:tcPr>
            <w:tcW w:w="243" w:type="dxa"/>
          </w:tcPr>
          <w:p w14:paraId="622BDDF6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7EF1D0E" w14:textId="4D8E356A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42,755</w:t>
            </w:r>
          </w:p>
        </w:tc>
        <w:tc>
          <w:tcPr>
            <w:tcW w:w="236" w:type="dxa"/>
          </w:tcPr>
          <w:p w14:paraId="3B3A7123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131764" w14:textId="43E9EBD9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41,588</w:t>
            </w:r>
          </w:p>
        </w:tc>
        <w:tc>
          <w:tcPr>
            <w:tcW w:w="241" w:type="dxa"/>
          </w:tcPr>
          <w:p w14:paraId="137542B4" w14:textId="77777777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CB209" w14:textId="35C0F9DC" w:rsidR="00854578" w:rsidRPr="00104E8F" w:rsidRDefault="00854578" w:rsidP="0085457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42,596</w:t>
            </w:r>
          </w:p>
        </w:tc>
      </w:tr>
      <w:tr w:rsidR="00CD04D6" w:rsidRPr="00104E8F" w14:paraId="1AFF85E4" w14:textId="77777777" w:rsidTr="00CD04D6">
        <w:trPr>
          <w:cantSplit/>
        </w:trPr>
        <w:tc>
          <w:tcPr>
            <w:tcW w:w="3240" w:type="dxa"/>
          </w:tcPr>
          <w:p w14:paraId="541318E3" w14:textId="77777777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BAE9C4B" w14:textId="77777777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AEF5A9" w14:textId="5E8DE689" w:rsidR="00CD04D6" w:rsidRPr="00104E8F" w:rsidRDefault="004F0F3D" w:rsidP="00CD04D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54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54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</w:t>
            </w:r>
          </w:p>
        </w:tc>
        <w:tc>
          <w:tcPr>
            <w:tcW w:w="243" w:type="dxa"/>
          </w:tcPr>
          <w:p w14:paraId="77133D84" w14:textId="77777777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82BEB29" w14:textId="27C793A6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690,675</w:t>
            </w:r>
          </w:p>
        </w:tc>
        <w:tc>
          <w:tcPr>
            <w:tcW w:w="236" w:type="dxa"/>
          </w:tcPr>
          <w:p w14:paraId="07E967A1" w14:textId="77777777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935E6" w14:textId="519EC5F0" w:rsidR="00CD04D6" w:rsidRPr="00104E8F" w:rsidRDefault="004F0F3D" w:rsidP="00CD04D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54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54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  <w:tc>
          <w:tcPr>
            <w:tcW w:w="241" w:type="dxa"/>
          </w:tcPr>
          <w:p w14:paraId="4DD58B0D" w14:textId="77777777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4B0A" w14:textId="3989CB65" w:rsidR="00CD04D6" w:rsidRPr="00104E8F" w:rsidRDefault="00CD04D6" w:rsidP="00CD04D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683,710</w:t>
            </w:r>
          </w:p>
        </w:tc>
      </w:tr>
    </w:tbl>
    <w:p w14:paraId="7065ECA6" w14:textId="77777777" w:rsidR="00BE5059" w:rsidRDefault="00BE5059" w:rsidP="0038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2170BAE" w14:textId="4FBBBD9C" w:rsidR="009063FF" w:rsidRPr="00104E8F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t>โครงการสมทบเงิน</w:t>
      </w:r>
      <w:r w:rsidR="00255423"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t>ที่กำหนดไว้</w:t>
      </w:r>
    </w:p>
    <w:p w14:paraId="3927D4F9" w14:textId="77777777" w:rsidR="009063FF" w:rsidRPr="00104E8F" w:rsidRDefault="009063FF" w:rsidP="00E80E28">
      <w:pPr>
        <w:pStyle w:val="NoSpacing"/>
        <w:rPr>
          <w:szCs w:val="18"/>
          <w:cs/>
        </w:rPr>
      </w:pPr>
    </w:p>
    <w:p w14:paraId="6C35351D" w14:textId="7CB60C42" w:rsidR="00232E72" w:rsidRPr="0076350D" w:rsidRDefault="003A507D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104E8F">
        <w:rPr>
          <w:rFonts w:ascii="Angsana New" w:hAnsi="Angsana New"/>
          <w:sz w:val="30"/>
          <w:szCs w:val="30"/>
          <w:cs/>
        </w:rPr>
        <w:t>สำหรับพนักงานของกลุ่มบริษัท</w:t>
      </w:r>
      <w:r w:rsidRPr="00104E8F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โดยพนักงานจ่ายเงินสะสมและกลุ่มบริษัทจ่ายสมทบในอัตราเดียวกันคือร้อยละ</w:t>
      </w:r>
      <w:r w:rsidRPr="00104E8F">
        <w:rPr>
          <w:rFonts w:ascii="Angsana New" w:hAnsi="Angsana New"/>
          <w:sz w:val="30"/>
          <w:szCs w:val="30"/>
        </w:rPr>
        <w:t xml:space="preserve"> 3</w:t>
      </w:r>
      <w:r w:rsidR="0002469D" w:rsidRPr="00104E8F">
        <w:rPr>
          <w:rFonts w:ascii="Angsana New" w:hAnsi="Angsana New"/>
          <w:sz w:val="30"/>
          <w:szCs w:val="30"/>
        </w:rPr>
        <w:t xml:space="preserve"> </w:t>
      </w:r>
      <w:r w:rsidR="0002469D" w:rsidRPr="00104E8F">
        <w:rPr>
          <w:rFonts w:ascii="Angsana New" w:hAnsi="Angsana New"/>
          <w:sz w:val="30"/>
          <w:szCs w:val="30"/>
          <w:cs/>
        </w:rPr>
        <w:t>ถึงร้อยละ</w:t>
      </w:r>
      <w:r w:rsidR="0002469D" w:rsidRPr="00104E8F">
        <w:rPr>
          <w:rFonts w:ascii="Angsana New" w:hAnsi="Angsana New"/>
          <w:sz w:val="30"/>
          <w:szCs w:val="30"/>
        </w:rPr>
        <w:t xml:space="preserve"> 6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ของเงินเดือน</w:t>
      </w:r>
      <w:r w:rsidR="006D503E" w:rsidRPr="00104E8F">
        <w:rPr>
          <w:rFonts w:ascii="Angsana New" w:hAnsi="Angsana New"/>
          <w:sz w:val="30"/>
          <w:szCs w:val="30"/>
          <w:cs/>
        </w:rPr>
        <w:t>ของพนักงาน</w:t>
      </w:r>
      <w:r w:rsidRPr="00104E8F">
        <w:rPr>
          <w:rFonts w:ascii="Angsana New" w:hAnsi="Angsana New"/>
          <w:sz w:val="30"/>
          <w:szCs w:val="30"/>
          <w:cs/>
        </w:rPr>
        <w:t>ทุกเดือน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104E8F">
        <w:rPr>
          <w:rFonts w:ascii="Angsana New" w:hAnsi="Angsana New"/>
          <w:sz w:val="30"/>
          <w:szCs w:val="30"/>
          <w:cs/>
        </w:rPr>
        <w:t>งทุนสำรองเลี้ยงชีพตามข้อกำหนดของ</w:t>
      </w:r>
      <w:r w:rsidRPr="00104E8F">
        <w:rPr>
          <w:rFonts w:ascii="Angsana New" w:hAnsi="Angsana New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14:paraId="48770722" w14:textId="3A3C2222" w:rsidR="00232E72" w:rsidRDefault="00232E7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FF64E24" w14:textId="1720821D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52C4D81" w14:textId="1FA625D5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406194C" w14:textId="390545F0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A58CD0D" w14:textId="5BBF1C6D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DB25DFC" w14:textId="4ECC64F6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24A1819" w14:textId="3F8B2BAF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9179FAE" w14:textId="7A55BE82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67A7B6F" w14:textId="63DE350D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EA62ADB" w14:textId="27C70C6B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A343E30" w14:textId="61427EB1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F034289" w14:textId="4B1C73BC" w:rsidR="0044306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D90D7B4" w14:textId="77777777" w:rsidR="0044306F" w:rsidRPr="00104E8F" w:rsidRDefault="004430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7458167" w14:textId="77777777" w:rsidR="00470DE3" w:rsidRPr="00104E8F" w:rsidRDefault="003A507D" w:rsidP="004C0506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szCs w:val="30"/>
          <w:cs/>
        </w:rPr>
        <w:t>ค่าใช้จ่ายตามลักษณะ</w:t>
      </w:r>
    </w:p>
    <w:p w14:paraId="208222AA" w14:textId="77777777" w:rsidR="00D94A8D" w:rsidRPr="00475B0B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b/>
          <w:bCs/>
          <w:sz w:val="16"/>
          <w:szCs w:val="16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8357BE" w:rsidRPr="00104E8F" w14:paraId="7C045D46" w14:textId="77777777" w:rsidTr="00906676">
        <w:tc>
          <w:tcPr>
            <w:tcW w:w="3780" w:type="dxa"/>
          </w:tcPr>
          <w:p w14:paraId="3B7889DB" w14:textId="77777777" w:rsidR="008357BE" w:rsidRPr="00104E8F" w:rsidRDefault="008357BE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dxa"/>
          </w:tcPr>
          <w:p w14:paraId="1A4D75F2" w14:textId="77777777" w:rsidR="008357BE" w:rsidRPr="00104E8F" w:rsidRDefault="008357BE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28B28128" w14:textId="77777777" w:rsidR="008357BE" w:rsidRPr="00104E8F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11B6DE" w14:textId="77777777" w:rsidR="008357BE" w:rsidRPr="00104E8F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9A14C99" w14:textId="77777777" w:rsidR="008357BE" w:rsidRPr="00104E8F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B0B" w:rsidRPr="00104E8F" w14:paraId="127D13A2" w14:textId="77777777" w:rsidTr="00493C09">
        <w:tc>
          <w:tcPr>
            <w:tcW w:w="3780" w:type="dxa"/>
          </w:tcPr>
          <w:p w14:paraId="4E7B4283" w14:textId="77777777" w:rsidR="00475B0B" w:rsidRPr="00104E8F" w:rsidRDefault="00475B0B" w:rsidP="00475B0B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69B36DA2" w14:textId="77777777" w:rsidR="00475B0B" w:rsidRPr="00104E8F" w:rsidRDefault="00475B0B" w:rsidP="00475B0B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1DC16" w14:textId="1C6FD7B1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E4F19D" w14:textId="7777777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15E1A9" w14:textId="1CE63FE0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37EF121" w14:textId="7777777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F54592" w14:textId="0B527A59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7ACFEC" w14:textId="7777777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87816D" w14:textId="1FCD9A3C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1A83" w:rsidRPr="00104E8F" w14:paraId="4ABD498F" w14:textId="77777777" w:rsidTr="00906676">
        <w:tc>
          <w:tcPr>
            <w:tcW w:w="3780" w:type="dxa"/>
          </w:tcPr>
          <w:p w14:paraId="6366E9F1" w14:textId="77777777" w:rsidR="00511A83" w:rsidRPr="00104E8F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7E29B650" w14:textId="77777777" w:rsidR="00511A83" w:rsidRPr="00104E8F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14:paraId="21440D41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1A83" w:rsidRPr="00104E8F" w14:paraId="52136A00" w14:textId="77777777" w:rsidTr="00906676">
        <w:trPr>
          <w:cantSplit/>
        </w:trPr>
        <w:tc>
          <w:tcPr>
            <w:tcW w:w="3780" w:type="dxa"/>
          </w:tcPr>
          <w:p w14:paraId="5ABBCFB6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14:paraId="721C4E02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99B36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F44375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C9501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D155D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96DFF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EDA7FA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20194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F3D" w:rsidRPr="00104E8F" w14:paraId="7E8FB7DA" w14:textId="77777777" w:rsidTr="00906676">
        <w:trPr>
          <w:cantSplit/>
        </w:trPr>
        <w:tc>
          <w:tcPr>
            <w:tcW w:w="3780" w:type="dxa"/>
          </w:tcPr>
          <w:p w14:paraId="4DD656AB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14:paraId="32C7C1B4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ED93A" w14:textId="375194B4" w:rsidR="004F0F3D" w:rsidRPr="00104E8F" w:rsidRDefault="00F774DF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2,973,186</w:t>
            </w:r>
          </w:p>
        </w:tc>
        <w:tc>
          <w:tcPr>
            <w:tcW w:w="243" w:type="dxa"/>
          </w:tcPr>
          <w:p w14:paraId="35C060CF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4EBDC4" w14:textId="3A640722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3,457,088</w:t>
            </w:r>
          </w:p>
        </w:tc>
        <w:tc>
          <w:tcPr>
            <w:tcW w:w="236" w:type="dxa"/>
          </w:tcPr>
          <w:p w14:paraId="57D2D681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7BE595" w14:textId="50759B87" w:rsidR="004F0F3D" w:rsidRPr="00104E8F" w:rsidRDefault="00F774DF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2,973,186</w:t>
            </w:r>
          </w:p>
        </w:tc>
        <w:tc>
          <w:tcPr>
            <w:tcW w:w="243" w:type="dxa"/>
          </w:tcPr>
          <w:p w14:paraId="0223735A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0CFE97" w14:textId="382B5DEA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3,457,088</w:t>
            </w:r>
          </w:p>
        </w:tc>
      </w:tr>
      <w:tr w:rsidR="004F0F3D" w:rsidRPr="00104E8F" w14:paraId="5E9B1653" w14:textId="77777777" w:rsidTr="00906676">
        <w:trPr>
          <w:cantSplit/>
        </w:trPr>
        <w:tc>
          <w:tcPr>
            <w:tcW w:w="3780" w:type="dxa"/>
          </w:tcPr>
          <w:p w14:paraId="6A8D2499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43C1EBE8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83F375" w14:textId="62E4BE4D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556,243</w:t>
            </w:r>
          </w:p>
        </w:tc>
        <w:tc>
          <w:tcPr>
            <w:tcW w:w="243" w:type="dxa"/>
          </w:tcPr>
          <w:p w14:paraId="3E1F909E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BD151" w14:textId="0242B49E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598,424</w:t>
            </w:r>
          </w:p>
        </w:tc>
        <w:tc>
          <w:tcPr>
            <w:tcW w:w="236" w:type="dxa"/>
          </w:tcPr>
          <w:p w14:paraId="669A0683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8B39F" w14:textId="45B24501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556,243</w:t>
            </w:r>
          </w:p>
        </w:tc>
        <w:tc>
          <w:tcPr>
            <w:tcW w:w="243" w:type="dxa"/>
          </w:tcPr>
          <w:p w14:paraId="090FA10C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A20B5F" w14:textId="15C4C303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598,424</w:t>
            </w:r>
          </w:p>
        </w:tc>
      </w:tr>
      <w:tr w:rsidR="004F0F3D" w:rsidRPr="00104E8F" w14:paraId="786905C2" w14:textId="77777777" w:rsidTr="00906676">
        <w:trPr>
          <w:cantSplit/>
        </w:trPr>
        <w:tc>
          <w:tcPr>
            <w:tcW w:w="3780" w:type="dxa"/>
          </w:tcPr>
          <w:p w14:paraId="7EB44DAF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14:paraId="6615231D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F10925" w14:textId="7C656BC2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(182,117)</w:t>
            </w:r>
          </w:p>
        </w:tc>
        <w:tc>
          <w:tcPr>
            <w:tcW w:w="243" w:type="dxa"/>
          </w:tcPr>
          <w:p w14:paraId="60F8A2B6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70AE4" w14:textId="30E84008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(154,830)</w:t>
            </w:r>
          </w:p>
        </w:tc>
        <w:tc>
          <w:tcPr>
            <w:tcW w:w="236" w:type="dxa"/>
          </w:tcPr>
          <w:p w14:paraId="00B9A074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4D2A86" w14:textId="630E10D3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(183,166)</w:t>
            </w:r>
          </w:p>
        </w:tc>
        <w:tc>
          <w:tcPr>
            <w:tcW w:w="243" w:type="dxa"/>
          </w:tcPr>
          <w:p w14:paraId="67655336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361FA6" w14:textId="3BD06C09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(154,421)</w:t>
            </w:r>
          </w:p>
        </w:tc>
      </w:tr>
      <w:tr w:rsidR="004F0F3D" w:rsidRPr="00104E8F" w14:paraId="2872CC84" w14:textId="77777777" w:rsidTr="00906676">
        <w:trPr>
          <w:cantSplit/>
        </w:trPr>
        <w:tc>
          <w:tcPr>
            <w:tcW w:w="3780" w:type="dxa"/>
          </w:tcPr>
          <w:p w14:paraId="700ED73D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14:paraId="0464316E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C8FC97" w14:textId="59E3DEDF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87,371</w:t>
            </w:r>
          </w:p>
        </w:tc>
        <w:tc>
          <w:tcPr>
            <w:tcW w:w="243" w:type="dxa"/>
          </w:tcPr>
          <w:p w14:paraId="438EE61A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1E4497" w14:textId="1F95505E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70,226</w:t>
            </w:r>
          </w:p>
        </w:tc>
        <w:tc>
          <w:tcPr>
            <w:tcW w:w="236" w:type="dxa"/>
          </w:tcPr>
          <w:p w14:paraId="103A4A32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3D24E0" w14:textId="2DA86A36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87,371</w:t>
            </w:r>
          </w:p>
        </w:tc>
        <w:tc>
          <w:tcPr>
            <w:tcW w:w="243" w:type="dxa"/>
          </w:tcPr>
          <w:p w14:paraId="6FBC6E81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82F7E" w14:textId="76A2060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70,226</w:t>
            </w:r>
          </w:p>
        </w:tc>
      </w:tr>
      <w:tr w:rsidR="004F0F3D" w:rsidRPr="00104E8F" w14:paraId="6902B7E8" w14:textId="77777777" w:rsidTr="00906676">
        <w:trPr>
          <w:cantSplit/>
        </w:trPr>
        <w:tc>
          <w:tcPr>
            <w:tcW w:w="3780" w:type="dxa"/>
          </w:tcPr>
          <w:p w14:paraId="571CB254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02F21A35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426FE" w14:textId="5611D01D" w:rsidR="004F0F3D" w:rsidRPr="00104E8F" w:rsidRDefault="00F774DF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478,213</w:t>
            </w:r>
          </w:p>
        </w:tc>
        <w:tc>
          <w:tcPr>
            <w:tcW w:w="243" w:type="dxa"/>
          </w:tcPr>
          <w:p w14:paraId="77B8998A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E74DF9" w14:textId="27D06BFA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481,882</w:t>
            </w:r>
          </w:p>
        </w:tc>
        <w:tc>
          <w:tcPr>
            <w:tcW w:w="236" w:type="dxa"/>
          </w:tcPr>
          <w:p w14:paraId="67A7399F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A85D2" w14:textId="20BEFA64" w:rsidR="004F0F3D" w:rsidRPr="00104E8F" w:rsidRDefault="00F774DF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471,776</w:t>
            </w:r>
          </w:p>
        </w:tc>
        <w:tc>
          <w:tcPr>
            <w:tcW w:w="243" w:type="dxa"/>
          </w:tcPr>
          <w:p w14:paraId="4CCC82D5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C41266" w14:textId="42D30195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475,220</w:t>
            </w:r>
          </w:p>
        </w:tc>
      </w:tr>
      <w:tr w:rsidR="00475B0B" w:rsidRPr="00104E8F" w14:paraId="564DAFAA" w14:textId="77777777" w:rsidTr="00906676">
        <w:trPr>
          <w:cantSplit/>
        </w:trPr>
        <w:tc>
          <w:tcPr>
            <w:tcW w:w="3780" w:type="dxa"/>
          </w:tcPr>
          <w:p w14:paraId="28562BD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0CDD2B9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E91E2" w14:textId="725C1D9E" w:rsidR="00475B0B" w:rsidRPr="00104E8F" w:rsidRDefault="004F0F3D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3,912,896</w:t>
            </w:r>
          </w:p>
        </w:tc>
        <w:tc>
          <w:tcPr>
            <w:tcW w:w="243" w:type="dxa"/>
          </w:tcPr>
          <w:p w14:paraId="448F43E6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2C9C41" w14:textId="692CEC5E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4,452,790</w:t>
            </w:r>
          </w:p>
        </w:tc>
        <w:tc>
          <w:tcPr>
            <w:tcW w:w="236" w:type="dxa"/>
          </w:tcPr>
          <w:p w14:paraId="15735151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352E4" w14:textId="2866EC84" w:rsidR="00475B0B" w:rsidRPr="00104E8F" w:rsidRDefault="004F0F3D" w:rsidP="00475B0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3,905,410</w:t>
            </w:r>
          </w:p>
        </w:tc>
        <w:tc>
          <w:tcPr>
            <w:tcW w:w="243" w:type="dxa"/>
          </w:tcPr>
          <w:p w14:paraId="0E8FACBA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E22261" w14:textId="2D60C5A8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4,446,537</w:t>
            </w:r>
          </w:p>
        </w:tc>
      </w:tr>
      <w:tr w:rsidR="00475B0B" w:rsidRPr="00104E8F" w14:paraId="4A17F1DC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7D58F115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825BB26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8978D9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6EDE0B8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2BC0D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8503F4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5A18D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C436600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AD0EA7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5B0B" w:rsidRPr="00104E8F" w14:paraId="0AC500FF" w14:textId="77777777" w:rsidTr="00906676">
        <w:trPr>
          <w:cantSplit/>
        </w:trPr>
        <w:tc>
          <w:tcPr>
            <w:tcW w:w="3780" w:type="dxa"/>
          </w:tcPr>
          <w:p w14:paraId="13A672E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104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14:paraId="73936DB8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9E52F91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685EB41A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02EFA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786E505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0CAD23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A5AD3A8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6B9D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F3D" w:rsidRPr="00104E8F" w14:paraId="6649247F" w14:textId="77777777" w:rsidTr="00906676">
        <w:trPr>
          <w:cantSplit/>
        </w:trPr>
        <w:tc>
          <w:tcPr>
            <w:tcW w:w="3780" w:type="dxa"/>
          </w:tcPr>
          <w:p w14:paraId="42C3E278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14:paraId="6FD3F965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1395CC" w14:textId="24745D0F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77,443</w:t>
            </w:r>
          </w:p>
        </w:tc>
        <w:tc>
          <w:tcPr>
            <w:tcW w:w="243" w:type="dxa"/>
          </w:tcPr>
          <w:p w14:paraId="3466818F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52B9B" w14:textId="4ADF1912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42,109</w:t>
            </w:r>
          </w:p>
        </w:tc>
        <w:tc>
          <w:tcPr>
            <w:tcW w:w="236" w:type="dxa"/>
          </w:tcPr>
          <w:p w14:paraId="1EE6BF4A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453587" w14:textId="654D65C8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78,464</w:t>
            </w:r>
          </w:p>
        </w:tc>
        <w:tc>
          <w:tcPr>
            <w:tcW w:w="243" w:type="dxa"/>
          </w:tcPr>
          <w:p w14:paraId="1B234600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12C31" w14:textId="27AA9614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43,100</w:t>
            </w:r>
          </w:p>
        </w:tc>
      </w:tr>
      <w:tr w:rsidR="004F0F3D" w:rsidRPr="00104E8F" w14:paraId="712D948E" w14:textId="77777777" w:rsidTr="00906676">
        <w:trPr>
          <w:cantSplit/>
        </w:trPr>
        <w:tc>
          <w:tcPr>
            <w:tcW w:w="3780" w:type="dxa"/>
          </w:tcPr>
          <w:p w14:paraId="1F0A0E08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14:paraId="5FC8FFFA" w14:textId="77777777" w:rsidR="004F0F3D" w:rsidRPr="00104E8F" w:rsidRDefault="004F0F3D" w:rsidP="004F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110711" w14:textId="1F22C3DF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43" w:type="dxa"/>
          </w:tcPr>
          <w:p w14:paraId="5148EA92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5BC33E" w14:textId="6314E453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3,403</w:t>
            </w:r>
          </w:p>
        </w:tc>
        <w:tc>
          <w:tcPr>
            <w:tcW w:w="236" w:type="dxa"/>
          </w:tcPr>
          <w:p w14:paraId="5C5E2A6B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8E1F51" w14:textId="65468956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1,860</w:t>
            </w:r>
          </w:p>
        </w:tc>
        <w:tc>
          <w:tcPr>
            <w:tcW w:w="243" w:type="dxa"/>
          </w:tcPr>
          <w:p w14:paraId="1E54351A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85F5A6" w14:textId="454FAB2D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3,048</w:t>
            </w:r>
          </w:p>
        </w:tc>
      </w:tr>
      <w:tr w:rsidR="004F0F3D" w:rsidRPr="00104E8F" w14:paraId="2E04F33F" w14:textId="77777777" w:rsidTr="00906676">
        <w:trPr>
          <w:cantSplit/>
        </w:trPr>
        <w:tc>
          <w:tcPr>
            <w:tcW w:w="3780" w:type="dxa"/>
          </w:tcPr>
          <w:p w14:paraId="7CA8EEB6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14:paraId="77DAC84E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4352D9" w14:textId="4BB22520" w:rsidR="004F0F3D" w:rsidRPr="009221F8" w:rsidRDefault="004B4EF5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1F8">
              <w:rPr>
                <w:rFonts w:ascii="Angsana New" w:hAnsi="Angsana New"/>
                <w:sz w:val="30"/>
                <w:szCs w:val="30"/>
                <w:lang w:val="en-US"/>
              </w:rPr>
              <w:t>2,344</w:t>
            </w:r>
          </w:p>
        </w:tc>
        <w:tc>
          <w:tcPr>
            <w:tcW w:w="243" w:type="dxa"/>
          </w:tcPr>
          <w:p w14:paraId="74CE01B5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246368" w14:textId="09B3D6C6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236" w:type="dxa"/>
          </w:tcPr>
          <w:p w14:paraId="750660EC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C13D44" w14:textId="5E0FA6B8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6058132C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E4650A" w14:textId="2C1E37A5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4F0F3D" w:rsidRPr="00104E8F" w14:paraId="0CB5EC8C" w14:textId="77777777" w:rsidTr="00906676">
        <w:trPr>
          <w:cantSplit/>
        </w:trPr>
        <w:tc>
          <w:tcPr>
            <w:tcW w:w="3780" w:type="dxa"/>
          </w:tcPr>
          <w:p w14:paraId="0EF47DB9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487E0C5" w14:textId="77777777" w:rsidR="004F0F3D" w:rsidRPr="00104E8F" w:rsidRDefault="004F0F3D" w:rsidP="004F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C6D91A" w14:textId="0C47265A" w:rsidR="004F0F3D" w:rsidRPr="009221F8" w:rsidRDefault="004B4EF5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1F8">
              <w:rPr>
                <w:rFonts w:ascii="Angsana New" w:hAnsi="Angsana New"/>
                <w:sz w:val="30"/>
                <w:szCs w:val="30"/>
                <w:lang w:val="en-US"/>
              </w:rPr>
              <w:t>1,463</w:t>
            </w:r>
          </w:p>
        </w:tc>
        <w:tc>
          <w:tcPr>
            <w:tcW w:w="243" w:type="dxa"/>
          </w:tcPr>
          <w:p w14:paraId="1683BE19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207E1A" w14:textId="521F2131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1,195</w:t>
            </w:r>
          </w:p>
        </w:tc>
        <w:tc>
          <w:tcPr>
            <w:tcW w:w="236" w:type="dxa"/>
          </w:tcPr>
          <w:p w14:paraId="14928E0E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60640F" w14:textId="197BD210" w:rsidR="004F0F3D" w:rsidRPr="00104E8F" w:rsidRDefault="004F0F3D" w:rsidP="00382EB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DEB7D65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3685BF" w14:textId="04C3F9AE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0F3D" w:rsidRPr="00104E8F" w14:paraId="705153E9" w14:textId="77777777" w:rsidTr="00906676">
        <w:trPr>
          <w:cantSplit/>
        </w:trPr>
        <w:tc>
          <w:tcPr>
            <w:tcW w:w="3780" w:type="dxa"/>
          </w:tcPr>
          <w:p w14:paraId="3A406996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541F7835" w14:textId="77777777" w:rsidR="004F0F3D" w:rsidRPr="00104E8F" w:rsidRDefault="004F0F3D" w:rsidP="004F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53657D" w14:textId="729C44B8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39,305</w:t>
            </w:r>
          </w:p>
        </w:tc>
        <w:tc>
          <w:tcPr>
            <w:tcW w:w="243" w:type="dxa"/>
          </w:tcPr>
          <w:p w14:paraId="58695D40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B4F38" w14:textId="075B0690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57,449</w:t>
            </w:r>
          </w:p>
        </w:tc>
        <w:tc>
          <w:tcPr>
            <w:tcW w:w="236" w:type="dxa"/>
          </w:tcPr>
          <w:p w14:paraId="618AF18E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61C91A" w14:textId="3E3674E6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sz w:val="30"/>
                <w:szCs w:val="30"/>
                <w:lang w:val="en-US"/>
              </w:rPr>
              <w:t>38,346</w:t>
            </w:r>
          </w:p>
        </w:tc>
        <w:tc>
          <w:tcPr>
            <w:tcW w:w="243" w:type="dxa"/>
          </w:tcPr>
          <w:p w14:paraId="046CAF3C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B3A88" w14:textId="6D93DDC3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56,899</w:t>
            </w:r>
          </w:p>
        </w:tc>
      </w:tr>
      <w:tr w:rsidR="00475B0B" w:rsidRPr="00104E8F" w14:paraId="0B9E2251" w14:textId="77777777" w:rsidTr="00906676">
        <w:trPr>
          <w:cantSplit/>
        </w:trPr>
        <w:tc>
          <w:tcPr>
            <w:tcW w:w="3780" w:type="dxa"/>
          </w:tcPr>
          <w:p w14:paraId="7B0D100C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F2D86AF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94B7D2" w14:textId="60901905" w:rsidR="00475B0B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122,926</w:t>
            </w:r>
          </w:p>
        </w:tc>
        <w:tc>
          <w:tcPr>
            <w:tcW w:w="243" w:type="dxa"/>
          </w:tcPr>
          <w:p w14:paraId="745CE1B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CB919" w14:textId="7FE9653E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105,652</w:t>
            </w:r>
          </w:p>
        </w:tc>
        <w:tc>
          <w:tcPr>
            <w:tcW w:w="236" w:type="dxa"/>
          </w:tcPr>
          <w:p w14:paraId="5C65B8CA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F0CE0" w14:textId="5423B8A1" w:rsidR="00475B0B" w:rsidRPr="00104E8F" w:rsidRDefault="004F0F3D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0F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118,674</w:t>
            </w:r>
          </w:p>
        </w:tc>
        <w:tc>
          <w:tcPr>
            <w:tcW w:w="243" w:type="dxa"/>
          </w:tcPr>
          <w:p w14:paraId="504DD201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7E4807" w14:textId="51F4CA93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103,067</w:t>
            </w:r>
          </w:p>
        </w:tc>
      </w:tr>
      <w:tr w:rsidR="00475B0B" w:rsidRPr="00104E8F" w14:paraId="440EF592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4C9734DF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FD438BC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916973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742DC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1CC2EC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E98C6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7B0E1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79967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8ED85B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5B0B" w:rsidRPr="00104E8F" w14:paraId="2C9A303B" w14:textId="77777777" w:rsidTr="00906676">
        <w:trPr>
          <w:cantSplit/>
        </w:trPr>
        <w:tc>
          <w:tcPr>
            <w:tcW w:w="3780" w:type="dxa"/>
          </w:tcPr>
          <w:p w14:paraId="0CEFCC11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14:paraId="66745C79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0C85EC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07A5ACC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9F018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7C9419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A5294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34EED41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0A942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F3D" w:rsidRPr="00104E8F" w14:paraId="3A9ECA9C" w14:textId="77777777" w:rsidTr="00906676">
        <w:trPr>
          <w:cantSplit/>
        </w:trPr>
        <w:tc>
          <w:tcPr>
            <w:tcW w:w="3780" w:type="dxa"/>
          </w:tcPr>
          <w:p w14:paraId="32390699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0BEFA24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8F19C2" w14:textId="4EADA7B8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96,725</w:t>
            </w:r>
          </w:p>
        </w:tc>
        <w:tc>
          <w:tcPr>
            <w:tcW w:w="243" w:type="dxa"/>
          </w:tcPr>
          <w:p w14:paraId="11DC09C9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0237C" w14:textId="59BE63F0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91,056</w:t>
            </w:r>
          </w:p>
        </w:tc>
        <w:tc>
          <w:tcPr>
            <w:tcW w:w="236" w:type="dxa"/>
          </w:tcPr>
          <w:p w14:paraId="060E201F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2F118" w14:textId="58F57EDC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90,572</w:t>
            </w:r>
          </w:p>
        </w:tc>
        <w:tc>
          <w:tcPr>
            <w:tcW w:w="243" w:type="dxa"/>
          </w:tcPr>
          <w:p w14:paraId="11180987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32316B" w14:textId="6B4EA0C6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85,286</w:t>
            </w:r>
          </w:p>
        </w:tc>
      </w:tr>
      <w:tr w:rsidR="00B158C9" w:rsidRPr="00104E8F" w14:paraId="0F2C190D" w14:textId="77777777" w:rsidTr="007E2423">
        <w:trPr>
          <w:cantSplit/>
        </w:trPr>
        <w:tc>
          <w:tcPr>
            <w:tcW w:w="3780" w:type="dxa"/>
          </w:tcPr>
          <w:p w14:paraId="1B1ADA33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14:paraId="70318894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517C7E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7,973</w:t>
            </w:r>
          </w:p>
        </w:tc>
        <w:tc>
          <w:tcPr>
            <w:tcW w:w="243" w:type="dxa"/>
          </w:tcPr>
          <w:p w14:paraId="4C21C8D0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21A1A3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7,365</w:t>
            </w:r>
          </w:p>
        </w:tc>
        <w:tc>
          <w:tcPr>
            <w:tcW w:w="236" w:type="dxa"/>
          </w:tcPr>
          <w:p w14:paraId="7042CE64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4CCE9" w14:textId="77777777" w:rsidR="00B158C9" w:rsidRPr="00C8550A" w:rsidRDefault="00B158C9" w:rsidP="007E242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7,237</w:t>
            </w:r>
          </w:p>
        </w:tc>
        <w:tc>
          <w:tcPr>
            <w:tcW w:w="243" w:type="dxa"/>
          </w:tcPr>
          <w:p w14:paraId="4365E6C7" w14:textId="77777777" w:rsidR="00B158C9" w:rsidRPr="00104E8F" w:rsidRDefault="00B158C9" w:rsidP="007E242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533BDB" w14:textId="77777777" w:rsidR="00B158C9" w:rsidRPr="00104E8F" w:rsidRDefault="00B158C9" w:rsidP="007E242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6,738</w:t>
            </w:r>
          </w:p>
        </w:tc>
      </w:tr>
      <w:tr w:rsidR="004F0F3D" w:rsidRPr="00104E8F" w14:paraId="74E5A3C0" w14:textId="77777777" w:rsidTr="00906676">
        <w:trPr>
          <w:cantSplit/>
        </w:trPr>
        <w:tc>
          <w:tcPr>
            <w:tcW w:w="3780" w:type="dxa"/>
          </w:tcPr>
          <w:p w14:paraId="78CF9C5C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14:paraId="4FAE5F85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F9352F2" w14:textId="4EB9D1F2" w:rsidR="004F0F3D" w:rsidRPr="00C8550A" w:rsidRDefault="004B4EF5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5,444</w:t>
            </w:r>
          </w:p>
        </w:tc>
        <w:tc>
          <w:tcPr>
            <w:tcW w:w="243" w:type="dxa"/>
          </w:tcPr>
          <w:p w14:paraId="01E201C2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A1C0F" w14:textId="1E681A73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5,101</w:t>
            </w:r>
          </w:p>
        </w:tc>
        <w:tc>
          <w:tcPr>
            <w:tcW w:w="236" w:type="dxa"/>
          </w:tcPr>
          <w:p w14:paraId="3FC34837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B62B84" w14:textId="7602DF3B" w:rsidR="004F0F3D" w:rsidRPr="00C8550A" w:rsidRDefault="004B4EF5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5,194</w:t>
            </w:r>
          </w:p>
        </w:tc>
        <w:tc>
          <w:tcPr>
            <w:tcW w:w="243" w:type="dxa"/>
          </w:tcPr>
          <w:p w14:paraId="04B03003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2E9A62" w14:textId="77C01684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4,768</w:t>
            </w:r>
          </w:p>
        </w:tc>
      </w:tr>
      <w:tr w:rsidR="004F0F3D" w:rsidRPr="00104E8F" w14:paraId="2DD9A8ED" w14:textId="77777777" w:rsidTr="00906676">
        <w:trPr>
          <w:cantSplit/>
        </w:trPr>
        <w:tc>
          <w:tcPr>
            <w:tcW w:w="3780" w:type="dxa"/>
          </w:tcPr>
          <w:p w14:paraId="573ECE23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1F76EA96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12361D" w14:textId="161DC6E0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58,474</w:t>
            </w:r>
          </w:p>
        </w:tc>
        <w:tc>
          <w:tcPr>
            <w:tcW w:w="243" w:type="dxa"/>
          </w:tcPr>
          <w:p w14:paraId="45B2C429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C39A0" w14:textId="482FFD10" w:rsidR="004F0F3D" w:rsidRPr="00C8550A" w:rsidRDefault="00B609EF" w:rsidP="004F0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18,960</w:t>
            </w:r>
          </w:p>
        </w:tc>
        <w:tc>
          <w:tcPr>
            <w:tcW w:w="236" w:type="dxa"/>
          </w:tcPr>
          <w:p w14:paraId="33DB9C12" w14:textId="77777777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FF3C94" w14:textId="7D823C2D" w:rsidR="004F0F3D" w:rsidRPr="00C8550A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sz w:val="30"/>
                <w:szCs w:val="30"/>
                <w:lang w:val="en-US"/>
              </w:rPr>
              <w:t>59,976</w:t>
            </w:r>
          </w:p>
        </w:tc>
        <w:tc>
          <w:tcPr>
            <w:tcW w:w="243" w:type="dxa"/>
          </w:tcPr>
          <w:p w14:paraId="7CC3ABAA" w14:textId="77777777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9D97E8" w14:textId="74BCC621" w:rsidR="004F0F3D" w:rsidRPr="00104E8F" w:rsidRDefault="004F0F3D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609EF">
              <w:rPr>
                <w:rFonts w:ascii="Angsana New" w:hAnsi="Angsana New"/>
                <w:sz w:val="30"/>
                <w:szCs w:val="30"/>
                <w:lang w:val="en-US"/>
              </w:rPr>
              <w:t>0,111</w:t>
            </w:r>
          </w:p>
        </w:tc>
      </w:tr>
      <w:tr w:rsidR="00475B0B" w:rsidRPr="00104E8F" w14:paraId="70506DD5" w14:textId="77777777" w:rsidTr="00906676">
        <w:trPr>
          <w:cantSplit/>
        </w:trPr>
        <w:tc>
          <w:tcPr>
            <w:tcW w:w="3780" w:type="dxa"/>
          </w:tcPr>
          <w:p w14:paraId="12325980" w14:textId="77777777" w:rsidR="00475B0B" w:rsidRPr="00C8550A" w:rsidRDefault="00475B0B" w:rsidP="00475B0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550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0A04F54" w14:textId="77777777" w:rsidR="00475B0B" w:rsidRPr="00C8550A" w:rsidRDefault="00475B0B" w:rsidP="00475B0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101C77" w14:textId="164F60FF" w:rsidR="00475B0B" w:rsidRPr="00C8550A" w:rsidRDefault="00EB670A" w:rsidP="004F0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168,616</w:t>
            </w:r>
          </w:p>
        </w:tc>
        <w:tc>
          <w:tcPr>
            <w:tcW w:w="243" w:type="dxa"/>
          </w:tcPr>
          <w:p w14:paraId="3220B7A1" w14:textId="77777777" w:rsidR="00475B0B" w:rsidRPr="00C8550A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17062" w14:textId="1AA572D6" w:rsidR="00475B0B" w:rsidRPr="00C8550A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B609EF" w:rsidRPr="00C85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C85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B609EF" w:rsidRPr="00C85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</w:tcPr>
          <w:p w14:paraId="7FB131B8" w14:textId="77777777" w:rsidR="00475B0B" w:rsidRPr="00C8550A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CD630B" w14:textId="25BF8103" w:rsidR="00475B0B" w:rsidRPr="00C8550A" w:rsidRDefault="004F0F3D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5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162,979</w:t>
            </w:r>
          </w:p>
        </w:tc>
        <w:tc>
          <w:tcPr>
            <w:tcW w:w="243" w:type="dxa"/>
          </w:tcPr>
          <w:p w14:paraId="215D78EF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3DCC" w14:textId="02F9EA8D" w:rsidR="00475B0B" w:rsidRPr="00104E8F" w:rsidRDefault="00B609EF" w:rsidP="00475B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116,903</w:t>
            </w:r>
          </w:p>
        </w:tc>
      </w:tr>
    </w:tbl>
    <w:p w14:paraId="53E74D15" w14:textId="6B8502F5" w:rsidR="0044306F" w:rsidRDefault="0044306F" w:rsidP="0044306F">
      <w:pPr>
        <w:pStyle w:val="Heading1"/>
        <w:numPr>
          <w:ilvl w:val="0"/>
          <w:numId w:val="0"/>
        </w:numPr>
        <w:ind w:left="540"/>
        <w:rPr>
          <w:szCs w:val="30"/>
        </w:rPr>
      </w:pPr>
    </w:p>
    <w:p w14:paraId="68CF5328" w14:textId="74B623EF" w:rsidR="0044306F" w:rsidRDefault="0044306F" w:rsidP="0044306F"/>
    <w:p w14:paraId="0A8D7213" w14:textId="6F5E0C41" w:rsidR="0044306F" w:rsidRDefault="0044306F" w:rsidP="0044306F"/>
    <w:p w14:paraId="06091327" w14:textId="25306442" w:rsidR="0044306F" w:rsidRDefault="0044306F" w:rsidP="0044306F"/>
    <w:p w14:paraId="4C830E72" w14:textId="7BAEA7EE" w:rsidR="0044306F" w:rsidRDefault="0044306F" w:rsidP="0044306F"/>
    <w:p w14:paraId="766D57AF" w14:textId="5BC9C916" w:rsidR="0044306F" w:rsidRDefault="0044306F" w:rsidP="0044306F"/>
    <w:p w14:paraId="67343C36" w14:textId="59F6E10C" w:rsidR="0044306F" w:rsidRDefault="0044306F" w:rsidP="0044306F"/>
    <w:p w14:paraId="6F2465BE" w14:textId="77777777" w:rsidR="0044306F" w:rsidRPr="0044306F" w:rsidRDefault="0044306F" w:rsidP="0044306F"/>
    <w:p w14:paraId="58928375" w14:textId="15D628C8" w:rsidR="004F2C62" w:rsidRPr="00104E8F" w:rsidRDefault="004F2C62" w:rsidP="004C0506">
      <w:pPr>
        <w:pStyle w:val="Heading1"/>
        <w:numPr>
          <w:ilvl w:val="0"/>
          <w:numId w:val="23"/>
        </w:numPr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rFonts w:hint="cs"/>
          <w:szCs w:val="30"/>
          <w:cs/>
        </w:rPr>
        <w:t>ภาษีเงินได้</w:t>
      </w:r>
    </w:p>
    <w:p w14:paraId="07C9FBBF" w14:textId="58CD4623" w:rsidR="00004348" w:rsidRDefault="00004348" w:rsidP="00E80E2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01067E8" w14:textId="023A9454" w:rsidR="00FA48D0" w:rsidRDefault="00FA48D0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F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C58FF28" w14:textId="77777777" w:rsidR="00AE6289" w:rsidRDefault="00AE6289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DB1430" w14:textId="46745683" w:rsidR="00AE6289" w:rsidRPr="00C101A1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01A1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C101A1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A269BA" w14:textId="77777777" w:rsidR="00AE6289" w:rsidRPr="00C101A1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46BEDAD0" w14:textId="1205C2E9" w:rsidR="00AE6289" w:rsidRPr="00C101A1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01A1">
        <w:rPr>
          <w:rFonts w:ascii="Angsana New" w:hAnsi="Angsana New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101A1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2DD3A07" w14:textId="77777777" w:rsidR="00AE6289" w:rsidRPr="00C101A1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1C07D791" w14:textId="65252CD0" w:rsidR="00AE6289" w:rsidRPr="00C101A1" w:rsidRDefault="00AE6289" w:rsidP="00AE6289">
      <w:pPr>
        <w:pStyle w:val="BodyText"/>
        <w:spacing w:after="0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C101A1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7F4C7E">
        <w:rPr>
          <w:rFonts w:ascii="Angsana New" w:hAnsi="Angsana New"/>
          <w:color w:val="000000"/>
          <w:sz w:val="30"/>
          <w:szCs w:val="30"/>
        </w:rPr>
        <w:t xml:space="preserve">              </w:t>
      </w:r>
      <w:r w:rsidRPr="00C101A1">
        <w:rPr>
          <w:rFonts w:ascii="Angsana New" w:hAnsi="Angsana New"/>
          <w:color w:val="000000"/>
          <w:sz w:val="30"/>
          <w:szCs w:val="30"/>
          <w:cs/>
        </w:rPr>
        <w:t>ผลแตกต่างชั่วคราว</w:t>
      </w:r>
      <w:r w:rsidRPr="00C101A1">
        <w:rPr>
          <w:rFonts w:ascii="Angsana New" w:hAnsi="Angsana New"/>
          <w:color w:val="000000"/>
          <w:sz w:val="30"/>
          <w:szCs w:val="30"/>
        </w:rPr>
        <w:t xml:space="preserve"> </w:t>
      </w:r>
      <w:r w:rsidRPr="00C101A1">
        <w:rPr>
          <w:rFonts w:ascii="Angsana New" w:hAnsi="Angsana New"/>
          <w:color w:val="000000"/>
          <w:sz w:val="30"/>
          <w:szCs w:val="30"/>
          <w:cs/>
        </w:rPr>
        <w:t>สำหรับการรับรู้ค่าความนิยมในครั้งแรก</w:t>
      </w:r>
      <w:r w:rsidRPr="00C101A1">
        <w:rPr>
          <w:rFonts w:ascii="Angsana New" w:hAnsi="Angsana New"/>
          <w:color w:val="000000"/>
          <w:sz w:val="30"/>
          <w:szCs w:val="30"/>
        </w:rPr>
        <w:t xml:space="preserve"> </w:t>
      </w:r>
      <w:r w:rsidRPr="00C101A1">
        <w:rPr>
          <w:rFonts w:ascii="Angsana New" w:hAnsi="Angsana New"/>
          <w:color w:val="00000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3E591EA" w14:textId="77777777" w:rsidR="00AE6289" w:rsidRPr="00C101A1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491BBFB5" w14:textId="53D65EBA" w:rsidR="00AE6289" w:rsidRPr="00C101A1" w:rsidRDefault="00AE6289" w:rsidP="00AE62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101A1">
        <w:rPr>
          <w:rFonts w:ascii="Angsana New" w:hAnsi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101A1">
        <w:rPr>
          <w:rFonts w:ascii="Angsana New" w:hAnsi="Angsana New"/>
          <w:color w:val="000000"/>
          <w:sz w:val="30"/>
          <w:szCs w:val="30"/>
        </w:rPr>
        <w:t xml:space="preserve"> </w:t>
      </w:r>
      <w:r w:rsidRPr="00C101A1">
        <w:rPr>
          <w:rFonts w:ascii="Angsana New" w:hAnsi="Angsana New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101A1">
        <w:rPr>
          <w:rFonts w:ascii="Angsana New" w:hAnsi="Angsana New"/>
          <w:color w:val="000000"/>
          <w:sz w:val="30"/>
          <w:szCs w:val="30"/>
        </w:rPr>
        <w:t xml:space="preserve"> </w:t>
      </w:r>
      <w:r w:rsidRPr="00C101A1">
        <w:rPr>
          <w:rFonts w:ascii="Angsana New" w:hAnsi="Angsana New"/>
          <w:color w:val="00000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8966CC7" w14:textId="77777777" w:rsidR="00AE6289" w:rsidRPr="00C101A1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5608862E" w14:textId="04B8F1ED" w:rsidR="00FA48D0" w:rsidRPr="00C101A1" w:rsidRDefault="00AE6289" w:rsidP="007F4C7E">
      <w:pPr>
        <w:pStyle w:val="NoSpacing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01A1">
        <w:rPr>
          <w:rFonts w:ascii="Angsana New" w:hAnsi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625C5FF" w14:textId="295827CE" w:rsidR="00AE6289" w:rsidRDefault="00AE6289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5FBC854" w14:textId="174104BA" w:rsidR="00892185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45F0E9D" w14:textId="3DC07BF8" w:rsidR="00892185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60B841" w14:textId="45896350" w:rsidR="00892185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2B3DBC3" w14:textId="0902B0AB" w:rsidR="00892185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7404804" w14:textId="0817AEA1" w:rsidR="00892185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92FC8E" w14:textId="77777777" w:rsidR="00892185" w:rsidRPr="00104E8F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6ACB7280" w14:textId="77777777" w:rsidR="00004348" w:rsidRPr="00104E8F" w:rsidRDefault="00282087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F48779" w14:textId="77777777" w:rsidR="00626173" w:rsidRPr="00104E8F" w:rsidRDefault="00626173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104E8F" w14:paraId="6A0DD134" w14:textId="77777777" w:rsidTr="00B46433">
        <w:trPr>
          <w:trHeight w:val="346"/>
        </w:trPr>
        <w:tc>
          <w:tcPr>
            <w:tcW w:w="3573" w:type="dxa"/>
          </w:tcPr>
          <w:p w14:paraId="54FDE0E2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A91339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53325F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036FD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0A3E88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B0B" w:rsidRPr="00104E8F" w14:paraId="49EF0902" w14:textId="77777777" w:rsidTr="00B46433">
        <w:trPr>
          <w:trHeight w:val="346"/>
        </w:trPr>
        <w:tc>
          <w:tcPr>
            <w:tcW w:w="3573" w:type="dxa"/>
          </w:tcPr>
          <w:p w14:paraId="2F1FA403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3E50C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D6F506" w14:textId="5F45C1B3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829DCD" w14:textId="7777777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ECAB46" w14:textId="2A2A26C2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4736231" w14:textId="7777777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8AA965" w14:textId="44FA6D2D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917F5A" w14:textId="7777777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CF7CAF" w14:textId="38116DA7" w:rsidR="00475B0B" w:rsidRPr="00104E8F" w:rsidRDefault="00475B0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1A83" w:rsidRPr="00104E8F" w14:paraId="069ACEA7" w14:textId="77777777" w:rsidTr="00B46433">
        <w:trPr>
          <w:trHeight w:val="346"/>
        </w:trPr>
        <w:tc>
          <w:tcPr>
            <w:tcW w:w="3573" w:type="dxa"/>
          </w:tcPr>
          <w:p w14:paraId="72397DD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9DCBC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A9FFC3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104E8F" w14:paraId="0C05AB80" w14:textId="77777777" w:rsidTr="00B46433">
        <w:trPr>
          <w:trHeight w:val="346"/>
        </w:trPr>
        <w:tc>
          <w:tcPr>
            <w:tcW w:w="3573" w:type="dxa"/>
          </w:tcPr>
          <w:p w14:paraId="7BF690E4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D216BD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322DD5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5165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7499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05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DAD6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22CAD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9DA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5B0B" w:rsidRPr="00104E8F" w14:paraId="680F05F2" w14:textId="77777777" w:rsidTr="00B46433">
        <w:trPr>
          <w:trHeight w:val="346"/>
        </w:trPr>
        <w:tc>
          <w:tcPr>
            <w:tcW w:w="3573" w:type="dxa"/>
          </w:tcPr>
          <w:p w14:paraId="50910313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662FC4DE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A0781A" w14:textId="5633AC91" w:rsidR="00475B0B" w:rsidRPr="004627A0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4627A0">
              <w:rPr>
                <w:rFonts w:ascii="Angsana New" w:hAnsi="Angsana New"/>
                <w:sz w:val="30"/>
                <w:szCs w:val="30"/>
              </w:rPr>
              <w:t>33,</w:t>
            </w:r>
            <w:r w:rsidR="00A56ACF" w:rsidRPr="004627A0">
              <w:rPr>
                <w:rFonts w:ascii="Angsana New" w:hAnsi="Angsana New"/>
                <w:sz w:val="30"/>
                <w:szCs w:val="30"/>
              </w:rPr>
              <w:t>91</w:t>
            </w:r>
            <w:r w:rsidR="00253661" w:rsidRPr="004627A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2C562A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23F23" w14:textId="4E8A2718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27A0">
              <w:rPr>
                <w:rFonts w:ascii="Angsana New" w:hAnsi="Angsana New"/>
                <w:sz w:val="30"/>
                <w:szCs w:val="30"/>
              </w:rPr>
              <w:t>54,176</w:t>
            </w:r>
          </w:p>
        </w:tc>
        <w:tc>
          <w:tcPr>
            <w:tcW w:w="270" w:type="dxa"/>
          </w:tcPr>
          <w:p w14:paraId="7F6CC5D4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44FD" w14:textId="3BBA11C1" w:rsidR="00475B0B" w:rsidRPr="004627A0" w:rsidRDefault="00CD1FB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27A0">
              <w:rPr>
                <w:rFonts w:ascii="Angsana New" w:hAnsi="Angsana New"/>
                <w:sz w:val="30"/>
                <w:szCs w:val="30"/>
              </w:rPr>
              <w:t>32,37</w:t>
            </w:r>
            <w:r w:rsidR="004627A0" w:rsidRPr="004627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D951D5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553DD" w14:textId="64137BC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53,519</w:t>
            </w:r>
          </w:p>
        </w:tc>
      </w:tr>
      <w:tr w:rsidR="00475B0B" w:rsidRPr="00104E8F" w14:paraId="4680BA8C" w14:textId="77777777" w:rsidTr="00B46433">
        <w:trPr>
          <w:trHeight w:val="346"/>
        </w:trPr>
        <w:tc>
          <w:tcPr>
            <w:tcW w:w="3573" w:type="dxa"/>
          </w:tcPr>
          <w:p w14:paraId="23640BC1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23A1BC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0931A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EBD7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F7512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F58D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AAFD09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A21CF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FA604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5B0B" w:rsidRPr="00104E8F" w14:paraId="676E9352" w14:textId="77777777" w:rsidTr="00B46433">
        <w:trPr>
          <w:trHeight w:val="346"/>
        </w:trPr>
        <w:tc>
          <w:tcPr>
            <w:tcW w:w="3573" w:type="dxa"/>
          </w:tcPr>
          <w:p w14:paraId="5381778E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8D4759A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067D0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8B92B7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88875EF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212A9E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16CAC3E" w14:textId="77777777" w:rsidR="00475B0B" w:rsidRPr="004627A0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1188CE2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8314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CD1FBB" w:rsidRPr="00104E8F" w14:paraId="19F49493" w14:textId="77777777" w:rsidTr="00B46433">
        <w:trPr>
          <w:trHeight w:val="346"/>
        </w:trPr>
        <w:tc>
          <w:tcPr>
            <w:tcW w:w="3573" w:type="dxa"/>
          </w:tcPr>
          <w:p w14:paraId="181690C6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900" w:type="dxa"/>
          </w:tcPr>
          <w:p w14:paraId="34BCC98E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2D51" w14:textId="42F115B5" w:rsidR="00CD1FBB" w:rsidRPr="004627A0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27A0">
              <w:rPr>
                <w:rFonts w:ascii="Angsana New" w:hAnsi="Angsana New"/>
                <w:sz w:val="30"/>
                <w:szCs w:val="30"/>
              </w:rPr>
              <w:t>5,</w:t>
            </w:r>
            <w:r w:rsidR="00A56ACF" w:rsidRPr="004627A0">
              <w:rPr>
                <w:rFonts w:ascii="Angsana New" w:hAnsi="Angsana New"/>
                <w:sz w:val="30"/>
                <w:szCs w:val="30"/>
              </w:rPr>
              <w:t>12</w:t>
            </w:r>
            <w:r w:rsidR="00253661" w:rsidRPr="004627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10695F" w14:textId="77777777" w:rsidR="00CD1FBB" w:rsidRPr="004627A0" w:rsidRDefault="00CD1FBB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8A73F66" w14:textId="22A76FFF" w:rsidR="00CD1FBB" w:rsidRPr="004627A0" w:rsidRDefault="00CD1FBB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27A0">
              <w:rPr>
                <w:rFonts w:ascii="Angsana New" w:hAnsi="Angsana New"/>
                <w:sz w:val="30"/>
                <w:szCs w:val="30"/>
                <w:lang w:val="en-US"/>
              </w:rPr>
              <w:t>7,201</w:t>
            </w:r>
          </w:p>
        </w:tc>
        <w:tc>
          <w:tcPr>
            <w:tcW w:w="270" w:type="dxa"/>
          </w:tcPr>
          <w:p w14:paraId="0337F663" w14:textId="77777777" w:rsidR="00CD1FBB" w:rsidRPr="004627A0" w:rsidRDefault="00CD1FBB" w:rsidP="00CD1FB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3EEA3" w14:textId="212EB612" w:rsidR="00CD1FBB" w:rsidRPr="004627A0" w:rsidRDefault="00CD1FBB" w:rsidP="00CD1FBB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27A0">
              <w:rPr>
                <w:rFonts w:ascii="Angsana New" w:hAnsi="Angsana New"/>
                <w:sz w:val="30"/>
                <w:szCs w:val="30"/>
                <w:lang w:val="en-US"/>
              </w:rPr>
              <w:t>5,08</w:t>
            </w:r>
            <w:r w:rsidR="004627A0" w:rsidRPr="004627A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D169F4F" w14:textId="77777777" w:rsidR="00CD1FBB" w:rsidRPr="00104E8F" w:rsidRDefault="00CD1FBB" w:rsidP="00CD1FB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EA7E1B" w14:textId="0DBE44C7" w:rsidR="00CD1FBB" w:rsidRPr="00104E8F" w:rsidRDefault="00CD1FBB" w:rsidP="00CD1FBB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6,968</w:t>
            </w:r>
          </w:p>
        </w:tc>
      </w:tr>
      <w:tr w:rsidR="00475B0B" w:rsidRPr="00104E8F" w14:paraId="61C1E5CA" w14:textId="77777777" w:rsidTr="00B46433">
        <w:trPr>
          <w:trHeight w:val="346"/>
        </w:trPr>
        <w:tc>
          <w:tcPr>
            <w:tcW w:w="3573" w:type="dxa"/>
          </w:tcPr>
          <w:p w14:paraId="60B3BE9F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6AA4D22B" w14:textId="77777777" w:rsidR="00475B0B" w:rsidRPr="00104E8F" w:rsidRDefault="00475B0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FB7DA" w14:textId="1BC655C3" w:rsidR="00475B0B" w:rsidRPr="004627A0" w:rsidRDefault="00CD1FBB" w:rsidP="00475B0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2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56ACF" w:rsidRPr="00462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462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,038</w:t>
            </w:r>
          </w:p>
        </w:tc>
        <w:tc>
          <w:tcPr>
            <w:tcW w:w="270" w:type="dxa"/>
          </w:tcPr>
          <w:p w14:paraId="6BDD062D" w14:textId="77777777" w:rsidR="00475B0B" w:rsidRPr="004627A0" w:rsidRDefault="00475B0B" w:rsidP="00475B0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2E057" w14:textId="3B51F0BA" w:rsidR="00475B0B" w:rsidRPr="004627A0" w:rsidRDefault="00475B0B" w:rsidP="00475B0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2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61,377</w:t>
            </w:r>
          </w:p>
        </w:tc>
        <w:tc>
          <w:tcPr>
            <w:tcW w:w="270" w:type="dxa"/>
          </w:tcPr>
          <w:p w14:paraId="35A523FA" w14:textId="77777777" w:rsidR="00475B0B" w:rsidRPr="004627A0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1F468" w14:textId="7F62DAD2" w:rsidR="00475B0B" w:rsidRPr="004627A0" w:rsidRDefault="00CD1FBB" w:rsidP="00475B0B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2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37,457</w:t>
            </w:r>
          </w:p>
        </w:tc>
        <w:tc>
          <w:tcPr>
            <w:tcW w:w="270" w:type="dxa"/>
          </w:tcPr>
          <w:p w14:paraId="17E9F14E" w14:textId="77777777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B07AB" w14:textId="3D9AE1AF" w:rsidR="00475B0B" w:rsidRPr="00104E8F" w:rsidRDefault="00475B0B" w:rsidP="00475B0B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60,487</w:t>
            </w:r>
          </w:p>
        </w:tc>
      </w:tr>
    </w:tbl>
    <w:p w14:paraId="68D04659" w14:textId="77777777" w:rsidR="00895DFC" w:rsidRPr="00104E8F" w:rsidRDefault="00895DFC" w:rsidP="00F028CB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3F1FD82" w14:textId="77777777" w:rsidR="00F028CB" w:rsidRPr="00104E8F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104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1597300F" w14:textId="77777777" w:rsidR="00626173" w:rsidRPr="00104E8F" w:rsidRDefault="0062617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104E8F" w14:paraId="75E32403" w14:textId="77777777" w:rsidTr="00B46433">
        <w:trPr>
          <w:cantSplit/>
        </w:trPr>
        <w:tc>
          <w:tcPr>
            <w:tcW w:w="2790" w:type="dxa"/>
          </w:tcPr>
          <w:p w14:paraId="641B5C08" w14:textId="77777777" w:rsidR="00F028CB" w:rsidRPr="00104E8F" w:rsidRDefault="00F028CB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8A67BAC" w14:textId="77777777" w:rsidR="00F028CB" w:rsidRPr="00104E8F" w:rsidRDefault="00F028CB" w:rsidP="00B4643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028CB" w:rsidRPr="00104E8F" w14:paraId="759448EB" w14:textId="77777777" w:rsidTr="00B46433">
        <w:trPr>
          <w:cantSplit/>
        </w:trPr>
        <w:tc>
          <w:tcPr>
            <w:tcW w:w="2790" w:type="dxa"/>
          </w:tcPr>
          <w:p w14:paraId="25E97F94" w14:textId="77777777" w:rsidR="00F028CB" w:rsidRPr="00104E8F" w:rsidRDefault="00F028CB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9D0073E" w14:textId="419699F4" w:rsidR="00F028CB" w:rsidRPr="00104E8F" w:rsidRDefault="00F028CB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B0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CB28B07" w14:textId="77777777" w:rsidR="00F028CB" w:rsidRPr="00104E8F" w:rsidRDefault="00F028CB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388C332E" w14:textId="2885F1E6" w:rsidR="00F028CB" w:rsidRPr="00104E8F" w:rsidRDefault="00F028CB" w:rsidP="00B4643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B0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57F45" w:rsidRPr="00104E8F" w14:paraId="5E63CF16" w14:textId="77777777" w:rsidTr="00B46433">
        <w:trPr>
          <w:cantSplit/>
        </w:trPr>
        <w:tc>
          <w:tcPr>
            <w:tcW w:w="2790" w:type="dxa"/>
          </w:tcPr>
          <w:p w14:paraId="54BE5E13" w14:textId="77777777" w:rsidR="00C57F45" w:rsidRPr="00104E8F" w:rsidRDefault="00C57F45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2BDEBD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C0CB859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09174F" w14:textId="77777777" w:rsidR="00C57F45" w:rsidRPr="00104E8F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CFF79B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5AE135" w14:textId="77777777" w:rsidR="00C57F45" w:rsidRPr="00104E8F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7E7750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2B3EF5D" w14:textId="77777777" w:rsidR="00C57F45" w:rsidRPr="00104E8F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F27835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FFA76A7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6B6A4" w14:textId="77777777" w:rsidR="00C57F45" w:rsidRPr="00104E8F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B9807B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4B82AC6D" w14:textId="77777777" w:rsidR="00C57F45" w:rsidRPr="00104E8F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D9ED9" w14:textId="77777777" w:rsidR="00C57F45" w:rsidRPr="00104E8F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104E8F" w14:paraId="7086D2EC" w14:textId="77777777" w:rsidTr="00B46433">
        <w:trPr>
          <w:cantSplit/>
        </w:trPr>
        <w:tc>
          <w:tcPr>
            <w:tcW w:w="2790" w:type="dxa"/>
          </w:tcPr>
          <w:p w14:paraId="360C5A55" w14:textId="77777777" w:rsidR="00F028CB" w:rsidRPr="00104E8F" w:rsidRDefault="00F028CB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2F23278" w14:textId="77777777" w:rsidR="00F028CB" w:rsidRPr="00104E8F" w:rsidRDefault="00F028CB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1FBB" w:rsidRPr="00104E8F" w14:paraId="21CD256B" w14:textId="77777777" w:rsidTr="00B46433">
        <w:trPr>
          <w:cantSplit/>
        </w:trPr>
        <w:tc>
          <w:tcPr>
            <w:tcW w:w="2790" w:type="dxa"/>
            <w:vAlign w:val="bottom"/>
          </w:tcPr>
          <w:p w14:paraId="7F56A3D0" w14:textId="23509BCB" w:rsidR="00CD1FBB" w:rsidRPr="00104E8F" w:rsidRDefault="00464607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16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D1FBB" w:rsidRPr="00104E8F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BB" w:rsidRPr="00104E8F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75AF9" w14:textId="403CB2EF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1FBB">
              <w:rPr>
                <w:rFonts w:ascii="Angsana New" w:hAnsi="Angsana New"/>
                <w:sz w:val="30"/>
                <w:szCs w:val="30"/>
              </w:rPr>
              <w:t>12,02</w:t>
            </w:r>
            <w:r w:rsidR="00382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5C9D867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7FA801" w14:textId="288497A6" w:rsidR="00CD1FBB" w:rsidRPr="00104E8F" w:rsidRDefault="00A26745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BB" w:rsidRPr="00CD1FBB">
              <w:rPr>
                <w:rFonts w:ascii="Angsana New" w:hAnsi="Angsana New"/>
                <w:sz w:val="30"/>
                <w:szCs w:val="30"/>
              </w:rPr>
              <w:t>2,40</w:t>
            </w:r>
            <w:r w:rsidR="00382EB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B5D1E3B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5D9E9D" w14:textId="54751C79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1FBB">
              <w:rPr>
                <w:rFonts w:ascii="Angsana New" w:hAnsi="Angsana New"/>
                <w:sz w:val="30"/>
                <w:szCs w:val="30"/>
              </w:rPr>
              <w:t>9,620</w:t>
            </w:r>
          </w:p>
        </w:tc>
        <w:tc>
          <w:tcPr>
            <w:tcW w:w="180" w:type="dxa"/>
            <w:vAlign w:val="bottom"/>
          </w:tcPr>
          <w:p w14:paraId="189ADD81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8E64DC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8306A12" w14:textId="55C020AA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61DD9A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5C096A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97F2519" w14:textId="03E202A0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BF2D37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5A58E5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3657A5" w14:textId="7B111DC8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FBB" w:rsidRPr="00104E8F" w14:paraId="74CDE09E" w14:textId="77777777" w:rsidTr="00DB67CB">
        <w:trPr>
          <w:cantSplit/>
        </w:trPr>
        <w:tc>
          <w:tcPr>
            <w:tcW w:w="2790" w:type="dxa"/>
          </w:tcPr>
          <w:p w14:paraId="5621307E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E3B92" w14:textId="4391BEE0" w:rsidR="00CD1FBB" w:rsidRPr="00104E8F" w:rsidRDefault="00CD1FBB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1F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12,02</w:t>
            </w:r>
            <w:r w:rsidR="00382E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E503C2A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0CEDC" w14:textId="696C527D" w:rsidR="00CD1FBB" w:rsidRPr="00104E8F" w:rsidRDefault="00A26745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D1FBB" w:rsidRPr="00CD1F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</w:t>
            </w:r>
            <w:r w:rsidR="00382E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0AC78DC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4678" w14:textId="2BD21EE2" w:rsidR="00CD1FBB" w:rsidRPr="00104E8F" w:rsidRDefault="00CD1FBB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1F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9,620</w:t>
            </w:r>
          </w:p>
        </w:tc>
        <w:tc>
          <w:tcPr>
            <w:tcW w:w="180" w:type="dxa"/>
            <w:vAlign w:val="bottom"/>
          </w:tcPr>
          <w:p w14:paraId="368D4C6D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B9BB7A" w14:textId="40DD01CF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15A14E8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E0DD1A" w14:textId="536F3C66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8EF99A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0A438B" w14:textId="0874491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12BF6DA" w14:textId="77777777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895DFC" w:rsidRPr="00104E8F" w14:paraId="15AD93EB" w14:textId="77777777" w:rsidTr="00B46433">
        <w:trPr>
          <w:cantSplit/>
        </w:trPr>
        <w:tc>
          <w:tcPr>
            <w:tcW w:w="2790" w:type="dxa"/>
          </w:tcPr>
          <w:p w14:paraId="334D8822" w14:textId="77777777" w:rsidR="00895DFC" w:rsidRPr="00104E8F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06C4C08" w14:textId="77777777" w:rsidR="00895DFC" w:rsidRPr="00104E8F" w:rsidRDefault="00895DFC" w:rsidP="00B4643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95DFC" w:rsidRPr="00104E8F" w14:paraId="08D88995" w14:textId="77777777" w:rsidTr="00B46433">
        <w:trPr>
          <w:cantSplit/>
        </w:trPr>
        <w:tc>
          <w:tcPr>
            <w:tcW w:w="2790" w:type="dxa"/>
          </w:tcPr>
          <w:p w14:paraId="3F105D03" w14:textId="77777777" w:rsidR="00895DFC" w:rsidRPr="00104E8F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71CD103B" w14:textId="47F6A400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B0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2F4A6F6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EB60B33" w14:textId="4CAB8D0D" w:rsidR="00895DFC" w:rsidRPr="00104E8F" w:rsidRDefault="00895DFC" w:rsidP="00B4643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B0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95DFC" w:rsidRPr="00104E8F" w14:paraId="0909A800" w14:textId="77777777" w:rsidTr="00B46433">
        <w:trPr>
          <w:cantSplit/>
        </w:trPr>
        <w:tc>
          <w:tcPr>
            <w:tcW w:w="2790" w:type="dxa"/>
          </w:tcPr>
          <w:p w14:paraId="7622DBBD" w14:textId="77777777" w:rsidR="00895DFC" w:rsidRPr="00104E8F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54CDDC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6A2F7C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AC9B96" w14:textId="77777777" w:rsidR="00895DFC" w:rsidRPr="00104E8F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D9A6EE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E5BF58" w14:textId="77777777" w:rsidR="00895DFC" w:rsidRPr="00104E8F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EA665D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965DDFF" w14:textId="77777777" w:rsidR="00895DFC" w:rsidRPr="00104E8F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023BCE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4BD2235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D612F7" w14:textId="77777777" w:rsidR="00895DFC" w:rsidRPr="00104E8F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A23AB0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33B24B2E" w14:textId="77777777" w:rsidR="00895DFC" w:rsidRPr="00104E8F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FAE400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895DFC" w:rsidRPr="00104E8F" w14:paraId="6E2228FB" w14:textId="77777777" w:rsidTr="00B46433">
        <w:trPr>
          <w:cantSplit/>
        </w:trPr>
        <w:tc>
          <w:tcPr>
            <w:tcW w:w="2790" w:type="dxa"/>
          </w:tcPr>
          <w:p w14:paraId="527EACDD" w14:textId="77777777" w:rsidR="00895DFC" w:rsidRPr="00104E8F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0BA8236" w14:textId="77777777" w:rsidR="00895DFC" w:rsidRPr="00104E8F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1FBB" w:rsidRPr="00104E8F" w14:paraId="57A6961A" w14:textId="77777777" w:rsidTr="00B46433">
        <w:trPr>
          <w:cantSplit/>
        </w:trPr>
        <w:tc>
          <w:tcPr>
            <w:tcW w:w="2790" w:type="dxa"/>
            <w:vAlign w:val="bottom"/>
          </w:tcPr>
          <w:p w14:paraId="2F8B1D72" w14:textId="4AE332CC" w:rsidR="00CD1FBB" w:rsidRPr="00104E8F" w:rsidRDefault="00382EBD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D1FBB" w:rsidRPr="00104E8F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F5666D" w14:textId="32E53262" w:rsidR="00CD1FBB" w:rsidRPr="00CD1FBB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1FBB">
              <w:rPr>
                <w:rFonts w:ascii="Angsana New" w:hAnsi="Angsana New"/>
                <w:sz w:val="30"/>
                <w:szCs w:val="30"/>
              </w:rPr>
              <w:t>11,93</w:t>
            </w:r>
            <w:r w:rsidR="00382E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F670611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6082ED" w14:textId="151B4235" w:rsidR="00CD1FBB" w:rsidRPr="00CD1FBB" w:rsidRDefault="00A26745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BB" w:rsidRPr="00CD1FBB">
              <w:rPr>
                <w:rFonts w:ascii="Angsana New" w:hAnsi="Angsana New"/>
                <w:sz w:val="30"/>
                <w:szCs w:val="30"/>
              </w:rPr>
              <w:t>2,38</w:t>
            </w:r>
            <w:r w:rsidR="00382EB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78BCC9C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356918" w14:textId="36813CB3" w:rsidR="00CD1FBB" w:rsidRPr="00CD1FBB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1FBB">
              <w:rPr>
                <w:rFonts w:ascii="Angsana New" w:hAnsi="Angsana New"/>
                <w:sz w:val="30"/>
                <w:szCs w:val="30"/>
              </w:rPr>
              <w:t>9,549</w:t>
            </w:r>
          </w:p>
        </w:tc>
        <w:tc>
          <w:tcPr>
            <w:tcW w:w="180" w:type="dxa"/>
            <w:vAlign w:val="bottom"/>
          </w:tcPr>
          <w:p w14:paraId="010D9131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D49BB7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087C59E" w14:textId="3C666F7B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B4F671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E47178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05F53A9" w14:textId="11E1FFCF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93643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014E0A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438734" w14:textId="791B9924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FBB" w:rsidRPr="00104E8F" w14:paraId="3C2690E0" w14:textId="77777777" w:rsidTr="00DB67CB">
        <w:trPr>
          <w:cantSplit/>
        </w:trPr>
        <w:tc>
          <w:tcPr>
            <w:tcW w:w="2790" w:type="dxa"/>
          </w:tcPr>
          <w:p w14:paraId="2CD956D6" w14:textId="77777777" w:rsidR="00CD1FBB" w:rsidRPr="00104E8F" w:rsidRDefault="00CD1FBB" w:rsidP="00CD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51F18" w14:textId="03A64F7C" w:rsidR="00CD1FBB" w:rsidRPr="00104E8F" w:rsidRDefault="00CD1FBB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1F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11,93</w:t>
            </w:r>
            <w:r w:rsidR="00382E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78E69CE7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E4B2B" w14:textId="75741752" w:rsidR="00CD1FBB" w:rsidRPr="00CD1FBB" w:rsidRDefault="00A26745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D1FBB" w:rsidRPr="00CD1F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2,38</w:t>
            </w:r>
            <w:r w:rsidR="00382E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F369733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34C8F" w14:textId="170263BD" w:rsidR="00CD1FBB" w:rsidRPr="00CD1FBB" w:rsidRDefault="00CD1FBB" w:rsidP="00CD1FBB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1F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9,549</w:t>
            </w:r>
          </w:p>
        </w:tc>
        <w:tc>
          <w:tcPr>
            <w:tcW w:w="180" w:type="dxa"/>
            <w:vAlign w:val="bottom"/>
          </w:tcPr>
          <w:p w14:paraId="72ACB2EF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596260" w14:textId="476D6476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E1FD7EB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AAFA15" w14:textId="6FED8B85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848DBD0" w14:textId="77777777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25687E" w14:textId="4DCECD09" w:rsidR="00CD1FBB" w:rsidRPr="00104E8F" w:rsidRDefault="00CD1FBB" w:rsidP="00CD1F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F979152" w14:textId="77777777" w:rsidR="00382EBD" w:rsidRDefault="003058F3" w:rsidP="00305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55D3E0D" w14:textId="181A2F5C" w:rsidR="00E42D4F" w:rsidRPr="00104E8F" w:rsidRDefault="00E42D4F" w:rsidP="00305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52256FC" w14:textId="77777777" w:rsidR="00D756AE" w:rsidRPr="00104E8F" w:rsidRDefault="00D756AE" w:rsidP="00D756AE">
      <w:pPr>
        <w:spacing w:line="240" w:lineRule="auto"/>
        <w:ind w:firstLine="547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41"/>
        <w:gridCol w:w="1244"/>
        <w:gridCol w:w="269"/>
        <w:gridCol w:w="1039"/>
        <w:gridCol w:w="269"/>
        <w:gridCol w:w="1183"/>
      </w:tblGrid>
      <w:tr w:rsidR="00E42D4F" w:rsidRPr="00104E8F" w14:paraId="0F9FD461" w14:textId="77777777" w:rsidTr="00B46433">
        <w:tc>
          <w:tcPr>
            <w:tcW w:w="3960" w:type="dxa"/>
            <w:shd w:val="clear" w:color="auto" w:fill="auto"/>
          </w:tcPr>
          <w:p w14:paraId="516FC85A" w14:textId="77777777" w:rsidR="00E42D4F" w:rsidRPr="00475B0B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5" w:type="dxa"/>
            <w:gridSpan w:val="7"/>
            <w:shd w:val="clear" w:color="auto" w:fill="auto"/>
          </w:tcPr>
          <w:p w14:paraId="4866177C" w14:textId="77777777" w:rsidR="00E42D4F" w:rsidRPr="00475B0B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B0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475B0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104E8F" w14:paraId="217DD325" w14:textId="77777777" w:rsidTr="00B46433">
        <w:tc>
          <w:tcPr>
            <w:tcW w:w="3960" w:type="dxa"/>
            <w:shd w:val="clear" w:color="auto" w:fill="auto"/>
          </w:tcPr>
          <w:p w14:paraId="01A34909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0358FCB" w14:textId="0BC1D470" w:rsidR="00A10C01" w:rsidRPr="00475B0B" w:rsidRDefault="00223424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B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75B0B" w:rsidRPr="00475B0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1DA616C" w14:textId="77777777" w:rsidR="00A10C01" w:rsidRPr="00475B0B" w:rsidRDefault="00A10C01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shd w:val="clear" w:color="auto" w:fill="auto"/>
          </w:tcPr>
          <w:p w14:paraId="41D84938" w14:textId="5917D812" w:rsidR="00A10C01" w:rsidRPr="00475B0B" w:rsidRDefault="00223424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B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75B0B" w:rsidRPr="00475B0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A10C01" w:rsidRPr="00104E8F" w14:paraId="2F4CE64B" w14:textId="77777777" w:rsidTr="00B46433">
        <w:tc>
          <w:tcPr>
            <w:tcW w:w="3960" w:type="dxa"/>
            <w:shd w:val="clear" w:color="auto" w:fill="auto"/>
          </w:tcPr>
          <w:p w14:paraId="7319F832" w14:textId="77777777" w:rsidR="00A10C01" w:rsidRPr="00475B0B" w:rsidRDefault="00A10C01" w:rsidP="00475B0B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39A7D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1" w:type="dxa"/>
            <w:shd w:val="clear" w:color="auto" w:fill="auto"/>
          </w:tcPr>
          <w:p w14:paraId="105A7EDC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7AC18267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CB4AA5E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69F8C937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084C2092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B8A2F7E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0C01" w:rsidRPr="00104E8F" w14:paraId="0878BB5E" w14:textId="77777777" w:rsidTr="00B46433">
        <w:tc>
          <w:tcPr>
            <w:tcW w:w="3960" w:type="dxa"/>
            <w:shd w:val="clear" w:color="auto" w:fill="auto"/>
          </w:tcPr>
          <w:p w14:paraId="342B85EA" w14:textId="77777777" w:rsidR="00A10C01" w:rsidRPr="00475B0B" w:rsidRDefault="00A10C01" w:rsidP="00475B0B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D4478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BF856A1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12050AE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3FC3F628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BC7394B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75B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4EDC725" w14:textId="77777777" w:rsidR="00A10C01" w:rsidRPr="00475B0B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0FD8233" w14:textId="77777777" w:rsidR="00A10C01" w:rsidRPr="00475B0B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75B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1FBB" w:rsidRPr="00475B0B" w14:paraId="396A290E" w14:textId="77777777" w:rsidTr="00B46433">
        <w:tc>
          <w:tcPr>
            <w:tcW w:w="3960" w:type="dxa"/>
            <w:shd w:val="clear" w:color="auto" w:fill="auto"/>
            <w:vAlign w:val="bottom"/>
          </w:tcPr>
          <w:p w14:paraId="1AB8BAA6" w14:textId="77777777" w:rsidR="00CD1FBB" w:rsidRPr="00475B0B" w:rsidRDefault="00CD1FBB" w:rsidP="00CD1FBB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75B0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D404E" w14:textId="77777777" w:rsidR="00CD1FBB" w:rsidRPr="00475B0B" w:rsidRDefault="00CD1FBB" w:rsidP="00CD1FB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F8CD8C" w14:textId="77777777" w:rsidR="00CD1FBB" w:rsidRPr="00475B0B" w:rsidRDefault="00CD1FBB" w:rsidP="00CD1FBB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F24C33" w14:textId="1DD7E0B0" w:rsidR="00CD1FBB" w:rsidRPr="00475B0B" w:rsidRDefault="00CD1FBB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>192,739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22049" w14:textId="77777777" w:rsidR="00CD1FBB" w:rsidRPr="00475B0B" w:rsidRDefault="00CD1FBB" w:rsidP="00CD1FBB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17D6F9C" w14:textId="77777777" w:rsidR="00CD1FBB" w:rsidRPr="00475B0B" w:rsidRDefault="00CD1FBB" w:rsidP="00CD1FB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2F540A" w14:textId="77777777" w:rsidR="00CD1FBB" w:rsidRPr="00475B0B" w:rsidRDefault="00CD1FBB" w:rsidP="00CD1FBB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7EF74" w14:textId="01DF7E84" w:rsidR="00CD1FBB" w:rsidRPr="00475B0B" w:rsidRDefault="00CD1FBB" w:rsidP="00CD1FB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308,535</w:t>
            </w:r>
          </w:p>
        </w:tc>
      </w:tr>
      <w:tr w:rsidR="002A32E6" w:rsidRPr="00475B0B" w14:paraId="329FA2AE" w14:textId="77777777" w:rsidTr="00DB67CB">
        <w:tc>
          <w:tcPr>
            <w:tcW w:w="3960" w:type="dxa"/>
            <w:shd w:val="clear" w:color="auto" w:fill="auto"/>
            <w:vAlign w:val="bottom"/>
          </w:tcPr>
          <w:p w14:paraId="38B5D7DA" w14:textId="77777777" w:rsidR="002A32E6" w:rsidRPr="00475B0B" w:rsidRDefault="002A32E6" w:rsidP="002A32E6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3" w:name="_Hlk254855846"/>
            <w:r w:rsidRPr="00475B0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690E6" w14:textId="42594CFE" w:rsidR="002A32E6" w:rsidRPr="00475B0B" w:rsidRDefault="001261F0" w:rsidP="002A32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91A510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13764B08" w14:textId="7DD3829F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38,548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291AD1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F6A483" w14:textId="44A2F401" w:rsidR="002A32E6" w:rsidRPr="00475B0B" w:rsidRDefault="002A32E6" w:rsidP="002A32E6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11EE3D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D59ED" w14:textId="19ACBE88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61,707</w:t>
            </w:r>
          </w:p>
        </w:tc>
      </w:tr>
      <w:bookmarkEnd w:id="3"/>
      <w:tr w:rsidR="002A32E6" w:rsidRPr="00475B0B" w14:paraId="2AA330E7" w14:textId="77777777" w:rsidTr="00DB67CB">
        <w:tc>
          <w:tcPr>
            <w:tcW w:w="3960" w:type="dxa"/>
            <w:shd w:val="clear" w:color="auto" w:fill="auto"/>
            <w:vAlign w:val="bottom"/>
          </w:tcPr>
          <w:p w14:paraId="3130AEED" w14:textId="77777777" w:rsidR="002A32E6" w:rsidRPr="00475B0B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B0B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3790A" w14:textId="618E4CA0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373E4B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D5D6590" w14:textId="364700ED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(128)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0E267F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0E7A03E" w14:textId="55763AB7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B36A7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06C6D20" w14:textId="1EE8EF41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(125)</w:t>
            </w:r>
          </w:p>
        </w:tc>
      </w:tr>
      <w:tr w:rsidR="002A32E6" w:rsidRPr="00475B0B" w14:paraId="27219979" w14:textId="77777777" w:rsidTr="00DB67CB">
        <w:tc>
          <w:tcPr>
            <w:tcW w:w="3960" w:type="dxa"/>
            <w:shd w:val="clear" w:color="auto" w:fill="auto"/>
            <w:vAlign w:val="bottom"/>
          </w:tcPr>
          <w:p w14:paraId="5197E44F" w14:textId="77777777" w:rsidR="002A32E6" w:rsidRPr="00475B0B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B0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1E9519" w14:textId="2B1E75BC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4AB739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063E910" w14:textId="5CFB64FA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1,104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0DF42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B1B5A7" w14:textId="54CFBDFA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9296DE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8B29C43" w14:textId="6C8A1EB8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266</w:t>
            </w:r>
          </w:p>
        </w:tc>
      </w:tr>
      <w:tr w:rsidR="002A32E6" w:rsidRPr="00475B0B" w14:paraId="16575FDA" w14:textId="77777777" w:rsidTr="00DB67CB">
        <w:tc>
          <w:tcPr>
            <w:tcW w:w="3960" w:type="dxa"/>
            <w:shd w:val="clear" w:color="auto" w:fill="auto"/>
            <w:vAlign w:val="bottom"/>
          </w:tcPr>
          <w:p w14:paraId="4F097659" w14:textId="77777777" w:rsidR="002A32E6" w:rsidRPr="00475B0B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B0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E016F" w14:textId="4A977E72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59D5A4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65D802" w14:textId="335DC5B4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(502)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1C9FFC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1328FE3" w14:textId="1060DCAE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6F5B8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ACD703B" w14:textId="3CC933B9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(374)</w:t>
            </w:r>
          </w:p>
        </w:tc>
      </w:tr>
      <w:tr w:rsidR="002A32E6" w:rsidRPr="00475B0B" w14:paraId="6F24839D" w14:textId="77777777" w:rsidTr="00DB67CB">
        <w:tc>
          <w:tcPr>
            <w:tcW w:w="3960" w:type="dxa"/>
            <w:shd w:val="clear" w:color="auto" w:fill="auto"/>
            <w:vAlign w:val="bottom"/>
          </w:tcPr>
          <w:p w14:paraId="5A90076E" w14:textId="77777777" w:rsidR="002A32E6" w:rsidRPr="00475B0B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B0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EB70" w14:textId="4FC78309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4A17C7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77F234F" w14:textId="6B4F0458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16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7A4479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A754" w14:textId="411B9D0F" w:rsidR="002A32E6" w:rsidRPr="00475B0B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D2564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0727A" w14:textId="52937A89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(97)</w:t>
            </w:r>
          </w:p>
        </w:tc>
      </w:tr>
      <w:tr w:rsidR="002A32E6" w:rsidRPr="00475B0B" w14:paraId="73D10E92" w14:textId="77777777" w:rsidTr="00B46433">
        <w:tc>
          <w:tcPr>
            <w:tcW w:w="3960" w:type="dxa"/>
            <w:shd w:val="clear" w:color="auto" w:fill="auto"/>
            <w:vAlign w:val="bottom"/>
          </w:tcPr>
          <w:p w14:paraId="66DA214F" w14:textId="77777777" w:rsidR="002A32E6" w:rsidRPr="00475B0B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B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B687" w14:textId="48939C7B" w:rsidR="002A32E6" w:rsidRPr="00475B0B" w:rsidRDefault="002A32E6" w:rsidP="002A32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33494A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F531C" w14:textId="454073D6" w:rsidR="002A32E6" w:rsidRPr="00475B0B" w:rsidRDefault="002A32E6" w:rsidP="002A32E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DD0E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,038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7407A2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576A4" w14:textId="296A239E" w:rsidR="002A32E6" w:rsidRPr="00475B0B" w:rsidRDefault="002A32E6" w:rsidP="002A32E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55288" w14:textId="77777777" w:rsidR="002A32E6" w:rsidRPr="00475B0B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2D43" w14:textId="6040FF74" w:rsidR="002A32E6" w:rsidRPr="00475B0B" w:rsidRDefault="002A32E6" w:rsidP="002A32E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5B0B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61,377</w:t>
            </w:r>
          </w:p>
        </w:tc>
      </w:tr>
    </w:tbl>
    <w:p w14:paraId="17254D45" w14:textId="0D1201E6" w:rsidR="00B1400A" w:rsidRPr="00104E8F" w:rsidRDefault="00B1400A"/>
    <w:p w14:paraId="06DF8004" w14:textId="77777777" w:rsidR="00B1400A" w:rsidRPr="00104E8F" w:rsidRDefault="00B1400A"/>
    <w:p w14:paraId="1F5BED6A" w14:textId="2A13C69C" w:rsidR="00475B0B" w:rsidRPr="003F03B6" w:rsidRDefault="00475B0B" w:rsidP="003F03B6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359"/>
        <w:gridCol w:w="1023"/>
        <w:gridCol w:w="243"/>
        <w:gridCol w:w="1197"/>
      </w:tblGrid>
      <w:tr w:rsidR="006546AB" w:rsidRPr="00104E8F" w14:paraId="566EA7FE" w14:textId="77777777" w:rsidTr="00D458F2">
        <w:tc>
          <w:tcPr>
            <w:tcW w:w="3960" w:type="dxa"/>
            <w:shd w:val="clear" w:color="auto" w:fill="auto"/>
          </w:tcPr>
          <w:p w14:paraId="2A9B12FB" w14:textId="05A829E5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3" w:type="dxa"/>
            <w:gridSpan w:val="7"/>
            <w:shd w:val="clear" w:color="auto" w:fill="auto"/>
          </w:tcPr>
          <w:p w14:paraId="1A33F5F0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546AB" w:rsidRPr="00104E8F" w14:paraId="23DAEAF9" w14:textId="77777777" w:rsidTr="00DD0E75">
        <w:tc>
          <w:tcPr>
            <w:tcW w:w="3960" w:type="dxa"/>
            <w:shd w:val="clear" w:color="auto" w:fill="auto"/>
          </w:tcPr>
          <w:p w14:paraId="6E2F90C4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31D192B6" w14:textId="54D8A7FE" w:rsidR="006546AB" w:rsidRPr="00104E8F" w:rsidRDefault="006546A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475B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9" w:type="dxa"/>
            <w:shd w:val="clear" w:color="auto" w:fill="auto"/>
          </w:tcPr>
          <w:p w14:paraId="4FF60BFC" w14:textId="77777777" w:rsidR="006546AB" w:rsidRPr="00104E8F" w:rsidRDefault="006546A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2D36A168" w14:textId="37C33369" w:rsidR="006546AB" w:rsidRPr="00104E8F" w:rsidRDefault="006546A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475B0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46AB" w:rsidRPr="00104E8F" w14:paraId="20B3B3DB" w14:textId="77777777" w:rsidTr="00DD0E75">
        <w:tc>
          <w:tcPr>
            <w:tcW w:w="3960" w:type="dxa"/>
            <w:shd w:val="clear" w:color="auto" w:fill="auto"/>
          </w:tcPr>
          <w:p w14:paraId="20752448" w14:textId="77777777" w:rsidR="006546AB" w:rsidRPr="00104E8F" w:rsidRDefault="006546AB" w:rsidP="00475B0B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FD9F1E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44CE2E3F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4D0F364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14:paraId="4F160843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B47D061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2D11CB24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AAFCDF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546AB" w:rsidRPr="00104E8F" w14:paraId="5B84A323" w14:textId="77777777" w:rsidTr="00DD0E75">
        <w:tc>
          <w:tcPr>
            <w:tcW w:w="3960" w:type="dxa"/>
            <w:shd w:val="clear" w:color="auto" w:fill="auto"/>
          </w:tcPr>
          <w:p w14:paraId="29079EEB" w14:textId="77777777" w:rsidR="006546AB" w:rsidRPr="00104E8F" w:rsidRDefault="006546AB" w:rsidP="00475B0B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68665A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2B6163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F43F2E0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59" w:type="dxa"/>
            <w:shd w:val="clear" w:color="auto" w:fill="auto"/>
          </w:tcPr>
          <w:p w14:paraId="0CC94209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FF711C3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4712C0C" w14:textId="77777777" w:rsidR="006546AB" w:rsidRPr="00104E8F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4B3A9C4" w14:textId="77777777" w:rsidR="006546AB" w:rsidRPr="00104E8F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32E6" w:rsidRPr="00104E8F" w14:paraId="561AA223" w14:textId="77777777" w:rsidTr="00DD0E75">
        <w:tc>
          <w:tcPr>
            <w:tcW w:w="3960" w:type="dxa"/>
            <w:shd w:val="clear" w:color="auto" w:fill="auto"/>
          </w:tcPr>
          <w:p w14:paraId="0A7354E1" w14:textId="77777777" w:rsidR="002A32E6" w:rsidRPr="00104E8F" w:rsidRDefault="002A32E6" w:rsidP="002A32E6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8BE314" w14:textId="77777777" w:rsidR="002A32E6" w:rsidRPr="00104E8F" w:rsidRDefault="002A32E6" w:rsidP="002A32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3379A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44C8F7C5" w14:textId="4A29CC9D" w:rsidR="002A32E6" w:rsidRPr="00104E8F" w:rsidRDefault="002A32E6" w:rsidP="002A32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185,118 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CD61ED3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971D2" w14:textId="77777777" w:rsidR="002A32E6" w:rsidRPr="00104E8F" w:rsidRDefault="002A32E6" w:rsidP="002A32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1407829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4E5B8B" w14:textId="55ED16DE" w:rsidR="002A32E6" w:rsidRPr="00104E8F" w:rsidRDefault="002A32E6" w:rsidP="002A32E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303,996</w:t>
            </w:r>
          </w:p>
        </w:tc>
      </w:tr>
      <w:tr w:rsidR="002A32E6" w:rsidRPr="00104E8F" w14:paraId="0B5A8787" w14:textId="77777777" w:rsidTr="00DD0E75">
        <w:tc>
          <w:tcPr>
            <w:tcW w:w="3960" w:type="dxa"/>
            <w:shd w:val="clear" w:color="auto" w:fill="auto"/>
          </w:tcPr>
          <w:p w14:paraId="56CAF85C" w14:textId="77777777" w:rsidR="002A32E6" w:rsidRPr="00104E8F" w:rsidRDefault="002A32E6" w:rsidP="002A32E6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A6C946" w14:textId="4AFDEDFF" w:rsidR="002A32E6" w:rsidRPr="00104E8F" w:rsidRDefault="002A32E6" w:rsidP="002A32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6247"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452D3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1F6A6509" w14:textId="409B78FA" w:rsidR="002A32E6" w:rsidRPr="00104E8F" w:rsidRDefault="002A32E6" w:rsidP="002A32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37,024 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FB2D1D3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A287767" w14:textId="3E87AFC5" w:rsidR="002A32E6" w:rsidRPr="00104E8F" w:rsidRDefault="002A32E6" w:rsidP="002A32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79658A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391EAC" w14:textId="1ACC00A5" w:rsidR="002A32E6" w:rsidRPr="00104E8F" w:rsidRDefault="002A32E6" w:rsidP="002A32E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60,799</w:t>
            </w:r>
          </w:p>
        </w:tc>
      </w:tr>
      <w:tr w:rsidR="002A32E6" w:rsidRPr="00104E8F" w14:paraId="3C3F5AF5" w14:textId="77777777" w:rsidTr="00DD0E75">
        <w:tc>
          <w:tcPr>
            <w:tcW w:w="3960" w:type="dxa"/>
            <w:shd w:val="clear" w:color="auto" w:fill="auto"/>
          </w:tcPr>
          <w:p w14:paraId="2B0DEDC2" w14:textId="77777777" w:rsidR="002A32E6" w:rsidRPr="00104E8F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66E94B" w14:textId="0AA02270" w:rsidR="002A32E6" w:rsidRPr="00104E8F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0B678" w14:textId="77777777" w:rsidR="002A32E6" w:rsidRPr="00104E8F" w:rsidRDefault="002A32E6" w:rsidP="002A32E6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7734D35C" w14:textId="277CF5C6" w:rsidR="002A32E6" w:rsidRPr="00104E8F" w:rsidRDefault="002A32E6" w:rsidP="002A32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(128)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09D7259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3898F8" w14:textId="2C31F1FE" w:rsidR="002A32E6" w:rsidRPr="00104E8F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515DB9" w14:textId="77777777" w:rsidR="002A32E6" w:rsidRPr="00104E8F" w:rsidRDefault="002A32E6" w:rsidP="002A32E6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857753" w14:textId="6AB4B91F" w:rsidR="002A32E6" w:rsidRPr="00104E8F" w:rsidRDefault="002A32E6" w:rsidP="002A32E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(125)</w:t>
            </w:r>
          </w:p>
        </w:tc>
      </w:tr>
      <w:tr w:rsidR="002A32E6" w:rsidRPr="00104E8F" w14:paraId="4C1C8CAD" w14:textId="77777777" w:rsidTr="00DD0E75">
        <w:tc>
          <w:tcPr>
            <w:tcW w:w="3960" w:type="dxa"/>
            <w:shd w:val="clear" w:color="auto" w:fill="auto"/>
          </w:tcPr>
          <w:p w14:paraId="65913E7F" w14:textId="77777777" w:rsidR="002A32E6" w:rsidRPr="00104E8F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01771A5" w14:textId="3C55CB26" w:rsidR="002A32E6" w:rsidRPr="00104E8F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F82CE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6FA1E0F" w14:textId="7FED766E" w:rsidR="002A32E6" w:rsidRPr="002A32E6" w:rsidRDefault="002A32E6" w:rsidP="002A32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1,057 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45FFDCB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1980E23" w14:textId="47CDF7F1" w:rsidR="002A32E6" w:rsidRPr="00104E8F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635A29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86C412" w14:textId="784E4742" w:rsidR="002A32E6" w:rsidRPr="00104E8F" w:rsidRDefault="002A32E6" w:rsidP="002A32E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176</w:t>
            </w:r>
          </w:p>
        </w:tc>
      </w:tr>
      <w:tr w:rsidR="002A32E6" w:rsidRPr="00104E8F" w14:paraId="5D906B2F" w14:textId="77777777" w:rsidTr="00DD0E75">
        <w:tc>
          <w:tcPr>
            <w:tcW w:w="3960" w:type="dxa"/>
            <w:shd w:val="clear" w:color="auto" w:fill="auto"/>
          </w:tcPr>
          <w:p w14:paraId="7E4DB424" w14:textId="77777777" w:rsidR="002A32E6" w:rsidRPr="00104E8F" w:rsidRDefault="002A32E6" w:rsidP="002A32E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14:paraId="0604CD7B" w14:textId="425F4DF1" w:rsidR="002A32E6" w:rsidRPr="00104E8F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B99AA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C52C827" w14:textId="53E5616E" w:rsidR="002A32E6" w:rsidRPr="00104E8F" w:rsidRDefault="002A32E6" w:rsidP="002A32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2E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(496)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ED55F41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B412CE" w14:textId="0F2EDFB4" w:rsidR="002A32E6" w:rsidRPr="00104E8F" w:rsidRDefault="002A32E6" w:rsidP="002A32E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427300" w14:textId="77777777" w:rsidR="002A32E6" w:rsidRPr="00104E8F" w:rsidRDefault="002A32E6" w:rsidP="002A32E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42C51B" w14:textId="4749FE62" w:rsidR="002A32E6" w:rsidRPr="00104E8F" w:rsidRDefault="002A32E6" w:rsidP="002A32E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(363)</w:t>
            </w:r>
          </w:p>
        </w:tc>
      </w:tr>
      <w:tr w:rsidR="00475B0B" w:rsidRPr="00104E8F" w14:paraId="2920DD52" w14:textId="77777777" w:rsidTr="00DD0E75">
        <w:tc>
          <w:tcPr>
            <w:tcW w:w="3960" w:type="dxa"/>
            <w:shd w:val="clear" w:color="auto" w:fill="auto"/>
          </w:tcPr>
          <w:p w14:paraId="0C635510" w14:textId="77777777" w:rsidR="00475B0B" w:rsidRPr="00104E8F" w:rsidRDefault="00475B0B" w:rsidP="00475B0B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2F1AC" w14:textId="27FE660E" w:rsidR="00475B0B" w:rsidRPr="00104E8F" w:rsidRDefault="002A32E6" w:rsidP="00475B0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E296E" w14:textId="77777777" w:rsidR="00475B0B" w:rsidRPr="00104E8F" w:rsidRDefault="00475B0B" w:rsidP="00475B0B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8218C" w14:textId="152A67B5" w:rsidR="00475B0B" w:rsidRPr="00104E8F" w:rsidRDefault="002A32E6" w:rsidP="00475B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37,457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23BE7BA" w14:textId="77777777" w:rsidR="00475B0B" w:rsidRPr="00104E8F" w:rsidRDefault="00475B0B" w:rsidP="00475B0B">
            <w:pPr>
              <w:pStyle w:val="acctfourfigures"/>
              <w:tabs>
                <w:tab w:val="decimal" w:pos="684"/>
                <w:tab w:val="decimal" w:pos="911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5ABAE" w14:textId="47805F16" w:rsidR="00475B0B" w:rsidRPr="00104E8F" w:rsidRDefault="00475B0B" w:rsidP="00475B0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07F547" w14:textId="77777777" w:rsidR="00475B0B" w:rsidRPr="00104E8F" w:rsidRDefault="00475B0B" w:rsidP="00475B0B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947B6" w14:textId="221F31EA" w:rsidR="00475B0B" w:rsidRPr="00104E8F" w:rsidRDefault="00475B0B" w:rsidP="00475B0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60,487</w:t>
            </w:r>
          </w:p>
        </w:tc>
      </w:tr>
    </w:tbl>
    <w:p w14:paraId="6D5D2D2D" w14:textId="77777777" w:rsidR="006546AB" w:rsidRPr="00104E8F" w:rsidRDefault="006546AB"/>
    <w:p w14:paraId="2603D78C" w14:textId="1098E9E1" w:rsidR="00626173" w:rsidRDefault="00626173"/>
    <w:p w14:paraId="55510965" w14:textId="20E24B6C" w:rsidR="002F759B" w:rsidRDefault="002F759B"/>
    <w:p w14:paraId="24743F02" w14:textId="1AA2023A" w:rsidR="002F759B" w:rsidRDefault="002F759B"/>
    <w:p w14:paraId="543C1E05" w14:textId="21589370" w:rsidR="002F759B" w:rsidRDefault="002F759B"/>
    <w:p w14:paraId="5E1CFF8F" w14:textId="198502EB" w:rsidR="002F759B" w:rsidRDefault="002F759B"/>
    <w:p w14:paraId="1ECDAF6A" w14:textId="2A1275B5" w:rsidR="002F759B" w:rsidRDefault="002F759B"/>
    <w:p w14:paraId="213A793F" w14:textId="77777777" w:rsidR="00CF2FF3" w:rsidRDefault="00CF2FF3"/>
    <w:p w14:paraId="4FAE82D6" w14:textId="7BAB58C8" w:rsidR="002F759B" w:rsidRDefault="002F759B"/>
    <w:p w14:paraId="7779F354" w14:textId="1C78D554" w:rsidR="001F2A6F" w:rsidRDefault="001F2A6F"/>
    <w:p w14:paraId="629CBC13" w14:textId="77777777" w:rsidR="001F2A6F" w:rsidRDefault="001F2A6F"/>
    <w:p w14:paraId="09C1D1E4" w14:textId="77777777" w:rsidR="002F759B" w:rsidRPr="00104E8F" w:rsidRDefault="002F759B"/>
    <w:tbl>
      <w:tblPr>
        <w:tblW w:w="9202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366"/>
        <w:gridCol w:w="1260"/>
        <w:gridCol w:w="270"/>
        <w:gridCol w:w="1260"/>
        <w:gridCol w:w="270"/>
        <w:gridCol w:w="1260"/>
        <w:gridCol w:w="264"/>
        <w:gridCol w:w="1252"/>
      </w:tblGrid>
      <w:tr w:rsidR="00B1400A" w:rsidRPr="00104E8F" w14:paraId="07C63081" w14:textId="77777777" w:rsidTr="006D4235">
        <w:trPr>
          <w:trHeight w:val="360"/>
        </w:trPr>
        <w:tc>
          <w:tcPr>
            <w:tcW w:w="3366" w:type="dxa"/>
          </w:tcPr>
          <w:p w14:paraId="1829A42B" w14:textId="77777777" w:rsidR="00B1400A" w:rsidRPr="00104E8F" w:rsidRDefault="00B1400A" w:rsidP="006D4235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i/>
                <w:iCs/>
                <w:szCs w:val="30"/>
              </w:rPr>
            </w:pPr>
            <w:r w:rsidRPr="00104E8F">
              <w:rPr>
                <w:szCs w:val="30"/>
              </w:rPr>
              <w:lastRenderedPageBreak/>
              <w:br w:type="page"/>
            </w:r>
            <w:r w:rsidRPr="00104E8F">
              <w:rPr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</w:tcPr>
          <w:p w14:paraId="108BBECB" w14:textId="77777777" w:rsidR="00B1400A" w:rsidRPr="00104E8F" w:rsidRDefault="00B1400A" w:rsidP="006D423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233BEC" w14:textId="77777777" w:rsidR="00B1400A" w:rsidRPr="00104E8F" w:rsidRDefault="00B1400A" w:rsidP="006D4235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4EBEC631" w14:textId="77777777" w:rsidR="00B1400A" w:rsidRPr="00104E8F" w:rsidRDefault="00B1400A" w:rsidP="006D423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433" w:rsidRPr="00104E8F" w14:paraId="0AE6F900" w14:textId="77777777" w:rsidTr="00493C09">
        <w:trPr>
          <w:trHeight w:val="360"/>
        </w:trPr>
        <w:tc>
          <w:tcPr>
            <w:tcW w:w="3366" w:type="dxa"/>
          </w:tcPr>
          <w:p w14:paraId="593F6B27" w14:textId="77777777" w:rsidR="00B46433" w:rsidRPr="00104E8F" w:rsidRDefault="00B46433" w:rsidP="00B46433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FE8A09" w14:textId="434387F6" w:rsidR="00B46433" w:rsidRPr="00104E8F" w:rsidRDefault="00B46433" w:rsidP="00B4643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02776C" w14:textId="77777777" w:rsidR="00B46433" w:rsidRPr="00104E8F" w:rsidRDefault="00B46433" w:rsidP="00B46433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AC69B0" w14:textId="41A7D54C" w:rsidR="00B46433" w:rsidRPr="00104E8F" w:rsidRDefault="00B46433" w:rsidP="00B4643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5F5DBA" w14:textId="77777777" w:rsidR="00B46433" w:rsidRPr="00104E8F" w:rsidRDefault="00B46433" w:rsidP="00B46433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9B8BC7" w14:textId="69FEEA99" w:rsidR="00B46433" w:rsidRPr="00104E8F" w:rsidRDefault="00B46433" w:rsidP="00B4643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14E17A7" w14:textId="77777777" w:rsidR="00B46433" w:rsidRPr="00104E8F" w:rsidRDefault="00B46433" w:rsidP="00B46433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BEE2AA6" w14:textId="49CD178D" w:rsidR="00B46433" w:rsidRPr="00104E8F" w:rsidRDefault="00B46433" w:rsidP="00B4643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1400A" w:rsidRPr="00104E8F" w14:paraId="05A6E7CF" w14:textId="77777777" w:rsidTr="006D4235">
        <w:trPr>
          <w:trHeight w:val="360"/>
        </w:trPr>
        <w:tc>
          <w:tcPr>
            <w:tcW w:w="3366" w:type="dxa"/>
          </w:tcPr>
          <w:p w14:paraId="59EB2E8B" w14:textId="77777777" w:rsidR="00B1400A" w:rsidRPr="00104E8F" w:rsidRDefault="00B1400A" w:rsidP="006D4235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6" w:type="dxa"/>
            <w:gridSpan w:val="7"/>
          </w:tcPr>
          <w:p w14:paraId="2E657785" w14:textId="77777777" w:rsidR="00B1400A" w:rsidRPr="00104E8F" w:rsidRDefault="00B1400A" w:rsidP="006D4235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2E6" w:rsidRPr="00104E8F" w14:paraId="2B465897" w14:textId="77777777" w:rsidTr="00DB67CB">
        <w:trPr>
          <w:trHeight w:val="360"/>
        </w:trPr>
        <w:tc>
          <w:tcPr>
            <w:tcW w:w="3366" w:type="dxa"/>
          </w:tcPr>
          <w:p w14:paraId="6F17B668" w14:textId="77777777" w:rsidR="002A32E6" w:rsidRPr="00104E8F" w:rsidRDefault="002A32E6" w:rsidP="002A32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BBD952F" w14:textId="462BBB71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32E6">
              <w:rPr>
                <w:rFonts w:ascii="Angsana New" w:hAnsi="Angsana New"/>
                <w:sz w:val="30"/>
                <w:szCs w:val="30"/>
              </w:rPr>
              <w:t>50,1</w:t>
            </w:r>
            <w:r w:rsidR="007E2423">
              <w:rPr>
                <w:rFonts w:ascii="Angsana New" w:hAnsi="Angsana New"/>
                <w:sz w:val="30"/>
                <w:szCs w:val="30"/>
              </w:rPr>
              <w:t>8</w:t>
            </w:r>
            <w:r w:rsidRPr="002A32E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311315F" w14:textId="77777777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9FE8BF" w14:textId="16625008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57,687</w:t>
            </w:r>
          </w:p>
        </w:tc>
        <w:tc>
          <w:tcPr>
            <w:tcW w:w="270" w:type="dxa"/>
          </w:tcPr>
          <w:p w14:paraId="52B0BC0E" w14:textId="77777777" w:rsidR="002A32E6" w:rsidRPr="00104E8F" w:rsidRDefault="002A32E6" w:rsidP="002A32E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B48AA" w14:textId="31E802F3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32E6">
              <w:rPr>
                <w:rFonts w:ascii="Angsana New" w:hAnsi="Angsana New"/>
                <w:sz w:val="30"/>
                <w:szCs w:val="30"/>
              </w:rPr>
              <w:t>49,601</w:t>
            </w:r>
          </w:p>
        </w:tc>
        <w:tc>
          <w:tcPr>
            <w:tcW w:w="264" w:type="dxa"/>
            <w:vAlign w:val="bottom"/>
          </w:tcPr>
          <w:p w14:paraId="548F8AF5" w14:textId="77777777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1D2B3BF" w14:textId="1C2863D8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57,118</w:t>
            </w:r>
          </w:p>
        </w:tc>
      </w:tr>
      <w:tr w:rsidR="002A32E6" w:rsidRPr="00104E8F" w14:paraId="2A79D9A8" w14:textId="77777777" w:rsidTr="00DB67CB">
        <w:trPr>
          <w:trHeight w:val="360"/>
        </w:trPr>
        <w:tc>
          <w:tcPr>
            <w:tcW w:w="3366" w:type="dxa"/>
          </w:tcPr>
          <w:p w14:paraId="44C16728" w14:textId="77777777" w:rsidR="002A32E6" w:rsidRPr="00104E8F" w:rsidRDefault="002A32E6" w:rsidP="002A32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9F3C40" w14:textId="4FF97CD3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32E6">
              <w:rPr>
                <w:rFonts w:ascii="Angsana New" w:hAnsi="Angsana New"/>
                <w:sz w:val="30"/>
                <w:szCs w:val="30"/>
              </w:rPr>
              <w:t>(5,</w:t>
            </w:r>
            <w:r w:rsidR="007E2423">
              <w:rPr>
                <w:rFonts w:ascii="Angsana New" w:hAnsi="Angsana New"/>
                <w:sz w:val="30"/>
                <w:szCs w:val="30"/>
              </w:rPr>
              <w:t>44</w:t>
            </w:r>
            <w:r w:rsidRPr="002A32E6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  <w:vAlign w:val="bottom"/>
          </w:tcPr>
          <w:p w14:paraId="59D75178" w14:textId="77777777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D49DA" w14:textId="56A9C97D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(5,407)</w:t>
            </w:r>
          </w:p>
        </w:tc>
        <w:tc>
          <w:tcPr>
            <w:tcW w:w="270" w:type="dxa"/>
          </w:tcPr>
          <w:p w14:paraId="79E70131" w14:textId="77777777" w:rsidR="002A32E6" w:rsidRPr="00104E8F" w:rsidRDefault="002A32E6" w:rsidP="002A32E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59C34" w14:textId="2CC5E252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32E6">
              <w:rPr>
                <w:rFonts w:ascii="Angsana New" w:hAnsi="Angsana New"/>
                <w:sz w:val="30"/>
                <w:szCs w:val="30"/>
              </w:rPr>
              <w:t>(5,361)</w:t>
            </w:r>
          </w:p>
        </w:tc>
        <w:tc>
          <w:tcPr>
            <w:tcW w:w="264" w:type="dxa"/>
            <w:vAlign w:val="bottom"/>
          </w:tcPr>
          <w:p w14:paraId="73E643D7" w14:textId="77777777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3C57DD9" w14:textId="787AD433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(5,407)</w:t>
            </w:r>
          </w:p>
        </w:tc>
      </w:tr>
      <w:tr w:rsidR="002A32E6" w:rsidRPr="00104E8F" w14:paraId="003505E9" w14:textId="77777777" w:rsidTr="00DB67CB">
        <w:trPr>
          <w:trHeight w:val="360"/>
        </w:trPr>
        <w:tc>
          <w:tcPr>
            <w:tcW w:w="3366" w:type="dxa"/>
          </w:tcPr>
          <w:p w14:paraId="1F9FC41F" w14:textId="77777777" w:rsidR="002A32E6" w:rsidRPr="00104E8F" w:rsidRDefault="002A32E6" w:rsidP="002A32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3394AE" w14:textId="7E311E3E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32E6">
              <w:rPr>
                <w:rFonts w:ascii="Angsana New" w:hAnsi="Angsana New"/>
                <w:b/>
                <w:bCs/>
                <w:sz w:val="30"/>
                <w:szCs w:val="30"/>
              </w:rPr>
              <w:t>44,748</w:t>
            </w:r>
          </w:p>
        </w:tc>
        <w:tc>
          <w:tcPr>
            <w:tcW w:w="270" w:type="dxa"/>
            <w:vAlign w:val="bottom"/>
          </w:tcPr>
          <w:p w14:paraId="08DBB2A1" w14:textId="77777777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06EAD" w14:textId="041BDB80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52,280</w:t>
            </w:r>
          </w:p>
        </w:tc>
        <w:tc>
          <w:tcPr>
            <w:tcW w:w="270" w:type="dxa"/>
          </w:tcPr>
          <w:p w14:paraId="6182D8C8" w14:textId="77777777" w:rsidR="002A32E6" w:rsidRPr="00104E8F" w:rsidRDefault="002A32E6" w:rsidP="002A32E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36D42" w14:textId="797328F5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44,240</w:t>
            </w:r>
          </w:p>
        </w:tc>
        <w:tc>
          <w:tcPr>
            <w:tcW w:w="264" w:type="dxa"/>
            <w:vAlign w:val="bottom"/>
          </w:tcPr>
          <w:p w14:paraId="2B437FCE" w14:textId="77777777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ABB01" w14:textId="72BBB949" w:rsidR="002A32E6" w:rsidRPr="00104E8F" w:rsidRDefault="002A32E6" w:rsidP="002A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51,711</w:t>
            </w:r>
          </w:p>
        </w:tc>
      </w:tr>
    </w:tbl>
    <w:p w14:paraId="5DD198BA" w14:textId="77777777" w:rsidR="00B1400A" w:rsidRPr="002F759B" w:rsidRDefault="00B1400A" w:rsidP="00B30C4A">
      <w:pPr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6546AB" w:rsidRPr="00104E8F" w14:paraId="7AC2E1C5" w14:textId="77777777" w:rsidTr="00B46433">
        <w:tc>
          <w:tcPr>
            <w:tcW w:w="3690" w:type="dxa"/>
          </w:tcPr>
          <w:p w14:paraId="76FFD9C4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50522784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46AB" w:rsidRPr="00104E8F" w14:paraId="65592069" w14:textId="77777777" w:rsidTr="00B46433">
        <w:tc>
          <w:tcPr>
            <w:tcW w:w="3690" w:type="dxa"/>
          </w:tcPr>
          <w:p w14:paraId="215C3535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697208CB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6C84C14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D1B9087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05846F27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44A8D20E" w14:textId="77777777" w:rsidR="006546AB" w:rsidRPr="00104E8F" w:rsidRDefault="006546AB" w:rsidP="001E05E5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8F4758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62B0AFCB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F54DAC2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546AB" w:rsidRPr="00104E8F" w14:paraId="47840B0D" w14:textId="77777777" w:rsidTr="00B46433">
        <w:tc>
          <w:tcPr>
            <w:tcW w:w="3690" w:type="dxa"/>
          </w:tcPr>
          <w:p w14:paraId="273D577A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1BC68" w14:textId="2870099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B46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9" w:type="dxa"/>
            <w:gridSpan w:val="2"/>
          </w:tcPr>
          <w:p w14:paraId="15B5E0DD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7D803428" w14:textId="77777777" w:rsidR="006546AB" w:rsidRPr="00104E8F" w:rsidRDefault="006546AB" w:rsidP="001E05E5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A5DD360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3C82D2A2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01D752A5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C8A237D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1A8037F3" w14:textId="77777777" w:rsidR="006546AB" w:rsidRPr="00104E8F" w:rsidRDefault="006546AB" w:rsidP="001E05E5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3EF1EF9" w14:textId="65368A33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B46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546AB" w:rsidRPr="00104E8F" w14:paraId="0042FEE5" w14:textId="77777777" w:rsidTr="00B46433">
        <w:trPr>
          <w:trHeight w:val="245"/>
        </w:trPr>
        <w:tc>
          <w:tcPr>
            <w:tcW w:w="3690" w:type="dxa"/>
          </w:tcPr>
          <w:p w14:paraId="2FA8CE56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7A008032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46AB" w:rsidRPr="00104E8F" w14:paraId="33B2D928" w14:textId="77777777" w:rsidTr="00B46433">
        <w:tc>
          <w:tcPr>
            <w:tcW w:w="3690" w:type="dxa"/>
          </w:tcPr>
          <w:p w14:paraId="25394D11" w14:textId="77777777" w:rsidR="006546AB" w:rsidRPr="00104E8F" w:rsidRDefault="006546AB" w:rsidP="001E05E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4E4FA8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B706" w14:textId="77777777" w:rsidR="006546AB" w:rsidRPr="00104E8F" w:rsidRDefault="006546AB" w:rsidP="001E05E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D443699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CEF681E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77A2D41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6CEBC" w14:textId="77777777" w:rsidR="006546AB" w:rsidRPr="00104E8F" w:rsidRDefault="006546AB" w:rsidP="001E05E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CD5DE01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B28AF" w:rsidRPr="00104E8F" w14:paraId="2CA1E574" w14:textId="77777777" w:rsidTr="00DB67CB">
        <w:tc>
          <w:tcPr>
            <w:tcW w:w="3690" w:type="dxa"/>
            <w:vAlign w:val="center"/>
          </w:tcPr>
          <w:p w14:paraId="6F4192B1" w14:textId="77777777" w:rsidR="006B28AF" w:rsidRPr="00104E8F" w:rsidRDefault="006B28AF" w:rsidP="006B28A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14:paraId="41A59539" w14:textId="506CCFAC" w:rsidR="006B28AF" w:rsidRPr="00104E8F" w:rsidRDefault="006B28AF" w:rsidP="006B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  <w:tc>
          <w:tcPr>
            <w:tcW w:w="270" w:type="dxa"/>
          </w:tcPr>
          <w:p w14:paraId="085A8E8B" w14:textId="77777777" w:rsidR="006B28AF" w:rsidRPr="00104E8F" w:rsidRDefault="006B28AF" w:rsidP="006B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51B0E04" w14:textId="7E41FB26" w:rsidR="006B28AF" w:rsidRPr="00104E8F" w:rsidRDefault="006B28AF" w:rsidP="006B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45" w:type="dxa"/>
            <w:gridSpan w:val="2"/>
          </w:tcPr>
          <w:p w14:paraId="49F566AD" w14:textId="77777777" w:rsidR="006B28AF" w:rsidRPr="00104E8F" w:rsidRDefault="006B28AF" w:rsidP="006B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670CFAA" w14:textId="692EC0E0" w:rsidR="006B28AF" w:rsidRPr="00104E8F" w:rsidRDefault="006B28AF" w:rsidP="006B28AF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10DB9E47" w14:textId="77777777" w:rsidR="006B28AF" w:rsidRPr="00104E8F" w:rsidRDefault="006B28AF" w:rsidP="006B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53C463" w14:textId="4C9E1681" w:rsidR="006B28AF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</w:tr>
      <w:tr w:rsidR="001D265B" w:rsidRPr="00104E8F" w14:paraId="1DF0DC9D" w14:textId="77777777" w:rsidTr="00DB67CB">
        <w:tc>
          <w:tcPr>
            <w:tcW w:w="3690" w:type="dxa"/>
            <w:vAlign w:val="center"/>
          </w:tcPr>
          <w:p w14:paraId="59EC64A9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5CDE9936" w14:textId="21844D69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  <w:tc>
          <w:tcPr>
            <w:tcW w:w="270" w:type="dxa"/>
          </w:tcPr>
          <w:p w14:paraId="62A88315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5B9ADFE" w14:textId="7482946F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B28AF">
              <w:rPr>
                <w:rFonts w:ascii="Angsana New" w:hAnsi="Angsana New"/>
                <w:sz w:val="30"/>
                <w:szCs w:val="30"/>
              </w:rPr>
              <w:t>(6,173)</w:t>
            </w:r>
          </w:p>
        </w:tc>
        <w:tc>
          <w:tcPr>
            <w:tcW w:w="245" w:type="dxa"/>
            <w:gridSpan w:val="2"/>
          </w:tcPr>
          <w:p w14:paraId="6F54E2A8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6882AC3" w14:textId="34700BFB" w:rsidR="001D265B" w:rsidRPr="00104E8F" w:rsidRDefault="001D265B" w:rsidP="001D265B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50DD4BB0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AD7867" w14:textId="0A6822CA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9,394</w:t>
            </w:r>
          </w:p>
        </w:tc>
      </w:tr>
      <w:tr w:rsidR="001D265B" w:rsidRPr="00104E8F" w14:paraId="7495FC6D" w14:textId="77777777" w:rsidTr="00DB67CB">
        <w:tc>
          <w:tcPr>
            <w:tcW w:w="3690" w:type="dxa"/>
          </w:tcPr>
          <w:p w14:paraId="3C4C3AAB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53737E79" w14:textId="1EEE5EF4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10C7C552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AE99AB4" w14:textId="617B6EA0" w:rsidR="001D265B" w:rsidRPr="00104E8F" w:rsidRDefault="001D265B" w:rsidP="001D265B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45" w:type="dxa"/>
            <w:gridSpan w:val="2"/>
          </w:tcPr>
          <w:p w14:paraId="4EE0C2E8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FA21E1E" w14:textId="49885BCC" w:rsidR="001D265B" w:rsidRPr="00104E8F" w:rsidRDefault="001D265B" w:rsidP="001D265B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296A2497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80A7777" w14:textId="580B528F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1D265B" w:rsidRPr="00104E8F" w14:paraId="58FCACDD" w14:textId="77777777" w:rsidTr="00DB67CB">
        <w:tc>
          <w:tcPr>
            <w:tcW w:w="3690" w:type="dxa"/>
            <w:vAlign w:val="center"/>
          </w:tcPr>
          <w:p w14:paraId="3901C687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1429F64C" w14:textId="32635528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38,713</w:t>
            </w:r>
          </w:p>
        </w:tc>
        <w:tc>
          <w:tcPr>
            <w:tcW w:w="270" w:type="dxa"/>
          </w:tcPr>
          <w:p w14:paraId="28DA7F80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15A2CB0" w14:textId="506371C9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B28AF">
              <w:rPr>
                <w:rFonts w:ascii="Angsana New" w:hAnsi="Angsana New"/>
                <w:sz w:val="30"/>
                <w:szCs w:val="30"/>
              </w:rPr>
              <w:t>79</w:t>
            </w:r>
            <w:r w:rsidR="002536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</w:tcPr>
          <w:p w14:paraId="5B7137F3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17C4137" w14:textId="7082BBF9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B28AF">
              <w:rPr>
                <w:rFonts w:ascii="Angsana New" w:hAnsi="Angsana New"/>
                <w:sz w:val="30"/>
                <w:szCs w:val="30"/>
              </w:rPr>
              <w:t>(2,40</w:t>
            </w:r>
            <w:r w:rsidR="00253661">
              <w:rPr>
                <w:rFonts w:ascii="Angsana New" w:hAnsi="Angsana New"/>
                <w:sz w:val="30"/>
                <w:szCs w:val="30"/>
              </w:rPr>
              <w:t>6</w:t>
            </w:r>
            <w:r w:rsidRPr="006B28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DEAFF3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810D65F" w14:textId="456B141C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37,104</w:t>
            </w:r>
          </w:p>
        </w:tc>
      </w:tr>
      <w:tr w:rsidR="001D265B" w:rsidRPr="00104E8F" w14:paraId="569C1D41" w14:textId="77777777" w:rsidTr="00DB67CB">
        <w:tc>
          <w:tcPr>
            <w:tcW w:w="3690" w:type="dxa"/>
            <w:vAlign w:val="bottom"/>
          </w:tcPr>
          <w:p w14:paraId="366588A8" w14:textId="77777777" w:rsidR="001D265B" w:rsidRPr="00104E8F" w:rsidRDefault="001D265B" w:rsidP="001D26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1426B03F" w14:textId="70387122" w:rsidR="001D265B" w:rsidRPr="00104E8F" w:rsidRDefault="001D265B" w:rsidP="001D26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การทำสัญญา</w:t>
            </w:r>
          </w:p>
        </w:tc>
        <w:tc>
          <w:tcPr>
            <w:tcW w:w="1170" w:type="dxa"/>
            <w:vAlign w:val="bottom"/>
          </w:tcPr>
          <w:p w14:paraId="09FFA169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2B442034" w14:textId="2EDFF45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vAlign w:val="bottom"/>
          </w:tcPr>
          <w:p w14:paraId="6F943105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33D05B9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23298D9F" w14:textId="10EB15BB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45" w:type="dxa"/>
            <w:gridSpan w:val="2"/>
            <w:vAlign w:val="bottom"/>
          </w:tcPr>
          <w:p w14:paraId="0C2AC988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82C3457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608225CB" w14:textId="32E0CD71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F0D035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0707DEF" w14:textId="40FBF2BC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1D265B" w:rsidRPr="00104E8F" w14:paraId="5908F5A8" w14:textId="77777777" w:rsidTr="00DB67CB">
        <w:tc>
          <w:tcPr>
            <w:tcW w:w="3690" w:type="dxa"/>
            <w:vAlign w:val="bottom"/>
          </w:tcPr>
          <w:p w14:paraId="6953DA7D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F1CD18" w14:textId="794C5373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6755E9D5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5F88198" w14:textId="6F45B666" w:rsidR="001D265B" w:rsidRPr="00104E8F" w:rsidRDefault="001D265B" w:rsidP="0031693F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09908FAB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9E458BC" w14:textId="0CCD98A5" w:rsidR="001D265B" w:rsidRPr="00104E8F" w:rsidRDefault="001D265B" w:rsidP="001D265B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182CCDF6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09E6098C" w14:textId="37EB1740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1D265B" w:rsidRPr="00104E8F" w14:paraId="332E3B63" w14:textId="77777777" w:rsidTr="00B46433">
        <w:tc>
          <w:tcPr>
            <w:tcW w:w="3690" w:type="dxa"/>
            <w:vAlign w:val="bottom"/>
          </w:tcPr>
          <w:p w14:paraId="47C517E8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32EC01" w14:textId="423EF2F3" w:rsidR="001D265B" w:rsidRPr="00001A2A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57,6</w:t>
            </w:r>
            <w:r w:rsidR="00001A2A" w:rsidRPr="00001A2A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0F94E292" w14:textId="77777777" w:rsidR="001D265B" w:rsidRPr="00001A2A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4A66C" w14:textId="30B90A81" w:rsidR="001D265B" w:rsidRPr="00001A2A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(5,1</w:t>
            </w:r>
            <w:r w:rsidR="00001A2A" w:rsidRPr="00001A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536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5C315D97" w14:textId="77777777" w:rsidR="001D265B" w:rsidRPr="00001A2A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05A52" w14:textId="0BBFAFF6" w:rsidR="001D265B" w:rsidRPr="00001A2A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(2,40</w:t>
            </w:r>
            <w:r w:rsidR="0025366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F5EE47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6C3089C" w14:textId="61F339B0" w:rsidR="001D265B" w:rsidRPr="00104E8F" w:rsidRDefault="00001A2A" w:rsidP="003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50,189</w:t>
            </w:r>
          </w:p>
        </w:tc>
      </w:tr>
      <w:tr w:rsidR="001D265B" w:rsidRPr="00104E8F" w14:paraId="5AF423FF" w14:textId="77777777" w:rsidTr="00B46433">
        <w:tc>
          <w:tcPr>
            <w:tcW w:w="3690" w:type="dxa"/>
          </w:tcPr>
          <w:p w14:paraId="20E1F5CC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9F5B91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895F4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2DED8809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88854F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C6ED87A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3A3AC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65AF84B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D265B" w:rsidRPr="00104E8F" w14:paraId="29DB922D" w14:textId="77777777" w:rsidTr="00B46433">
        <w:tc>
          <w:tcPr>
            <w:tcW w:w="3690" w:type="dxa"/>
          </w:tcPr>
          <w:p w14:paraId="02C7EFE9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4B78EA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767D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4505CD8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A06B697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E979CE3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AAF19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CCC04A9" w14:textId="77777777" w:rsidR="001D265B" w:rsidRPr="00104E8F" w:rsidRDefault="001D265B" w:rsidP="001D265B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D265B" w:rsidRPr="00104E8F" w14:paraId="1518236B" w14:textId="77777777" w:rsidTr="00DB67CB">
        <w:tc>
          <w:tcPr>
            <w:tcW w:w="3690" w:type="dxa"/>
          </w:tcPr>
          <w:p w14:paraId="67838676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BCA4CF6" w14:textId="462D1BF5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(5,183)</w:t>
            </w:r>
          </w:p>
        </w:tc>
        <w:tc>
          <w:tcPr>
            <w:tcW w:w="270" w:type="dxa"/>
          </w:tcPr>
          <w:p w14:paraId="5AF74904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BB8FB83" w14:textId="213F547B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45" w:type="dxa"/>
            <w:gridSpan w:val="2"/>
          </w:tcPr>
          <w:p w14:paraId="6295C15B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627A810" w14:textId="10556659" w:rsidR="001D265B" w:rsidRPr="00104E8F" w:rsidRDefault="001D265B" w:rsidP="001D265B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5A6725C8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2215DCC" w14:textId="63E2A82A" w:rsidR="001D265B" w:rsidRPr="00104E8F" w:rsidRDefault="001D265B" w:rsidP="003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1A2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,073)</w:t>
            </w:r>
          </w:p>
        </w:tc>
      </w:tr>
      <w:tr w:rsidR="001D265B" w:rsidRPr="00104E8F" w14:paraId="2B289015" w14:textId="77777777" w:rsidTr="006B4E06">
        <w:tc>
          <w:tcPr>
            <w:tcW w:w="3690" w:type="dxa"/>
          </w:tcPr>
          <w:p w14:paraId="5A137E36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38DDBC41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BCCE6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74071BD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E5845DD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B7CFFD6" w14:textId="1B5F8FF3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7255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F820C8F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5B" w:rsidRPr="00104E8F" w14:paraId="5B195B86" w14:textId="77777777" w:rsidTr="006B4E06">
        <w:tc>
          <w:tcPr>
            <w:tcW w:w="3690" w:type="dxa"/>
          </w:tcPr>
          <w:p w14:paraId="4E2C5011" w14:textId="77777777" w:rsidR="001D265B" w:rsidRPr="00104E8F" w:rsidRDefault="001D265B" w:rsidP="001D265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5087F3C" w14:textId="659C73F9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70" w:type="dxa"/>
          </w:tcPr>
          <w:p w14:paraId="0205D939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56B0A91" w14:textId="0F786D18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Pr="00104E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6681329E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57FD55B" w14:textId="2CC030FC" w:rsidR="001D265B" w:rsidRPr="00104E8F" w:rsidRDefault="001D265B" w:rsidP="001D265B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1428C480" w14:textId="77777777" w:rsidR="001D265B" w:rsidRPr="00104E8F" w:rsidRDefault="001D265B" w:rsidP="001D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B071E11" w14:textId="7098FFB9" w:rsidR="001D265B" w:rsidRPr="00104E8F" w:rsidRDefault="001D265B" w:rsidP="003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(288)</w:t>
            </w:r>
          </w:p>
        </w:tc>
      </w:tr>
      <w:tr w:rsidR="006B4E06" w:rsidRPr="00104E8F" w14:paraId="1CB35AE3" w14:textId="77777777" w:rsidTr="00DB67CB">
        <w:tc>
          <w:tcPr>
            <w:tcW w:w="3690" w:type="dxa"/>
            <w:vAlign w:val="center"/>
          </w:tcPr>
          <w:p w14:paraId="249D60D7" w14:textId="4F79FC9C" w:rsidR="006B4E06" w:rsidRPr="00104E8F" w:rsidRDefault="00C16C3A" w:rsidP="006B4E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6B4E06" w:rsidRPr="00104E8F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="006B4E06" w:rsidRPr="00104E8F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98DE50" w14:textId="70A21996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37958478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E07CE86" w14:textId="15BC8CC6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B28AF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45" w:type="dxa"/>
            <w:gridSpan w:val="2"/>
          </w:tcPr>
          <w:p w14:paraId="0C8AF035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92DC8BE" w14:textId="7D715660" w:rsidR="006B4E06" w:rsidRPr="006B28AF" w:rsidRDefault="006B4E06" w:rsidP="006B4E06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28AF"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7C7AF04B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3617432" w14:textId="000BA7E6" w:rsidR="006B4E06" w:rsidRDefault="006B4E06" w:rsidP="003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</w:tr>
      <w:tr w:rsidR="006B4E06" w:rsidRPr="00104E8F" w14:paraId="3CA9C24C" w14:textId="77777777" w:rsidTr="00001A2A">
        <w:tc>
          <w:tcPr>
            <w:tcW w:w="3690" w:type="dxa"/>
            <w:vAlign w:val="bottom"/>
          </w:tcPr>
          <w:p w14:paraId="76D90C80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18F1F" w14:textId="20F2C9C4" w:rsidR="006B4E06" w:rsidRPr="00001A2A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(5,4</w:t>
            </w:r>
            <w:r w:rsidR="00001A2A" w:rsidRPr="00001A2A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9C8595" w14:textId="77777777" w:rsidR="006B4E06" w:rsidRPr="00001A2A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D7F91" w14:textId="765D7FF2" w:rsidR="006B4E06" w:rsidRPr="00001A2A" w:rsidRDefault="00AE0A13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01A2A" w:rsidRPr="00001A2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B4E06" w:rsidRPr="00001A2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AD3C0BB" w14:textId="77777777" w:rsidR="006B4E06" w:rsidRPr="00001A2A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5A4DE" w14:textId="40A8914C" w:rsidR="006B4E06" w:rsidRPr="00001A2A" w:rsidRDefault="006B4E06" w:rsidP="006B4E06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A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14:paraId="7FE2B7E1" w14:textId="77777777" w:rsidR="006B4E06" w:rsidRPr="00001A2A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52DC5" w14:textId="4D47288A" w:rsidR="006B4E06" w:rsidRPr="00001A2A" w:rsidRDefault="006B4E06" w:rsidP="003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(5,</w:t>
            </w:r>
            <w:r w:rsidR="00001A2A" w:rsidRPr="00001A2A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001A2A">
              <w:rPr>
                <w:rFonts w:ascii="Angsana New" w:hAnsi="Angsana New"/>
                <w:b/>
                <w:bCs/>
                <w:sz w:val="30"/>
                <w:szCs w:val="30"/>
              </w:rPr>
              <w:t>1)</w:t>
            </w:r>
          </w:p>
        </w:tc>
      </w:tr>
      <w:tr w:rsidR="006B4E06" w:rsidRPr="00104E8F" w14:paraId="72488E35" w14:textId="77777777" w:rsidTr="00B46433">
        <w:tc>
          <w:tcPr>
            <w:tcW w:w="3690" w:type="dxa"/>
            <w:vAlign w:val="bottom"/>
          </w:tcPr>
          <w:p w14:paraId="578FAE62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21B819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7066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5C04C04F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D528CF0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2F59ECB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8FC9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6DFB26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4E06" w:rsidRPr="00104E8F" w14:paraId="23357640" w14:textId="77777777" w:rsidTr="00B46433">
        <w:tc>
          <w:tcPr>
            <w:tcW w:w="3690" w:type="dxa"/>
            <w:vAlign w:val="bottom"/>
          </w:tcPr>
          <w:p w14:paraId="64848A4D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BAA056" w14:textId="6B0A4C6C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52,280</w:t>
            </w:r>
          </w:p>
        </w:tc>
        <w:tc>
          <w:tcPr>
            <w:tcW w:w="270" w:type="dxa"/>
          </w:tcPr>
          <w:p w14:paraId="51A5E074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63A09A7B" w14:textId="25D1CC30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(5,12</w:t>
            </w:r>
            <w:r w:rsidR="0025366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23534072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4BDC0E22" w14:textId="2F9C76EA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(2,40</w:t>
            </w:r>
            <w:r w:rsidR="0025366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171B72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1584D03D" w14:textId="17F253A4" w:rsidR="006B4E06" w:rsidRPr="00104E8F" w:rsidRDefault="006B4E06" w:rsidP="003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</w:t>
            </w:r>
            <w:r w:rsidR="00AE0A13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245A38D9" w14:textId="34439807" w:rsidR="00B1400A" w:rsidRPr="00104E8F" w:rsidRDefault="00B1400A" w:rsidP="002F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rPr>
          <w:rFonts w:ascii="Angsana New" w:hAnsi="Angsana New"/>
          <w:sz w:val="30"/>
          <w:szCs w:val="30"/>
        </w:rPr>
      </w:pPr>
    </w:p>
    <w:p w14:paraId="202C0B0E" w14:textId="6B4BD8F2" w:rsidR="00B1400A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7CEA70F" w14:textId="2DEBE110" w:rsidR="00AE0A13" w:rsidRDefault="00AE0A13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4D25EAE5" w14:textId="42B122FD" w:rsidR="00AE0A13" w:rsidRDefault="00AE0A13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0982EE9" w14:textId="094C62CF" w:rsidR="00AE0A13" w:rsidRDefault="00AE0A13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2776196" w14:textId="77777777" w:rsidR="00AE0A13" w:rsidRPr="00104E8F" w:rsidRDefault="00AE0A13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3C6EE67" w14:textId="0FA92267" w:rsidR="00423BEF" w:rsidRPr="003F03B6" w:rsidRDefault="00423BEF" w:rsidP="003F03B6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B46433" w:rsidRPr="00104E8F" w14:paraId="55C12F2A" w14:textId="77777777" w:rsidTr="00B46433">
        <w:tc>
          <w:tcPr>
            <w:tcW w:w="3690" w:type="dxa"/>
          </w:tcPr>
          <w:p w14:paraId="06152F9D" w14:textId="77777777" w:rsidR="00B46433" w:rsidRPr="00104E8F" w:rsidRDefault="00B46433" w:rsidP="00493C0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75D05E5E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6433" w:rsidRPr="00104E8F" w14:paraId="6DED465C" w14:textId="77777777" w:rsidTr="00B46433">
        <w:tc>
          <w:tcPr>
            <w:tcW w:w="3690" w:type="dxa"/>
          </w:tcPr>
          <w:p w14:paraId="6F3B3133" w14:textId="77777777" w:rsidR="00B46433" w:rsidRPr="00104E8F" w:rsidRDefault="00B46433" w:rsidP="00493C09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4CDB74A7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1A16FFB7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F5CC92C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259E97F2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5037D53D" w14:textId="77777777" w:rsidR="00B46433" w:rsidRPr="00104E8F" w:rsidRDefault="00B46433" w:rsidP="00493C09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8FC5317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530C493C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19625F43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46433" w:rsidRPr="00104E8F" w14:paraId="2FD43298" w14:textId="77777777" w:rsidTr="00B46433">
        <w:tc>
          <w:tcPr>
            <w:tcW w:w="3690" w:type="dxa"/>
          </w:tcPr>
          <w:p w14:paraId="42B11A07" w14:textId="77777777" w:rsidR="00B46433" w:rsidRPr="00104E8F" w:rsidRDefault="00B46433" w:rsidP="00493C09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059E2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9" w:type="dxa"/>
            <w:gridSpan w:val="2"/>
          </w:tcPr>
          <w:p w14:paraId="02C4F6B1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593891A2" w14:textId="77777777" w:rsidR="00B46433" w:rsidRPr="00104E8F" w:rsidRDefault="00B46433" w:rsidP="00493C09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6A37C992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793CCF16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2CE17229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FE5496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7A3E3C06" w14:textId="77777777" w:rsidR="00B46433" w:rsidRPr="00104E8F" w:rsidRDefault="00B46433" w:rsidP="00493C09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091AE30" w14:textId="77777777" w:rsidR="00B46433" w:rsidRPr="00104E8F" w:rsidRDefault="00B46433" w:rsidP="00493C09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B46433" w:rsidRPr="00104E8F" w14:paraId="33699252" w14:textId="77777777" w:rsidTr="00B46433">
        <w:trPr>
          <w:trHeight w:val="245"/>
        </w:trPr>
        <w:tc>
          <w:tcPr>
            <w:tcW w:w="3690" w:type="dxa"/>
          </w:tcPr>
          <w:p w14:paraId="7AA5ABCF" w14:textId="77777777" w:rsidR="00B46433" w:rsidRPr="00104E8F" w:rsidRDefault="00B46433" w:rsidP="00493C09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40BD260D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6433" w:rsidRPr="00104E8F" w14:paraId="2F4730D9" w14:textId="77777777" w:rsidTr="00B46433">
        <w:tc>
          <w:tcPr>
            <w:tcW w:w="3690" w:type="dxa"/>
          </w:tcPr>
          <w:p w14:paraId="741F2635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A09B7F6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34A30" w14:textId="77777777" w:rsidR="00B46433" w:rsidRPr="00104E8F" w:rsidRDefault="00B46433" w:rsidP="00493C09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7A1C38A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3D7767F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BE9DF86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0D50C" w14:textId="77777777" w:rsidR="00B46433" w:rsidRPr="00104E8F" w:rsidRDefault="00B46433" w:rsidP="00493C09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A69FE21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46433" w:rsidRPr="00104E8F" w14:paraId="4AF89603" w14:textId="77777777" w:rsidTr="00B46433">
        <w:tc>
          <w:tcPr>
            <w:tcW w:w="3690" w:type="dxa"/>
            <w:vAlign w:val="center"/>
          </w:tcPr>
          <w:p w14:paraId="5929CE25" w14:textId="77777777" w:rsidR="00B46433" w:rsidRPr="00104E8F" w:rsidRDefault="00B46433" w:rsidP="00493C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14:paraId="33D64F1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14:paraId="3FA3E8B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E22738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  <w:tc>
          <w:tcPr>
            <w:tcW w:w="245" w:type="dxa"/>
            <w:gridSpan w:val="2"/>
          </w:tcPr>
          <w:p w14:paraId="5AB7598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6F2C5E5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9EB5F5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5B77B0D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</w:tr>
      <w:tr w:rsidR="00B46433" w:rsidRPr="00104E8F" w14:paraId="50151DCF" w14:textId="77777777" w:rsidTr="00B46433">
        <w:tc>
          <w:tcPr>
            <w:tcW w:w="3690" w:type="dxa"/>
            <w:vAlign w:val="center"/>
          </w:tcPr>
          <w:p w14:paraId="3D9FC755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35AEE457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  <w:tc>
          <w:tcPr>
            <w:tcW w:w="270" w:type="dxa"/>
          </w:tcPr>
          <w:p w14:paraId="117ABCFE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2CB1188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(7,204)</w:t>
            </w:r>
          </w:p>
        </w:tc>
        <w:tc>
          <w:tcPr>
            <w:tcW w:w="245" w:type="dxa"/>
            <w:gridSpan w:val="2"/>
          </w:tcPr>
          <w:p w14:paraId="21065B4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BE90FD6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711321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9BAD89F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</w:tr>
      <w:tr w:rsidR="00B46433" w:rsidRPr="00104E8F" w14:paraId="60980F80" w14:textId="77777777" w:rsidTr="00B46433">
        <w:tc>
          <w:tcPr>
            <w:tcW w:w="3690" w:type="dxa"/>
          </w:tcPr>
          <w:p w14:paraId="55256411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167CC02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4AE4B285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2A1790D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47ADAE4E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D04C438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E8890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5DDFF4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B46433" w:rsidRPr="00104E8F" w14:paraId="2E9CC521" w14:textId="77777777" w:rsidTr="00B46433">
        <w:tc>
          <w:tcPr>
            <w:tcW w:w="3690" w:type="dxa"/>
            <w:vAlign w:val="center"/>
          </w:tcPr>
          <w:p w14:paraId="44979C4F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0754516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38,309</w:t>
            </w:r>
          </w:p>
        </w:tc>
        <w:tc>
          <w:tcPr>
            <w:tcW w:w="270" w:type="dxa"/>
          </w:tcPr>
          <w:p w14:paraId="48C29F13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D5D758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45" w:type="dxa"/>
            <w:gridSpan w:val="2"/>
          </w:tcPr>
          <w:p w14:paraId="35722C16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8120774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6B4E792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24C4C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38,713</w:t>
            </w:r>
          </w:p>
        </w:tc>
      </w:tr>
      <w:tr w:rsidR="00B46433" w:rsidRPr="00104E8F" w14:paraId="6D5B25CD" w14:textId="77777777" w:rsidTr="00B46433">
        <w:tc>
          <w:tcPr>
            <w:tcW w:w="3690" w:type="dxa"/>
            <w:vAlign w:val="center"/>
          </w:tcPr>
          <w:p w14:paraId="4F43527D" w14:textId="77777777" w:rsidR="00B46433" w:rsidRPr="00104E8F" w:rsidRDefault="00B46433" w:rsidP="00493C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 w:rsidRPr="00104E8F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70" w:type="dxa"/>
          </w:tcPr>
          <w:p w14:paraId="64C0548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4177DE6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2E9C6FC3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(259)</w:t>
            </w:r>
          </w:p>
        </w:tc>
        <w:tc>
          <w:tcPr>
            <w:tcW w:w="245" w:type="dxa"/>
            <w:gridSpan w:val="2"/>
          </w:tcPr>
          <w:p w14:paraId="42784AD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BDC842F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C7C3A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BA8FF6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B46433" w:rsidRPr="00104E8F" w14:paraId="31EC11C1" w14:textId="77777777" w:rsidTr="00B46433">
        <w:tc>
          <w:tcPr>
            <w:tcW w:w="3690" w:type="dxa"/>
          </w:tcPr>
          <w:p w14:paraId="5CC60E53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ที่ยังไม่เกิดขึ้นจริงในสัญญา</w:t>
            </w:r>
          </w:p>
        </w:tc>
        <w:tc>
          <w:tcPr>
            <w:tcW w:w="1170" w:type="dxa"/>
          </w:tcPr>
          <w:p w14:paraId="352072E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3C45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4F0ADC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0467EA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B75E00D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137A6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960CED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33" w:rsidRPr="00104E8F" w14:paraId="1803F71F" w14:textId="77777777" w:rsidTr="00B46433">
        <w:tc>
          <w:tcPr>
            <w:tcW w:w="3690" w:type="dxa"/>
          </w:tcPr>
          <w:p w14:paraId="4871F86C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</w:tcPr>
          <w:p w14:paraId="575422DF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CAA47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614792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45" w:type="dxa"/>
            <w:gridSpan w:val="2"/>
          </w:tcPr>
          <w:p w14:paraId="3A793DD7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8462510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08CD5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ABAB6CE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46433" w:rsidRPr="00104E8F" w14:paraId="14186AC9" w14:textId="77777777" w:rsidTr="00B46433">
        <w:tc>
          <w:tcPr>
            <w:tcW w:w="3690" w:type="dxa"/>
            <w:vAlign w:val="bottom"/>
          </w:tcPr>
          <w:p w14:paraId="6B2C2485" w14:textId="77777777" w:rsidR="00B46433" w:rsidRPr="00104E8F" w:rsidRDefault="00B46433" w:rsidP="00493C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1781EE5E" w14:textId="77777777" w:rsidR="00B46433" w:rsidRPr="00104E8F" w:rsidRDefault="00B46433" w:rsidP="00493C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การทำสัญญา</w:t>
            </w:r>
          </w:p>
        </w:tc>
        <w:tc>
          <w:tcPr>
            <w:tcW w:w="1170" w:type="dxa"/>
            <w:vAlign w:val="bottom"/>
          </w:tcPr>
          <w:p w14:paraId="6EA23CED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  <w:p w14:paraId="61083373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AABD97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B37F22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6C522AD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5" w:type="dxa"/>
            <w:gridSpan w:val="2"/>
            <w:vAlign w:val="bottom"/>
          </w:tcPr>
          <w:p w14:paraId="274193E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9D3E80D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79FA1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F7CF7A2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2834FE9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B46433" w:rsidRPr="00104E8F" w14:paraId="7E463AC5" w14:textId="77777777" w:rsidTr="00B46433">
        <w:tc>
          <w:tcPr>
            <w:tcW w:w="3690" w:type="dxa"/>
            <w:vAlign w:val="bottom"/>
          </w:tcPr>
          <w:p w14:paraId="07C558C5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EB367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2943B5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bottom"/>
          </w:tcPr>
          <w:p w14:paraId="7BB5F5A3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0E9D576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52F583F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59417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F30CD7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B46433" w:rsidRPr="00104E8F" w14:paraId="52E88091" w14:textId="77777777" w:rsidTr="00B46433">
        <w:tc>
          <w:tcPr>
            <w:tcW w:w="3690" w:type="dxa"/>
            <w:vAlign w:val="bottom"/>
          </w:tcPr>
          <w:p w14:paraId="674985C9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E515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65,426</w:t>
            </w:r>
          </w:p>
        </w:tc>
        <w:tc>
          <w:tcPr>
            <w:tcW w:w="270" w:type="dxa"/>
          </w:tcPr>
          <w:p w14:paraId="76A3C1A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953AE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(7,739)</w:t>
            </w:r>
          </w:p>
        </w:tc>
        <w:tc>
          <w:tcPr>
            <w:tcW w:w="245" w:type="dxa"/>
            <w:gridSpan w:val="2"/>
          </w:tcPr>
          <w:p w14:paraId="2F1BE14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D2014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E48937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1B70D6AE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57,687</w:t>
            </w:r>
          </w:p>
        </w:tc>
      </w:tr>
      <w:tr w:rsidR="00B46433" w:rsidRPr="00104E8F" w14:paraId="6BC99056" w14:textId="77777777" w:rsidTr="00493C09">
        <w:tc>
          <w:tcPr>
            <w:tcW w:w="3690" w:type="dxa"/>
          </w:tcPr>
          <w:p w14:paraId="3C990CB9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89EB13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C17E4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EFD2D17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1B7AC17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E51B4EF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73912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775584E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46433" w:rsidRPr="00104E8F" w14:paraId="798A0BA2" w14:textId="77777777" w:rsidTr="00493C09">
        <w:tc>
          <w:tcPr>
            <w:tcW w:w="3690" w:type="dxa"/>
          </w:tcPr>
          <w:p w14:paraId="2EB31194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6B6289E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104AC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A5D1B12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0E43A30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E990333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CAB78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9EB0E22" w14:textId="77777777" w:rsidR="00B46433" w:rsidRPr="00104E8F" w:rsidRDefault="00B46433" w:rsidP="00493C09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46433" w:rsidRPr="00104E8F" w14:paraId="54BB2A78" w14:textId="77777777" w:rsidTr="00493C09">
        <w:tc>
          <w:tcPr>
            <w:tcW w:w="3690" w:type="dxa"/>
          </w:tcPr>
          <w:p w14:paraId="3FED4B86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D772F52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70" w:type="dxa"/>
          </w:tcPr>
          <w:p w14:paraId="305F15E3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AD768AD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45" w:type="dxa"/>
            <w:gridSpan w:val="2"/>
          </w:tcPr>
          <w:p w14:paraId="44D78C1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C252C23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1B0AE3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D7D8DF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(5,183)</w:t>
            </w:r>
          </w:p>
        </w:tc>
      </w:tr>
      <w:tr w:rsidR="00B46433" w:rsidRPr="00104E8F" w14:paraId="44B83BF2" w14:textId="77777777" w:rsidTr="00493C09">
        <w:tc>
          <w:tcPr>
            <w:tcW w:w="3690" w:type="dxa"/>
          </w:tcPr>
          <w:p w14:paraId="2B592838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1668B20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28D8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07C963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69A8BF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1F8B5CF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3A4B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2B1A94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33" w:rsidRPr="00104E8F" w14:paraId="257304A0" w14:textId="77777777" w:rsidTr="00493C09">
        <w:tc>
          <w:tcPr>
            <w:tcW w:w="3690" w:type="dxa"/>
          </w:tcPr>
          <w:p w14:paraId="6AE0985D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4225BD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AEAA8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D132AB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45" w:type="dxa"/>
            <w:gridSpan w:val="2"/>
          </w:tcPr>
          <w:p w14:paraId="3C91AF5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C00D262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93C668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E2F3E3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B46433" w:rsidRPr="00104E8F" w14:paraId="32A8D647" w14:textId="77777777" w:rsidTr="00493C09">
        <w:tc>
          <w:tcPr>
            <w:tcW w:w="3690" w:type="dxa"/>
            <w:vAlign w:val="bottom"/>
          </w:tcPr>
          <w:p w14:paraId="4885219A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66E29E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  <w:tc>
          <w:tcPr>
            <w:tcW w:w="270" w:type="dxa"/>
          </w:tcPr>
          <w:p w14:paraId="2410A0C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5339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45" w:type="dxa"/>
            <w:gridSpan w:val="2"/>
          </w:tcPr>
          <w:p w14:paraId="55C9B36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2893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922704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93A750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(5,407)</w:t>
            </w:r>
          </w:p>
        </w:tc>
      </w:tr>
      <w:tr w:rsidR="00B46433" w:rsidRPr="00104E8F" w14:paraId="03271F24" w14:textId="77777777" w:rsidTr="00493C09">
        <w:tc>
          <w:tcPr>
            <w:tcW w:w="3690" w:type="dxa"/>
            <w:vAlign w:val="bottom"/>
          </w:tcPr>
          <w:p w14:paraId="12312CE0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3410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17C9C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5C863DD1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4FE704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5025A56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79CA3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950FDD9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6433" w:rsidRPr="00104E8F" w14:paraId="7EA1C5F4" w14:textId="77777777" w:rsidTr="00493C09">
        <w:tc>
          <w:tcPr>
            <w:tcW w:w="3690" w:type="dxa"/>
            <w:vAlign w:val="bottom"/>
          </w:tcPr>
          <w:p w14:paraId="0EE24920" w14:textId="77777777" w:rsidR="00B46433" w:rsidRPr="00104E8F" w:rsidRDefault="00B46433" w:rsidP="00493C0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1C081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59,481</w:t>
            </w:r>
          </w:p>
        </w:tc>
        <w:tc>
          <w:tcPr>
            <w:tcW w:w="270" w:type="dxa"/>
          </w:tcPr>
          <w:p w14:paraId="406E9B44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6E475BC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(7,201)</w:t>
            </w:r>
          </w:p>
        </w:tc>
        <w:tc>
          <w:tcPr>
            <w:tcW w:w="245" w:type="dxa"/>
            <w:gridSpan w:val="2"/>
          </w:tcPr>
          <w:p w14:paraId="4299374A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0AEAE2BC" w14:textId="77777777" w:rsidR="00B46433" w:rsidRPr="00104E8F" w:rsidRDefault="00B46433" w:rsidP="00493C0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008F965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23549340" w14:textId="77777777" w:rsidR="00B46433" w:rsidRPr="00104E8F" w:rsidRDefault="00B46433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52,280</w:t>
            </w:r>
          </w:p>
        </w:tc>
      </w:tr>
    </w:tbl>
    <w:p w14:paraId="350FE5D8" w14:textId="77777777" w:rsidR="00423BEF" w:rsidRPr="00104E8F" w:rsidRDefault="00423BEF">
      <w:r w:rsidRPr="00104E8F">
        <w:br w:type="page"/>
      </w: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30C4A" w:rsidRPr="00104E8F" w14:paraId="5E78D14F" w14:textId="77777777" w:rsidTr="003F03B6">
        <w:trPr>
          <w:trHeight w:val="360"/>
        </w:trPr>
        <w:tc>
          <w:tcPr>
            <w:tcW w:w="3712" w:type="dxa"/>
          </w:tcPr>
          <w:p w14:paraId="3DF1505B" w14:textId="77777777" w:rsidR="00B30C4A" w:rsidRPr="00104E8F" w:rsidRDefault="00B30C4A" w:rsidP="003F03B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DA4986F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104E8F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104E8F" w14:paraId="093B27E3" w14:textId="77777777" w:rsidTr="003F03B6">
        <w:trPr>
          <w:trHeight w:val="360"/>
        </w:trPr>
        <w:tc>
          <w:tcPr>
            <w:tcW w:w="3712" w:type="dxa"/>
          </w:tcPr>
          <w:p w14:paraId="5C02AE9F" w14:textId="77777777" w:rsidR="00B30C4A" w:rsidRPr="00104E8F" w:rsidRDefault="00B30C4A" w:rsidP="003F03B6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DF1EB51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4DD6F4B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E038D99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95C2271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7EA20644" w14:textId="77777777" w:rsidR="00B30C4A" w:rsidRPr="00104E8F" w:rsidRDefault="00B30C4A" w:rsidP="003F03B6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28D747E7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E43A7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0A65C9A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104E8F" w14:paraId="7444F0F8" w14:textId="77777777" w:rsidTr="003F03B6">
        <w:trPr>
          <w:trHeight w:val="360"/>
        </w:trPr>
        <w:tc>
          <w:tcPr>
            <w:tcW w:w="3712" w:type="dxa"/>
          </w:tcPr>
          <w:p w14:paraId="3D75DBD3" w14:textId="77777777" w:rsidR="00B30C4A" w:rsidRPr="00104E8F" w:rsidRDefault="00B30C4A" w:rsidP="003F03B6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7F0102" w14:textId="2A378BE3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B46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3C5699AC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1521D58" w14:textId="77777777" w:rsidR="00B30C4A" w:rsidRPr="00104E8F" w:rsidRDefault="00B30C4A" w:rsidP="003F03B6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63CAC36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00A75509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2E75DD56" w14:textId="77777777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AB90661" w14:textId="77777777" w:rsidR="00B30C4A" w:rsidRPr="00104E8F" w:rsidRDefault="00B30C4A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2736B049" w14:textId="77777777" w:rsidR="00B30C4A" w:rsidRPr="00104E8F" w:rsidRDefault="00B30C4A" w:rsidP="003F03B6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15B81C" w14:textId="4C8D882A" w:rsidR="00B30C4A" w:rsidRPr="00104E8F" w:rsidRDefault="00B30C4A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B46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B30C4A" w:rsidRPr="00104E8F" w14:paraId="3AB61A9C" w14:textId="77777777" w:rsidTr="003F03B6">
        <w:trPr>
          <w:trHeight w:val="360"/>
        </w:trPr>
        <w:tc>
          <w:tcPr>
            <w:tcW w:w="3712" w:type="dxa"/>
          </w:tcPr>
          <w:p w14:paraId="13DD6264" w14:textId="77777777" w:rsidR="00B30C4A" w:rsidRPr="00104E8F" w:rsidRDefault="00B30C4A" w:rsidP="003F03B6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F145964" w14:textId="77777777" w:rsidR="00B30C4A" w:rsidRPr="00104E8F" w:rsidRDefault="00B30C4A" w:rsidP="003F03B6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104E8F" w14:paraId="5C0C6B9B" w14:textId="77777777" w:rsidTr="003F03B6">
        <w:trPr>
          <w:trHeight w:val="360"/>
        </w:trPr>
        <w:tc>
          <w:tcPr>
            <w:tcW w:w="3712" w:type="dxa"/>
          </w:tcPr>
          <w:p w14:paraId="77279EDF" w14:textId="77777777" w:rsidR="00B30C4A" w:rsidRPr="00104E8F" w:rsidRDefault="00B30C4A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606C6CD" w14:textId="77777777" w:rsidR="00B30C4A" w:rsidRPr="00104E8F" w:rsidRDefault="00B30C4A" w:rsidP="003F03B6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D056EA2" w14:textId="77777777" w:rsidR="00B30C4A" w:rsidRPr="00104E8F" w:rsidRDefault="00B30C4A" w:rsidP="003F03B6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1ED42" w14:textId="77777777" w:rsidR="00B30C4A" w:rsidRPr="00104E8F" w:rsidRDefault="00B30C4A" w:rsidP="003F03B6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A7BD7D" w14:textId="77777777" w:rsidR="00B30C4A" w:rsidRPr="00104E8F" w:rsidRDefault="00B30C4A" w:rsidP="003F03B6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1D4D4F" w14:textId="77777777" w:rsidR="00B30C4A" w:rsidRPr="00104E8F" w:rsidRDefault="00B30C4A" w:rsidP="003F03B6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2BB4EE" w14:textId="77777777" w:rsidR="00B30C4A" w:rsidRPr="00104E8F" w:rsidRDefault="00B30C4A" w:rsidP="003F03B6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C8D126" w14:textId="77777777" w:rsidR="00B30C4A" w:rsidRPr="00104E8F" w:rsidRDefault="00B30C4A" w:rsidP="003F03B6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B4E06" w:rsidRPr="00104E8F" w14:paraId="7E8FA48F" w14:textId="77777777" w:rsidTr="00DB67CB">
        <w:trPr>
          <w:trHeight w:val="360"/>
        </w:trPr>
        <w:tc>
          <w:tcPr>
            <w:tcW w:w="3712" w:type="dxa"/>
            <w:vAlign w:val="center"/>
          </w:tcPr>
          <w:p w14:paraId="6388FA1D" w14:textId="77777777" w:rsidR="006B4E06" w:rsidRPr="00104E8F" w:rsidRDefault="006B4E06" w:rsidP="006B4E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6" w:type="dxa"/>
          </w:tcPr>
          <w:p w14:paraId="18F01E74" w14:textId="4FC516C8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  <w:tc>
          <w:tcPr>
            <w:tcW w:w="272" w:type="dxa"/>
          </w:tcPr>
          <w:p w14:paraId="4ECCFB8A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ACE34" w14:textId="5FEB718B" w:rsidR="006B4E06" w:rsidRPr="00104E8F" w:rsidRDefault="006B4E06" w:rsidP="00BB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41" w:type="dxa"/>
            <w:gridSpan w:val="2"/>
          </w:tcPr>
          <w:p w14:paraId="6D255809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AF457C" w14:textId="36FAB575" w:rsidR="006B4E06" w:rsidRPr="00104E8F" w:rsidRDefault="006B4E06" w:rsidP="006B4E0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B097565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E98B3E" w14:textId="070265E0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</w:tr>
      <w:tr w:rsidR="006B4E06" w:rsidRPr="00104E8F" w14:paraId="56E13247" w14:textId="77777777" w:rsidTr="00DB67CB">
        <w:trPr>
          <w:trHeight w:val="360"/>
        </w:trPr>
        <w:tc>
          <w:tcPr>
            <w:tcW w:w="3712" w:type="dxa"/>
            <w:vAlign w:val="center"/>
          </w:tcPr>
          <w:p w14:paraId="67A8F663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5801184B" w14:textId="63717750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  <w:tc>
          <w:tcPr>
            <w:tcW w:w="272" w:type="dxa"/>
          </w:tcPr>
          <w:p w14:paraId="3D0DD767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70D624F" w14:textId="64D6D5DC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(6,173)</w:t>
            </w:r>
          </w:p>
        </w:tc>
        <w:tc>
          <w:tcPr>
            <w:tcW w:w="241" w:type="dxa"/>
            <w:gridSpan w:val="2"/>
          </w:tcPr>
          <w:p w14:paraId="37814D03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743D89" w14:textId="3659BFFD" w:rsidR="006B4E06" w:rsidRPr="00104E8F" w:rsidRDefault="006B4E06" w:rsidP="006B4E0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4699B9E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83D723" w14:textId="5E7844EA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9,394</w:t>
            </w:r>
          </w:p>
        </w:tc>
      </w:tr>
      <w:tr w:rsidR="006B4E06" w:rsidRPr="00104E8F" w14:paraId="6EB23CEE" w14:textId="77777777" w:rsidTr="00DB67CB">
        <w:trPr>
          <w:trHeight w:val="360"/>
        </w:trPr>
        <w:tc>
          <w:tcPr>
            <w:tcW w:w="3712" w:type="dxa"/>
          </w:tcPr>
          <w:p w14:paraId="1852C276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9FAD53A" w14:textId="48855313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6D2D9ED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1FF3A5B" w14:textId="20D73B01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776E860E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619AE7C" w14:textId="0CD4E790" w:rsidR="006B4E06" w:rsidRPr="00104E8F" w:rsidRDefault="006B4E06" w:rsidP="006B4E0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247BE5E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5EBE2B" w14:textId="6E4ED336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6B4E06" w:rsidRPr="00104E8F" w14:paraId="6A941422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46D867FA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719C2D9" w14:textId="13269E34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38,501</w:t>
            </w:r>
          </w:p>
        </w:tc>
        <w:tc>
          <w:tcPr>
            <w:tcW w:w="272" w:type="dxa"/>
          </w:tcPr>
          <w:p w14:paraId="325507A7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135F39" w14:textId="189A43EE" w:rsidR="006B4E06" w:rsidRPr="00104E8F" w:rsidRDefault="006B4E06" w:rsidP="00BB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D265B">
              <w:rPr>
                <w:rFonts w:ascii="Angsana New" w:hAnsi="Angsana New"/>
                <w:sz w:val="30"/>
                <w:szCs w:val="30"/>
              </w:rPr>
              <w:t>76</w:t>
            </w:r>
            <w:r w:rsidR="004627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gridSpan w:val="2"/>
          </w:tcPr>
          <w:p w14:paraId="1938C11C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15519E1" w14:textId="11E6379A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(2,38</w:t>
            </w:r>
            <w:r w:rsidR="00D44D7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28CE9AE4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18E19D" w14:textId="1348A534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36,881</w:t>
            </w:r>
          </w:p>
        </w:tc>
      </w:tr>
      <w:tr w:rsidR="00AE0A13" w:rsidRPr="00104E8F" w14:paraId="3929C9DE" w14:textId="77777777" w:rsidTr="00146354">
        <w:trPr>
          <w:trHeight w:val="360"/>
        </w:trPr>
        <w:tc>
          <w:tcPr>
            <w:tcW w:w="3712" w:type="dxa"/>
            <w:vAlign w:val="center"/>
          </w:tcPr>
          <w:p w14:paraId="370103A4" w14:textId="77777777" w:rsidR="00AE0A13" w:rsidRPr="00104E8F" w:rsidRDefault="00AE0A13" w:rsidP="00AE0A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5C27EBD8" w14:textId="7D5002FE" w:rsidR="00AE0A13" w:rsidRPr="00104E8F" w:rsidRDefault="00AE0A13" w:rsidP="00AE0A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การทำสัญญา</w:t>
            </w:r>
          </w:p>
        </w:tc>
        <w:tc>
          <w:tcPr>
            <w:tcW w:w="1176" w:type="dxa"/>
            <w:vAlign w:val="bottom"/>
          </w:tcPr>
          <w:p w14:paraId="22339BAA" w14:textId="77777777" w:rsidR="00AE0A13" w:rsidRPr="00104E8F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028FAA1E" w14:textId="30E79E54" w:rsidR="00AE0A13" w:rsidRPr="00104E8F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2" w:type="dxa"/>
            <w:vAlign w:val="bottom"/>
          </w:tcPr>
          <w:p w14:paraId="5C7E02E9" w14:textId="77777777" w:rsidR="00AE0A13" w:rsidRPr="00104E8F" w:rsidRDefault="00AE0A13" w:rsidP="00AE0A13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E37983B" w14:textId="77777777" w:rsidR="00AE0A13" w:rsidRPr="00104E8F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69427F75" w14:textId="35D81508" w:rsidR="00AE0A13" w:rsidRPr="006B4E06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41" w:type="dxa"/>
            <w:gridSpan w:val="2"/>
            <w:vAlign w:val="bottom"/>
          </w:tcPr>
          <w:p w14:paraId="3720A20B" w14:textId="77777777" w:rsidR="00AE0A13" w:rsidRPr="00104E8F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D71D2D9" w14:textId="77777777" w:rsidR="00AE0A13" w:rsidRPr="00104E8F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79F5411B" w14:textId="12B2DA47" w:rsidR="00AE0A13" w:rsidRPr="00104E8F" w:rsidRDefault="00AE0A13" w:rsidP="00AE0A13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50CFA317" w14:textId="77777777" w:rsidR="00AE0A13" w:rsidRPr="00104E8F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8B093FA" w14:textId="490EAB69" w:rsidR="00AE0A13" w:rsidRPr="006B4E06" w:rsidRDefault="00AE0A13" w:rsidP="00AE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6B4E06" w:rsidRPr="00104E8F" w14:paraId="12922B6F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5E00AB16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06666" w14:textId="67C4E2C6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57,118</w:t>
            </w:r>
          </w:p>
        </w:tc>
        <w:tc>
          <w:tcPr>
            <w:tcW w:w="272" w:type="dxa"/>
          </w:tcPr>
          <w:p w14:paraId="3C55371D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C302821" w14:textId="6E0D694B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(5,1</w:t>
            </w:r>
            <w:r w:rsidR="00D44D7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4E805699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18E7" w14:textId="2E970F19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(2,38</w:t>
            </w:r>
            <w:r w:rsidR="00D44D7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55D33048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F0163F" w14:textId="1F5DBF65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49,601</w:t>
            </w:r>
          </w:p>
        </w:tc>
      </w:tr>
      <w:tr w:rsidR="006B4E06" w:rsidRPr="00104E8F" w14:paraId="6B82F99C" w14:textId="77777777" w:rsidTr="003F03B6">
        <w:trPr>
          <w:trHeight w:val="360"/>
        </w:trPr>
        <w:tc>
          <w:tcPr>
            <w:tcW w:w="3712" w:type="dxa"/>
          </w:tcPr>
          <w:p w14:paraId="0C98EBD0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9B3DA9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B9977F4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B9345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06DB0C9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23C604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706DBC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22E7674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E06" w:rsidRPr="00104E8F" w14:paraId="1B6F3013" w14:textId="77777777" w:rsidTr="003F03B6">
        <w:trPr>
          <w:trHeight w:val="360"/>
        </w:trPr>
        <w:tc>
          <w:tcPr>
            <w:tcW w:w="3712" w:type="dxa"/>
          </w:tcPr>
          <w:p w14:paraId="1AAEBBBA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3C649155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283DA5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7D1E5FE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710F46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3CDA5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D4E4EC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5EEB20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E06" w:rsidRPr="00104E8F" w14:paraId="2566ED45" w14:textId="77777777" w:rsidTr="003F03B6">
        <w:trPr>
          <w:trHeight w:val="360"/>
        </w:trPr>
        <w:tc>
          <w:tcPr>
            <w:tcW w:w="3712" w:type="dxa"/>
          </w:tcPr>
          <w:p w14:paraId="13940FB6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322B858C" w14:textId="3F6D7056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(5,183)</w:t>
            </w:r>
          </w:p>
        </w:tc>
        <w:tc>
          <w:tcPr>
            <w:tcW w:w="272" w:type="dxa"/>
          </w:tcPr>
          <w:p w14:paraId="4AAF09D3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18C5CF" w14:textId="1F77A421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41" w:type="dxa"/>
            <w:gridSpan w:val="2"/>
          </w:tcPr>
          <w:p w14:paraId="29696E18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B144AB" w14:textId="3282E5F0" w:rsidR="006B4E06" w:rsidRPr="00104E8F" w:rsidRDefault="006B4E06" w:rsidP="006B4E0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47A42591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421685" w14:textId="41C4109C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(5,073)</w:t>
            </w:r>
          </w:p>
        </w:tc>
      </w:tr>
      <w:tr w:rsidR="006B4E06" w:rsidRPr="00104E8F" w14:paraId="3738AC2C" w14:textId="77777777" w:rsidTr="003F03B6">
        <w:trPr>
          <w:trHeight w:val="360"/>
        </w:trPr>
        <w:tc>
          <w:tcPr>
            <w:tcW w:w="3712" w:type="dxa"/>
          </w:tcPr>
          <w:p w14:paraId="78A93AC4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F407515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D84E1E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39A42D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5C0C90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5AF5AF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79020B4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4362F8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E06" w:rsidRPr="00104E8F" w14:paraId="59D3D3F1" w14:textId="77777777" w:rsidTr="003F03B6">
        <w:trPr>
          <w:trHeight w:val="360"/>
        </w:trPr>
        <w:tc>
          <w:tcPr>
            <w:tcW w:w="3712" w:type="dxa"/>
          </w:tcPr>
          <w:p w14:paraId="1431D2ED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7597C0" w14:textId="6F22C424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72" w:type="dxa"/>
          </w:tcPr>
          <w:p w14:paraId="784B8FCA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D83FEF" w14:textId="4670DD5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BB59D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54195790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B4121CD" w14:textId="62BC0133" w:rsidR="006B4E06" w:rsidRPr="00104E8F" w:rsidRDefault="006B4E06" w:rsidP="006B4E0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CBAA44B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F3D9D99" w14:textId="3A8D3EEA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(288)</w:t>
            </w:r>
          </w:p>
        </w:tc>
      </w:tr>
      <w:tr w:rsidR="006B4E06" w:rsidRPr="00104E8F" w14:paraId="354CA3A0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2E76AAD4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9845E89" w14:textId="54233825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(5,407)</w:t>
            </w:r>
          </w:p>
        </w:tc>
        <w:tc>
          <w:tcPr>
            <w:tcW w:w="272" w:type="dxa"/>
          </w:tcPr>
          <w:p w14:paraId="062B673E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A247536" w14:textId="4E76F4AC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B59D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  <w:gridSpan w:val="2"/>
          </w:tcPr>
          <w:p w14:paraId="73B18197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6A0C" w14:textId="6186F9A3" w:rsidR="006B4E06" w:rsidRPr="006B4E06" w:rsidRDefault="006B4E06" w:rsidP="006B4E0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4E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F8259A6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6B628EC" w14:textId="05D70CB0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(5,361)</w:t>
            </w:r>
          </w:p>
        </w:tc>
      </w:tr>
      <w:tr w:rsidR="006B4E06" w:rsidRPr="00104E8F" w14:paraId="740D8B6A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582E0C50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799B3512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4FF5D7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0970E26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E06A7DD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00629DE2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4F9D59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3544CA8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4E06" w:rsidRPr="00104E8F" w14:paraId="3946A6EC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46AA5F2A" w14:textId="77777777" w:rsidR="006B4E06" w:rsidRPr="00104E8F" w:rsidRDefault="006B4E06" w:rsidP="006B4E0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119944" w14:textId="04D4588C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51,711</w:t>
            </w:r>
          </w:p>
        </w:tc>
        <w:tc>
          <w:tcPr>
            <w:tcW w:w="272" w:type="dxa"/>
          </w:tcPr>
          <w:p w14:paraId="6B31725C" w14:textId="77777777" w:rsidR="006B4E06" w:rsidRPr="00104E8F" w:rsidRDefault="006B4E06" w:rsidP="006B4E0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2FD1726" w14:textId="32B18BB1" w:rsidR="006B4E06" w:rsidRPr="00D44D77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77">
              <w:rPr>
                <w:rFonts w:ascii="Angsana New" w:hAnsi="Angsana New"/>
                <w:b/>
                <w:bCs/>
                <w:sz w:val="30"/>
                <w:szCs w:val="30"/>
              </w:rPr>
              <w:t>(5,08</w:t>
            </w:r>
            <w:r w:rsidR="00D44D77" w:rsidRPr="00D44D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44D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226E0405" w14:textId="77777777" w:rsidR="006B4E06" w:rsidRPr="00D44D77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19CE6EA" w14:textId="651E4B56" w:rsidR="006B4E06" w:rsidRPr="00D44D77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77">
              <w:rPr>
                <w:rFonts w:ascii="Angsana New" w:hAnsi="Angsana New"/>
                <w:b/>
                <w:bCs/>
                <w:sz w:val="30"/>
                <w:szCs w:val="30"/>
              </w:rPr>
              <w:t>(2,38</w:t>
            </w:r>
            <w:r w:rsidR="00D44D77" w:rsidRPr="00D44D7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44D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2B539A91" w14:textId="77777777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15D7462" w14:textId="4CEA7D6A" w:rsidR="006B4E06" w:rsidRPr="00104E8F" w:rsidRDefault="006B4E06" w:rsidP="006B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44,240</w:t>
            </w:r>
          </w:p>
        </w:tc>
      </w:tr>
    </w:tbl>
    <w:p w14:paraId="667E84F9" w14:textId="77777777" w:rsidR="00B30C4A" w:rsidRPr="00104E8F" w:rsidRDefault="00B30C4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1EC02B1C" w14:textId="77777777" w:rsidR="00423BEF" w:rsidRPr="00104E8F" w:rsidRDefault="00423BEF">
      <w:r w:rsidRPr="00104E8F">
        <w:br w:type="page"/>
      </w:r>
    </w:p>
    <w:p w14:paraId="206B13E8" w14:textId="47D049E5" w:rsidR="00B30C4A" w:rsidRPr="00B46433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46433" w:rsidRPr="00104E8F" w14:paraId="6A6D820E" w14:textId="77777777" w:rsidTr="003F03B6">
        <w:trPr>
          <w:trHeight w:val="360"/>
        </w:trPr>
        <w:tc>
          <w:tcPr>
            <w:tcW w:w="3712" w:type="dxa"/>
          </w:tcPr>
          <w:p w14:paraId="26B624EF" w14:textId="77777777" w:rsidR="00B46433" w:rsidRPr="00104E8F" w:rsidRDefault="00B46433" w:rsidP="003F03B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34B3A27E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104E8F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46433" w:rsidRPr="00104E8F" w14:paraId="0FBE5A86" w14:textId="77777777" w:rsidTr="003F03B6">
        <w:trPr>
          <w:trHeight w:val="360"/>
        </w:trPr>
        <w:tc>
          <w:tcPr>
            <w:tcW w:w="3712" w:type="dxa"/>
          </w:tcPr>
          <w:p w14:paraId="06233B77" w14:textId="77777777" w:rsidR="00B46433" w:rsidRPr="00104E8F" w:rsidRDefault="00B46433" w:rsidP="003F03B6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10ACF8AF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6CD0ABE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13220B92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C228CC6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747F4C43" w14:textId="77777777" w:rsidR="00B46433" w:rsidRPr="00104E8F" w:rsidRDefault="00B46433" w:rsidP="003F03B6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529D995B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110B02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FE00220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46433" w:rsidRPr="00104E8F" w14:paraId="5D4F4A7F" w14:textId="77777777" w:rsidTr="003F03B6">
        <w:trPr>
          <w:trHeight w:val="360"/>
        </w:trPr>
        <w:tc>
          <w:tcPr>
            <w:tcW w:w="3712" w:type="dxa"/>
          </w:tcPr>
          <w:p w14:paraId="14A38972" w14:textId="77777777" w:rsidR="00B46433" w:rsidRPr="00104E8F" w:rsidRDefault="00B46433" w:rsidP="003F03B6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DC87D2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07535FFB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2495C7BF" w14:textId="77777777" w:rsidR="00B46433" w:rsidRPr="00104E8F" w:rsidRDefault="00B46433" w:rsidP="003F03B6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11CC0A2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6716BCF3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6E5B95A9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4A895700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11DB7657" w14:textId="77777777" w:rsidR="00B46433" w:rsidRPr="00104E8F" w:rsidRDefault="00B46433" w:rsidP="003F03B6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B57AB31" w14:textId="77777777" w:rsidR="00B46433" w:rsidRPr="00104E8F" w:rsidRDefault="00B46433" w:rsidP="003F03B6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B46433" w:rsidRPr="00104E8F" w14:paraId="38743E2D" w14:textId="77777777" w:rsidTr="003F03B6">
        <w:trPr>
          <w:trHeight w:val="360"/>
        </w:trPr>
        <w:tc>
          <w:tcPr>
            <w:tcW w:w="3712" w:type="dxa"/>
          </w:tcPr>
          <w:p w14:paraId="45E9BFDB" w14:textId="77777777" w:rsidR="00B46433" w:rsidRPr="00104E8F" w:rsidRDefault="00B46433" w:rsidP="003F03B6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3372069B" w14:textId="77777777" w:rsidR="00B46433" w:rsidRPr="00104E8F" w:rsidRDefault="00B46433" w:rsidP="003F03B6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6433" w:rsidRPr="00104E8F" w14:paraId="43C9DC2F" w14:textId="77777777" w:rsidTr="003F03B6">
        <w:trPr>
          <w:trHeight w:val="360"/>
        </w:trPr>
        <w:tc>
          <w:tcPr>
            <w:tcW w:w="3712" w:type="dxa"/>
          </w:tcPr>
          <w:p w14:paraId="5E822454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1B89E81" w14:textId="77777777" w:rsidR="00B46433" w:rsidRPr="00104E8F" w:rsidRDefault="00B46433" w:rsidP="003F03B6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2A59B98" w14:textId="77777777" w:rsidR="00B46433" w:rsidRPr="00104E8F" w:rsidRDefault="00B46433" w:rsidP="003F03B6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64F032B" w14:textId="77777777" w:rsidR="00B46433" w:rsidRPr="00104E8F" w:rsidRDefault="00B46433" w:rsidP="003F03B6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0394025" w14:textId="77777777" w:rsidR="00B46433" w:rsidRPr="00104E8F" w:rsidRDefault="00B46433" w:rsidP="003F03B6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F5E95C5" w14:textId="77777777" w:rsidR="00B46433" w:rsidRPr="00104E8F" w:rsidRDefault="00B46433" w:rsidP="003F03B6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AA48798" w14:textId="77777777" w:rsidR="00B46433" w:rsidRPr="00104E8F" w:rsidRDefault="00B46433" w:rsidP="003F03B6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4F2DB0A" w14:textId="77777777" w:rsidR="00B46433" w:rsidRPr="00104E8F" w:rsidRDefault="00B46433" w:rsidP="003F03B6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46433" w:rsidRPr="00104E8F" w14:paraId="79E0B1CA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3210D0D7" w14:textId="77777777" w:rsidR="00B46433" w:rsidRPr="00104E8F" w:rsidRDefault="00B46433" w:rsidP="003F03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6" w:type="dxa"/>
          </w:tcPr>
          <w:p w14:paraId="4A2892C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272" w:type="dxa"/>
          </w:tcPr>
          <w:p w14:paraId="1194ECB6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949CFF8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  <w:tc>
          <w:tcPr>
            <w:tcW w:w="241" w:type="dxa"/>
            <w:gridSpan w:val="2"/>
          </w:tcPr>
          <w:p w14:paraId="3FBC2C5E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0FEF2BB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FB2CEF1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9B9D9AE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</w:tr>
      <w:tr w:rsidR="00B46433" w:rsidRPr="00104E8F" w14:paraId="4F2326DB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3C117A75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0593BFE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  <w:tc>
          <w:tcPr>
            <w:tcW w:w="272" w:type="dxa"/>
          </w:tcPr>
          <w:p w14:paraId="103511BA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EF5D121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(7,204)</w:t>
            </w:r>
          </w:p>
        </w:tc>
        <w:tc>
          <w:tcPr>
            <w:tcW w:w="241" w:type="dxa"/>
            <w:gridSpan w:val="2"/>
          </w:tcPr>
          <w:p w14:paraId="1764C08C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F3B815F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8DECA10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FABCA1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</w:tr>
      <w:tr w:rsidR="00B46433" w:rsidRPr="00104E8F" w14:paraId="6EBAEB63" w14:textId="77777777" w:rsidTr="003F03B6">
        <w:trPr>
          <w:trHeight w:val="360"/>
        </w:trPr>
        <w:tc>
          <w:tcPr>
            <w:tcW w:w="3712" w:type="dxa"/>
          </w:tcPr>
          <w:p w14:paraId="12968C82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4990EC0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ED7A614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20B2E4C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61FBFC23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B04C573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117947C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A82C5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B46433" w:rsidRPr="00104E8F" w14:paraId="2961BD41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13E51B9F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5761508B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38,123</w:t>
            </w:r>
          </w:p>
        </w:tc>
        <w:tc>
          <w:tcPr>
            <w:tcW w:w="272" w:type="dxa"/>
          </w:tcPr>
          <w:p w14:paraId="4B5BBDA9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987DC15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41" w:type="dxa"/>
            <w:gridSpan w:val="2"/>
          </w:tcPr>
          <w:p w14:paraId="0C12C36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6DE5174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9E7BA96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9EDF877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38,501</w:t>
            </w:r>
          </w:p>
        </w:tc>
      </w:tr>
      <w:tr w:rsidR="00B46433" w:rsidRPr="00104E8F" w14:paraId="3D41D92B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25A64028" w14:textId="77777777" w:rsidR="00B46433" w:rsidRPr="00104E8F" w:rsidRDefault="00B46433" w:rsidP="003F03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ที่ยังไม่เกิดขึ้นจริงในสัญญา</w:t>
            </w:r>
          </w:p>
        </w:tc>
        <w:tc>
          <w:tcPr>
            <w:tcW w:w="1176" w:type="dxa"/>
          </w:tcPr>
          <w:p w14:paraId="75F7F454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4652464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731DD20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EFD1BCC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202EA9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0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0AAE328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6D96699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33" w:rsidRPr="00104E8F" w14:paraId="778D9A2D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22351B71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</w:rPr>
              <w:t xml:space="preserve"> 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</w:tcPr>
          <w:p w14:paraId="6A6A8934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141E70DA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EDC1051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41" w:type="dxa"/>
            <w:gridSpan w:val="2"/>
          </w:tcPr>
          <w:p w14:paraId="0B6AEB51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FD22785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C42C96B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935FF3E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433" w:rsidRPr="00104E8F" w14:paraId="0BD65BC1" w14:textId="77777777" w:rsidTr="003F03B6">
        <w:trPr>
          <w:trHeight w:val="360"/>
        </w:trPr>
        <w:tc>
          <w:tcPr>
            <w:tcW w:w="3712" w:type="dxa"/>
            <w:vAlign w:val="center"/>
          </w:tcPr>
          <w:p w14:paraId="0E60BA72" w14:textId="77777777" w:rsidR="00B46433" w:rsidRPr="00104E8F" w:rsidRDefault="00B46433" w:rsidP="003F03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2FDD51E6" w14:textId="77777777" w:rsidR="00B46433" w:rsidRPr="00104E8F" w:rsidRDefault="00B46433" w:rsidP="003F03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การทำสัญญา</w:t>
            </w:r>
          </w:p>
        </w:tc>
        <w:tc>
          <w:tcPr>
            <w:tcW w:w="1176" w:type="dxa"/>
          </w:tcPr>
          <w:p w14:paraId="589BBE05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9D59B0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889B9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6B84A8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7112D4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1" w:type="dxa"/>
            <w:gridSpan w:val="2"/>
          </w:tcPr>
          <w:p w14:paraId="690415F9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CCBEF69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16AC75F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135A6D8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24E95D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B46433" w:rsidRPr="00104E8F" w14:paraId="3A79EF76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398AB303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90240E6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64,624</w:t>
            </w:r>
          </w:p>
        </w:tc>
        <w:tc>
          <w:tcPr>
            <w:tcW w:w="272" w:type="dxa"/>
          </w:tcPr>
          <w:p w14:paraId="068083FC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B541884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(7,506)</w:t>
            </w:r>
          </w:p>
        </w:tc>
        <w:tc>
          <w:tcPr>
            <w:tcW w:w="241" w:type="dxa"/>
            <w:gridSpan w:val="2"/>
          </w:tcPr>
          <w:p w14:paraId="343D3BB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9E647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E740E1A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54DF34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57,118</w:t>
            </w:r>
          </w:p>
        </w:tc>
      </w:tr>
      <w:tr w:rsidR="00B46433" w:rsidRPr="00104E8F" w14:paraId="1D97233D" w14:textId="77777777" w:rsidTr="003F03B6">
        <w:trPr>
          <w:trHeight w:val="360"/>
        </w:trPr>
        <w:tc>
          <w:tcPr>
            <w:tcW w:w="3712" w:type="dxa"/>
          </w:tcPr>
          <w:p w14:paraId="72E45C74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DBBBF2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6A051E4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F72902A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9116A28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C2264A4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E7B8E78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5154F7D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33" w:rsidRPr="00104E8F" w14:paraId="4E372E41" w14:textId="77777777" w:rsidTr="003F03B6">
        <w:trPr>
          <w:trHeight w:val="360"/>
        </w:trPr>
        <w:tc>
          <w:tcPr>
            <w:tcW w:w="3712" w:type="dxa"/>
          </w:tcPr>
          <w:p w14:paraId="4A2F90CF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1DD3312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A10E0AF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48872AB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1A3BC7A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824A3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E652AA4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21D00D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33" w:rsidRPr="00104E8F" w14:paraId="23B074CD" w14:textId="77777777" w:rsidTr="003F03B6">
        <w:trPr>
          <w:trHeight w:val="360"/>
        </w:trPr>
        <w:tc>
          <w:tcPr>
            <w:tcW w:w="3712" w:type="dxa"/>
          </w:tcPr>
          <w:p w14:paraId="35F661E9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4816E98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72" w:type="dxa"/>
          </w:tcPr>
          <w:p w14:paraId="3208ED1B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7CE639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41" w:type="dxa"/>
            <w:gridSpan w:val="2"/>
          </w:tcPr>
          <w:p w14:paraId="2198E224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12832DC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33C2BD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2C2BBE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(5,183)</w:t>
            </w:r>
          </w:p>
        </w:tc>
      </w:tr>
      <w:tr w:rsidR="00B46433" w:rsidRPr="00104E8F" w14:paraId="3FF752C8" w14:textId="77777777" w:rsidTr="003F03B6">
        <w:trPr>
          <w:trHeight w:val="360"/>
        </w:trPr>
        <w:tc>
          <w:tcPr>
            <w:tcW w:w="3712" w:type="dxa"/>
          </w:tcPr>
          <w:p w14:paraId="437DA00F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45723325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0E829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E773EF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FB6796C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65CDDDA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3B7E830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15333C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33" w:rsidRPr="00104E8F" w14:paraId="64598B78" w14:textId="77777777" w:rsidTr="003F03B6">
        <w:trPr>
          <w:trHeight w:val="360"/>
        </w:trPr>
        <w:tc>
          <w:tcPr>
            <w:tcW w:w="3712" w:type="dxa"/>
          </w:tcPr>
          <w:p w14:paraId="0E2FA08B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42EBED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05B85B0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2246D07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41" w:type="dxa"/>
            <w:gridSpan w:val="2"/>
          </w:tcPr>
          <w:p w14:paraId="7A77994E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941379A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5FEE8EF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F3AF870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B46433" w:rsidRPr="00104E8F" w14:paraId="7589F608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5A486FEE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7FAE889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  <w:tc>
          <w:tcPr>
            <w:tcW w:w="272" w:type="dxa"/>
          </w:tcPr>
          <w:p w14:paraId="5FB798E6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719430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41" w:type="dxa"/>
            <w:gridSpan w:val="2"/>
          </w:tcPr>
          <w:p w14:paraId="1D4EA6BE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F8E6D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5E7EFC6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DE6424B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(5,407)</w:t>
            </w:r>
          </w:p>
        </w:tc>
      </w:tr>
      <w:tr w:rsidR="00B46433" w:rsidRPr="00104E8F" w14:paraId="4329394A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48B0995A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39F7E2B2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5C087B3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7622D157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0C5E56D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32FF52F3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81E11A4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497807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6433" w:rsidRPr="00104E8F" w14:paraId="3413B988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1F87ABB8" w14:textId="77777777" w:rsidR="00B46433" w:rsidRPr="00104E8F" w:rsidRDefault="00B46433" w:rsidP="003F03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2D37189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58,679</w:t>
            </w:r>
          </w:p>
        </w:tc>
        <w:tc>
          <w:tcPr>
            <w:tcW w:w="272" w:type="dxa"/>
          </w:tcPr>
          <w:p w14:paraId="74B75761" w14:textId="77777777" w:rsidR="00B46433" w:rsidRPr="00104E8F" w:rsidRDefault="00B46433" w:rsidP="003F03B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38A0106F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(6,968)</w:t>
            </w:r>
          </w:p>
        </w:tc>
        <w:tc>
          <w:tcPr>
            <w:tcW w:w="241" w:type="dxa"/>
            <w:gridSpan w:val="2"/>
          </w:tcPr>
          <w:p w14:paraId="6FA35740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685725CA" w14:textId="77777777" w:rsidR="00B46433" w:rsidRPr="00104E8F" w:rsidRDefault="00B46433" w:rsidP="003F03B6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25193D1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3EA0A62C" w14:textId="77777777" w:rsidR="00B46433" w:rsidRPr="00104E8F" w:rsidRDefault="00B46433" w:rsidP="003F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51,711</w:t>
            </w:r>
          </w:p>
        </w:tc>
      </w:tr>
    </w:tbl>
    <w:p w14:paraId="0A1E8198" w14:textId="4F5E5DFD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88E78" w14:textId="648E9072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73ABFD" w14:textId="77777777" w:rsidR="003F03B6" w:rsidRDefault="003F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6E75C49" w14:textId="26A6AE26" w:rsidR="00B30C4A" w:rsidRPr="00104E8F" w:rsidRDefault="00B30C4A" w:rsidP="003F03B6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สินทรัพย์ภาษีเงินได้รอการตัดบัญชีที่ยัง</w:t>
      </w:r>
      <w:r w:rsidRPr="00104E8F">
        <w:rPr>
          <w:rFonts w:ascii="Angsana New" w:hAnsi="Angsana New" w:hint="cs"/>
          <w:sz w:val="30"/>
          <w:szCs w:val="30"/>
          <w:cs/>
        </w:rPr>
        <w:t>ไม่</w:t>
      </w:r>
      <w:r w:rsidRPr="00104E8F">
        <w:rPr>
          <w:rFonts w:ascii="Angsana New" w:hAnsi="Angsana New"/>
          <w:sz w:val="30"/>
          <w:szCs w:val="30"/>
          <w:cs/>
        </w:rPr>
        <w:t>ได้รับรู้เกิดจากรายการดังต่อไปนี้</w:t>
      </w:r>
    </w:p>
    <w:p w14:paraId="34CC2E6B" w14:textId="77777777" w:rsidR="00B30C4A" w:rsidRPr="00104E8F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6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59"/>
        <w:gridCol w:w="236"/>
        <w:gridCol w:w="1144"/>
        <w:gridCol w:w="268"/>
        <w:gridCol w:w="1229"/>
      </w:tblGrid>
      <w:tr w:rsidR="00B30C4A" w:rsidRPr="00104E8F" w14:paraId="0A862419" w14:textId="77777777" w:rsidTr="003F03B6">
        <w:trPr>
          <w:trHeight w:val="360"/>
        </w:trPr>
        <w:tc>
          <w:tcPr>
            <w:tcW w:w="3870" w:type="dxa"/>
          </w:tcPr>
          <w:p w14:paraId="181D86CE" w14:textId="77777777" w:rsidR="00B30C4A" w:rsidRPr="00104E8F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3FC94EB3" w14:textId="77777777" w:rsidR="00B30C4A" w:rsidRPr="00104E8F" w:rsidRDefault="00B30C4A" w:rsidP="0007719E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DCF5E8" w14:textId="77777777" w:rsidR="00B30C4A" w:rsidRPr="00104E8F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FD286B2" w14:textId="77777777" w:rsidR="00B30C4A" w:rsidRPr="00104E8F" w:rsidRDefault="00B30C4A" w:rsidP="000771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F6F" w:rsidRPr="00104E8F" w14:paraId="3261F3C1" w14:textId="77777777" w:rsidTr="0054458A">
        <w:trPr>
          <w:trHeight w:val="360"/>
        </w:trPr>
        <w:tc>
          <w:tcPr>
            <w:tcW w:w="3870" w:type="dxa"/>
          </w:tcPr>
          <w:p w14:paraId="572386DB" w14:textId="77777777" w:rsidR="00360F6F" w:rsidRPr="00104E8F" w:rsidRDefault="00360F6F" w:rsidP="00360F6F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F96D1C" w14:textId="65958637" w:rsidR="00360F6F" w:rsidRPr="00104E8F" w:rsidRDefault="00360F6F" w:rsidP="00360F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B6DB6" w14:textId="77777777" w:rsidR="00360F6F" w:rsidRPr="00104E8F" w:rsidRDefault="00360F6F" w:rsidP="00360F6F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40CD534" w14:textId="33F87670" w:rsidR="00360F6F" w:rsidRPr="00104E8F" w:rsidRDefault="00360F6F" w:rsidP="00360F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B5C0FEC" w14:textId="77777777" w:rsidR="00360F6F" w:rsidRPr="00104E8F" w:rsidRDefault="00360F6F" w:rsidP="00360F6F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5DB9719" w14:textId="1DB41FCD" w:rsidR="00360F6F" w:rsidRPr="00104E8F" w:rsidRDefault="00360F6F" w:rsidP="00360F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4403CB3" w14:textId="77777777" w:rsidR="00360F6F" w:rsidRPr="00104E8F" w:rsidRDefault="00360F6F" w:rsidP="00360F6F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F6575B8" w14:textId="5C927625" w:rsidR="00360F6F" w:rsidRPr="00104E8F" w:rsidRDefault="00360F6F" w:rsidP="00360F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4A" w:rsidRPr="00104E8F" w14:paraId="7A29F897" w14:textId="77777777" w:rsidTr="003F03B6">
        <w:trPr>
          <w:trHeight w:val="360"/>
        </w:trPr>
        <w:tc>
          <w:tcPr>
            <w:tcW w:w="3870" w:type="dxa"/>
          </w:tcPr>
          <w:p w14:paraId="72D0F9C5" w14:textId="77777777" w:rsidR="00B30C4A" w:rsidRPr="00104E8F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560ADF6B" w14:textId="77777777" w:rsidR="00B30C4A" w:rsidRPr="00104E8F" w:rsidRDefault="00B30C4A" w:rsidP="0007719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A2A" w:rsidRPr="00104E8F" w14:paraId="363A233E" w14:textId="77777777" w:rsidTr="0054458A">
        <w:trPr>
          <w:trHeight w:val="360"/>
        </w:trPr>
        <w:tc>
          <w:tcPr>
            <w:tcW w:w="3870" w:type="dxa"/>
          </w:tcPr>
          <w:p w14:paraId="31D120BA" w14:textId="581F3E53" w:rsidR="00001A2A" w:rsidRPr="00104E8F" w:rsidRDefault="00001A2A" w:rsidP="00001A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409585" w14:textId="77777777" w:rsidR="00001A2A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E141CF" w14:textId="41A6E233" w:rsidR="00001A2A" w:rsidRPr="00104E8F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2A66B8D" w14:textId="77777777" w:rsidR="00001A2A" w:rsidRPr="00104E8F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68B7DCD5" w14:textId="77777777" w:rsidR="00001A2A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78F9C2" w14:textId="5AB4E4BC" w:rsidR="00001A2A" w:rsidRPr="00104E8F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14:paraId="2D1252C8" w14:textId="77777777" w:rsidR="00001A2A" w:rsidRPr="00104E8F" w:rsidRDefault="00001A2A" w:rsidP="00001A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3B3E8D6B" w14:textId="77777777" w:rsidR="00001A2A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FE8B30" w14:textId="709FBDBA" w:rsidR="00001A2A" w:rsidRPr="00104E8F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14:paraId="6A2E83AE" w14:textId="77777777" w:rsidR="00001A2A" w:rsidRPr="00104E8F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23B2A36E" w14:textId="77777777" w:rsidR="00001A2A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7EA2D9" w14:textId="69C41DA8" w:rsidR="00001A2A" w:rsidRPr="00104E8F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</w:tr>
    </w:tbl>
    <w:p w14:paraId="6708F3AF" w14:textId="77777777" w:rsidR="00B85399" w:rsidRPr="00104E8F" w:rsidRDefault="00B85399" w:rsidP="00B8539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66D524" w14:textId="5BA9184F" w:rsidR="008E5D3E" w:rsidRDefault="000E122B" w:rsidP="004C0506">
      <w:pPr>
        <w:pStyle w:val="Heading1"/>
        <w:numPr>
          <w:ilvl w:val="0"/>
          <w:numId w:val="23"/>
        </w:numPr>
        <w:tabs>
          <w:tab w:val="left" w:pos="630"/>
        </w:tabs>
        <w:ind w:hanging="540"/>
        <w:rPr>
          <w:szCs w:val="30"/>
        </w:rPr>
      </w:pPr>
      <w:r w:rsidRPr="00104E8F">
        <w:rPr>
          <w:rFonts w:hint="cs"/>
          <w:szCs w:val="30"/>
          <w:cs/>
        </w:rPr>
        <w:t>กำไร</w:t>
      </w:r>
      <w:r w:rsidR="008E5D3E" w:rsidRPr="00104E8F">
        <w:rPr>
          <w:szCs w:val="30"/>
          <w:cs/>
        </w:rPr>
        <w:t>ต่อหุ้น</w:t>
      </w:r>
      <w:r w:rsidR="00767484" w:rsidRPr="00104E8F">
        <w:rPr>
          <w:szCs w:val="30"/>
          <w:cs/>
        </w:rPr>
        <w:t>ขั้นพื้นฐาน</w:t>
      </w:r>
    </w:p>
    <w:p w14:paraId="0116756E" w14:textId="55A3B18F" w:rsidR="00730EB0" w:rsidRDefault="00730EB0" w:rsidP="00730EB0"/>
    <w:p w14:paraId="364D04A3" w14:textId="48B6F367" w:rsidR="00730EB0" w:rsidRPr="009F1A33" w:rsidRDefault="00730EB0" w:rsidP="00730EB0">
      <w:pPr>
        <w:spacing w:line="240" w:lineRule="auto"/>
        <w:ind w:left="540" w:right="-10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1A3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  <w:r w:rsidRPr="009F1A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B67B295" w14:textId="77777777" w:rsidR="009F1A33" w:rsidRDefault="009F1A33" w:rsidP="00730EB0">
      <w:pPr>
        <w:rPr>
          <w:rFonts w:asciiTheme="majorBidi" w:hAnsiTheme="majorBidi" w:cstheme="majorBidi"/>
          <w:b/>
          <w:sz w:val="28"/>
          <w:szCs w:val="28"/>
          <w:highlight w:val="cyan"/>
        </w:rPr>
      </w:pPr>
    </w:p>
    <w:p w14:paraId="03DFA86D" w14:textId="0E2B3E54" w:rsidR="00730EB0" w:rsidRPr="009F1A33" w:rsidRDefault="00730EB0" w:rsidP="009F1A33">
      <w:pPr>
        <w:ind w:left="540"/>
        <w:jc w:val="thaiDistribute"/>
        <w:rPr>
          <w:sz w:val="30"/>
          <w:szCs w:val="30"/>
          <w:cs/>
        </w:rPr>
      </w:pPr>
      <w:r w:rsidRPr="009F1A33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9F1A33" w:rsidRPr="009F1A33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9F1A33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70BBB31" w14:textId="77777777" w:rsidR="00423BEF" w:rsidRPr="00104E8F" w:rsidRDefault="00423BEF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104E8F" w14:paraId="2DE14288" w14:textId="77777777" w:rsidTr="00DA5527">
        <w:trPr>
          <w:trHeight w:val="346"/>
        </w:trPr>
        <w:tc>
          <w:tcPr>
            <w:tcW w:w="4590" w:type="dxa"/>
          </w:tcPr>
          <w:p w14:paraId="78191D0A" w14:textId="0ECF0C4D" w:rsidR="008E5D3E" w:rsidRPr="00104E8F" w:rsidRDefault="001908F1" w:rsidP="00FE304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04E8F">
              <w:rPr>
                <w:rFonts w:asciiTheme="majorBidi" w:hAnsiTheme="majorBidi" w:cstheme="majorBidi"/>
                <w:cs/>
              </w:rPr>
              <w:br w:type="page"/>
            </w:r>
            <w:r w:rsidR="00FE3044" w:rsidRPr="00104E8F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กำไร</w:t>
            </w:r>
            <w:r w:rsidR="00D23C67" w:rsidRPr="00104E8F">
              <w:rPr>
                <w:rFonts w:asciiTheme="majorBidi" w:eastAsia="Cordia New" w:hAnsiTheme="majorBidi" w:cstheme="majorBidi" w:hint="cs"/>
                <w:b/>
                <w:bCs/>
                <w:i/>
                <w:iCs/>
                <w:snapToGrid w:val="0"/>
                <w:cs/>
                <w:lang w:eastAsia="th-TH"/>
              </w:rPr>
              <w:t>ขาดทุน</w:t>
            </w:r>
            <w:r w:rsidR="00FE3044" w:rsidRPr="00104E8F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ที่เป็นส่วนของผู้ถือหุ้นสามัญ</w:t>
            </w:r>
            <w:r w:rsidR="00FE3044" w:rsidRPr="00104E8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</w:t>
            </w:r>
          </w:p>
        </w:tc>
        <w:tc>
          <w:tcPr>
            <w:tcW w:w="2313" w:type="dxa"/>
            <w:gridSpan w:val="3"/>
          </w:tcPr>
          <w:p w14:paraId="767C0B74" w14:textId="77777777" w:rsidR="008E5D3E" w:rsidRPr="00104E8F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0670A" w14:textId="77777777" w:rsidR="008E5D3E" w:rsidRPr="00104E8F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490DB4E3" w14:textId="77777777" w:rsidR="008E5D3E" w:rsidRPr="00104E8F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F6F" w:rsidRPr="00104E8F" w14:paraId="689416FC" w14:textId="77777777" w:rsidTr="00DA5527">
        <w:trPr>
          <w:trHeight w:val="346"/>
        </w:trPr>
        <w:tc>
          <w:tcPr>
            <w:tcW w:w="4590" w:type="dxa"/>
          </w:tcPr>
          <w:p w14:paraId="35C21B9F" w14:textId="77777777" w:rsidR="00360F6F" w:rsidRPr="00104E8F" w:rsidRDefault="00360F6F" w:rsidP="00360F6F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230" w:right="-43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AA6FC9" w14:textId="68F1F0A2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F8F67BC" w14:textId="77777777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8B5890" w14:textId="12D93651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BD147CD" w14:textId="77777777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BC8C38" w14:textId="14E164EC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A5C06DA" w14:textId="77777777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277FB01D" w14:textId="081000F2" w:rsidR="00360F6F" w:rsidRPr="00104E8F" w:rsidRDefault="00360F6F" w:rsidP="00360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7984" w:rsidRPr="00104E8F" w14:paraId="7BBD48A7" w14:textId="77777777" w:rsidTr="00DA5527">
        <w:trPr>
          <w:trHeight w:val="346"/>
        </w:trPr>
        <w:tc>
          <w:tcPr>
            <w:tcW w:w="4590" w:type="dxa"/>
          </w:tcPr>
          <w:p w14:paraId="1442A235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5B558ADE" w14:textId="77777777" w:rsidR="00517984" w:rsidRPr="00104E8F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360F6F" w:rsidRPr="00104E8F" w14:paraId="6CF42162" w14:textId="77777777" w:rsidTr="00DA5527">
        <w:trPr>
          <w:trHeight w:val="346"/>
        </w:trPr>
        <w:tc>
          <w:tcPr>
            <w:tcW w:w="4590" w:type="dxa"/>
            <w:vAlign w:val="bottom"/>
          </w:tcPr>
          <w:p w14:paraId="27991EFD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</w:tabs>
              <w:ind w:left="230" w:right="-43" w:hanging="2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กำไรที่เป็นส่วนของผู้ถือหุ้นสามัญของบริษัท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C92C05" w14:textId="45F6D765" w:rsidR="00360F6F" w:rsidRPr="00104E8F" w:rsidRDefault="00BF2BE3" w:rsidP="00360F6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153,701</w:t>
            </w:r>
          </w:p>
        </w:tc>
        <w:tc>
          <w:tcPr>
            <w:tcW w:w="243" w:type="dxa"/>
            <w:vAlign w:val="bottom"/>
          </w:tcPr>
          <w:p w14:paraId="11AA5CDD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6226D6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11B8CA9" w14:textId="2878A3C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247,158</w:t>
            </w:r>
          </w:p>
        </w:tc>
        <w:tc>
          <w:tcPr>
            <w:tcW w:w="236" w:type="dxa"/>
            <w:vAlign w:val="bottom"/>
          </w:tcPr>
          <w:p w14:paraId="68EFEE2F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7F95C673" w14:textId="73842DB5" w:rsidR="00360F6F" w:rsidRPr="00104E8F" w:rsidRDefault="00BF2BE3" w:rsidP="00360F6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147,661</w:t>
            </w:r>
          </w:p>
        </w:tc>
        <w:tc>
          <w:tcPr>
            <w:tcW w:w="241" w:type="dxa"/>
            <w:vAlign w:val="bottom"/>
          </w:tcPr>
          <w:p w14:paraId="2FEB3093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A86DD1A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4F31833" w14:textId="62DCFE3E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243,509</w:t>
            </w:r>
          </w:p>
        </w:tc>
      </w:tr>
      <w:tr w:rsidR="00360F6F" w:rsidRPr="00104E8F" w14:paraId="0D61685F" w14:textId="77777777" w:rsidTr="00DA5527">
        <w:trPr>
          <w:trHeight w:val="346"/>
        </w:trPr>
        <w:tc>
          <w:tcPr>
            <w:tcW w:w="4590" w:type="dxa"/>
          </w:tcPr>
          <w:p w14:paraId="6CB1AA07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4D171" w14:textId="793E9748" w:rsidR="00360F6F" w:rsidRPr="00104E8F" w:rsidRDefault="00BF2BE3" w:rsidP="00360F6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14:paraId="5D73C27A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F8A7D9" w14:textId="42C1E5AE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14:paraId="2A4C0E65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D0F502" w14:textId="3AEE575C" w:rsidR="00360F6F" w:rsidRPr="00104E8F" w:rsidRDefault="00BF2BE3" w:rsidP="00360F6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14:paraId="65543008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9C388BB" w14:textId="071985D8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360F6F" w:rsidRPr="00104E8F" w14:paraId="3020A611" w14:textId="77777777" w:rsidTr="00DA5527">
        <w:trPr>
          <w:trHeight w:val="346"/>
        </w:trPr>
        <w:tc>
          <w:tcPr>
            <w:tcW w:w="4590" w:type="dxa"/>
          </w:tcPr>
          <w:p w14:paraId="6CEDB058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9303C5" w14:textId="51EE9CEA" w:rsidR="00360F6F" w:rsidRPr="00104E8F" w:rsidRDefault="00BF2BE3" w:rsidP="00360F6F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0.47</w:t>
            </w:r>
          </w:p>
        </w:tc>
        <w:tc>
          <w:tcPr>
            <w:tcW w:w="243" w:type="dxa"/>
          </w:tcPr>
          <w:p w14:paraId="24049AAC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E86EF" w14:textId="29D9F3F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513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0.75</w:t>
            </w:r>
          </w:p>
        </w:tc>
        <w:tc>
          <w:tcPr>
            <w:tcW w:w="236" w:type="dxa"/>
          </w:tcPr>
          <w:p w14:paraId="457B5F7B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0AD7AA" w14:textId="24E9F9D7" w:rsidR="00360F6F" w:rsidRPr="00104E8F" w:rsidRDefault="00BF2BE3" w:rsidP="00360F6F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0.45</w:t>
            </w:r>
          </w:p>
        </w:tc>
        <w:tc>
          <w:tcPr>
            <w:tcW w:w="241" w:type="dxa"/>
          </w:tcPr>
          <w:p w14:paraId="20005067" w14:textId="77777777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719495F" w14:textId="528CB5D9" w:rsidR="00360F6F" w:rsidRPr="00104E8F" w:rsidRDefault="00360F6F" w:rsidP="00360F6F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0.74</w:t>
            </w:r>
          </w:p>
        </w:tc>
      </w:tr>
    </w:tbl>
    <w:p w14:paraId="4964B95C" w14:textId="77777777" w:rsidR="00B85399" w:rsidRPr="00104E8F" w:rsidRDefault="00B85399" w:rsidP="00B8539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3BBC9D" w14:textId="74BF8E9A" w:rsidR="00DB31A7" w:rsidRPr="00104E8F" w:rsidRDefault="00DB31A7" w:rsidP="00DB31A7"/>
    <w:p w14:paraId="73CEAA4B" w14:textId="5A68054B" w:rsidR="00DB31A7" w:rsidRPr="00104E8F" w:rsidRDefault="00DB31A7" w:rsidP="00DB31A7"/>
    <w:p w14:paraId="639FE66F" w14:textId="08582883" w:rsidR="00DB31A7" w:rsidRPr="00104E8F" w:rsidRDefault="00DB31A7" w:rsidP="00DB31A7"/>
    <w:p w14:paraId="3916EA8E" w14:textId="3F310F92" w:rsidR="00DB31A7" w:rsidRPr="00104E8F" w:rsidRDefault="00DB31A7" w:rsidP="00DB31A7"/>
    <w:p w14:paraId="582F208A" w14:textId="2300396F" w:rsidR="00DB31A7" w:rsidRPr="00104E8F" w:rsidRDefault="00DB31A7" w:rsidP="00DB31A7"/>
    <w:p w14:paraId="5AA80EFF" w14:textId="7C5424E6" w:rsidR="00DB31A7" w:rsidRPr="00104E8F" w:rsidRDefault="00DB31A7" w:rsidP="00DB31A7"/>
    <w:p w14:paraId="43188AB5" w14:textId="6ADECD07" w:rsidR="00DB31A7" w:rsidRDefault="00DB31A7" w:rsidP="00DB31A7"/>
    <w:p w14:paraId="006C879F" w14:textId="5E9B9ED3" w:rsidR="00BF2BE3" w:rsidRDefault="00BF2BE3" w:rsidP="00DB31A7"/>
    <w:p w14:paraId="1328EA1C" w14:textId="23A9F0DE" w:rsidR="00BF2BE3" w:rsidRDefault="00BF2BE3" w:rsidP="00DB31A7"/>
    <w:p w14:paraId="498A2D12" w14:textId="77777777" w:rsidR="00BF2BE3" w:rsidRPr="00104E8F" w:rsidRDefault="00BF2BE3" w:rsidP="00DB31A7"/>
    <w:p w14:paraId="2B2F9799" w14:textId="5BD78D71" w:rsidR="00DB31A7" w:rsidRPr="00104E8F" w:rsidRDefault="00DB31A7" w:rsidP="00DB31A7"/>
    <w:p w14:paraId="7759FF1D" w14:textId="34390987" w:rsidR="00DB31A7" w:rsidRPr="00104E8F" w:rsidRDefault="00DB31A7" w:rsidP="00DB31A7"/>
    <w:p w14:paraId="0B2F401C" w14:textId="2EBB3143" w:rsidR="00DE6EA3" w:rsidRPr="00104E8F" w:rsidRDefault="00DE6EA3" w:rsidP="00DB31A7"/>
    <w:p w14:paraId="5E5DAEEE" w14:textId="77777777" w:rsidR="00DE6EA3" w:rsidRPr="00104E8F" w:rsidRDefault="00DE6EA3" w:rsidP="00DB31A7"/>
    <w:p w14:paraId="759B1EE6" w14:textId="77777777" w:rsidR="00014212" w:rsidRPr="00104E8F" w:rsidRDefault="00014212" w:rsidP="004C0506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szCs w:val="30"/>
          <w:cs/>
        </w:rPr>
        <w:lastRenderedPageBreak/>
        <w:t>เงินปันผล</w:t>
      </w:r>
    </w:p>
    <w:p w14:paraId="3FF01ED1" w14:textId="77777777" w:rsidR="000500EF" w:rsidRPr="00104E8F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500EF" w:rsidRPr="00104E8F" w14:paraId="053A792F" w14:textId="77777777" w:rsidTr="0087713D">
        <w:tc>
          <w:tcPr>
            <w:tcW w:w="2808" w:type="dxa"/>
            <w:shd w:val="clear" w:color="auto" w:fill="auto"/>
            <w:vAlign w:val="bottom"/>
          </w:tcPr>
          <w:p w14:paraId="79DB1402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9B99FE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6F9C7C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4D31A84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CE8CA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16B2EA6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98905" w14:textId="77777777" w:rsidR="000500EF" w:rsidRPr="00104E8F" w:rsidDel="00D43E7A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500EF" w:rsidRPr="00104E8F" w14:paraId="477ED222" w14:textId="77777777" w:rsidTr="0087713D">
        <w:tc>
          <w:tcPr>
            <w:tcW w:w="2808" w:type="dxa"/>
            <w:shd w:val="clear" w:color="auto" w:fill="auto"/>
          </w:tcPr>
          <w:p w14:paraId="2F47B6EC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D415413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E433CA8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7AFEA0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D873B3C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8310F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0EF" w:rsidRPr="00104E8F" w14:paraId="7FF4131A" w14:textId="77777777" w:rsidTr="0087713D">
        <w:tc>
          <w:tcPr>
            <w:tcW w:w="2808" w:type="dxa"/>
            <w:shd w:val="clear" w:color="auto" w:fill="auto"/>
          </w:tcPr>
          <w:p w14:paraId="67503957" w14:textId="1398CD3D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360F6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0BB4BA64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F5F4481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D3C8D9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D31AD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F7BC00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4BB" w:rsidRPr="00104E8F" w14:paraId="3DD5C244" w14:textId="77777777" w:rsidTr="0087713D">
        <w:tc>
          <w:tcPr>
            <w:tcW w:w="2808" w:type="dxa"/>
            <w:shd w:val="clear" w:color="auto" w:fill="auto"/>
          </w:tcPr>
          <w:p w14:paraId="518DDB1C" w14:textId="553C2FCA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60F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4A1B9504" w14:textId="783A6F3C" w:rsidR="00E024BB" w:rsidRPr="00104E8F" w:rsidRDefault="00D76449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="00E024BB" w:rsidRPr="00104E8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E024BB"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024BB"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360F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F309E1C" w14:textId="14B78D6D" w:rsidR="00E024BB" w:rsidRPr="00104E8F" w:rsidRDefault="00D76449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E024BB"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24BB" w:rsidRPr="00104E8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E024BB"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024BB"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360F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E61FA" w14:textId="1E218916" w:rsidR="00E024BB" w:rsidRPr="00104E8F" w:rsidRDefault="00D76449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0" w:type="dxa"/>
            <w:shd w:val="clear" w:color="auto" w:fill="auto"/>
          </w:tcPr>
          <w:p w14:paraId="39718A70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8C3A0" w14:textId="4BDBE0F9" w:rsidR="00E024BB" w:rsidRPr="00104E8F" w:rsidRDefault="00D76449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82.5</w:t>
            </w:r>
            <w:r w:rsidR="0014450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024BB" w:rsidRPr="00104E8F" w14:paraId="085739DA" w14:textId="77777777" w:rsidTr="0087713D">
        <w:tc>
          <w:tcPr>
            <w:tcW w:w="2808" w:type="dxa"/>
            <w:shd w:val="clear" w:color="auto" w:fill="auto"/>
          </w:tcPr>
          <w:p w14:paraId="4C8A8F2E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A3C7CD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7834F97B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53E72F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D8C785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6B2429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0F6F" w:rsidRPr="00104E8F" w14:paraId="4774E8A0" w14:textId="77777777" w:rsidTr="00144503">
        <w:tc>
          <w:tcPr>
            <w:tcW w:w="2808" w:type="dxa"/>
            <w:shd w:val="clear" w:color="auto" w:fill="auto"/>
          </w:tcPr>
          <w:p w14:paraId="1553048A" w14:textId="31105D79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CE1D948" w14:textId="77777777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F596D01" w14:textId="77777777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B7B500" w14:textId="77777777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A1BC" w14:textId="77777777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46FE2" w14:textId="77777777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0F6F" w:rsidRPr="00104E8F" w14:paraId="264C3AF8" w14:textId="77777777" w:rsidTr="00144503">
        <w:tc>
          <w:tcPr>
            <w:tcW w:w="2808" w:type="dxa"/>
            <w:shd w:val="clear" w:color="auto" w:fill="auto"/>
          </w:tcPr>
          <w:p w14:paraId="6B0D0C74" w14:textId="0881C234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  <w:shd w:val="clear" w:color="auto" w:fill="auto"/>
          </w:tcPr>
          <w:p w14:paraId="6EA39F2C" w14:textId="35A3B114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161E3D85" w14:textId="4EC03C8D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2AC566" w14:textId="07DBB75E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00E3A8BC" w14:textId="77777777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CCDD22" w14:textId="56E39059" w:rsidR="00360F6F" w:rsidRPr="00104E8F" w:rsidRDefault="00360F6F" w:rsidP="0036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39.60</w:t>
            </w:r>
          </w:p>
        </w:tc>
      </w:tr>
    </w:tbl>
    <w:p w14:paraId="557F0453" w14:textId="77777777" w:rsidR="00887F24" w:rsidRPr="00104E8F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62B2D" w14:textId="4B2F95A1" w:rsidR="009E4AD9" w:rsidRDefault="00014212" w:rsidP="004C0506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szCs w:val="30"/>
          <w:cs/>
        </w:rPr>
        <w:tab/>
        <w:t>เครื่องมือทางการเงิน</w:t>
      </w:r>
      <w:r w:rsidR="00631FB6" w:rsidRPr="00104E8F">
        <w:rPr>
          <w:szCs w:val="30"/>
        </w:rPr>
        <w:br/>
      </w:r>
    </w:p>
    <w:p w14:paraId="4715AD4D" w14:textId="32851400" w:rsidR="00E0403E" w:rsidRDefault="00E0403E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4689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94689D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365D11C7" w14:textId="77777777" w:rsidR="00C74086" w:rsidRPr="00C74086" w:rsidRDefault="00C74086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2"/>
          <w:szCs w:val="22"/>
        </w:rPr>
      </w:pPr>
    </w:p>
    <w:p w14:paraId="25A64A9A" w14:textId="428567E0" w:rsidR="00E0403E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4689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EEE354" w14:textId="77777777" w:rsidR="0094689D" w:rsidRPr="00C74086" w:rsidRDefault="0094689D" w:rsidP="0094689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7788B16F" w14:textId="19765777" w:rsidR="00E0403E" w:rsidRPr="0094689D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</w:t>
      </w:r>
      <w:r w:rsidRPr="00C83AC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C83AC8">
        <w:rPr>
          <w:rFonts w:asciiTheme="majorBidi" w:hAnsiTheme="majorBidi" w:cstheme="majorBidi"/>
          <w:sz w:val="30"/>
          <w:szCs w:val="30"/>
        </w:rPr>
        <w:t>5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กลุ่มบริษัท</w:t>
      </w:r>
      <w:r w:rsidR="00901D1E" w:rsidRPr="009468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94689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94689D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94689D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  <w:r w:rsidRPr="0094689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94689D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ต้นทุนการทำรายการที่เกี่ยวข้องโดยตรงกับการได้มาหรือการออกตราสารนั้นบันทึก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ในกำไรหรือขาดทุน </w:t>
      </w:r>
    </w:p>
    <w:p w14:paraId="520BF811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038910C" w14:textId="62B22421" w:rsidR="00E0403E" w:rsidRPr="00D8067F" w:rsidRDefault="00E0403E" w:rsidP="00E0403E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4689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4689D">
        <w:rPr>
          <w:rFonts w:asciiTheme="majorBidi" w:hAnsiTheme="majorBidi" w:cstheme="majorBidi"/>
          <w:sz w:val="30"/>
          <w:szCs w:val="30"/>
        </w:rPr>
        <w:t xml:space="preserve"> </w:t>
      </w:r>
      <w:r w:rsidRPr="0094689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4689D">
        <w:rPr>
          <w:rFonts w:asciiTheme="majorBidi" w:hAnsiTheme="majorBidi" w:cstheme="majorBidi"/>
          <w:sz w:val="30"/>
          <w:szCs w:val="30"/>
        </w:rPr>
        <w:t xml:space="preserve"> </w:t>
      </w:r>
      <w:r w:rsidRPr="0094689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94689D" w:rsidRPr="0094689D">
        <w:rPr>
          <w:rFonts w:asciiTheme="majorBidi" w:hAnsiTheme="majorBidi" w:cstheme="majorBidi"/>
          <w:sz w:val="30"/>
          <w:szCs w:val="30"/>
        </w:rPr>
        <w:t xml:space="preserve">       </w:t>
      </w:r>
      <w:r w:rsidRPr="0094689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5215048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A11823E" w14:textId="3708020C" w:rsidR="00E0403E" w:rsidRDefault="00E0403E" w:rsidP="00E0403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4689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94689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94689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</w:t>
      </w:r>
      <w:r w:rsidRPr="00C76461">
        <w:rPr>
          <w:rFonts w:asciiTheme="majorBidi" w:hAnsiTheme="majorBidi" w:cstheme="majorBidi"/>
          <w:color w:val="000000"/>
          <w:sz w:val="30"/>
          <w:szCs w:val="30"/>
          <w:cs/>
        </w:rPr>
        <w:t>เกิดจากการตัดรายการออกจากบัญชีรับรู้ในกำไรหรือขาดทุน</w:t>
      </w:r>
      <w:r w:rsidRPr="009468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D84A308" w14:textId="77777777" w:rsidR="00C74086" w:rsidRPr="00D8067F" w:rsidRDefault="00C74086" w:rsidP="00E0403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F3C7BB0" w14:textId="04C91DB3" w:rsidR="00E0403E" w:rsidRPr="00D8067F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4689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C74086">
        <w:rPr>
          <w:rFonts w:asciiTheme="majorBidi" w:hAnsiTheme="majorBidi" w:cstheme="majorBidi"/>
          <w:sz w:val="30"/>
          <w:szCs w:val="30"/>
        </w:rPr>
        <w:t xml:space="preserve">     </w:t>
      </w:r>
      <w:r w:rsidRPr="0094689D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94689D">
        <w:rPr>
          <w:rFonts w:asciiTheme="majorBidi" w:hAnsiTheme="majorBidi" w:cstheme="majorBidi"/>
          <w:sz w:val="30"/>
          <w:szCs w:val="30"/>
        </w:rPr>
        <w:t xml:space="preserve"> </w:t>
      </w:r>
    </w:p>
    <w:p w14:paraId="5D035247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3784575" w14:textId="6D74E449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4689D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94689D">
        <w:rPr>
          <w:rFonts w:asciiTheme="majorBidi" w:hAnsiTheme="majorBidi" w:cstheme="majorBidi"/>
          <w:sz w:val="30"/>
          <w:szCs w:val="30"/>
        </w:rPr>
        <w:t xml:space="preserve"> </w:t>
      </w:r>
      <w:r w:rsidRPr="0094689D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80D8747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0B663D" w14:textId="4973E09A" w:rsidR="00E0403E" w:rsidRPr="00176A22" w:rsidRDefault="00E0403E" w:rsidP="00E0403E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176A22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176A22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176A22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</w:t>
      </w:r>
      <w:r w:rsidR="00392E5C" w:rsidRPr="00176A22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176A22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176A22">
        <w:rPr>
          <w:rFonts w:asciiTheme="majorBidi" w:hAnsiTheme="majorBidi" w:cstheme="majorBidi" w:hint="cs"/>
          <w:sz w:val="30"/>
          <w:szCs w:val="30"/>
          <w:cs/>
        </w:rPr>
        <w:t>ของอัตราแลกเปลี่ยน</w:t>
      </w:r>
      <w:r w:rsidRPr="00176A22">
        <w:rPr>
          <w:rFonts w:asciiTheme="majorBidi" w:hAnsiTheme="majorBidi" w:cstheme="majorBidi"/>
          <w:sz w:val="30"/>
          <w:szCs w:val="30"/>
          <w:cs/>
        </w:rPr>
        <w:t>ที่เกิดขึ้นจากการแปลงค่าจะรับรู้ในกำไรหรือขาดทุนในงวดบัญชีนั้น</w:t>
      </w:r>
      <w:r w:rsidRPr="00176A22">
        <w:rPr>
          <w:rFonts w:asciiTheme="majorBidi" w:hAnsiTheme="majorBidi" w:cstheme="majorBidi"/>
          <w:sz w:val="30"/>
          <w:szCs w:val="30"/>
          <w:shd w:val="clear" w:color="auto" w:fill="E6E6E6"/>
        </w:rPr>
        <w:t xml:space="preserve"> </w:t>
      </w:r>
    </w:p>
    <w:p w14:paraId="025E1BE3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F609241" w14:textId="09711EFA" w:rsidR="00E0403E" w:rsidRPr="00176A22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76A2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3BE1517" w14:textId="77777777" w:rsidR="00176A22" w:rsidRPr="00176A22" w:rsidRDefault="00176A22" w:rsidP="00176A2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6D7A9B2" w14:textId="7B8A732A" w:rsidR="00E0403E" w:rsidRPr="00C87173" w:rsidRDefault="00E0403E" w:rsidP="00E040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368E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176A2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</w:t>
      </w:r>
      <w:r w:rsidRPr="008368E0">
        <w:rPr>
          <w:rFonts w:asciiTheme="majorBidi" w:hAnsiTheme="majorBidi" w:cstheme="majorBidi"/>
          <w:color w:val="000000"/>
          <w:sz w:val="30"/>
          <w:szCs w:val="30"/>
          <w:cs/>
        </w:rPr>
        <w:t>เจ้าของเกือบทั้งหมด</w:t>
      </w:r>
      <w:r w:rsidRPr="00176A22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ของสินทรัพย์ทางการเงินได้ถูกโอนหรือในกรณีที่</w:t>
      </w:r>
      <w:r w:rsidRPr="008368E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C871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95F996" w14:textId="77777777" w:rsidR="00E0403E" w:rsidRPr="00C8717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94ED38" w14:textId="1AFFE327" w:rsidR="00E0403E" w:rsidRPr="00C8717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368E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C871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368E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C87173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A5D75C0" w14:textId="1EE9101E" w:rsidR="00E0403E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E1C07C4" w14:textId="77777777" w:rsidR="00C74086" w:rsidRPr="00C87173" w:rsidRDefault="00C74086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E7B42FB" w14:textId="65B9FD8C" w:rsidR="00E0403E" w:rsidRPr="00C8717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8717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9C57752" w14:textId="77777777" w:rsidR="00E0403E" w:rsidRPr="00C8717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77F3A0F" w14:textId="4462E53C" w:rsidR="00E0403E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8717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C87173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C87173" w:rsidRPr="008368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87173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C87173" w:rsidRPr="008368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87173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8067F">
        <w:rPr>
          <w:rFonts w:asciiTheme="majorBidi" w:hAnsiTheme="majorBidi" w:cstheme="majorBidi"/>
          <w:sz w:val="30"/>
          <w:szCs w:val="30"/>
        </w:rPr>
        <w:t xml:space="preserve"> </w:t>
      </w:r>
    </w:p>
    <w:p w14:paraId="21011287" w14:textId="77777777" w:rsidR="00C74086" w:rsidRPr="00D8067F" w:rsidRDefault="00C74086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A97DBCA" w14:textId="7590F45B" w:rsidR="00E0403E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26CB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54FB4310" w14:textId="77777777" w:rsidR="006C1E7F" w:rsidRPr="00026CBC" w:rsidRDefault="006C1E7F" w:rsidP="006C1E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ED7B989" w14:textId="5CE903F5" w:rsidR="00E0403E" w:rsidRPr="00026CBC" w:rsidRDefault="00E0403E" w:rsidP="00E0403E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26CB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BEC8AA7" w14:textId="77777777" w:rsidR="00E0403E" w:rsidRPr="00D8067F" w:rsidRDefault="00E0403E" w:rsidP="00E040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/>
          <w:sz w:val="30"/>
          <w:szCs w:val="30"/>
          <w:cs/>
        </w:rPr>
      </w:pPr>
    </w:p>
    <w:p w14:paraId="4C901131" w14:textId="0515AA66" w:rsidR="00E0403E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A1810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BA79184" w14:textId="77777777" w:rsidR="00E0403E" w:rsidRPr="001A1810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6863FE3" w14:textId="771A63FF" w:rsidR="00E0403E" w:rsidRPr="001A1810" w:rsidRDefault="001A1810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1A181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E0403E" w:rsidRPr="001A1810">
        <w:rPr>
          <w:rFonts w:asciiTheme="majorBidi" w:hAnsi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453C0">
        <w:rPr>
          <w:rFonts w:asciiTheme="majorBidi" w:hAnsiTheme="majorBidi"/>
          <w:sz w:val="30"/>
          <w:szCs w:val="30"/>
        </w:rPr>
        <w:t>12</w:t>
      </w:r>
      <w:r w:rsidR="00E0403E" w:rsidRPr="001A1810">
        <w:rPr>
          <w:rFonts w:asciiTheme="majorBidi" w:hAnsiTheme="majorBidi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74D8D27" w14:textId="77777777" w:rsidR="00E0403E" w:rsidRPr="001A1810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52CF905" w14:textId="01FC7F9D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1A181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D8067F">
        <w:rPr>
          <w:rFonts w:asciiTheme="majorBidi" w:hAnsiTheme="majorBidi"/>
          <w:sz w:val="30"/>
          <w:szCs w:val="30"/>
          <w:cs/>
        </w:rPr>
        <w:t xml:space="preserve"> </w:t>
      </w:r>
    </w:p>
    <w:p w14:paraId="3E3D72A6" w14:textId="77777777" w:rsidR="004907C7" w:rsidRPr="00D8067F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54B4B54" w14:textId="351CA0C0" w:rsidR="00E0403E" w:rsidRPr="00AE463C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AE463C">
        <w:rPr>
          <w:rFonts w:asciiTheme="majorBidi" w:hAnsiTheme="majorBidi"/>
          <w:sz w:val="30"/>
          <w:szCs w:val="30"/>
          <w:cs/>
        </w:rPr>
        <w:t>กลุ่มบริษัท</w:t>
      </w:r>
      <w:r w:rsidR="00E0403E" w:rsidRPr="00AE463C">
        <w:rPr>
          <w:rFonts w:asciiTheme="majorBidi" w:hAnsiTheme="majorBidi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="00E0403E" w:rsidRPr="00C76461">
        <w:rPr>
          <w:rFonts w:asciiTheme="majorBidi" w:hAnsiTheme="majorBidi"/>
          <w:sz w:val="30"/>
          <w:szCs w:val="30"/>
          <w:cs/>
        </w:rPr>
        <w:t xml:space="preserve">มากกว่า </w:t>
      </w:r>
      <w:r w:rsidR="00E67468" w:rsidRPr="00C76461">
        <w:rPr>
          <w:rFonts w:asciiTheme="majorBidi" w:hAnsiTheme="majorBidi"/>
          <w:sz w:val="30"/>
          <w:szCs w:val="30"/>
        </w:rPr>
        <w:t>9</w:t>
      </w:r>
      <w:r w:rsidR="00B23181" w:rsidRPr="00C76461">
        <w:rPr>
          <w:rFonts w:asciiTheme="majorBidi" w:hAnsiTheme="majorBidi"/>
          <w:sz w:val="30"/>
          <w:szCs w:val="30"/>
        </w:rPr>
        <w:t>0</w:t>
      </w:r>
      <w:r w:rsidR="00E0403E" w:rsidRPr="00C76461">
        <w:rPr>
          <w:rFonts w:asciiTheme="majorBidi" w:hAnsiTheme="majorBidi"/>
          <w:sz w:val="30"/>
          <w:szCs w:val="30"/>
          <w:cs/>
        </w:rPr>
        <w:t xml:space="preserve"> วัน มี</w:t>
      </w:r>
      <w:r w:rsidR="00E0403E" w:rsidRPr="00AE463C">
        <w:rPr>
          <w:rFonts w:asciiTheme="majorBidi" w:hAnsiTheme="majorBidi"/>
          <w:sz w:val="30"/>
          <w:szCs w:val="30"/>
          <w:cs/>
        </w:rPr>
        <w:t>การเปลี่ยนแปลงของ</w:t>
      </w:r>
      <w:r w:rsidR="00E0403E" w:rsidRPr="00B23181">
        <w:rPr>
          <w:rFonts w:asciiTheme="majorBidi" w:hAnsiTheme="majorBidi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="00E0403E" w:rsidRPr="00AE463C">
        <w:rPr>
          <w:rFonts w:asciiTheme="majorBidi" w:hAnsi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A677CA" w:rsidRPr="00AE463C">
        <w:rPr>
          <w:rFonts w:asciiTheme="majorBidi" w:hAnsiTheme="majorBidi"/>
          <w:sz w:val="30"/>
          <w:szCs w:val="30"/>
          <w:cs/>
        </w:rPr>
        <w:t>กลุ่มบริษัท</w:t>
      </w:r>
    </w:p>
    <w:p w14:paraId="6495DD5C" w14:textId="77777777" w:rsidR="00E0403E" w:rsidRPr="00AE463C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59F866" w14:textId="252E9BB7" w:rsidR="00E0403E" w:rsidRPr="00AE463C" w:rsidRDefault="00A677CA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AE463C">
        <w:rPr>
          <w:rFonts w:asciiTheme="majorBidi" w:hAnsiTheme="majorBidi"/>
          <w:sz w:val="30"/>
          <w:szCs w:val="30"/>
          <w:cs/>
        </w:rPr>
        <w:t>กลุ่มบริษัท</w:t>
      </w:r>
      <w:r w:rsidR="00E0403E" w:rsidRPr="00AE463C">
        <w:rPr>
          <w:rFonts w:asciiTheme="majorBidi" w:hAnsi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A9B430F" w14:textId="3FACC8CD" w:rsidR="00E0403E" w:rsidRPr="00AE463C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30"/>
          <w:szCs w:val="30"/>
        </w:rPr>
      </w:pPr>
      <w:r w:rsidRPr="00AE463C">
        <w:rPr>
          <w:rFonts w:asciiTheme="majorBidi" w:hAnsiTheme="majorBidi"/>
          <w:sz w:val="30"/>
          <w:szCs w:val="30"/>
          <w:cs/>
        </w:rPr>
        <w:t>-</w:t>
      </w:r>
      <w:r w:rsidRPr="00AE463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A677CA" w:rsidRPr="00AE463C">
        <w:rPr>
          <w:rFonts w:asciiTheme="majorBidi" w:hAnsiTheme="majorBidi"/>
          <w:sz w:val="30"/>
          <w:szCs w:val="30"/>
          <w:cs/>
        </w:rPr>
        <w:t>กลุ่มบริษัท</w:t>
      </w:r>
      <w:r w:rsidRPr="00AE463C">
        <w:rPr>
          <w:rFonts w:asciiTheme="majorBidi" w:hAnsiTheme="majorBidi"/>
          <w:sz w:val="30"/>
          <w:szCs w:val="30"/>
          <w:cs/>
        </w:rPr>
        <w:t>ได้เต็มจำนวน อีกทั้ง</w:t>
      </w:r>
      <w:r w:rsidR="00A677CA" w:rsidRPr="00AE463C">
        <w:rPr>
          <w:rFonts w:asciiTheme="majorBidi" w:hAnsiTheme="majorBidi"/>
          <w:sz w:val="30"/>
          <w:szCs w:val="30"/>
          <w:cs/>
        </w:rPr>
        <w:t>กลุ่มบริษัท</w:t>
      </w:r>
      <w:r w:rsidRPr="00AE463C">
        <w:rPr>
          <w:rFonts w:asciiTheme="majorBidi" w:hAnsi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616886C4" w14:textId="46AB8A46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30"/>
          <w:szCs w:val="30"/>
        </w:rPr>
      </w:pPr>
      <w:r w:rsidRPr="00AE463C">
        <w:rPr>
          <w:rFonts w:asciiTheme="majorBidi" w:hAnsiTheme="majorBidi"/>
          <w:sz w:val="30"/>
          <w:szCs w:val="30"/>
          <w:cs/>
        </w:rPr>
        <w:t>-</w:t>
      </w:r>
      <w:r w:rsidRPr="00AE463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E6817" w:rsidRPr="00AE463C">
        <w:rPr>
          <w:rFonts w:asciiTheme="majorBidi" w:hAnsiTheme="majorBidi"/>
          <w:sz w:val="30"/>
          <w:szCs w:val="30"/>
        </w:rPr>
        <w:t>90</w:t>
      </w:r>
      <w:r w:rsidRPr="00AE463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0206F1C3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75702C" w14:textId="4F5B3A5C" w:rsidR="00E0403E" w:rsidRPr="00B23181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B23181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79DABABA" w14:textId="77777777" w:rsidR="00B23181" w:rsidRPr="00B23181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375D39E1" w14:textId="2005517A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B2318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23181" w:rsidRPr="00B23181">
        <w:rPr>
          <w:rFonts w:asciiTheme="majorBidi" w:hAnsiTheme="majorBidi"/>
          <w:sz w:val="30"/>
          <w:szCs w:val="30"/>
          <w:cs/>
        </w:rPr>
        <w:t>กลุ่มบริษัท</w:t>
      </w:r>
      <w:r w:rsidRPr="00B23181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823AD1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AFB3BCB" w14:textId="77777777" w:rsidR="00B23181" w:rsidRPr="00B23181" w:rsidRDefault="00E0403E" w:rsidP="00B21170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B231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2406ED1" w14:textId="77777777" w:rsidR="00B23181" w:rsidRPr="00B23181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3764A3E" w14:textId="3331A2D4" w:rsidR="00E0403E" w:rsidRPr="00B23181" w:rsidRDefault="00E0403E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B23181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  <w:r w:rsidRPr="00E66AFF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C0B0CA7" w14:textId="77777777" w:rsidR="00E0403E" w:rsidRPr="00D8067F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4EF16498" w14:textId="6DC92EC8" w:rsidR="00E0403E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067F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A149635" w14:textId="77777777" w:rsidR="008D00FD" w:rsidRPr="00D8067F" w:rsidRDefault="008D00FD" w:rsidP="008D00F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ACF3DD" w14:textId="2A39283B" w:rsidR="00E0403E" w:rsidRPr="00D8067F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8D00FD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F141432" w14:textId="77777777" w:rsidR="00E0403E" w:rsidRPr="00D8067F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10576A67" w14:textId="6FD5BC1C" w:rsidR="00E0403E" w:rsidRPr="00502EEB" w:rsidDel="001A6CC8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02EE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2316C8" w:rsidRPr="00502EEB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02EEB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02EE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02EE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499B9A7" w14:textId="77777777" w:rsidR="00E0403E" w:rsidRPr="00502EEB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02EE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02EE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02EE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73F30B" w14:textId="77777777" w:rsidR="00E0403E" w:rsidRPr="00502EEB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02EE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02EE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02EE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33FA964" w14:textId="77777777" w:rsidR="00E0403E" w:rsidRPr="00502EEB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02EE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02EE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C52243E" w14:textId="77777777" w:rsidR="00E0403E" w:rsidRPr="00502EEB" w:rsidDel="001A6CC8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4519DD" w14:textId="3E6CF71E" w:rsidR="00E0403E" w:rsidRPr="00502EEB" w:rsidDel="001A6CC8" w:rsidRDefault="002316C8" w:rsidP="00E0403E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502EEB" w:rsidDel="001A6CC8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3FE2E19" w14:textId="77777777" w:rsidR="00E0403E" w:rsidRPr="00502EEB" w:rsidDel="001A6CC8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93B1D65" w14:textId="65342667" w:rsidR="00E0403E" w:rsidRPr="00502EEB" w:rsidDel="001A6CC8" w:rsidRDefault="00E0403E" w:rsidP="00E0403E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316C8" w:rsidRPr="00502EEB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02EEB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502EEB" w:rsidDel="001A6CC8">
        <w:rPr>
          <w:sz w:val="30"/>
          <w:szCs w:val="30"/>
          <w:cs/>
        </w:rPr>
        <w:t xml:space="preserve"> </w:t>
      </w:r>
    </w:p>
    <w:p w14:paraId="7BE37AE3" w14:textId="77777777" w:rsidR="00E0403E" w:rsidRPr="00D8067F" w:rsidDel="001A6CC8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B8C0E83" w14:textId="44C619B5" w:rsidR="00E0403E" w:rsidRDefault="00E0403E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02EE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2809F6">
        <w:rPr>
          <w:rFonts w:asciiTheme="majorBidi" w:hAnsiTheme="majorBidi" w:cstheme="majorBidi"/>
          <w:sz w:val="30"/>
          <w:szCs w:val="30"/>
        </w:rPr>
        <w:t xml:space="preserve">   </w:t>
      </w:r>
      <w:r w:rsidRPr="00502EEB" w:rsidDel="001A6CC8">
        <w:rPr>
          <w:rFonts w:asciiTheme="majorBidi" w:hAnsiTheme="majorBidi" w:cstheme="majorBidi"/>
          <w:sz w:val="30"/>
          <w:szCs w:val="30"/>
          <w:cs/>
        </w:rPr>
        <w:t xml:space="preserve"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02EEB" w:rsidDel="001A6CC8">
        <w:rPr>
          <w:rFonts w:asciiTheme="majorBidi" w:hAnsiTheme="majorBidi" w:cstheme="majorBidi"/>
          <w:sz w:val="30"/>
          <w:szCs w:val="30"/>
        </w:rPr>
        <w:t>3</w:t>
      </w:r>
      <w:r w:rsidRPr="00502EE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8A70649" w14:textId="77777777" w:rsidR="00502EEB" w:rsidRPr="00502EEB" w:rsidRDefault="00502EEB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7C0439" w14:textId="65453CE7" w:rsidR="00014212" w:rsidRPr="00717E3A" w:rsidRDefault="009E4AD9" w:rsidP="00DF7BC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i/>
          <w:iCs/>
          <w:sz w:val="30"/>
          <w:szCs w:val="30"/>
        </w:rPr>
      </w:pPr>
      <w:bookmarkStart w:id="4" w:name="_Hlk60827280"/>
      <w:r w:rsidRPr="00717E3A">
        <w:rPr>
          <w:rFonts w:ascii="Angsana New" w:hAnsi="Angsana New"/>
          <w:i/>
          <w:iCs/>
          <w:sz w:val="30"/>
          <w:szCs w:val="30"/>
          <w:cs/>
        </w:rPr>
        <w:t>มูล</w:t>
      </w:r>
      <w:bookmarkEnd w:id="4"/>
      <w:r w:rsidRPr="00717E3A">
        <w:rPr>
          <w:rFonts w:ascii="Angsana New" w:hAnsi="Angsana New"/>
          <w:i/>
          <w:iCs/>
          <w:sz w:val="30"/>
          <w:szCs w:val="30"/>
          <w:cs/>
        </w:rPr>
        <w:t>ค่าตามบัญชีและมูลค่ายุติธรรม</w:t>
      </w:r>
    </w:p>
    <w:p w14:paraId="16A2AC1C" w14:textId="4698451C" w:rsidR="007C2FCA" w:rsidRPr="00104E8F" w:rsidRDefault="007C2FCA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AA00DB9" w14:textId="25B61CD1" w:rsidR="00DF7BCF" w:rsidRPr="00104E8F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104E8F">
        <w:rPr>
          <w:rFonts w:ascii="Angsana New" w:hAnsi="Angsana New"/>
          <w:sz w:val="30"/>
          <w:szCs w:val="30"/>
        </w:rPr>
        <w:t xml:space="preserve">  </w:t>
      </w:r>
      <w:r w:rsidRPr="00104E8F">
        <w:rPr>
          <w:rFonts w:ascii="Angsana New" w:hAnsi="Angsana New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26AFE0" w14:textId="77777777" w:rsidR="006B627B" w:rsidRPr="00104E8F" w:rsidRDefault="006B627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  <w:sectPr w:rsidR="006B627B" w:rsidRPr="00104E8F" w:rsidSect="002111BA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34518D" w:rsidRPr="00104E8F" w14:paraId="1CCF1AED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91449C1" w14:textId="77777777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5E13CE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62AA37F" w14:textId="3600B8E0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 w:rsidR="006E35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E352F"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="006E35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="006E352F"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4518D" w:rsidRPr="00104E8F" w14:paraId="72551CAC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048BD21" w14:textId="77777777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8C7C53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558A2DC1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0A286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DBC7804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518D" w:rsidRPr="00104E8F" w14:paraId="5B18FC56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4639EFFD" w14:textId="6B845160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35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7B8A057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EC04DE" w14:textId="7901AD91" w:rsidR="0034518D" w:rsidRPr="00104E8F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9839BA1" w14:textId="5A8BE36C" w:rsidR="0034518D" w:rsidRPr="00104E8F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F6474F" w14:textId="5170491C" w:rsidR="0034518D" w:rsidRPr="00104E8F" w:rsidRDefault="00681E59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A50AD" w14:textId="77777777" w:rsidR="0034518D" w:rsidRPr="00104E8F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95F8C7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75D4EA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760122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C162D0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9CA1772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F2495B" w14:textId="77777777" w:rsidR="0034518D" w:rsidRPr="00104E8F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1F4F2D7" w14:textId="77777777" w:rsidR="0034518D" w:rsidRPr="00104E8F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D14E038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EAB470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18D" w:rsidRPr="00104E8F" w14:paraId="485089BB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8954C4D" w14:textId="77777777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9D16BD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7E38AA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18D" w:rsidRPr="00104E8F" w14:paraId="39DC82AD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54C098B5" w14:textId="77777777" w:rsidR="0034518D" w:rsidRPr="00104E8F" w:rsidRDefault="0034518D" w:rsidP="001E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AF466B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2D81F1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EB2D3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7F0BF0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F9D461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553DB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D8354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13EC14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4AECF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C2F24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52E4F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5E8675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16B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2C926A6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68" w:rsidRPr="00104E8F" w14:paraId="6FC76109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5B8DEE8D" w14:textId="66A30639" w:rsidR="00E67468" w:rsidRPr="005A02D6" w:rsidRDefault="00E67468" w:rsidP="00E674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2D6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70" w:type="dxa"/>
          </w:tcPr>
          <w:p w14:paraId="6F0590E7" w14:textId="77777777" w:rsidR="00E67468" w:rsidRPr="005A02D6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94ED85" w14:textId="01A46A28" w:rsidR="00E67468" w:rsidRPr="005A02D6" w:rsidRDefault="00E67468" w:rsidP="00E674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368EE0B" w14:textId="7C1B25B0" w:rsidR="00E67468" w:rsidRPr="005A02D6" w:rsidRDefault="00E67468" w:rsidP="00E674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B80F6F6" w14:textId="767D8AAD" w:rsidR="00E67468" w:rsidRPr="005A02D6" w:rsidRDefault="00E67468" w:rsidP="00E674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  <w:shd w:val="clear" w:color="auto" w:fill="auto"/>
          </w:tcPr>
          <w:p w14:paraId="0D8F027A" w14:textId="77777777" w:rsidR="00E67468" w:rsidRPr="005A02D6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5EC442" w14:textId="15F22A53" w:rsidR="00E67468" w:rsidRPr="005A02D6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489BEBD2" w14:textId="77777777" w:rsidR="00E67468" w:rsidRPr="005A02D6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B2BAF2" w14:textId="511865B1" w:rsidR="00E67468" w:rsidRPr="005A02D6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9FB9" w14:textId="77777777" w:rsidR="00E67468" w:rsidRPr="005A02D6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8E2C76" w14:textId="067A74D2" w:rsidR="00E67468" w:rsidRPr="005A02D6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4E4C83CE" w14:textId="77777777" w:rsidR="00E67468" w:rsidRPr="005A02D6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6966FA" w14:textId="7B9625F2" w:rsidR="00E67468" w:rsidRPr="005A02D6" w:rsidRDefault="00E67468" w:rsidP="00E6746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A0694D" w14:textId="77777777" w:rsidR="00E67468" w:rsidRPr="005A02D6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F478B3" w14:textId="5C2075C2" w:rsidR="00E67468" w:rsidRPr="005A02D6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  <w:tr w:rsidR="00E67468" w:rsidRPr="00104E8F" w14:paraId="7B1286E0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3F060384" w14:textId="224C492B" w:rsidR="00E67468" w:rsidRPr="005A02D6" w:rsidRDefault="00E67468" w:rsidP="00E674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5A02D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5A02D6">
              <w:rPr>
                <w:rFonts w:asciiTheme="majorBidi" w:hAnsiTheme="majorBidi" w:cstheme="majorBidi"/>
                <w:sz w:val="30"/>
                <w:szCs w:val="30"/>
                <w:cs/>
              </w:rPr>
              <w:t>แก่กิจการอื่น</w:t>
            </w:r>
          </w:p>
        </w:tc>
        <w:tc>
          <w:tcPr>
            <w:tcW w:w="270" w:type="dxa"/>
          </w:tcPr>
          <w:p w14:paraId="64C1B126" w14:textId="77777777" w:rsidR="00E67468" w:rsidRPr="005A02D6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B5E29B" w14:textId="639FAFF0" w:rsidR="00E67468" w:rsidRPr="005A02D6" w:rsidRDefault="00E67468" w:rsidP="00E674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DC35269" w14:textId="002D88AC" w:rsidR="00E67468" w:rsidRPr="005A02D6" w:rsidRDefault="00E67468" w:rsidP="00E674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93D7AF6" w14:textId="6CBD3880" w:rsidR="00E67468" w:rsidRPr="005A02D6" w:rsidRDefault="00E67468" w:rsidP="00E674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36A2E9AA" w14:textId="77777777" w:rsidR="00E67468" w:rsidRPr="005A02D6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ADE60" w14:textId="08D72094" w:rsidR="00E67468" w:rsidRPr="005A02D6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2761C485" w14:textId="77777777" w:rsidR="00E67468" w:rsidRPr="005A02D6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BCEC45" w14:textId="5FBFE946" w:rsidR="00E67468" w:rsidRPr="005A02D6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0F79F" w14:textId="77777777" w:rsidR="00E67468" w:rsidRPr="005A02D6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E85F9C" w14:textId="122D2635" w:rsidR="00E67468" w:rsidRPr="005A02D6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14A8BD24" w14:textId="77777777" w:rsidR="00E67468" w:rsidRPr="005A02D6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CBCE9" w14:textId="20BDEBBF" w:rsidR="00E67468" w:rsidRPr="005A02D6" w:rsidRDefault="00E67468" w:rsidP="00E6746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97FE46" w14:textId="77777777" w:rsidR="00E67468" w:rsidRPr="005A02D6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02B625" w14:textId="4A9A1E31" w:rsidR="00E67468" w:rsidRPr="005A02D6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  <w:tr w:rsidR="00E67468" w:rsidRPr="00104E8F" w14:paraId="2E261ADC" w14:textId="77777777" w:rsidTr="000356E9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FFA4EFC" w14:textId="77777777" w:rsidR="00E67468" w:rsidRPr="00104E8F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4EE299B1" w14:textId="711C2F68" w:rsidR="00E67468" w:rsidRPr="00104E8F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pacing w:val="-3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lang w:bidi="th-TH"/>
              </w:rPr>
              <w:t xml:space="preserve">    </w:t>
            </w: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ของตลาด  </w:t>
            </w:r>
          </w:p>
        </w:tc>
        <w:tc>
          <w:tcPr>
            <w:tcW w:w="1350" w:type="dxa"/>
            <w:vAlign w:val="bottom"/>
          </w:tcPr>
          <w:p w14:paraId="5E9A4005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F0C37" w14:textId="5E96E1E5" w:rsidR="00E67468" w:rsidRPr="00104E8F" w:rsidRDefault="00E67468" w:rsidP="00E674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D65057A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F48FEB" w14:textId="078FF9C2" w:rsidR="00E67468" w:rsidRPr="00104E8F" w:rsidRDefault="00E67468" w:rsidP="00E674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96D3230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20078" w14:textId="2D2B2372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8A3C2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FB953E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F0ABF" w14:textId="50995AA4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vAlign w:val="bottom"/>
          </w:tcPr>
          <w:p w14:paraId="505BED85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372DCE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3E0A1" w14:textId="2DE504B7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BD7993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5F2A1E5" w14:textId="77777777" w:rsidR="00E67468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DC443" w14:textId="083997A0" w:rsidR="00E67468" w:rsidRPr="00104E8F" w:rsidRDefault="00E67468" w:rsidP="00E6746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EF93B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47A88E7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C43CC" w14:textId="0BE2CD1A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1AA25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6E3275A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A940C2" w14:textId="2369776C" w:rsidR="00E67468" w:rsidRPr="00104E8F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2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</w:tr>
      <w:tr w:rsidR="00E67468" w:rsidRPr="00104E8F" w14:paraId="49F0E43D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32292C80" w14:textId="35F1F37F" w:rsidR="00E67468" w:rsidRPr="00104E8F" w:rsidRDefault="00E67468" w:rsidP="00E674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709D0622" w14:textId="77777777" w:rsidR="00E67468" w:rsidRPr="00104E8F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014C2C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D41DB5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848DE9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44DF84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3F8373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A2AAF8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85BDEA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3A156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E1263A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44B93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40B56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3C047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343C10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68" w:rsidRPr="00104E8F" w14:paraId="714681A9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06E12F3C" w14:textId="1E172E4C" w:rsidR="00E67468" w:rsidRPr="00104E8F" w:rsidRDefault="00E67468" w:rsidP="00E674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7DDC4F3" w14:textId="77777777" w:rsidR="00E67468" w:rsidRPr="00104E8F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D961F0" w14:textId="483B4BEA" w:rsidR="00E67468" w:rsidRPr="00104E8F" w:rsidRDefault="00E67468" w:rsidP="00E674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1350" w:type="dxa"/>
          </w:tcPr>
          <w:p w14:paraId="6B8F0ED9" w14:textId="27A41AA9" w:rsidR="00E67468" w:rsidRPr="00104E8F" w:rsidRDefault="00E67468" w:rsidP="00E674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6A3992CA" w14:textId="5D9F8E13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C1483E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FD4BD7" w14:textId="66DAC716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236" w:type="dxa"/>
          </w:tcPr>
          <w:p w14:paraId="22533E5D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C45A8" w14:textId="057F2606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593000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932E1D" w14:textId="2F5BFC57" w:rsidR="00E67468" w:rsidRPr="00BF2BE3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</w:p>
        </w:tc>
        <w:tc>
          <w:tcPr>
            <w:tcW w:w="236" w:type="dxa"/>
          </w:tcPr>
          <w:p w14:paraId="075CFEA2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A13624" w14:textId="0055CB30" w:rsidR="00E67468" w:rsidRPr="00104E8F" w:rsidRDefault="00E67468" w:rsidP="00E6746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A6B9C6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31D1B2" w14:textId="64E9F7B3" w:rsidR="00E67468" w:rsidRPr="00104E8F" w:rsidRDefault="00E67468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2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</w:p>
        </w:tc>
      </w:tr>
      <w:tr w:rsidR="00E67468" w:rsidRPr="00104E8F" w14:paraId="54D28B12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38E93518" w14:textId="6198D52B" w:rsidR="00E67468" w:rsidRPr="00104E8F" w:rsidRDefault="00E67468" w:rsidP="00E67468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5A6A791" w14:textId="77777777" w:rsidR="00E67468" w:rsidRPr="00104E8F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775B50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F6ECA6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E154F4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84D468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D5635B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1A87F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B9F583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C9994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C8754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05CB6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41789F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D690C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739973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68" w:rsidRPr="00104E8F" w14:paraId="2E21CB26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2C2E1785" w14:textId="0AFEFB5B" w:rsidR="00E67468" w:rsidRPr="00104E8F" w:rsidRDefault="00E67468" w:rsidP="00E674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904F5" w14:textId="77777777" w:rsidR="00E67468" w:rsidRPr="00104E8F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501B53" w14:textId="3287CBFA" w:rsidR="00E67468" w:rsidRPr="00104E8F" w:rsidRDefault="00E67468" w:rsidP="00E674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34FD6B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EEAC98A" w14:textId="711E4D49" w:rsidR="00E67468" w:rsidRPr="00104E8F" w:rsidRDefault="00E67468" w:rsidP="00E674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427A8A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63DDF2" w14:textId="2141B736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65046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27295" w14:textId="7F920E76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72ABBF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33B4B2" w14:textId="6215F62D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8099A" w14:textId="77777777" w:rsidR="00E67468" w:rsidRPr="00104E8F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8512DD" w14:textId="1CB4E084" w:rsidR="00E67468" w:rsidRPr="00104E8F" w:rsidRDefault="00E67468" w:rsidP="00E674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191C9" w14:textId="77777777" w:rsidR="00E67468" w:rsidRPr="00104E8F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B29C45" w14:textId="471571A0" w:rsidR="00E67468" w:rsidRPr="00104E8F" w:rsidRDefault="00E67468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271B3DF" w14:textId="4476018F" w:rsidR="00DF7BCF" w:rsidRPr="00104E8F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148E2F55" w14:textId="6CEFB20B" w:rsidR="000356E9" w:rsidRDefault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0356E9" w:rsidRPr="00104E8F" w14:paraId="5DE6E147" w14:textId="77777777" w:rsidTr="00493C0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7E12F45" w14:textId="77777777" w:rsidR="000356E9" w:rsidRPr="00104E8F" w:rsidRDefault="000356E9" w:rsidP="00493C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4DF6134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8A0DA63" w14:textId="60EB70BD" w:rsidR="000356E9" w:rsidRPr="007F674D" w:rsidRDefault="00D279E2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งินเฉพาะกิจการ</w:t>
            </w:r>
          </w:p>
        </w:tc>
      </w:tr>
      <w:tr w:rsidR="000356E9" w:rsidRPr="00104E8F" w14:paraId="7E2A3EB9" w14:textId="77777777" w:rsidTr="00493C0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D5D4E69" w14:textId="77777777" w:rsidR="000356E9" w:rsidRPr="00104E8F" w:rsidRDefault="000356E9" w:rsidP="00493C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F960861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39CC635B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0C661C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3B62807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356E9" w:rsidRPr="00104E8F" w14:paraId="4DE8398D" w14:textId="77777777" w:rsidTr="00493C0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5B54987" w14:textId="77777777" w:rsidR="000356E9" w:rsidRPr="00104E8F" w:rsidRDefault="000356E9" w:rsidP="00493C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6D27F83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72724C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45979FCE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4DA85A3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5BC52" w14:textId="77777777" w:rsidR="000356E9" w:rsidRPr="00104E8F" w:rsidRDefault="000356E9" w:rsidP="00493C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56642A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14D78F2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425C603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82A42B9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84E80B0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6AB8C5F" w14:textId="77777777" w:rsidR="000356E9" w:rsidRPr="00104E8F" w:rsidRDefault="000356E9" w:rsidP="00493C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E34E756" w14:textId="77777777" w:rsidR="000356E9" w:rsidRPr="00104E8F" w:rsidRDefault="000356E9" w:rsidP="00493C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5E9BAB60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0A799D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356E9" w:rsidRPr="00104E8F" w14:paraId="18118918" w14:textId="77777777" w:rsidTr="00493C0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0F4B4EE" w14:textId="77777777" w:rsidR="000356E9" w:rsidRPr="00104E8F" w:rsidRDefault="000356E9" w:rsidP="00493C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6CDFF14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7BF7C54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56E9" w:rsidRPr="00104E8F" w14:paraId="6ED01125" w14:textId="77777777" w:rsidTr="00493C09">
        <w:trPr>
          <w:trHeight w:val="261"/>
        </w:trPr>
        <w:tc>
          <w:tcPr>
            <w:tcW w:w="4050" w:type="dxa"/>
            <w:shd w:val="clear" w:color="auto" w:fill="auto"/>
          </w:tcPr>
          <w:p w14:paraId="73C52ABE" w14:textId="77777777" w:rsidR="000356E9" w:rsidRPr="00104E8F" w:rsidRDefault="000356E9" w:rsidP="00493C0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E05B0BC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5A03E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5556AA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EAA12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36516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9DEBC22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42FA9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050890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64F8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C6FEA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56255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F3A19C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C3C1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9A12C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E9" w:rsidRPr="00104E8F" w14:paraId="20573A08" w14:textId="77777777" w:rsidTr="00493C09">
        <w:trPr>
          <w:trHeight w:val="261"/>
        </w:trPr>
        <w:tc>
          <w:tcPr>
            <w:tcW w:w="4050" w:type="dxa"/>
            <w:shd w:val="clear" w:color="auto" w:fill="auto"/>
          </w:tcPr>
          <w:p w14:paraId="3F2EAE01" w14:textId="77777777" w:rsidR="000356E9" w:rsidRPr="00104E8F" w:rsidRDefault="000356E9" w:rsidP="00493C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</w:tcPr>
          <w:p w14:paraId="7CD6360D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E47AD2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48ABE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36F84A36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36" w:type="dxa"/>
            <w:shd w:val="clear" w:color="auto" w:fill="auto"/>
          </w:tcPr>
          <w:p w14:paraId="6E43CC69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05CD55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36" w:type="dxa"/>
          </w:tcPr>
          <w:p w14:paraId="0BA31305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1D51D4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D8EF89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6A131E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36" w:type="dxa"/>
          </w:tcPr>
          <w:p w14:paraId="726C3026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80223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AE1829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E1B7D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</w:p>
        </w:tc>
      </w:tr>
      <w:tr w:rsidR="000356E9" w:rsidRPr="00104E8F" w14:paraId="2D4ED9A8" w14:textId="77777777" w:rsidTr="000356E9">
        <w:trPr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D5A06D8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11C56051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pacing w:val="-3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lang w:bidi="th-TH"/>
              </w:rPr>
              <w:t xml:space="preserve">    </w:t>
            </w: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ของตลาด  </w:t>
            </w:r>
          </w:p>
        </w:tc>
        <w:tc>
          <w:tcPr>
            <w:tcW w:w="1350" w:type="dxa"/>
            <w:vAlign w:val="bottom"/>
          </w:tcPr>
          <w:p w14:paraId="5C0CC0B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A1CA5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639E2E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C350A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0FAC7A0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9299A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DE90B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EF1F448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54B38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vAlign w:val="bottom"/>
          </w:tcPr>
          <w:p w14:paraId="7E936DBE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E62062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5544D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2FDBD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10FCEE" w14:textId="77777777" w:rsidR="000356E9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C3F0A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52238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2EA478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687F89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F192FE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A10D8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0425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0356E9" w:rsidRPr="00104E8F" w14:paraId="16A27DDB" w14:textId="77777777" w:rsidTr="00493C09">
        <w:trPr>
          <w:trHeight w:val="261"/>
        </w:trPr>
        <w:tc>
          <w:tcPr>
            <w:tcW w:w="4050" w:type="dxa"/>
            <w:shd w:val="clear" w:color="auto" w:fill="auto"/>
          </w:tcPr>
          <w:p w14:paraId="4500BCC6" w14:textId="77777777" w:rsidR="000356E9" w:rsidRPr="00104E8F" w:rsidRDefault="000356E9" w:rsidP="00493C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4856E15B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10295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0EBAC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21669F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6AD049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3C530ED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2B49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07AD9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A9F44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DCDCC1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DB28E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87AE4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5B894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F6D6FE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E9" w:rsidRPr="00104E8F" w14:paraId="587DF359" w14:textId="77777777" w:rsidTr="00493C09">
        <w:trPr>
          <w:trHeight w:val="261"/>
        </w:trPr>
        <w:tc>
          <w:tcPr>
            <w:tcW w:w="4050" w:type="dxa"/>
            <w:shd w:val="clear" w:color="auto" w:fill="auto"/>
          </w:tcPr>
          <w:p w14:paraId="72C2FB25" w14:textId="77777777" w:rsidR="000356E9" w:rsidRPr="00104E8F" w:rsidRDefault="000356E9" w:rsidP="00493C0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3D29AA4F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27779E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1350" w:type="dxa"/>
          </w:tcPr>
          <w:p w14:paraId="3C8B9D22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317E68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F3132B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63341D2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3770F00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B5151D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7A178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FA71AD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2FE7FF25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2340DA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FD7A84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451FDB0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  <w:tr w:rsidR="000356E9" w:rsidRPr="00104E8F" w14:paraId="6F576752" w14:textId="77777777" w:rsidTr="00493C09">
        <w:trPr>
          <w:trHeight w:val="261"/>
        </w:trPr>
        <w:tc>
          <w:tcPr>
            <w:tcW w:w="4050" w:type="dxa"/>
            <w:shd w:val="clear" w:color="auto" w:fill="auto"/>
          </w:tcPr>
          <w:p w14:paraId="72ED6FD3" w14:textId="77777777" w:rsidR="000356E9" w:rsidRPr="00104E8F" w:rsidRDefault="000356E9" w:rsidP="00493C0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9E7F155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221122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F83B9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112DB9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7FBBA7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E4EB031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9F5F4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ED8DA6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FE475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CC3D77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B381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193B5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05A25D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632A100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E9" w:rsidRPr="00104E8F" w14:paraId="7D71EA97" w14:textId="77777777" w:rsidTr="00493C09">
        <w:trPr>
          <w:trHeight w:val="261"/>
        </w:trPr>
        <w:tc>
          <w:tcPr>
            <w:tcW w:w="4050" w:type="dxa"/>
            <w:shd w:val="clear" w:color="auto" w:fill="auto"/>
          </w:tcPr>
          <w:p w14:paraId="0723AB54" w14:textId="77777777" w:rsidR="000356E9" w:rsidRPr="00104E8F" w:rsidRDefault="000356E9" w:rsidP="00493C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076C6" w14:textId="77777777" w:rsidR="000356E9" w:rsidRPr="00104E8F" w:rsidRDefault="000356E9" w:rsidP="00493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899226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89E56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9F1D9C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FD7BE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44676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05414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E665CD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C177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7D9163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3F7CA5" w14:textId="77777777" w:rsidR="000356E9" w:rsidRPr="00104E8F" w:rsidRDefault="000356E9" w:rsidP="00493C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D9DC58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04C39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6901AB" w14:textId="77777777" w:rsidR="000356E9" w:rsidRPr="00104E8F" w:rsidRDefault="000356E9" w:rsidP="00493C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28E4B07" w14:textId="77777777" w:rsidR="00F7135B" w:rsidRPr="00104E8F" w:rsidRDefault="00F7135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1421EFE" w14:textId="70ABCA6A" w:rsidR="00F7135B" w:rsidRPr="00104E8F" w:rsidRDefault="00F7135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64A3502" w14:textId="77777777" w:rsidR="006B627B" w:rsidRPr="00104E8F" w:rsidRDefault="006B627B" w:rsidP="003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  <w:sectPr w:rsidR="006B627B" w:rsidRPr="00104E8F" w:rsidSect="002111BA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B14C481" w14:textId="1AC5F931" w:rsidR="00DA2CFE" w:rsidRPr="00104E8F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04E8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7F59110" w14:textId="77777777" w:rsidR="00DA2CFE" w:rsidRPr="00104E8F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06E66" w:rsidRPr="00104E8F" w14:paraId="4784B1DF" w14:textId="77777777" w:rsidTr="001E05E5">
        <w:trPr>
          <w:tblHeader/>
        </w:trPr>
        <w:tc>
          <w:tcPr>
            <w:tcW w:w="2520" w:type="dxa"/>
          </w:tcPr>
          <w:p w14:paraId="5D461C87" w14:textId="77777777" w:rsidR="00306E66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5C14EE4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3FC7797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06E66" w:rsidRPr="00104E8F" w14:paraId="55FC5B33" w14:textId="77777777" w:rsidTr="001E05E5">
        <w:tc>
          <w:tcPr>
            <w:tcW w:w="2520" w:type="dxa"/>
          </w:tcPr>
          <w:p w14:paraId="48A8A5EE" w14:textId="77777777" w:rsidR="00306E66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8F28736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B39DDBC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06E66" w:rsidRPr="00104E8F" w14:paraId="402F71AE" w14:textId="77777777" w:rsidTr="001E05E5">
        <w:tc>
          <w:tcPr>
            <w:tcW w:w="2520" w:type="dxa"/>
          </w:tcPr>
          <w:p w14:paraId="377B0C52" w14:textId="77777777" w:rsidR="00DA2CFE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="Angsana New"/>
                <w:spacing w:val="-4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104E8F">
              <w:rPr>
                <w:rFonts w:asciiTheme="majorBidi" w:hAnsiTheme="majorBidi" w:cs="Angsana New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</w:p>
          <w:p w14:paraId="4D438E91" w14:textId="05464136" w:rsidR="00306E66" w:rsidRPr="00104E8F" w:rsidRDefault="00DA2CFE" w:rsidP="00DA2CFE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="Angsana New"/>
                <w:spacing w:val="-4"/>
                <w:sz w:val="30"/>
                <w:szCs w:val="30"/>
                <w:lang w:bidi="th-TH"/>
              </w:rPr>
              <w:t xml:space="preserve">   </w:t>
            </w:r>
            <w:r w:rsidRPr="00104E8F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  <w:r w:rsidR="00306E66"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33C11EC1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2C58FEF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306E66" w:rsidRPr="00104E8F" w14:paraId="771B56B3" w14:textId="77777777" w:rsidTr="001E05E5">
        <w:tc>
          <w:tcPr>
            <w:tcW w:w="2520" w:type="dxa"/>
          </w:tcPr>
          <w:p w14:paraId="77290057" w14:textId="77777777" w:rsidR="00306E66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7AFF0B87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56A390C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66E6D9E" w14:textId="77777777" w:rsidR="004F2583" w:rsidRPr="00104E8F" w:rsidRDefault="004F2583" w:rsidP="00F1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1881D8" w14:textId="0D9B3303" w:rsidR="00306E66" w:rsidRPr="00674689" w:rsidRDefault="004F2583" w:rsidP="004F258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74689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F6559" w14:textId="77777777" w:rsidR="004F2583" w:rsidRPr="00674689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2ABC2A0A" w14:textId="7A25DCC7" w:rsidR="004F2583" w:rsidRPr="00674689" w:rsidRDefault="004F2583" w:rsidP="004F258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746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A584D9" w14:textId="77777777" w:rsidR="004F2583" w:rsidRPr="00104E8F" w:rsidRDefault="004F2583" w:rsidP="004F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29AF" w14:textId="19EE2B52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กลุ่มบริษัท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7DA08E6" w14:textId="77777777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42FBA" w14:textId="1902F69B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7DA0C" w14:textId="77777777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DB078" w14:textId="77777777" w:rsidR="000356E9" w:rsidRDefault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74D25A" w14:textId="7719570E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E4A10" w:rsidRPr="00104E8F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4CE76F" w14:textId="77777777" w:rsidR="004F2583" w:rsidRPr="00104E8F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01203F" w14:textId="631C1209" w:rsidR="004F2583" w:rsidRPr="00674689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7468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674689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674689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67468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2B93CDC" w14:textId="2D0FBBA5" w:rsidR="004E4A10" w:rsidRPr="00104E8F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99B78B" w14:textId="36479D6D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22607" w:rsidRPr="00104E8F">
        <w:rPr>
          <w:rFonts w:asciiTheme="majorBidi" w:hAnsiTheme="majorBidi" w:cstheme="majorBidi" w:hint="cs"/>
          <w:sz w:val="30"/>
          <w:szCs w:val="30"/>
          <w:cs/>
        </w:rPr>
        <w:t>ของกลุ</w:t>
      </w:r>
      <w:r w:rsidR="00592B99" w:rsidRPr="00104E8F">
        <w:rPr>
          <w:rFonts w:asciiTheme="majorBidi" w:hAnsiTheme="majorBidi" w:cstheme="majorBidi" w:hint="cs"/>
          <w:sz w:val="30"/>
          <w:szCs w:val="30"/>
          <w:cs/>
        </w:rPr>
        <w:t>่</w:t>
      </w:r>
      <w:r w:rsidR="00122607" w:rsidRPr="00104E8F">
        <w:rPr>
          <w:rFonts w:asciiTheme="majorBidi" w:hAnsiTheme="majorBidi" w:cstheme="majorBidi" w:hint="cs"/>
          <w:sz w:val="30"/>
          <w:szCs w:val="30"/>
          <w:cs/>
        </w:rPr>
        <w:t>มบริษัท</w:t>
      </w:r>
    </w:p>
    <w:p w14:paraId="4E48AD4B" w14:textId="77777777" w:rsidR="00B406CE" w:rsidRPr="00104E8F" w:rsidRDefault="00B406CE" w:rsidP="00B406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9D91" w14:textId="0308ADE2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</w:rPr>
        <w:t>(</w:t>
      </w:r>
      <w:r w:rsidR="004A21E5" w:rsidRPr="00104E8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04E8F">
        <w:rPr>
          <w:rFonts w:asciiTheme="majorBidi" w:hAnsiTheme="majorBidi" w:cstheme="majorBidi"/>
          <w:sz w:val="30"/>
          <w:szCs w:val="30"/>
        </w:rPr>
        <w:t xml:space="preserve">.1.1) </w:t>
      </w:r>
      <w:r w:rsidRPr="00104E8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38ED3EE" w14:textId="096527B5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A8A95" w14:textId="1AB9D544" w:rsidR="004E4A10" w:rsidRPr="00104E8F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</w:t>
      </w:r>
      <w:r w:rsidR="000B6F61" w:rsidRPr="00104E8F">
        <w:rPr>
          <w:rFonts w:asciiTheme="majorBidi" w:hAnsiTheme="majorBidi" w:cstheme="majorBidi"/>
          <w:sz w:val="30"/>
          <w:szCs w:val="30"/>
        </w:rPr>
        <w:t xml:space="preserve">     </w:t>
      </w:r>
      <w:r w:rsidRPr="00104E8F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Pr="00C83AC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C83AC8">
        <w:rPr>
          <w:rFonts w:asciiTheme="majorBidi" w:hAnsiTheme="majorBidi" w:cstheme="majorBidi"/>
          <w:sz w:val="30"/>
          <w:szCs w:val="30"/>
        </w:rPr>
        <w:t>1</w:t>
      </w:r>
      <w:r w:rsidR="002E2719">
        <w:rPr>
          <w:rFonts w:asciiTheme="majorBidi" w:hAnsiTheme="majorBidi" w:cstheme="majorBidi"/>
          <w:sz w:val="30"/>
          <w:szCs w:val="30"/>
        </w:rPr>
        <w:t>6</w:t>
      </w:r>
    </w:p>
    <w:p w14:paraId="43FB0BC8" w14:textId="561CB054" w:rsidR="004E4A10" w:rsidRPr="00104E8F" w:rsidRDefault="004E4A10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57D21" w14:textId="038697DD" w:rsidR="006A422A" w:rsidRPr="00104E8F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104E8F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04E8F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104E8F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04E8F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104E8F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</w:t>
      </w:r>
    </w:p>
    <w:p w14:paraId="5C775953" w14:textId="77777777" w:rsidR="006A422A" w:rsidRPr="00104E8F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FCB5B" w14:textId="026B1314" w:rsidR="004E4A10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572E" w:rsidRPr="00104E8F">
        <w:rPr>
          <w:rFonts w:asciiTheme="majorBidi" w:hAnsiTheme="majorBidi" w:cstheme="majorBidi"/>
          <w:sz w:val="30"/>
          <w:szCs w:val="30"/>
        </w:rPr>
        <w:t xml:space="preserve">90 </w:t>
      </w:r>
      <w:r w:rsidR="00DD572E" w:rsidRPr="00104E8F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C350E4" w:rsidRPr="00C350E4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C350E4"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350E4" w:rsidRPr="00C350E4">
        <w:rPr>
          <w:rFonts w:asciiTheme="majorBidi" w:hAnsiTheme="majorBidi" w:cstheme="majorBidi"/>
          <w:sz w:val="30"/>
          <w:szCs w:val="30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5"/>
      <w:r w:rsidR="00C350E4" w:rsidRPr="00C350E4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C350E4" w:rsidRPr="00C350E4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 w:rsidR="00C350E4"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350E4" w:rsidRPr="00C350E4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2C7E10B5" w14:textId="6543858B" w:rsidR="001922D6" w:rsidRPr="001922D6" w:rsidRDefault="001922D6" w:rsidP="001922D6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922D6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922D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922D6">
        <w:rPr>
          <w:rFonts w:asciiTheme="majorBidi" w:hAnsiTheme="majorBidi" w:cstheme="majorBidi"/>
          <w:sz w:val="30"/>
          <w:szCs w:val="30"/>
        </w:rPr>
        <w:t>.1.2)</w:t>
      </w:r>
      <w:r w:rsidRPr="001922D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922D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5F43D28" w14:textId="1F8DFD14" w:rsidR="004227B9" w:rsidRDefault="001922D6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922D6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1922D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922D6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1922D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922D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1922D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922D6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กลุ่มบริษัทพิจารณาว่ามีความเสี่ยงด้านเครดิตต่ำ</w:t>
      </w:r>
    </w:p>
    <w:p w14:paraId="25329CDE" w14:textId="77777777" w:rsidR="002F1C2A" w:rsidRPr="002F1C2A" w:rsidRDefault="002F1C2A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211E32" w14:textId="46B2D8D8" w:rsidR="007A1626" w:rsidRPr="007E6DF0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E6D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7E6D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E6DF0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7E6D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7E6DF0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7E6DF0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4397BF09" w14:textId="2F8891EA" w:rsidR="009F0E62" w:rsidRPr="00104E8F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61EAFB" w14:textId="7F41C84B" w:rsidR="009F0E62" w:rsidRPr="00104E8F" w:rsidRDefault="009F0E62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104E8F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9ADF09E" w14:textId="40F48B2E" w:rsidR="00D83A98" w:rsidRPr="00104E8F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C3CE1" w14:textId="76F71912" w:rsidR="00D83A98" w:rsidRPr="00104E8F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104E8F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0089CE1D" w14:textId="41B4EAB4" w:rsidR="00D83A98" w:rsidRPr="00104E8F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104E8F" w14:paraId="7EC6E838" w14:textId="77777777" w:rsidTr="001E05E5">
        <w:tc>
          <w:tcPr>
            <w:tcW w:w="2790" w:type="dxa"/>
          </w:tcPr>
          <w:p w14:paraId="1EDB3F03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5C0D2164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3A98" w:rsidRPr="00104E8F" w14:paraId="2C46C8BA" w14:textId="77777777" w:rsidTr="001E05E5">
        <w:tc>
          <w:tcPr>
            <w:tcW w:w="2790" w:type="dxa"/>
          </w:tcPr>
          <w:p w14:paraId="2FC7A5F4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653FD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DC49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74FD261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104E8F" w14:paraId="501C3A82" w14:textId="77777777" w:rsidTr="001E05E5">
        <w:tc>
          <w:tcPr>
            <w:tcW w:w="2790" w:type="dxa"/>
            <w:vAlign w:val="bottom"/>
          </w:tcPr>
          <w:p w14:paraId="328F5A38" w14:textId="6F27798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A7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4084D73B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341D7D0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01172F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E350F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2FA72832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ABDCCAC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E61B967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1272DF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CD8F4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FF8950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43A412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FFA107E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579654" w14:textId="77777777" w:rsidR="00D83A98" w:rsidRPr="00104E8F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2EE538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104E8F" w14:paraId="66C4E0F9" w14:textId="77777777" w:rsidTr="001E05E5">
        <w:tc>
          <w:tcPr>
            <w:tcW w:w="2790" w:type="dxa"/>
          </w:tcPr>
          <w:p w14:paraId="65FD6AA9" w14:textId="77777777" w:rsidR="00D83A98" w:rsidRPr="00104E8F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5F1C2A4" w14:textId="77777777" w:rsidR="00D83A98" w:rsidRPr="00104E8F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104E8F" w14:paraId="592E1C44" w14:textId="77777777" w:rsidTr="001E05E5">
        <w:tc>
          <w:tcPr>
            <w:tcW w:w="2790" w:type="dxa"/>
          </w:tcPr>
          <w:p w14:paraId="29F790AB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975AC4B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F6740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8F052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4D1C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B30469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6CC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641A" w14:textId="77777777" w:rsidR="00D83A98" w:rsidRPr="00104E8F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D2B0A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8E032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DB589" w14:textId="77777777" w:rsidR="00D83A98" w:rsidRPr="00104E8F" w:rsidRDefault="00D83A98" w:rsidP="001E05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9F44E" w14:textId="77777777" w:rsidR="00D83A98" w:rsidRPr="00104E8F" w:rsidRDefault="00D83A98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B1C" w:rsidRPr="00104E8F" w14:paraId="3655881D" w14:textId="77777777" w:rsidTr="004A7FDD">
        <w:tc>
          <w:tcPr>
            <w:tcW w:w="2790" w:type="dxa"/>
            <w:vAlign w:val="bottom"/>
          </w:tcPr>
          <w:p w14:paraId="58FF5064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  <w:vAlign w:val="bottom"/>
          </w:tcPr>
          <w:p w14:paraId="0987D360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4C9DD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14B34B" w14:textId="2A8101C5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602EFA45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E9903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4E99CC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9B26A" w14:textId="086EFEB4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3E411C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BC49F2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6DB244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160A17" w14:textId="455C9D2A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318E0E91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CCF620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0B135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02CE6" w14:textId="16F2227D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074A2B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666FA7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D631DB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B18F4" w14:textId="4E4396BE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390DCD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30E8AD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B27B6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044A0" w14:textId="770F5C69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</w:tr>
      <w:tr w:rsidR="002B3B1C" w:rsidRPr="00104E8F" w14:paraId="2DBAD399" w14:textId="77777777" w:rsidTr="004A7FDD">
        <w:tc>
          <w:tcPr>
            <w:tcW w:w="2790" w:type="dxa"/>
            <w:vAlign w:val="bottom"/>
          </w:tcPr>
          <w:p w14:paraId="0A53A026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2F0EA8D7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3F7BD4" w14:textId="0ADF6F11" w:rsidR="002B3B1C" w:rsidRPr="00104E8F" w:rsidRDefault="00FF0162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730,788</w:t>
            </w:r>
          </w:p>
        </w:tc>
        <w:tc>
          <w:tcPr>
            <w:tcW w:w="270" w:type="dxa"/>
            <w:vAlign w:val="bottom"/>
          </w:tcPr>
          <w:p w14:paraId="157E5F17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757B3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27FAC" w14:textId="62FC7150" w:rsidR="002B3B1C" w:rsidRPr="00104E8F" w:rsidRDefault="00FF0162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730,788</w:t>
            </w:r>
          </w:p>
        </w:tc>
        <w:tc>
          <w:tcPr>
            <w:tcW w:w="270" w:type="dxa"/>
            <w:vAlign w:val="bottom"/>
          </w:tcPr>
          <w:p w14:paraId="5488E783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B687B5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30F93C" w14:textId="5080EDBD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6FD63628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093791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3F8CD" w14:textId="2FA584BA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2CD5B2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A71F43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A941E" w14:textId="3B670C0E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314880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7F8992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431649" w14:textId="0C38A876" w:rsidR="002B3B1C" w:rsidRPr="00104E8F" w:rsidRDefault="00FF0162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730,788</w:t>
            </w:r>
          </w:p>
        </w:tc>
      </w:tr>
      <w:tr w:rsidR="002B3B1C" w:rsidRPr="00104E8F" w14:paraId="1B2F0D9B" w14:textId="77777777" w:rsidTr="001E05E5">
        <w:tc>
          <w:tcPr>
            <w:tcW w:w="2790" w:type="dxa"/>
          </w:tcPr>
          <w:p w14:paraId="73546FB1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94DD4B6" w14:textId="7990D059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  <w:tc>
          <w:tcPr>
            <w:tcW w:w="270" w:type="dxa"/>
          </w:tcPr>
          <w:p w14:paraId="09E603E4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2FF707" w14:textId="65F3E762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4A009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1C4099" w14:textId="047F6232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7,417</w:t>
            </w:r>
          </w:p>
        </w:tc>
        <w:tc>
          <w:tcPr>
            <w:tcW w:w="270" w:type="dxa"/>
          </w:tcPr>
          <w:p w14:paraId="29E72ACA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614EF1" w14:textId="23E26FF3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441E38EF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B0A4E" w14:textId="70C085A3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4947383D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55733" w14:textId="65C1F424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13,650</w:t>
            </w:r>
          </w:p>
        </w:tc>
      </w:tr>
      <w:tr w:rsidR="002B3B1C" w:rsidRPr="00104E8F" w14:paraId="0DEF8AB9" w14:textId="77777777" w:rsidTr="001E05E5">
        <w:tc>
          <w:tcPr>
            <w:tcW w:w="2790" w:type="dxa"/>
          </w:tcPr>
          <w:p w14:paraId="7729B11F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7CECD9" w14:textId="05E6622A" w:rsidR="002B3B1C" w:rsidRPr="002B3B1C" w:rsidRDefault="00FF0162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762,771</w:t>
            </w:r>
          </w:p>
        </w:tc>
        <w:tc>
          <w:tcPr>
            <w:tcW w:w="270" w:type="dxa"/>
          </w:tcPr>
          <w:p w14:paraId="7496FA9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8C182" w14:textId="321579E5" w:rsidR="002B3B1C" w:rsidRPr="00FF0162" w:rsidRDefault="00FF0162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730,788</w:t>
            </w:r>
          </w:p>
        </w:tc>
        <w:tc>
          <w:tcPr>
            <w:tcW w:w="270" w:type="dxa"/>
          </w:tcPr>
          <w:p w14:paraId="53C470DE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2AC9EB" w14:textId="12234CDE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27,160</w:t>
            </w:r>
          </w:p>
        </w:tc>
        <w:tc>
          <w:tcPr>
            <w:tcW w:w="270" w:type="dxa"/>
          </w:tcPr>
          <w:p w14:paraId="2E910AF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5EBAB1" w14:textId="50D7253C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062CCFAD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7DC3E" w14:textId="1863FC19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1438F970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5F908" w14:textId="718845D4" w:rsidR="002B3B1C" w:rsidRPr="002B3B1C" w:rsidRDefault="00FF0162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2E2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,181</w:t>
            </w:r>
          </w:p>
        </w:tc>
      </w:tr>
      <w:tr w:rsidR="00D83A98" w:rsidRPr="00104E8F" w14:paraId="27BF0D8D" w14:textId="77777777" w:rsidTr="001E05E5">
        <w:tc>
          <w:tcPr>
            <w:tcW w:w="2790" w:type="dxa"/>
          </w:tcPr>
          <w:p w14:paraId="39A98697" w14:textId="36929B34" w:rsidR="00D83A98" w:rsidRPr="00104E8F" w:rsidRDefault="00D83A98" w:rsidP="001E05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9D2F3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91B16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00E71E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F58B8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B571F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A16A8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3EF12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73651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ABA4C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D60F3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DD3175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068" w:rsidRPr="00104E8F" w14:paraId="27D7AA56" w14:textId="77777777" w:rsidTr="001E05E5">
        <w:tc>
          <w:tcPr>
            <w:tcW w:w="2790" w:type="dxa"/>
          </w:tcPr>
          <w:p w14:paraId="29774553" w14:textId="3158ECC3" w:rsidR="003C1068" w:rsidRPr="00104E8F" w:rsidRDefault="003C1068" w:rsidP="001E05E5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5FAB4148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44454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E3285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4D04A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8774A9" w14:textId="77777777" w:rsidR="003C1068" w:rsidRPr="00104E8F" w:rsidRDefault="003C106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34B2B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766F1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51FD7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D35158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49FCC" w14:textId="77777777" w:rsidR="003C1068" w:rsidRPr="00104E8F" w:rsidRDefault="003C106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D30E47" w14:textId="77777777" w:rsidR="003C1068" w:rsidRPr="00104E8F" w:rsidRDefault="003C106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</w:tbl>
    <w:p w14:paraId="25528917" w14:textId="21CB06B0" w:rsidR="009F0E62" w:rsidRDefault="009F0E62" w:rsidP="003C1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40"/>
          <w:szCs w:val="28"/>
        </w:rPr>
      </w:pPr>
    </w:p>
    <w:p w14:paraId="04CC5D71" w14:textId="77777777" w:rsidR="007E6DF0" w:rsidRPr="007E6DF0" w:rsidRDefault="007E6DF0" w:rsidP="003C1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104E8F" w14:paraId="4A3ADF24" w14:textId="77777777" w:rsidTr="001E05E5">
        <w:tc>
          <w:tcPr>
            <w:tcW w:w="2790" w:type="dxa"/>
          </w:tcPr>
          <w:p w14:paraId="287EBFCC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2190C74F" w14:textId="2EBDDD98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 w:rsidR="007F67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3A98" w:rsidRPr="00104E8F" w14:paraId="39171E39" w14:textId="77777777" w:rsidTr="001E05E5">
        <w:tc>
          <w:tcPr>
            <w:tcW w:w="2790" w:type="dxa"/>
          </w:tcPr>
          <w:p w14:paraId="4F8F3FD2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59029AA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B3872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BD15783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104E8F" w14:paraId="23A943F3" w14:textId="77777777" w:rsidTr="001E05E5">
        <w:tc>
          <w:tcPr>
            <w:tcW w:w="2790" w:type="dxa"/>
            <w:vAlign w:val="bottom"/>
          </w:tcPr>
          <w:p w14:paraId="46EF3E2F" w14:textId="1517BA53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A7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33163DE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8D130D5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C4B5EE2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83AF2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50E488EC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6A65A052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7C45AC8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DB8133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F8537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A82467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B894129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B958F24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A162B2" w14:textId="77777777" w:rsidR="00D83A98" w:rsidRPr="00104E8F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542200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104E8F" w14:paraId="4C479265" w14:textId="77777777" w:rsidTr="001E05E5">
        <w:tc>
          <w:tcPr>
            <w:tcW w:w="2790" w:type="dxa"/>
          </w:tcPr>
          <w:p w14:paraId="2FA094F9" w14:textId="77777777" w:rsidR="00D83A98" w:rsidRPr="00104E8F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E7FEA2D" w14:textId="77777777" w:rsidR="00D83A98" w:rsidRPr="00104E8F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104E8F" w14:paraId="490413AB" w14:textId="77777777" w:rsidTr="001E05E5">
        <w:tc>
          <w:tcPr>
            <w:tcW w:w="3690" w:type="dxa"/>
            <w:gridSpan w:val="2"/>
          </w:tcPr>
          <w:p w14:paraId="70C8028E" w14:textId="77777777" w:rsidR="00D83A98" w:rsidRPr="00104E8F" w:rsidRDefault="00D83A98" w:rsidP="001E05E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41707EF" w14:textId="77777777" w:rsidR="00D83A98" w:rsidRPr="00104E8F" w:rsidRDefault="00D83A98" w:rsidP="001E05E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82986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DE161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23C2F11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65713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A73AB7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4248C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7ACCD3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09CCF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C8918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B1C" w:rsidRPr="00104E8F" w14:paraId="4E79F0FD" w14:textId="77777777" w:rsidTr="004A7FDD">
        <w:tc>
          <w:tcPr>
            <w:tcW w:w="2790" w:type="dxa"/>
            <w:vAlign w:val="bottom"/>
          </w:tcPr>
          <w:p w14:paraId="3C735892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  <w:vAlign w:val="bottom"/>
          </w:tcPr>
          <w:p w14:paraId="02509F8F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05D85C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CF844" w14:textId="7D4A301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298D39B2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23DE10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AE174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81B3A" w14:textId="1D781096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94EF8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20FE1F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C1A481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BC5C8" w14:textId="2DD0E060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2CEF47A0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3C91DA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B41CE7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D8F43" w14:textId="57C5B969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DD9B9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6D5C6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3E49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B8646" w14:textId="3F0588FD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2B0665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652FB8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E48F92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1AD56A" w14:textId="716492D4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</w:tr>
      <w:tr w:rsidR="002B3B1C" w:rsidRPr="00104E8F" w14:paraId="688BBFC8" w14:textId="77777777" w:rsidTr="004A7FDD">
        <w:tc>
          <w:tcPr>
            <w:tcW w:w="2790" w:type="dxa"/>
            <w:vAlign w:val="bottom"/>
          </w:tcPr>
          <w:p w14:paraId="371EFD91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3A61B11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EDE4E" w14:textId="50D3DD14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728,730</w:t>
            </w:r>
          </w:p>
        </w:tc>
        <w:tc>
          <w:tcPr>
            <w:tcW w:w="270" w:type="dxa"/>
            <w:vAlign w:val="bottom"/>
          </w:tcPr>
          <w:p w14:paraId="2F8308EA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52FAA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8E601" w14:textId="0F928013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728,730</w:t>
            </w:r>
          </w:p>
        </w:tc>
        <w:tc>
          <w:tcPr>
            <w:tcW w:w="270" w:type="dxa"/>
            <w:vAlign w:val="bottom"/>
          </w:tcPr>
          <w:p w14:paraId="53FC666A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48215D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DAF3C3" w14:textId="243492B3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16C646F3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ECB36D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503D3" w14:textId="06AC114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0994F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1F7882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F6C7C" w14:textId="5C5ED10A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3183A0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866737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99166" w14:textId="0B32891E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728,730</w:t>
            </w:r>
          </w:p>
        </w:tc>
      </w:tr>
      <w:tr w:rsidR="002B3B1C" w:rsidRPr="00104E8F" w14:paraId="1B83FFDC" w14:textId="77777777" w:rsidTr="001E05E5">
        <w:tc>
          <w:tcPr>
            <w:tcW w:w="2790" w:type="dxa"/>
          </w:tcPr>
          <w:p w14:paraId="544951AB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BCEEA2F" w14:textId="2CC2F919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  <w:tc>
          <w:tcPr>
            <w:tcW w:w="270" w:type="dxa"/>
          </w:tcPr>
          <w:p w14:paraId="6BFAD77A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94B53" w14:textId="4EDB0C92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B671F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F00467" w14:textId="447E2ABC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7,417</w:t>
            </w:r>
          </w:p>
        </w:tc>
        <w:tc>
          <w:tcPr>
            <w:tcW w:w="270" w:type="dxa"/>
          </w:tcPr>
          <w:p w14:paraId="27E5ABE0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FF7CA7" w14:textId="373A4524" w:rsidR="002B3B1C" w:rsidRPr="00104E8F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545DE90F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C2CED9" w14:textId="517B3D8F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198631FA" w14:textId="77777777" w:rsidR="002B3B1C" w:rsidRPr="00104E8F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800D0" w14:textId="7FF57BB9" w:rsidR="002B3B1C" w:rsidRPr="00104E8F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sz w:val="30"/>
                <w:szCs w:val="30"/>
              </w:rPr>
              <w:t>13,650</w:t>
            </w:r>
          </w:p>
        </w:tc>
      </w:tr>
      <w:tr w:rsidR="002B3B1C" w:rsidRPr="00104E8F" w14:paraId="6B7B3829" w14:textId="77777777" w:rsidTr="001E05E5">
        <w:tc>
          <w:tcPr>
            <w:tcW w:w="2790" w:type="dxa"/>
          </w:tcPr>
          <w:p w14:paraId="31FB5BA9" w14:textId="77777777" w:rsidR="002B3B1C" w:rsidRPr="00104E8F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839D7" w14:textId="0798742D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760,713</w:t>
            </w:r>
          </w:p>
        </w:tc>
        <w:tc>
          <w:tcPr>
            <w:tcW w:w="270" w:type="dxa"/>
          </w:tcPr>
          <w:p w14:paraId="57CF9F9B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2AE77B" w14:textId="7EADA182" w:rsidR="002B3B1C" w:rsidRPr="00FF0162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0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728,730</w:t>
            </w:r>
          </w:p>
        </w:tc>
        <w:tc>
          <w:tcPr>
            <w:tcW w:w="270" w:type="dxa"/>
          </w:tcPr>
          <w:p w14:paraId="2FFF4249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9EB3DF" w14:textId="6619FD26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27,160</w:t>
            </w:r>
          </w:p>
        </w:tc>
        <w:tc>
          <w:tcPr>
            <w:tcW w:w="270" w:type="dxa"/>
          </w:tcPr>
          <w:p w14:paraId="59676B8B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95A54F" w14:textId="0E117DA3" w:rsidR="002B3B1C" w:rsidRPr="002B3B1C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5AF3C487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C7608F" w14:textId="500DA018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7FD02EE7" w14:textId="77777777" w:rsidR="002B3B1C" w:rsidRPr="002B3B1C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A455C4" w14:textId="35C3964E" w:rsidR="002B3B1C" w:rsidRPr="00FF0162" w:rsidRDefault="002B3B1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0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762,123</w:t>
            </w:r>
          </w:p>
        </w:tc>
      </w:tr>
    </w:tbl>
    <w:p w14:paraId="338D7F27" w14:textId="4BB54034" w:rsidR="00387CDD" w:rsidRDefault="00387CD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4A7FDD" w:rsidRPr="00104E8F" w14:paraId="57EC9CC1" w14:textId="77777777" w:rsidTr="00493C09">
        <w:tc>
          <w:tcPr>
            <w:tcW w:w="2790" w:type="dxa"/>
          </w:tcPr>
          <w:p w14:paraId="0822EFB3" w14:textId="77777777" w:rsidR="004A7FDD" w:rsidRPr="00104E8F" w:rsidRDefault="004A7FDD" w:rsidP="00493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F526B56" w14:textId="77777777" w:rsidR="004A7FDD" w:rsidRPr="00104E8F" w:rsidRDefault="004A7FDD" w:rsidP="00493C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7FDD" w:rsidRPr="00104E8F" w14:paraId="7CE63A9A" w14:textId="77777777" w:rsidTr="00493C09">
        <w:tc>
          <w:tcPr>
            <w:tcW w:w="2790" w:type="dxa"/>
          </w:tcPr>
          <w:p w14:paraId="2B468223" w14:textId="77777777" w:rsidR="004A7FDD" w:rsidRPr="00104E8F" w:rsidRDefault="004A7FDD" w:rsidP="00493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AFB536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A81D6" w14:textId="77777777" w:rsidR="004A7FDD" w:rsidRPr="00104E8F" w:rsidRDefault="004A7FDD" w:rsidP="00493C0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C13C129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A7FDD" w:rsidRPr="00104E8F" w14:paraId="14BFFA11" w14:textId="77777777" w:rsidTr="00493C09">
        <w:tc>
          <w:tcPr>
            <w:tcW w:w="2790" w:type="dxa"/>
            <w:vAlign w:val="bottom"/>
          </w:tcPr>
          <w:p w14:paraId="276317B0" w14:textId="77777777" w:rsidR="004A7FDD" w:rsidRPr="00104E8F" w:rsidRDefault="004A7FDD" w:rsidP="00493C0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1F908A9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721798F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A4106FE" w14:textId="77777777" w:rsidR="004A7FDD" w:rsidRPr="00104E8F" w:rsidRDefault="004A7FDD" w:rsidP="00493C0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BB5FFE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30276BF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736649F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6302AA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0E1ED43" w14:textId="77777777" w:rsidR="004A7FDD" w:rsidRPr="00104E8F" w:rsidRDefault="004A7FDD" w:rsidP="00493C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5808F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A5BEB15" w14:textId="77777777" w:rsidR="004A7FDD" w:rsidRPr="00104E8F" w:rsidRDefault="004A7FDD" w:rsidP="00493C0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3563CD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2E684D56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26B982F" w14:textId="77777777" w:rsidR="004A7FDD" w:rsidRPr="00104E8F" w:rsidRDefault="004A7FDD" w:rsidP="00493C09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4BA28E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A7FDD" w:rsidRPr="00104E8F" w14:paraId="27FAFAFB" w14:textId="77777777" w:rsidTr="00493C09">
        <w:tc>
          <w:tcPr>
            <w:tcW w:w="2790" w:type="dxa"/>
          </w:tcPr>
          <w:p w14:paraId="23E910FB" w14:textId="77777777" w:rsidR="004A7FDD" w:rsidRPr="00104E8F" w:rsidRDefault="004A7FDD" w:rsidP="00493C09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F3D2681" w14:textId="77777777" w:rsidR="004A7FDD" w:rsidRPr="00104E8F" w:rsidRDefault="004A7FDD" w:rsidP="00493C0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FDD" w:rsidRPr="00104E8F" w14:paraId="646CA0C4" w14:textId="77777777" w:rsidTr="00493C09">
        <w:tc>
          <w:tcPr>
            <w:tcW w:w="2790" w:type="dxa"/>
          </w:tcPr>
          <w:p w14:paraId="627B3A09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2C6E56B8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19674" w14:textId="77777777" w:rsidR="004A7FDD" w:rsidRPr="00104E8F" w:rsidRDefault="004A7FDD" w:rsidP="00493C0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5B029" w14:textId="77777777" w:rsidR="004A7FDD" w:rsidRPr="00104E8F" w:rsidRDefault="004A7FDD" w:rsidP="00493C0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414CD" w14:textId="77777777" w:rsidR="004A7FDD" w:rsidRPr="00104E8F" w:rsidRDefault="004A7FDD" w:rsidP="00493C0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4EB259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CCAD1" w14:textId="77777777" w:rsidR="004A7FDD" w:rsidRPr="00104E8F" w:rsidRDefault="004A7FDD" w:rsidP="00493C0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9D562B" w14:textId="77777777" w:rsidR="004A7FDD" w:rsidRPr="00104E8F" w:rsidRDefault="004A7FDD" w:rsidP="00493C0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F89D5" w14:textId="77777777" w:rsidR="004A7FDD" w:rsidRPr="00104E8F" w:rsidRDefault="004A7FDD" w:rsidP="00493C0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7A4E5" w14:textId="77777777" w:rsidR="004A7FDD" w:rsidRPr="00104E8F" w:rsidRDefault="004A7FDD" w:rsidP="00493C0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DAA0E" w14:textId="77777777" w:rsidR="004A7FDD" w:rsidRPr="00104E8F" w:rsidRDefault="004A7FDD" w:rsidP="00493C0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18BCA" w14:textId="77777777" w:rsidR="004A7FDD" w:rsidRPr="00104E8F" w:rsidRDefault="004A7FDD" w:rsidP="00493C0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FDD" w:rsidRPr="00104E8F" w14:paraId="6693D592" w14:textId="77777777" w:rsidTr="00493C09">
        <w:tc>
          <w:tcPr>
            <w:tcW w:w="2790" w:type="dxa"/>
            <w:vAlign w:val="bottom"/>
          </w:tcPr>
          <w:p w14:paraId="36607DFC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  <w:vAlign w:val="bottom"/>
          </w:tcPr>
          <w:p w14:paraId="2ECDECE9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06819C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  <w:vAlign w:val="bottom"/>
          </w:tcPr>
          <w:p w14:paraId="6DA704C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6F2E98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5B5111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1B67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01E36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D96A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  <w:vAlign w:val="bottom"/>
          </w:tcPr>
          <w:p w14:paraId="0D0A1D6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817A960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C9AC5B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E5E8C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205D08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DD8F8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996C7F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E42C2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E190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</w:tr>
      <w:tr w:rsidR="004A7FDD" w:rsidRPr="00104E8F" w14:paraId="70FC3231" w14:textId="77777777" w:rsidTr="00493C09">
        <w:tc>
          <w:tcPr>
            <w:tcW w:w="2790" w:type="dxa"/>
            <w:vAlign w:val="bottom"/>
          </w:tcPr>
          <w:p w14:paraId="507537AD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3BE5C86E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4702F8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416,889</w:t>
            </w:r>
          </w:p>
        </w:tc>
        <w:tc>
          <w:tcPr>
            <w:tcW w:w="270" w:type="dxa"/>
            <w:vAlign w:val="bottom"/>
          </w:tcPr>
          <w:p w14:paraId="3449CA39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DFB65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3D67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416,889</w:t>
            </w:r>
          </w:p>
        </w:tc>
        <w:tc>
          <w:tcPr>
            <w:tcW w:w="270" w:type="dxa"/>
            <w:vAlign w:val="bottom"/>
          </w:tcPr>
          <w:p w14:paraId="4327746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9D089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B2034B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3520D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5390A8E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56C393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99BE0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B4A3D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BD522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2C646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1572B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DF2E3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416,889</w:t>
            </w:r>
          </w:p>
        </w:tc>
      </w:tr>
      <w:tr w:rsidR="004A7FDD" w:rsidRPr="00104E8F" w14:paraId="3FA0DF28" w14:textId="77777777" w:rsidTr="00493C09">
        <w:tc>
          <w:tcPr>
            <w:tcW w:w="2790" w:type="dxa"/>
          </w:tcPr>
          <w:p w14:paraId="161E6F93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8AB11E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  <w:tc>
          <w:tcPr>
            <w:tcW w:w="270" w:type="dxa"/>
          </w:tcPr>
          <w:p w14:paraId="45DB7B6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AE5A2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E833F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1D9850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6,857</w:t>
            </w:r>
          </w:p>
        </w:tc>
        <w:tc>
          <w:tcPr>
            <w:tcW w:w="270" w:type="dxa"/>
          </w:tcPr>
          <w:p w14:paraId="7769275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169B6F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3655A39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722038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4B4AAC9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CB985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</w:tr>
      <w:tr w:rsidR="004A7FDD" w:rsidRPr="00104E8F" w14:paraId="5EA613D9" w14:textId="77777777" w:rsidTr="00493C09">
        <w:tc>
          <w:tcPr>
            <w:tcW w:w="2790" w:type="dxa"/>
          </w:tcPr>
          <w:p w14:paraId="199DE44A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4BADC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440,987</w:t>
            </w:r>
          </w:p>
        </w:tc>
        <w:tc>
          <w:tcPr>
            <w:tcW w:w="270" w:type="dxa"/>
          </w:tcPr>
          <w:p w14:paraId="4757267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6B049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416,889</w:t>
            </w:r>
          </w:p>
        </w:tc>
        <w:tc>
          <w:tcPr>
            <w:tcW w:w="270" w:type="dxa"/>
          </w:tcPr>
          <w:p w14:paraId="259BBD2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B4E9F8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12,744</w:t>
            </w:r>
          </w:p>
        </w:tc>
        <w:tc>
          <w:tcPr>
            <w:tcW w:w="270" w:type="dxa"/>
          </w:tcPr>
          <w:p w14:paraId="5180B6A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EBB2D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5A38558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359560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28B05759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13B226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440,987</w:t>
            </w:r>
          </w:p>
        </w:tc>
      </w:tr>
      <w:tr w:rsidR="004A7FDD" w:rsidRPr="00104E8F" w14:paraId="52AFD464" w14:textId="77777777" w:rsidTr="00493C09">
        <w:tc>
          <w:tcPr>
            <w:tcW w:w="2790" w:type="dxa"/>
          </w:tcPr>
          <w:p w14:paraId="245466F1" w14:textId="77777777" w:rsidR="004A7FDD" w:rsidRPr="00104E8F" w:rsidRDefault="004A7FDD" w:rsidP="00493C0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FDEFBC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2E460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011FE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EEBF4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CECFB2" w14:textId="77777777" w:rsidR="004A7FDD" w:rsidRPr="00104E8F" w:rsidRDefault="004A7FDD" w:rsidP="00493C0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2DA9E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89E272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123C7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866682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73B35" w14:textId="77777777" w:rsidR="004A7FDD" w:rsidRPr="00104E8F" w:rsidRDefault="004A7FDD" w:rsidP="00493C0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4719A6" w14:textId="77777777" w:rsidR="004A7FDD" w:rsidRPr="00104E8F" w:rsidRDefault="004A7FDD" w:rsidP="00493C0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FDD" w:rsidRPr="00104E8F" w14:paraId="0F686314" w14:textId="77777777" w:rsidTr="00493C09">
        <w:tc>
          <w:tcPr>
            <w:tcW w:w="2790" w:type="dxa"/>
          </w:tcPr>
          <w:p w14:paraId="3E73DE10" w14:textId="77777777" w:rsidR="004A7FDD" w:rsidRPr="00104E8F" w:rsidRDefault="004A7FDD" w:rsidP="00493C09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7E1AEE91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F19F3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36110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F57DC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1A83D7" w14:textId="77777777" w:rsidR="004A7FDD" w:rsidRPr="00104E8F" w:rsidRDefault="004A7FDD" w:rsidP="00493C0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09EC2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172F2C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9BC1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58FCD3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0FF6" w14:textId="77777777" w:rsidR="004A7FDD" w:rsidRPr="00104E8F" w:rsidRDefault="004A7FDD" w:rsidP="00493C0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B8F3A8" w14:textId="77777777" w:rsidR="004A7FDD" w:rsidRPr="00104E8F" w:rsidRDefault="004A7FDD" w:rsidP="00493C0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  <w:tr w:rsidR="004A7FDD" w:rsidRPr="00104E8F" w14:paraId="38CFED6B" w14:textId="77777777" w:rsidTr="00493C09">
        <w:tc>
          <w:tcPr>
            <w:tcW w:w="2790" w:type="dxa"/>
          </w:tcPr>
          <w:p w14:paraId="32ADBC8D" w14:textId="77777777" w:rsidR="004A7FDD" w:rsidRPr="00104E8F" w:rsidRDefault="004A7FDD" w:rsidP="00493C09">
            <w:pPr>
              <w:ind w:left="160" w:right="-24" w:hanging="16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4E272F3C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BEB9C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A9F35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A7E6F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313B6B" w14:textId="77777777" w:rsidR="004A7FDD" w:rsidRPr="00104E8F" w:rsidRDefault="004A7FDD" w:rsidP="00493C0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16291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EF47B0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E243F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E161BA" w14:textId="77777777" w:rsidR="004A7FDD" w:rsidRPr="00104E8F" w:rsidRDefault="004A7FDD" w:rsidP="00493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ED211" w14:textId="77777777" w:rsidR="004A7FDD" w:rsidRPr="00104E8F" w:rsidRDefault="004A7FDD" w:rsidP="00493C0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7DCA8B" w14:textId="77777777" w:rsidR="004A7FDD" w:rsidRPr="00104E8F" w:rsidRDefault="004A7FDD" w:rsidP="00493C0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  <w:tr w:rsidR="004A7FDD" w:rsidRPr="00104E8F" w14:paraId="35BCEF81" w14:textId="77777777" w:rsidTr="00493C09">
        <w:tc>
          <w:tcPr>
            <w:tcW w:w="2790" w:type="dxa"/>
          </w:tcPr>
          <w:p w14:paraId="118E66C3" w14:textId="77777777" w:rsidR="004A7FDD" w:rsidRPr="00104E8F" w:rsidRDefault="004A7FDD" w:rsidP="00493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1F08F573" w14:textId="53035519" w:rsidR="004A7FDD" w:rsidRPr="00104E8F" w:rsidRDefault="004A25E5" w:rsidP="00493C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7FDD" w:rsidRPr="00104E8F" w14:paraId="56E58031" w14:textId="77777777" w:rsidTr="00493C09">
        <w:tc>
          <w:tcPr>
            <w:tcW w:w="2790" w:type="dxa"/>
          </w:tcPr>
          <w:p w14:paraId="2C3D0094" w14:textId="77777777" w:rsidR="004A7FDD" w:rsidRPr="00104E8F" w:rsidRDefault="004A7FDD" w:rsidP="00493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4C0A0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892D7" w14:textId="77777777" w:rsidR="004A7FDD" w:rsidRPr="00104E8F" w:rsidRDefault="004A7FDD" w:rsidP="00493C0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0296311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A7FDD" w:rsidRPr="00104E8F" w14:paraId="77D3C7C6" w14:textId="77777777" w:rsidTr="00493C09">
        <w:tc>
          <w:tcPr>
            <w:tcW w:w="2790" w:type="dxa"/>
            <w:vAlign w:val="bottom"/>
          </w:tcPr>
          <w:p w14:paraId="3D73ACEC" w14:textId="77777777" w:rsidR="004A7FDD" w:rsidRPr="00104E8F" w:rsidRDefault="004A7FDD" w:rsidP="00493C0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19BDB16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D4B83D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50D1376" w14:textId="77777777" w:rsidR="004A7FDD" w:rsidRPr="00104E8F" w:rsidRDefault="004A7FDD" w:rsidP="00493C0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1B07F98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3B1BA916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2F3273AE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D8CA70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EFFEE5" w14:textId="77777777" w:rsidR="004A7FDD" w:rsidRPr="00104E8F" w:rsidRDefault="004A7FDD" w:rsidP="00493C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128B1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6F6493" w14:textId="77777777" w:rsidR="004A7FDD" w:rsidRPr="00104E8F" w:rsidRDefault="004A7FDD" w:rsidP="00493C0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B72261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252CB75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F8192A4" w14:textId="77777777" w:rsidR="004A7FDD" w:rsidRPr="00104E8F" w:rsidRDefault="004A7FDD" w:rsidP="00493C09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8E36CD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A7FDD" w:rsidRPr="00104E8F" w14:paraId="4B5E3B06" w14:textId="77777777" w:rsidTr="00493C09">
        <w:tc>
          <w:tcPr>
            <w:tcW w:w="2790" w:type="dxa"/>
          </w:tcPr>
          <w:p w14:paraId="12A3FC4E" w14:textId="77777777" w:rsidR="004A7FDD" w:rsidRPr="00104E8F" w:rsidRDefault="004A7FDD" w:rsidP="00493C09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812FC1A" w14:textId="77777777" w:rsidR="004A7FDD" w:rsidRPr="00104E8F" w:rsidRDefault="004A7FDD" w:rsidP="00493C0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FDD" w:rsidRPr="00104E8F" w14:paraId="3B91886E" w14:textId="77777777" w:rsidTr="00493C09">
        <w:tc>
          <w:tcPr>
            <w:tcW w:w="3690" w:type="dxa"/>
            <w:gridSpan w:val="2"/>
          </w:tcPr>
          <w:p w14:paraId="790B3D40" w14:textId="77777777" w:rsidR="004A7FDD" w:rsidRPr="00104E8F" w:rsidRDefault="004A7FDD" w:rsidP="00493C09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39CBEB" w14:textId="77777777" w:rsidR="004A7FDD" w:rsidRPr="00104E8F" w:rsidRDefault="004A7FDD" w:rsidP="00493C09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0C007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39539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08CE4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9D0DC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71E4D14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FEB35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6F1C29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80471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F620E" w14:textId="77777777" w:rsidR="004A7FDD" w:rsidRPr="00104E8F" w:rsidRDefault="004A7FDD" w:rsidP="00493C09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FDD" w:rsidRPr="00104E8F" w14:paraId="3E66B553" w14:textId="77777777" w:rsidTr="00493C09">
        <w:tc>
          <w:tcPr>
            <w:tcW w:w="2790" w:type="dxa"/>
            <w:vAlign w:val="bottom"/>
          </w:tcPr>
          <w:p w14:paraId="592BB987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  <w:vAlign w:val="bottom"/>
          </w:tcPr>
          <w:p w14:paraId="7D795A8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25810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  <w:vAlign w:val="bottom"/>
          </w:tcPr>
          <w:p w14:paraId="10493D0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B7CA0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E521F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31587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1B819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7EFF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  <w:vAlign w:val="bottom"/>
          </w:tcPr>
          <w:p w14:paraId="5BCD128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4D537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79E19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C902D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7DEEAE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A727D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46E0C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29208F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2DCA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</w:tr>
      <w:tr w:rsidR="004A7FDD" w:rsidRPr="00104E8F" w14:paraId="083CBA1A" w14:textId="77777777" w:rsidTr="00493C09">
        <w:tc>
          <w:tcPr>
            <w:tcW w:w="2790" w:type="dxa"/>
            <w:vAlign w:val="bottom"/>
          </w:tcPr>
          <w:p w14:paraId="05470AC5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1174E456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6876A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414,586</w:t>
            </w:r>
          </w:p>
        </w:tc>
        <w:tc>
          <w:tcPr>
            <w:tcW w:w="270" w:type="dxa"/>
            <w:vAlign w:val="bottom"/>
          </w:tcPr>
          <w:p w14:paraId="5E9BF1F4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9DF3F6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4E170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414,586</w:t>
            </w:r>
          </w:p>
        </w:tc>
        <w:tc>
          <w:tcPr>
            <w:tcW w:w="270" w:type="dxa"/>
            <w:vAlign w:val="bottom"/>
          </w:tcPr>
          <w:p w14:paraId="15693A9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F96F7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364CC5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2C1D46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96BE79D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A13C10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8A1D5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9438D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49C30" w14:textId="77777777" w:rsidR="004A7FDD" w:rsidRPr="00104E8F" w:rsidRDefault="004A7FDD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F8DDC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616E10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C85A4B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414,586</w:t>
            </w:r>
          </w:p>
        </w:tc>
      </w:tr>
      <w:tr w:rsidR="004A7FDD" w:rsidRPr="00104E8F" w14:paraId="74C5B903" w14:textId="77777777" w:rsidTr="00493C09">
        <w:tc>
          <w:tcPr>
            <w:tcW w:w="2790" w:type="dxa"/>
          </w:tcPr>
          <w:p w14:paraId="1CBC3C88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C6AF30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  <w:tc>
          <w:tcPr>
            <w:tcW w:w="270" w:type="dxa"/>
          </w:tcPr>
          <w:p w14:paraId="2DF9B07A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F411DC" w14:textId="3EDD1628" w:rsidR="004A7FDD" w:rsidRPr="00104E8F" w:rsidRDefault="00D53194" w:rsidP="00D5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E011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5C6C8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6,857</w:t>
            </w:r>
          </w:p>
        </w:tc>
        <w:tc>
          <w:tcPr>
            <w:tcW w:w="270" w:type="dxa"/>
          </w:tcPr>
          <w:p w14:paraId="35BB5D9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0243B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21EBD55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41DC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6ED75DD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704F3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</w:tr>
      <w:tr w:rsidR="004A7FDD" w:rsidRPr="00104E8F" w14:paraId="60DF6F68" w14:textId="77777777" w:rsidTr="00493C09">
        <w:tc>
          <w:tcPr>
            <w:tcW w:w="2790" w:type="dxa"/>
          </w:tcPr>
          <w:p w14:paraId="6057A704" w14:textId="77777777" w:rsidR="004A7FDD" w:rsidRPr="00104E8F" w:rsidRDefault="004A7FDD" w:rsidP="00493C0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AF394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438,684</w:t>
            </w:r>
          </w:p>
        </w:tc>
        <w:tc>
          <w:tcPr>
            <w:tcW w:w="270" w:type="dxa"/>
          </w:tcPr>
          <w:p w14:paraId="6634C65C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AA9D67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414,586</w:t>
            </w:r>
          </w:p>
        </w:tc>
        <w:tc>
          <w:tcPr>
            <w:tcW w:w="270" w:type="dxa"/>
          </w:tcPr>
          <w:p w14:paraId="5965340F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8B13C5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12,744</w:t>
            </w:r>
          </w:p>
        </w:tc>
        <w:tc>
          <w:tcPr>
            <w:tcW w:w="270" w:type="dxa"/>
          </w:tcPr>
          <w:p w14:paraId="64822AC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AF252C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0A31FAE1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7240D0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4C2D3272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F512CE" w14:textId="77777777" w:rsidR="004A7FDD" w:rsidRPr="00104E8F" w:rsidRDefault="004A7FDD" w:rsidP="0049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438,684</w:t>
            </w:r>
          </w:p>
        </w:tc>
      </w:tr>
    </w:tbl>
    <w:p w14:paraId="293F2B5C" w14:textId="77777777" w:rsidR="004A7FDD" w:rsidRDefault="004A7FDD" w:rsidP="00481ED1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6FD373" w14:textId="4715C54E" w:rsidR="00481ED1" w:rsidRPr="00EC326F" w:rsidRDefault="00481ED1" w:rsidP="00481ED1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EC326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EC326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EC326F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EC326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A0FC0BD" w14:textId="77777777" w:rsidR="00481ED1" w:rsidRPr="00104E8F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1E3F5" w14:textId="5931D166" w:rsidR="00481ED1" w:rsidRPr="00104E8F" w:rsidRDefault="00481ED1" w:rsidP="00481ED1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A5FAD" w:rsidRPr="004A5FAD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730AEA" w14:textId="77777777" w:rsidR="00481ED1" w:rsidRPr="00104E8F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695D7" w14:textId="0D5D66BB" w:rsidR="00481ED1" w:rsidRPr="00104E8F" w:rsidRDefault="00481ED1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</w:rPr>
        <w:t>(</w:t>
      </w:r>
      <w:r w:rsidR="004A21E5" w:rsidRPr="00104E8F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04E8F">
        <w:rPr>
          <w:rFonts w:asciiTheme="majorBidi" w:hAnsiTheme="majorBidi" w:cstheme="majorBidi"/>
          <w:sz w:val="30"/>
          <w:szCs w:val="30"/>
        </w:rPr>
        <w:t>.3.1</w:t>
      </w:r>
      <w:r w:rsidRPr="00104E8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104E8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DD8D87B" w14:textId="22F5AD6B" w:rsidR="00B50457" w:rsidRPr="00104E8F" w:rsidRDefault="00B50457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460AA754" w14:textId="37253F63" w:rsidR="00B50457" w:rsidRPr="00104E8F" w:rsidRDefault="00B50457" w:rsidP="00B50457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6275FA9" w14:textId="23717CF5" w:rsidR="001F008A" w:rsidRDefault="001F008A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3D38A7C" w14:textId="75749BD3" w:rsidR="00C50B64" w:rsidRDefault="00C50B64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58AD342" w14:textId="09D74A25" w:rsidR="00C50B64" w:rsidRDefault="00C50B64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34425A4" w14:textId="77777777" w:rsidR="00C50B64" w:rsidRPr="00104E8F" w:rsidRDefault="00C50B64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329756E" w14:textId="5304E17C" w:rsidR="00A97356" w:rsidRDefault="00A97356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1277"/>
        <w:gridCol w:w="270"/>
        <w:gridCol w:w="1099"/>
        <w:gridCol w:w="270"/>
        <w:gridCol w:w="1241"/>
      </w:tblGrid>
      <w:tr w:rsidR="008246B3" w14:paraId="6D389BAB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F972" w14:textId="77777777" w:rsidR="008246B3" w:rsidRPr="008246B3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4395" w14:textId="77777777" w:rsidR="008246B3" w:rsidRPr="008246B3" w:rsidRDefault="008246B3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                        </w:t>
            </w: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6B3" w14:paraId="1C743589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E8BB" w14:textId="77777777" w:rsidR="008246B3" w:rsidRPr="008246B3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52047" w14:textId="77777777" w:rsidR="008246B3" w:rsidRPr="008246B3" w:rsidRDefault="008246B3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                     2564</w:t>
            </w:r>
          </w:p>
        </w:tc>
      </w:tr>
      <w:tr w:rsidR="008246B3" w14:paraId="3994557D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9845" w14:textId="77777777" w:rsidR="008246B3" w:rsidRPr="008246B3" w:rsidRDefault="008246B3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167C5E32" w14:textId="77777777" w:rsidR="008246B3" w:rsidRPr="008246B3" w:rsidRDefault="008246B3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5072" w14:textId="77777777" w:rsidR="008246B3" w:rsidRPr="008246B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0AB90CAB" w14:textId="77777777" w:rsidR="008246B3" w:rsidRPr="008246B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7827BB22" w14:textId="77777777" w:rsidR="008246B3" w:rsidRPr="008246B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FE57" w14:textId="77777777" w:rsidR="008246B3" w:rsidRPr="008246B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142A" w14:textId="77777777" w:rsidR="008246B3" w:rsidRPr="008246B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670D1" w14:textId="77777777" w:rsidR="008246B3" w:rsidRPr="008246B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2C86F" w14:textId="77777777" w:rsidR="008246B3" w:rsidRPr="008246B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213D" w14:textId="77777777" w:rsidR="008246B3" w:rsidRPr="008246B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15F9" w14:textId="77777777" w:rsidR="008246B3" w:rsidRPr="008246B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FD230" w14:textId="77777777" w:rsidR="008246B3" w:rsidRPr="008246B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F6862" w14:textId="77777777" w:rsidR="008246B3" w:rsidRPr="008246B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46B3" w14:paraId="73EF05C1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6BE" w14:textId="77777777" w:rsidR="008246B3" w:rsidRPr="008246B3" w:rsidRDefault="008246B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41B1" w14:textId="77777777" w:rsidR="008246B3" w:rsidRPr="008246B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0A4" w14:paraId="731FBE3C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B0E1" w14:textId="77777777" w:rsidR="009110A4" w:rsidRPr="008246B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73A3" w14:textId="5F458467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676,418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347F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9E69" w14:textId="08F55649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1DC6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2A0B" w14:textId="46FBF374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676,418</w:t>
            </w:r>
          </w:p>
        </w:tc>
      </w:tr>
      <w:tr w:rsidR="009110A4" w14:paraId="47383777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06A0" w14:textId="77777777" w:rsidR="009110A4" w:rsidRPr="008246B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E14C" w14:textId="4AB7872D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16,323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EACB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31A7B" w14:textId="7DC9A19C" w:rsidR="009110A4" w:rsidRPr="0054638D" w:rsidRDefault="009110A4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638D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A505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7D77" w14:textId="3B49DCD3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16,513</w:t>
            </w:r>
          </w:p>
        </w:tc>
      </w:tr>
      <w:tr w:rsidR="009110A4" w14:paraId="2E5ED603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A62C" w14:textId="77777777" w:rsidR="009110A4" w:rsidRPr="008246B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CCEF" w14:textId="1BA96DEF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(336,431)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DCB0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537B" w14:textId="4DEB3726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8626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525E" w14:textId="53AF9807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(336,431)</w:t>
            </w:r>
          </w:p>
        </w:tc>
      </w:tr>
      <w:tr w:rsidR="009110A4" w14:paraId="0DE233C3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004B" w14:textId="77777777" w:rsidR="009110A4" w:rsidRPr="008246B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F07E" w14:textId="12681B9D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(36,368)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1B45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E588" w14:textId="3EF80C0F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667A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2884" w14:textId="4CF373DD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(36,368)</w:t>
            </w:r>
          </w:p>
        </w:tc>
      </w:tr>
      <w:tr w:rsidR="009110A4" w14:paraId="300816D5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7138" w14:textId="77777777" w:rsidR="009110A4" w:rsidRPr="008246B3" w:rsidRDefault="009110A4" w:rsidP="009110A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3FB8" w14:textId="32B0CC03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319,942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4F88" w14:textId="77777777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8FE82" w14:textId="438F6A0E" w:rsidR="009110A4" w:rsidRPr="009110A4" w:rsidRDefault="009110A4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7C7E" w14:textId="77777777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E19D" w14:textId="6FE46231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320,132</w:t>
            </w:r>
          </w:p>
        </w:tc>
      </w:tr>
      <w:tr w:rsidR="009110A4" w14:paraId="0C114203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834" w14:textId="77777777" w:rsidR="009110A4" w:rsidRPr="008246B3" w:rsidRDefault="009110A4" w:rsidP="009110A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8007" w14:textId="2797DA1A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(335,735)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5DEB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BDE3" w14:textId="0796EB4B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8C2C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649A" w14:textId="43CD598A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10A4">
              <w:rPr>
                <w:rFonts w:ascii="Angsana New" w:hAnsi="Angsana New"/>
                <w:sz w:val="30"/>
                <w:szCs w:val="30"/>
                <w:lang w:val="en-US"/>
              </w:rPr>
              <w:t>(335,735)</w:t>
            </w:r>
          </w:p>
        </w:tc>
      </w:tr>
      <w:tr w:rsidR="009110A4" w14:paraId="21598089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2D4F" w14:textId="77777777" w:rsidR="009110A4" w:rsidRPr="008246B3" w:rsidRDefault="009110A4" w:rsidP="009110A4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D65C" w14:textId="37F0CCF0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(15,793)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7D22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68E6" w14:textId="2BF2E9CE" w:rsidR="009110A4" w:rsidRPr="009110A4" w:rsidRDefault="009110A4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40CE" w14:textId="77777777" w:rsidR="009110A4" w:rsidRPr="009110A4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056A" w14:textId="21005CC7" w:rsidR="009110A4" w:rsidRPr="009110A4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1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(15,603)</w:t>
            </w:r>
          </w:p>
        </w:tc>
      </w:tr>
    </w:tbl>
    <w:p w14:paraId="7D4B3852" w14:textId="49BC9FAB" w:rsidR="008246B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1277"/>
        <w:gridCol w:w="270"/>
        <w:gridCol w:w="1099"/>
        <w:gridCol w:w="270"/>
        <w:gridCol w:w="1241"/>
      </w:tblGrid>
      <w:tr w:rsidR="008E58B9" w14:paraId="149B4BAD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FB5D" w14:textId="77777777" w:rsidR="008E58B9" w:rsidRPr="008246B3" w:rsidRDefault="008E58B9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2BB9" w14:textId="77777777" w:rsidR="008E58B9" w:rsidRPr="008246B3" w:rsidRDefault="008E58B9" w:rsidP="00146354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                        </w:t>
            </w: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58B9" w14:paraId="226C2513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DBE1" w14:textId="77777777" w:rsidR="008E58B9" w:rsidRPr="008246B3" w:rsidRDefault="008E58B9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0AC5" w14:textId="2394EC34" w:rsidR="008E58B9" w:rsidRPr="008246B3" w:rsidRDefault="008E58B9" w:rsidP="00146354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                    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58B9" w14:paraId="6328564C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706F8" w14:textId="77777777" w:rsidR="008E58B9" w:rsidRPr="008246B3" w:rsidRDefault="008E58B9" w:rsidP="00146354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3933335B" w14:textId="77777777" w:rsidR="008E58B9" w:rsidRPr="008246B3" w:rsidRDefault="008E58B9" w:rsidP="00146354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60D09" w14:textId="77777777" w:rsidR="008E58B9" w:rsidRPr="008246B3" w:rsidRDefault="008E58B9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266F1073" w14:textId="77777777" w:rsidR="008E58B9" w:rsidRPr="008246B3" w:rsidRDefault="008E58B9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0DD6E120" w14:textId="77777777" w:rsidR="008E58B9" w:rsidRPr="008246B3" w:rsidRDefault="008E58B9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37D5" w14:textId="77777777" w:rsidR="008E58B9" w:rsidRPr="008246B3" w:rsidRDefault="008E58B9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5AA7D" w14:textId="77777777" w:rsidR="008E58B9" w:rsidRPr="008246B3" w:rsidRDefault="008E58B9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1A5B85" w14:textId="77777777" w:rsidR="008E58B9" w:rsidRPr="008246B3" w:rsidRDefault="008E58B9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DC8D" w14:textId="77777777" w:rsidR="008E58B9" w:rsidRPr="008246B3" w:rsidRDefault="008E58B9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E1E5" w14:textId="77777777" w:rsidR="008E58B9" w:rsidRPr="008246B3" w:rsidRDefault="008E58B9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8CB68" w14:textId="77777777" w:rsidR="008E58B9" w:rsidRPr="008246B3" w:rsidRDefault="008E58B9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C03DFB" w14:textId="77777777" w:rsidR="008E58B9" w:rsidRPr="008246B3" w:rsidRDefault="008E58B9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6A0EC" w14:textId="77777777" w:rsidR="008E58B9" w:rsidRPr="008246B3" w:rsidRDefault="008E58B9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E58B9" w14:paraId="24797607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9646" w14:textId="77777777" w:rsidR="008E58B9" w:rsidRPr="008246B3" w:rsidRDefault="008E58B9" w:rsidP="001463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8CE26" w14:textId="77777777" w:rsidR="008E58B9" w:rsidRPr="008246B3" w:rsidRDefault="008E58B9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38D" w14:paraId="4D2ED619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A56F" w14:textId="77777777" w:rsidR="0054638D" w:rsidRPr="008246B3" w:rsidRDefault="0054638D" w:rsidP="005463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8AAF" w14:textId="2CFB05E0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669,330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42FA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3DC6" w14:textId="13AF726E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4,635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9D4F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CB5F" w14:textId="5B076D71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673,965</w:t>
            </w:r>
          </w:p>
        </w:tc>
      </w:tr>
      <w:tr w:rsidR="0054638D" w14:paraId="283B3505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86E14" w14:textId="77777777" w:rsidR="0054638D" w:rsidRPr="008246B3" w:rsidRDefault="0054638D" w:rsidP="005463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A572" w14:textId="3D6AFDDA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36,886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863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01CDE" w14:textId="337D1725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E63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07F95" w14:textId="2A0C41D6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37,076</w:t>
            </w:r>
          </w:p>
        </w:tc>
      </w:tr>
      <w:tr w:rsidR="0054638D" w14:paraId="3F7793AF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DDC02" w14:textId="77777777" w:rsidR="0054638D" w:rsidRPr="008246B3" w:rsidRDefault="0054638D" w:rsidP="005463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EE60" w14:textId="340E0D3A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B4D1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7B8A" w14:textId="19081D96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F06CB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7349" w14:textId="30189A29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</w:tr>
      <w:tr w:rsidR="0054638D" w14:paraId="78F2E6DD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96415" w14:textId="77777777" w:rsidR="0054638D" w:rsidRPr="008246B3" w:rsidRDefault="0054638D" w:rsidP="005463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6CB9" w14:textId="173CA684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A8B0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133F" w14:textId="77947815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3147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5605" w14:textId="14D1D8F7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</w:tr>
      <w:tr w:rsidR="0054638D" w14:paraId="403D187C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9F74" w14:textId="77777777" w:rsidR="0054638D" w:rsidRPr="008246B3" w:rsidRDefault="0054638D" w:rsidP="0054638D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DFA9" w14:textId="29609B3A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599,957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2AEA" w14:textId="77777777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C28A7" w14:textId="5B59A13A" w:rsidR="0054638D" w:rsidRPr="0054638D" w:rsidRDefault="0054638D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63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4,825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59BF" w14:textId="77777777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CE60" w14:textId="4B382E09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604,782</w:t>
            </w:r>
          </w:p>
        </w:tc>
      </w:tr>
      <w:tr w:rsidR="0054638D" w14:paraId="2A7A207D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1E33" w14:textId="77777777" w:rsidR="0054638D" w:rsidRPr="008246B3" w:rsidRDefault="0054638D" w:rsidP="0054638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3324" w14:textId="1629CF74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B0CA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1583" w14:textId="2D58B22A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4484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5497" w14:textId="685EAC00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</w:tr>
      <w:tr w:rsidR="0054638D" w14:paraId="132B8433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2A03" w14:textId="77777777" w:rsidR="0054638D" w:rsidRPr="008246B3" w:rsidRDefault="0054638D" w:rsidP="0054638D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7D53" w14:textId="21F365C7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454,669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19087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2476F" w14:textId="2BA22E7D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3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4,825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569A" w14:textId="77777777" w:rsidR="0054638D" w:rsidRPr="009110A4" w:rsidRDefault="0054638D" w:rsidP="0054638D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0D5C" w14:textId="084F865E" w:rsidR="0054638D" w:rsidRPr="009110A4" w:rsidRDefault="0054638D" w:rsidP="0054638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459,494</w:t>
            </w:r>
          </w:p>
        </w:tc>
      </w:tr>
    </w:tbl>
    <w:p w14:paraId="644642F4" w14:textId="768370B1" w:rsidR="008246B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871F47" w14:textId="77777777" w:rsidR="008246B3" w:rsidRPr="00104E8F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A167EEF" w14:textId="77777777" w:rsidR="004A7FDD" w:rsidRPr="00104E8F" w:rsidRDefault="004A7FDD" w:rsidP="004A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E1186" w14:textId="30E30019" w:rsidR="009F3A35" w:rsidRPr="00104E8F" w:rsidRDefault="009F3A35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F877E53" w14:textId="77777777" w:rsidR="009F3A35" w:rsidRPr="00104E8F" w:rsidRDefault="009F3A35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5"/>
        <w:gridCol w:w="1277"/>
        <w:gridCol w:w="269"/>
        <w:gridCol w:w="1098"/>
        <w:gridCol w:w="269"/>
        <w:gridCol w:w="1272"/>
      </w:tblGrid>
      <w:tr w:rsidR="001F0FAA" w14:paraId="42F82A11" w14:textId="77777777" w:rsidTr="00146354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D545" w14:textId="77777777" w:rsidR="001F0FAA" w:rsidRPr="008246B3" w:rsidRDefault="001F0FAA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8DC8" w14:textId="66D9B28B" w:rsidR="001F0FAA" w:rsidRPr="008246B3" w:rsidRDefault="001F0FAA" w:rsidP="00146354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                 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FAA" w14:paraId="1D4D7FD0" w14:textId="77777777" w:rsidTr="00146354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A40B" w14:textId="77777777" w:rsidR="001F0FAA" w:rsidRPr="008246B3" w:rsidRDefault="001F0FAA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19FA" w14:textId="0D275295" w:rsidR="001F0FAA" w:rsidRPr="008246B3" w:rsidRDefault="001F0FAA" w:rsidP="00146354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                     256</w:t>
            </w:r>
            <w:r w:rsidR="00162F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F0FAA" w14:paraId="5182B540" w14:textId="77777777" w:rsidTr="00146354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08EF" w14:textId="77777777" w:rsidR="001F0FAA" w:rsidRPr="008246B3" w:rsidRDefault="001F0FAA" w:rsidP="00146354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77BC7F67" w14:textId="77777777" w:rsidR="001F0FAA" w:rsidRPr="008246B3" w:rsidRDefault="001F0FAA" w:rsidP="00146354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96AB" w14:textId="77777777" w:rsidR="001F0FAA" w:rsidRPr="008246B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1B50E887" w14:textId="77777777" w:rsidR="001F0FAA" w:rsidRPr="008246B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09F544AF" w14:textId="77777777" w:rsidR="001F0FAA" w:rsidRPr="008246B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A58C" w14:textId="77777777" w:rsidR="001F0FAA" w:rsidRPr="008246B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B9A2" w14:textId="77777777" w:rsidR="001F0FAA" w:rsidRPr="008246B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6A86" w14:textId="77777777" w:rsidR="001F0FAA" w:rsidRPr="008246B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45505" w14:textId="77777777" w:rsidR="001F0FAA" w:rsidRPr="008246B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7F73" w14:textId="77777777" w:rsidR="001F0FAA" w:rsidRPr="008246B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486E" w14:textId="77777777" w:rsidR="001F0FAA" w:rsidRPr="008246B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F35BEF" w14:textId="77777777" w:rsidR="001F0FAA" w:rsidRPr="008246B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AAD9A" w14:textId="77777777" w:rsidR="001F0FAA" w:rsidRPr="008246B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0FAA" w14:paraId="58F1D614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3CF5" w14:textId="77777777" w:rsidR="001F0FAA" w:rsidRPr="008246B3" w:rsidRDefault="001F0FAA" w:rsidP="001463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3B46" w14:textId="77777777" w:rsidR="001F0FAA" w:rsidRPr="008246B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FAA" w14:paraId="4F6042D7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9B73" w14:textId="77777777" w:rsidR="001F0FAA" w:rsidRPr="008246B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70FB" w14:textId="6FF75516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676,140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1DBB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72E3" w14:textId="67EA9BFF" w:rsidR="001F0FAA" w:rsidRPr="009110A4" w:rsidRDefault="001F0FAA" w:rsidP="002E271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5425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D593" w14:textId="5B2DF47E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676,140</w:t>
            </w:r>
          </w:p>
        </w:tc>
      </w:tr>
      <w:tr w:rsidR="001F0FAA" w14:paraId="76C425E0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11529" w14:textId="77777777" w:rsidR="001F0FAA" w:rsidRPr="008246B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A4AE" w14:textId="48A52FA3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16,323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786F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81045" w14:textId="77777777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4E7A8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E189" w14:textId="3B020314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16,513</w:t>
            </w:r>
          </w:p>
        </w:tc>
      </w:tr>
      <w:tr w:rsidR="001F0FAA" w14:paraId="20CF9CA7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DEBCC" w14:textId="77777777" w:rsidR="001F0FAA" w:rsidRPr="008246B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E0D5" w14:textId="0D242CCC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(336,431)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F830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14BE" w14:textId="77777777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858E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6BD4" w14:textId="5877E61C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(336,431)</w:t>
            </w:r>
          </w:p>
        </w:tc>
      </w:tr>
      <w:tr w:rsidR="001F0FAA" w14:paraId="73B57E58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773A" w14:textId="77777777" w:rsidR="001F0FAA" w:rsidRPr="008246B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CDA2" w14:textId="41C214BB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(36,368)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5FFF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908E" w14:textId="77777777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7181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425" w14:textId="0C31DFB0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(36,368)</w:t>
            </w:r>
          </w:p>
        </w:tc>
      </w:tr>
      <w:tr w:rsidR="001F0FAA" w14:paraId="59647E47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EAEF" w14:textId="77777777" w:rsidR="001F0FAA" w:rsidRPr="008246B3" w:rsidRDefault="001F0FAA" w:rsidP="001F0F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D9B22" w14:textId="605A3391" w:rsidR="001F0FAA" w:rsidRPr="001F0FAA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319,664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525B2" w14:textId="77777777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3D5EF" w14:textId="409EF12B" w:rsidR="001F0FAA" w:rsidRPr="0054638D" w:rsidRDefault="001F0FAA" w:rsidP="001F0F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1B79" w14:textId="77777777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1CF24" w14:textId="0D38F7AC" w:rsidR="001F0FAA" w:rsidRPr="001F0FAA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1F0F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319,854</w:t>
            </w:r>
          </w:p>
        </w:tc>
      </w:tr>
      <w:tr w:rsidR="001F0FAA" w14:paraId="35312DBD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D60B3" w14:textId="77777777" w:rsidR="001F0FAA" w:rsidRPr="008246B3" w:rsidRDefault="001F0FAA" w:rsidP="001F0F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BD58" w14:textId="64DF2016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(335,735)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BECD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6C2F" w14:textId="77777777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F2E9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9216" w14:textId="6708951B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>(335,735)</w:t>
            </w:r>
          </w:p>
        </w:tc>
      </w:tr>
      <w:tr w:rsidR="001F0FAA" w14:paraId="506A3A52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6AAD" w14:textId="77777777" w:rsidR="001F0FAA" w:rsidRPr="008246B3" w:rsidRDefault="001F0FAA" w:rsidP="001F0FAA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3F79" w14:textId="28829290" w:rsidR="001F0FAA" w:rsidRPr="001F0FAA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FAA"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1F0F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(16,071)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C985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7AE82" w14:textId="3056210A" w:rsidR="001F0FAA" w:rsidRPr="009110A4" w:rsidRDefault="001F0FAA" w:rsidP="001F0F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9E19" w14:textId="77777777" w:rsidR="001F0FAA" w:rsidRPr="009110A4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FC13" w14:textId="5D157129" w:rsidR="001F0FAA" w:rsidRPr="001F0FAA" w:rsidRDefault="001F0FA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F0F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(15,881)</w:t>
            </w:r>
          </w:p>
        </w:tc>
      </w:tr>
    </w:tbl>
    <w:p w14:paraId="0934F06C" w14:textId="28545CA8" w:rsidR="009F3A35" w:rsidRDefault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5"/>
        <w:gridCol w:w="1277"/>
        <w:gridCol w:w="269"/>
        <w:gridCol w:w="1098"/>
        <w:gridCol w:w="269"/>
        <w:gridCol w:w="1272"/>
      </w:tblGrid>
      <w:tr w:rsidR="00162F5F" w14:paraId="7C88F582" w14:textId="77777777" w:rsidTr="00162F5F">
        <w:trPr>
          <w:tblHeader/>
        </w:trPr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9F0C" w14:textId="77777777" w:rsidR="00162F5F" w:rsidRPr="008246B3" w:rsidRDefault="00162F5F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7F14" w14:textId="77777777" w:rsidR="00162F5F" w:rsidRPr="008246B3" w:rsidRDefault="00162F5F" w:rsidP="00146354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                 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2F5F" w14:paraId="35DA6E07" w14:textId="77777777" w:rsidTr="00162F5F">
        <w:trPr>
          <w:tblHeader/>
        </w:trPr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F74DD" w14:textId="77777777" w:rsidR="00162F5F" w:rsidRPr="008246B3" w:rsidRDefault="00162F5F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306D7" w14:textId="61DD4F61" w:rsidR="00162F5F" w:rsidRPr="008246B3" w:rsidRDefault="00162F5F" w:rsidP="00146354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                     256</w:t>
            </w:r>
            <w:r w:rsidR="001326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62F5F" w14:paraId="6A838103" w14:textId="77777777" w:rsidTr="00162F5F">
        <w:trPr>
          <w:tblHeader/>
        </w:trPr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C934" w14:textId="77777777" w:rsidR="00162F5F" w:rsidRPr="008246B3" w:rsidRDefault="00162F5F" w:rsidP="00146354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1A228E62" w14:textId="77777777" w:rsidR="00162F5F" w:rsidRPr="008246B3" w:rsidRDefault="00162F5F" w:rsidP="00146354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246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D0BCF" w14:textId="77777777" w:rsidR="00162F5F" w:rsidRPr="008246B3" w:rsidRDefault="00162F5F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017AE59C" w14:textId="77777777" w:rsidR="00162F5F" w:rsidRPr="008246B3" w:rsidRDefault="00162F5F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62C74A3E" w14:textId="77777777" w:rsidR="00162F5F" w:rsidRPr="008246B3" w:rsidRDefault="00162F5F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0BB0" w14:textId="77777777" w:rsidR="00162F5F" w:rsidRPr="008246B3" w:rsidRDefault="00162F5F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11BE" w14:textId="77777777" w:rsidR="00162F5F" w:rsidRPr="008246B3" w:rsidRDefault="00162F5F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65F59" w14:textId="77777777" w:rsidR="00162F5F" w:rsidRPr="008246B3" w:rsidRDefault="00162F5F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48B15" w14:textId="77777777" w:rsidR="00162F5F" w:rsidRPr="008246B3" w:rsidRDefault="00162F5F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895DA" w14:textId="77777777" w:rsidR="00162F5F" w:rsidRPr="008246B3" w:rsidRDefault="00162F5F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6AEB" w14:textId="77777777" w:rsidR="00162F5F" w:rsidRPr="008246B3" w:rsidRDefault="00162F5F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77EFB" w14:textId="77777777" w:rsidR="00162F5F" w:rsidRPr="008246B3" w:rsidRDefault="00162F5F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F4193" w14:textId="77777777" w:rsidR="00162F5F" w:rsidRPr="008246B3" w:rsidRDefault="00162F5F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2F5F" w14:paraId="1480BA51" w14:textId="77777777" w:rsidTr="00162F5F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3D69" w14:textId="77777777" w:rsidR="00162F5F" w:rsidRPr="008246B3" w:rsidRDefault="00162F5F" w:rsidP="001463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8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5BF82" w14:textId="77777777" w:rsidR="00162F5F" w:rsidRPr="008246B3" w:rsidRDefault="00162F5F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2F5F" w14:paraId="4EA2C97E" w14:textId="77777777" w:rsidTr="00146354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71F8" w14:textId="77777777" w:rsidR="00162F5F" w:rsidRPr="008246B3" w:rsidRDefault="00162F5F" w:rsidP="00162F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07F2" w14:textId="713D827B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668,872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8204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A8A6" w14:textId="76306397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4,635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AFF0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6568A" w14:textId="758F0E3D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673,507</w:t>
            </w:r>
          </w:p>
        </w:tc>
      </w:tr>
      <w:tr w:rsidR="00162F5F" w14:paraId="0A4FD501" w14:textId="77777777" w:rsidTr="00146354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CD0D" w14:textId="77777777" w:rsidR="00162F5F" w:rsidRPr="008246B3" w:rsidRDefault="00162F5F" w:rsidP="00162F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433E" w14:textId="6F24AA5E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36,886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35AFD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6A854" w14:textId="22D30B02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6147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4B48F" w14:textId="163489FC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37,076</w:t>
            </w:r>
          </w:p>
        </w:tc>
      </w:tr>
      <w:tr w:rsidR="00162F5F" w14:paraId="463EDED6" w14:textId="77777777" w:rsidTr="00162F5F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B2F00" w14:textId="77777777" w:rsidR="00162F5F" w:rsidRPr="008246B3" w:rsidRDefault="00162F5F" w:rsidP="00162F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F036" w14:textId="204AD6DE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1FF5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D9C4" w14:textId="3C7FF2F2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ECED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06D4" w14:textId="6912A81E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</w:tr>
      <w:tr w:rsidR="00162F5F" w14:paraId="64218548" w14:textId="77777777" w:rsidTr="00162F5F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A030" w14:textId="77777777" w:rsidR="00162F5F" w:rsidRPr="008246B3" w:rsidRDefault="00162F5F" w:rsidP="00162F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5995" w14:textId="13E72932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849D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272ED" w14:textId="4A03ED92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9330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6EE7" w14:textId="2447A0E6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</w:tr>
      <w:tr w:rsidR="00162F5F" w14:paraId="6FDA75D6" w14:textId="77777777" w:rsidTr="00146354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148A" w14:textId="77777777" w:rsidR="00162F5F" w:rsidRPr="008246B3" w:rsidRDefault="00162F5F" w:rsidP="00162F5F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D5DE" w14:textId="5140665A" w:rsidR="00162F5F" w:rsidRPr="001F0FAA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599,499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5023" w14:textId="77777777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301D1" w14:textId="743F92DD" w:rsidR="00162F5F" w:rsidRPr="0054638D" w:rsidRDefault="00162F5F" w:rsidP="00162F5F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4,825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841F" w14:textId="77777777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E77E6" w14:textId="3C1F9EDA" w:rsidR="00162F5F" w:rsidRPr="001F0FAA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604,324</w:t>
            </w:r>
          </w:p>
        </w:tc>
      </w:tr>
      <w:tr w:rsidR="00162F5F" w14:paraId="5EA8CDBE" w14:textId="77777777" w:rsidTr="00162F5F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7974B" w14:textId="77777777" w:rsidR="00162F5F" w:rsidRPr="008246B3" w:rsidRDefault="00162F5F" w:rsidP="00162F5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246B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3D82A" w14:textId="509647F0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87469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BFFA" w14:textId="7633334A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BFDF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B6FC" w14:textId="27D7AC16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</w:tr>
      <w:tr w:rsidR="00162F5F" w14:paraId="508C941F" w14:textId="77777777" w:rsidTr="00162F5F">
        <w:tc>
          <w:tcPr>
            <w:tcW w:w="4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D6F5" w14:textId="77777777" w:rsidR="00162F5F" w:rsidRPr="008246B3" w:rsidRDefault="00162F5F" w:rsidP="00162F5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1BD2" w14:textId="6B471513" w:rsidR="00162F5F" w:rsidRPr="001F0FAA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454,211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FE36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3CEF" w14:textId="2C963504" w:rsidR="00162F5F" w:rsidRPr="009110A4" w:rsidRDefault="00162F5F" w:rsidP="00162F5F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4,825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42BD" w14:textId="77777777" w:rsidR="00162F5F" w:rsidRPr="009110A4" w:rsidRDefault="00162F5F" w:rsidP="00162F5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230E" w14:textId="281A253F" w:rsidR="00162F5F" w:rsidRPr="001F0FAA" w:rsidRDefault="00162F5F" w:rsidP="00162F5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459,036</w:t>
            </w:r>
          </w:p>
        </w:tc>
      </w:tr>
    </w:tbl>
    <w:p w14:paraId="47736126" w14:textId="77777777" w:rsidR="001F0FAA" w:rsidRPr="00104E8F" w:rsidRDefault="001F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7EB526" w14:textId="65F433CF" w:rsidR="00430E87" w:rsidRPr="00104E8F" w:rsidRDefault="00430E87" w:rsidP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78C861" w14:textId="77777777" w:rsidR="004A7FDD" w:rsidRPr="00104E8F" w:rsidRDefault="004A7FDD" w:rsidP="004A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3897CA" w14:textId="4F23CF10" w:rsidR="002C0910" w:rsidRPr="00104E8F" w:rsidRDefault="002C0910" w:rsidP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892774" w14:textId="77777777" w:rsidR="00603144" w:rsidRPr="00104E8F" w:rsidRDefault="00603144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23D09F" w14:textId="4A6AF081" w:rsidR="00A07616" w:rsidRPr="00104E8F" w:rsidRDefault="00A07616" w:rsidP="004C0506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rFonts w:asciiTheme="majorBidi" w:hAnsiTheme="majorBidi" w:cstheme="majorBidi"/>
          <w:szCs w:val="30"/>
          <w:cs/>
        </w:rPr>
        <w:lastRenderedPageBreak/>
        <w:t>การบริหารจัดการทุน</w:t>
      </w:r>
      <w:r w:rsidRPr="00104E8F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 </w:t>
      </w:r>
    </w:p>
    <w:p w14:paraId="42245AED" w14:textId="07C11B7B" w:rsidR="00A07616" w:rsidRPr="00D26576" w:rsidRDefault="00A07616" w:rsidP="00A07616">
      <w:pPr>
        <w:rPr>
          <w:rFonts w:ascii="Angsana New" w:hAnsi="Angsana New"/>
          <w:sz w:val="30"/>
          <w:szCs w:val="30"/>
        </w:rPr>
      </w:pPr>
    </w:p>
    <w:p w14:paraId="1647E7F2" w14:textId="35B234F7" w:rsidR="00A07616" w:rsidRPr="00104E8F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C50B64" w:rsidRPr="00C50B64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104E8F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040C7" w14:textId="77777777" w:rsidR="00A07616" w:rsidRPr="00D26576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F3A323" w14:textId="4F05D75C" w:rsidR="00014212" w:rsidRPr="00104E8F" w:rsidRDefault="00A07ED5" w:rsidP="004C0506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104E8F">
        <w:rPr>
          <w:szCs w:val="30"/>
          <w:cs/>
        </w:rPr>
        <w:tab/>
      </w:r>
      <w:r w:rsidR="00014212" w:rsidRPr="00104E8F">
        <w:rPr>
          <w:szCs w:val="30"/>
          <w:cs/>
        </w:rPr>
        <w:t>ภาระผูกพัน</w:t>
      </w:r>
      <w:r w:rsidR="00BE6D1C" w:rsidRPr="00104E8F">
        <w:rPr>
          <w:szCs w:val="30"/>
          <w:cs/>
        </w:rPr>
        <w:t>กับ</w:t>
      </w:r>
      <w:r w:rsidR="00AF0DA3" w:rsidRPr="00104E8F">
        <w:rPr>
          <w:szCs w:val="30"/>
          <w:cs/>
        </w:rPr>
        <w:t>บุคคลหรือ</w:t>
      </w:r>
      <w:r w:rsidR="00BE6D1C" w:rsidRPr="00104E8F">
        <w:rPr>
          <w:szCs w:val="30"/>
          <w:cs/>
        </w:rPr>
        <w:t>กิจการที่ไม่เกี่ยวข้องกัน</w:t>
      </w:r>
    </w:p>
    <w:p w14:paraId="5CC65313" w14:textId="77777777" w:rsidR="008727D2" w:rsidRPr="00104E8F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10"/>
        <w:gridCol w:w="243"/>
        <w:gridCol w:w="1080"/>
        <w:gridCol w:w="270"/>
        <w:gridCol w:w="1080"/>
        <w:gridCol w:w="270"/>
        <w:gridCol w:w="1080"/>
      </w:tblGrid>
      <w:tr w:rsidR="008727D2" w:rsidRPr="00104E8F" w14:paraId="4EAD0BF0" w14:textId="77777777" w:rsidTr="00D26576">
        <w:trPr>
          <w:tblHeader/>
        </w:trPr>
        <w:tc>
          <w:tcPr>
            <w:tcW w:w="4117" w:type="dxa"/>
          </w:tcPr>
          <w:p w14:paraId="3F6DE62E" w14:textId="77777777" w:rsidR="008727D2" w:rsidRPr="00104E8F" w:rsidRDefault="008727D2" w:rsidP="0090415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6244A39" w14:textId="77777777" w:rsidR="008727D2" w:rsidRPr="00104E8F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72E7" w14:textId="77777777" w:rsidR="008727D2" w:rsidRPr="00104E8F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84EE0B" w14:textId="77777777" w:rsidR="008727D2" w:rsidRPr="00104E8F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84" w:rsidRPr="00104E8F" w14:paraId="028B28B2" w14:textId="77777777" w:rsidTr="00D26576">
        <w:trPr>
          <w:tblHeader/>
        </w:trPr>
        <w:tc>
          <w:tcPr>
            <w:tcW w:w="4117" w:type="dxa"/>
          </w:tcPr>
          <w:p w14:paraId="5FAFDE43" w14:textId="77777777" w:rsidR="00517984" w:rsidRPr="00104E8F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78EE95A4" w14:textId="3BC2A9BB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D265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73EFA498" w14:textId="77777777" w:rsidR="00517984" w:rsidRPr="00104E8F" w:rsidRDefault="00517984" w:rsidP="00517984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8A4A56" w14:textId="4254C1A3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D265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52AD78" w14:textId="77777777" w:rsidR="00517984" w:rsidRPr="00104E8F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5A178" w14:textId="27F26A53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D265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FA0605E" w14:textId="77777777" w:rsidR="00517984" w:rsidRPr="00104E8F" w:rsidRDefault="00517984" w:rsidP="00517984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DE5F1" w14:textId="1FE69FEA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D2657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7984" w:rsidRPr="00104E8F" w14:paraId="22107D5F" w14:textId="77777777" w:rsidTr="00D26576">
        <w:trPr>
          <w:tblHeader/>
        </w:trPr>
        <w:tc>
          <w:tcPr>
            <w:tcW w:w="4117" w:type="dxa"/>
          </w:tcPr>
          <w:p w14:paraId="2FA4D57C" w14:textId="77777777" w:rsidR="00517984" w:rsidRPr="00104E8F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619EBEF4" w14:textId="77777777" w:rsidR="00517984" w:rsidRPr="00104E8F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7984" w:rsidRPr="00104E8F" w14:paraId="3A396AA9" w14:textId="77777777" w:rsidTr="00D26576">
        <w:trPr>
          <w:cantSplit/>
        </w:trPr>
        <w:tc>
          <w:tcPr>
            <w:tcW w:w="4117" w:type="dxa"/>
          </w:tcPr>
          <w:p w14:paraId="6DA65A1C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10" w:type="dxa"/>
          </w:tcPr>
          <w:p w14:paraId="21DBD1A5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90668F5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3374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3C8AD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F65F08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62A4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CF1E9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576" w:rsidRPr="00104E8F" w14:paraId="15E2018B" w14:textId="77777777" w:rsidTr="00D26576">
        <w:trPr>
          <w:cantSplit/>
        </w:trPr>
        <w:tc>
          <w:tcPr>
            <w:tcW w:w="4117" w:type="dxa"/>
          </w:tcPr>
          <w:p w14:paraId="6BFA0F87" w14:textId="4B98A543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7332A4F4" w14:textId="59DBFAED" w:rsidR="00D26576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5,140</w:t>
            </w:r>
          </w:p>
        </w:tc>
        <w:tc>
          <w:tcPr>
            <w:tcW w:w="243" w:type="dxa"/>
          </w:tcPr>
          <w:p w14:paraId="78EF08AB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C74D9" w14:textId="0D8756D3" w:rsidR="00D26576" w:rsidRPr="0013262B" w:rsidRDefault="00D26576" w:rsidP="00D26576">
            <w:pPr>
              <w:pStyle w:val="31"/>
              <w:tabs>
                <w:tab w:val="clear" w:pos="360"/>
                <w:tab w:val="clear" w:pos="720"/>
                <w:tab w:val="decimal" w:pos="59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2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8B4B87" w14:textId="77777777" w:rsidR="00D26576" w:rsidRPr="0013262B" w:rsidRDefault="00D26576" w:rsidP="00D26576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DD3158" w14:textId="3C833607" w:rsidR="00D26576" w:rsidRPr="0013262B" w:rsidRDefault="00F05BCC" w:rsidP="00017E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2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5,140</w:t>
            </w:r>
          </w:p>
        </w:tc>
        <w:tc>
          <w:tcPr>
            <w:tcW w:w="270" w:type="dxa"/>
          </w:tcPr>
          <w:p w14:paraId="0FBAB265" w14:textId="77777777" w:rsidR="00D26576" w:rsidRPr="0013262B" w:rsidRDefault="00D26576" w:rsidP="00D26576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5A93BA" w14:textId="75AB3729" w:rsidR="00D26576" w:rsidRPr="0013262B" w:rsidRDefault="00D26576" w:rsidP="00D26576">
            <w:pPr>
              <w:pStyle w:val="31"/>
              <w:tabs>
                <w:tab w:val="clear" w:pos="360"/>
                <w:tab w:val="clear" w:pos="720"/>
                <w:tab w:val="decimal" w:pos="61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2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26576" w:rsidRPr="00104E8F" w14:paraId="7F4C6C13" w14:textId="77777777" w:rsidTr="00D26576">
        <w:trPr>
          <w:trHeight w:val="341"/>
        </w:trPr>
        <w:tc>
          <w:tcPr>
            <w:tcW w:w="4117" w:type="dxa"/>
          </w:tcPr>
          <w:p w14:paraId="1A61E31A" w14:textId="77777777" w:rsidR="00D26576" w:rsidRPr="00104E8F" w:rsidRDefault="00D26576" w:rsidP="00D2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3852195D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14:paraId="40A3D21D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06764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B4B64C2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42DC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5C2F0B4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98E9C1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26576" w:rsidRPr="00104E8F" w14:paraId="6119F585" w14:textId="77777777" w:rsidTr="00D26576">
        <w:tc>
          <w:tcPr>
            <w:tcW w:w="4117" w:type="dxa"/>
          </w:tcPr>
          <w:p w14:paraId="59ED0FC3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10" w:type="dxa"/>
          </w:tcPr>
          <w:p w14:paraId="76828108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14:paraId="079CFDE8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double"/>
                <w:cs/>
              </w:rPr>
            </w:pPr>
          </w:p>
        </w:tc>
        <w:tc>
          <w:tcPr>
            <w:tcW w:w="1080" w:type="dxa"/>
          </w:tcPr>
          <w:p w14:paraId="2CC55345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9185B6E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6784AE0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FDD4AE3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8EECAA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6576" w:rsidRPr="00104E8F" w14:paraId="158F50C6" w14:textId="77777777" w:rsidTr="00D26576">
        <w:tc>
          <w:tcPr>
            <w:tcW w:w="4117" w:type="dxa"/>
          </w:tcPr>
          <w:p w14:paraId="0F4BCFD6" w14:textId="0A3594C5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10" w:type="dxa"/>
          </w:tcPr>
          <w:p w14:paraId="6A70FF42" w14:textId="11D65437" w:rsidR="00D26576" w:rsidRPr="0085116D" w:rsidRDefault="004D77AD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116D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  <w:tc>
          <w:tcPr>
            <w:tcW w:w="243" w:type="dxa"/>
          </w:tcPr>
          <w:p w14:paraId="0BFD81DD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6BAA91" w14:textId="40CAA2AA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87B47C2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C911A" w14:textId="18A0536D" w:rsidR="00D26576" w:rsidRPr="00104E8F" w:rsidRDefault="00017E32" w:rsidP="00D26576">
            <w:pPr>
              <w:pStyle w:val="31"/>
              <w:tabs>
                <w:tab w:val="clear" w:pos="360"/>
                <w:tab w:val="clear" w:pos="720"/>
                <w:tab w:val="decimal" w:pos="5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D7720D" w14:textId="77777777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13F543C" w14:textId="1BC2F9E2" w:rsidR="00D26576" w:rsidRPr="00104E8F" w:rsidRDefault="00D26576" w:rsidP="00D26576">
            <w:pPr>
              <w:pStyle w:val="31"/>
              <w:tabs>
                <w:tab w:val="clear" w:pos="360"/>
                <w:tab w:val="clear" w:pos="720"/>
                <w:tab w:val="decimal" w:pos="61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5BCC" w:rsidRPr="00104E8F" w14:paraId="00C6AEA2" w14:textId="77777777" w:rsidTr="00D26576">
        <w:tc>
          <w:tcPr>
            <w:tcW w:w="4117" w:type="dxa"/>
          </w:tcPr>
          <w:p w14:paraId="27D977BC" w14:textId="3848F983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CD340AF" w14:textId="60E1DDCB" w:rsidR="00F05BCC" w:rsidRPr="0085116D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116D">
              <w:rPr>
                <w:rFonts w:ascii="Angsana New" w:hAnsi="Angsana New"/>
                <w:sz w:val="30"/>
                <w:szCs w:val="30"/>
                <w:lang w:val="en-US"/>
              </w:rPr>
              <w:t>11,066</w:t>
            </w:r>
          </w:p>
        </w:tc>
        <w:tc>
          <w:tcPr>
            <w:tcW w:w="243" w:type="dxa"/>
          </w:tcPr>
          <w:p w14:paraId="2F656E2A" w14:textId="7777777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00D02" w14:textId="7BEA7CB8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8,835</w:t>
            </w:r>
          </w:p>
        </w:tc>
        <w:tc>
          <w:tcPr>
            <w:tcW w:w="270" w:type="dxa"/>
          </w:tcPr>
          <w:p w14:paraId="713FF811" w14:textId="7777777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850F" w14:textId="03F9259D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11,066</w:t>
            </w:r>
          </w:p>
        </w:tc>
        <w:tc>
          <w:tcPr>
            <w:tcW w:w="270" w:type="dxa"/>
          </w:tcPr>
          <w:p w14:paraId="6729650B" w14:textId="7777777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6339C" w14:textId="6D74DFC8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8,835</w:t>
            </w:r>
          </w:p>
        </w:tc>
      </w:tr>
      <w:tr w:rsidR="00F05BCC" w:rsidRPr="00104E8F" w14:paraId="64B2DAA3" w14:textId="77777777" w:rsidTr="00D26576">
        <w:tc>
          <w:tcPr>
            <w:tcW w:w="4117" w:type="dxa"/>
          </w:tcPr>
          <w:p w14:paraId="77C5DB65" w14:textId="78421B15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C7EB27D" w14:textId="78DDE5FB" w:rsidR="00F05BCC" w:rsidRPr="0085116D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11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 w:rsidR="0013262B" w:rsidRPr="008511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D77AD" w:rsidRPr="008511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43" w:type="dxa"/>
          </w:tcPr>
          <w:p w14:paraId="23926EE8" w14:textId="7777777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579BF" w14:textId="6CE34E7B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8,851</w:t>
            </w:r>
          </w:p>
        </w:tc>
        <w:tc>
          <w:tcPr>
            <w:tcW w:w="270" w:type="dxa"/>
          </w:tcPr>
          <w:p w14:paraId="240C6875" w14:textId="7777777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22B4" w14:textId="08249B1B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11,066</w:t>
            </w:r>
          </w:p>
        </w:tc>
        <w:tc>
          <w:tcPr>
            <w:tcW w:w="270" w:type="dxa"/>
          </w:tcPr>
          <w:p w14:paraId="051010D6" w14:textId="7777777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2931E" w14:textId="75649437" w:rsidR="00F05BCC" w:rsidRPr="00104E8F" w:rsidRDefault="00F05BCC" w:rsidP="00F05BC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8,835</w:t>
            </w:r>
          </w:p>
        </w:tc>
      </w:tr>
    </w:tbl>
    <w:p w14:paraId="43EEA72F" w14:textId="77777777" w:rsidR="00D26576" w:rsidRDefault="00D26576" w:rsidP="00D30F5D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45C3D771" w14:textId="4FCE99C9" w:rsidR="00136BFB" w:rsidRDefault="0088211A" w:rsidP="00D26576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pacing w:val="-2"/>
          <w:sz w:val="30"/>
          <w:szCs w:val="30"/>
          <w:cs/>
          <w:lang w:bidi="th-TH"/>
        </w:rPr>
      </w:pPr>
      <w:r w:rsidRPr="00104E8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บริษัทมี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ภาระผูกพันกับธนาคารส</w:t>
      </w:r>
      <w:r w:rsidRPr="00104E8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อง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แห่ง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6A86CD3C" w14:textId="77777777" w:rsidR="00A07616" w:rsidRPr="004F7ED5" w:rsidRDefault="00A07616" w:rsidP="00E3200B">
      <w:pPr>
        <w:pStyle w:val="block"/>
        <w:spacing w:after="0" w:line="240" w:lineRule="atLeast"/>
        <w:ind w:left="0" w:right="198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4C2F52EC" w14:textId="77777777" w:rsidR="00136BFB" w:rsidRPr="00EE0A87" w:rsidRDefault="00136BFB" w:rsidP="004C0506">
      <w:pPr>
        <w:pStyle w:val="Heading1"/>
        <w:numPr>
          <w:ilvl w:val="0"/>
          <w:numId w:val="23"/>
        </w:numPr>
        <w:ind w:hanging="540"/>
        <w:rPr>
          <w:szCs w:val="30"/>
        </w:rPr>
      </w:pPr>
      <w:r w:rsidRPr="00EE0A87">
        <w:rPr>
          <w:rFonts w:hint="cs"/>
          <w:szCs w:val="30"/>
          <w:cs/>
        </w:rPr>
        <w:t>เหตุการณ์ภายหลังรอบระยะเวลาที่รายงาน</w:t>
      </w:r>
    </w:p>
    <w:p w14:paraId="28D73C7E" w14:textId="77777777" w:rsidR="00292485" w:rsidRDefault="00292485" w:rsidP="009E2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8870F5" w14:textId="55FB6825" w:rsidR="009E2384" w:rsidRPr="008B051A" w:rsidRDefault="009E2384" w:rsidP="009E2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B051A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Pr="008B051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B051A">
        <w:rPr>
          <w:rFonts w:ascii="Angsana New" w:hAnsi="Angsana New"/>
          <w:sz w:val="30"/>
          <w:szCs w:val="30"/>
        </w:rPr>
        <w:t xml:space="preserve">24 </w:t>
      </w:r>
      <w:r w:rsidRPr="008B051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8B051A">
        <w:rPr>
          <w:rFonts w:ascii="Angsana New" w:hAnsi="Angsana New"/>
          <w:sz w:val="30"/>
          <w:szCs w:val="30"/>
        </w:rPr>
        <w:t>256</w:t>
      </w:r>
      <w:r w:rsidR="008B051A">
        <w:rPr>
          <w:rFonts w:ascii="Angsana New" w:hAnsi="Angsana New"/>
          <w:sz w:val="30"/>
          <w:szCs w:val="30"/>
        </w:rPr>
        <w:t>5</w:t>
      </w:r>
      <w:r w:rsidRPr="008B051A">
        <w:rPr>
          <w:rFonts w:ascii="Angsana New" w:hAnsi="Angsana New"/>
          <w:sz w:val="30"/>
          <w:szCs w:val="30"/>
        </w:rPr>
        <w:t xml:space="preserve"> </w:t>
      </w:r>
      <w:r w:rsidRPr="008B051A">
        <w:rPr>
          <w:rFonts w:ascii="Angsana New" w:hAnsi="Angsana New"/>
          <w:sz w:val="30"/>
          <w:szCs w:val="30"/>
          <w:cs/>
        </w:rPr>
        <w:t>คณะกรรมการบริษัทมีมติอนุมัติการจ่ายเงินปันผล</w:t>
      </w:r>
      <w:r w:rsidRPr="008B051A">
        <w:rPr>
          <w:rFonts w:ascii="Angsana New" w:hAnsi="Angsana New" w:hint="cs"/>
          <w:sz w:val="30"/>
          <w:szCs w:val="30"/>
          <w:cs/>
        </w:rPr>
        <w:t>จากกำไร</w:t>
      </w:r>
      <w:r w:rsidRPr="008B051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8B051A">
        <w:rPr>
          <w:rFonts w:ascii="Angsana New" w:hAnsi="Angsana New"/>
          <w:sz w:val="30"/>
          <w:szCs w:val="30"/>
        </w:rPr>
        <w:t xml:space="preserve">0.15 </w:t>
      </w:r>
      <w:r w:rsidRPr="008B051A">
        <w:rPr>
          <w:rFonts w:ascii="Angsana New" w:hAnsi="Angsana New"/>
          <w:sz w:val="30"/>
          <w:szCs w:val="30"/>
          <w:cs/>
        </w:rPr>
        <w:t xml:space="preserve">บาท </w:t>
      </w:r>
      <w:r w:rsidRPr="00292485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Pr="00292485">
        <w:rPr>
          <w:rFonts w:ascii="Angsana New" w:hAnsi="Angsana New"/>
          <w:sz w:val="30"/>
          <w:szCs w:val="30"/>
        </w:rPr>
        <w:t xml:space="preserve">49.50 </w:t>
      </w:r>
      <w:r w:rsidRPr="00292485">
        <w:rPr>
          <w:rFonts w:ascii="Angsana New" w:hAnsi="Angsana New"/>
          <w:sz w:val="30"/>
          <w:szCs w:val="30"/>
          <w:cs/>
        </w:rPr>
        <w:t>ล้านบาท</w:t>
      </w:r>
      <w:r w:rsidRPr="008B051A">
        <w:rPr>
          <w:rFonts w:ascii="Angsana New" w:hAnsi="Angsana New"/>
          <w:sz w:val="30"/>
          <w:szCs w:val="30"/>
          <w:cs/>
        </w:rPr>
        <w:t>โดยการจ่ายเงินปันผลดังกล่าวจะต้องได้รับอนุมัติจากผู้ถือหุ้นในการประชุมสามัญประจำปีของผู้ถือหุ้น</w:t>
      </w:r>
    </w:p>
    <w:p w14:paraId="17CB7924" w14:textId="55CDD0B2" w:rsidR="00536C48" w:rsidRPr="00D26576" w:rsidRDefault="00536C48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</w:p>
    <w:sectPr w:rsidR="00536C48" w:rsidRPr="00D26576" w:rsidSect="002111BA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FB3C7" w14:textId="77777777" w:rsidR="0009365F" w:rsidRDefault="0009365F" w:rsidP="00CE3999">
      <w:pPr>
        <w:pStyle w:val="BodyText2"/>
      </w:pPr>
      <w:r>
        <w:separator/>
      </w:r>
    </w:p>
  </w:endnote>
  <w:endnote w:type="continuationSeparator" w:id="0">
    <w:p w14:paraId="5959BE28" w14:textId="77777777" w:rsidR="0009365F" w:rsidRDefault="0009365F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879DF" w14:textId="77777777" w:rsidR="00292485" w:rsidRDefault="00292485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47381" w14:textId="77777777" w:rsidR="001903C7" w:rsidRPr="004233E3" w:rsidRDefault="001903C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1903C7" w:rsidRPr="000F024E" w:rsidRDefault="001903C7" w:rsidP="00012399">
    <w:pPr>
      <w:pStyle w:val="Footer"/>
      <w:tabs>
        <w:tab w:val="decimal" w:pos="1413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B5D8" w14:textId="77777777" w:rsidR="001903C7" w:rsidRPr="00EC0A85" w:rsidRDefault="001903C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CE0991" w14:textId="77777777" w:rsidR="001903C7" w:rsidRPr="008339B1" w:rsidRDefault="001903C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8BEAA" w14:textId="77777777" w:rsidR="00292485" w:rsidRDefault="002924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E9634" w14:textId="7F305A8A" w:rsidR="001903C7" w:rsidRPr="00BA5646" w:rsidRDefault="001903C7" w:rsidP="00BA5646">
    <w:pPr>
      <w:pStyle w:val="Footer"/>
      <w:framePr w:wrap="around" w:vAnchor="text" w:hAnchor="page" w:x="9111" w:y="-30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color w:val="FFFFFF" w:themeColor="background1"/>
        <w:sz w:val="96"/>
        <w:szCs w:val="96"/>
      </w:rPr>
    </w:pPr>
    <w:r w:rsidRPr="00BA5646">
      <w:rPr>
        <w:rStyle w:val="PageNumber"/>
        <w:rFonts w:ascii="Angsana New" w:hAnsi="Angsana New"/>
        <w:color w:val="FFFFFF" w:themeColor="background1"/>
        <w:sz w:val="96"/>
        <w:szCs w:val="96"/>
      </w:rPr>
      <w:t>8</w:t>
    </w:r>
  </w:p>
  <w:p w14:paraId="5625013C" w14:textId="615D515D" w:rsidR="001903C7" w:rsidRPr="00BA5646" w:rsidRDefault="001903C7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sz w:val="30"/>
        <w:szCs w:val="30"/>
      </w:rPr>
    </w:pPr>
    <w:r w:rsidRPr="00BA5646">
      <w:rPr>
        <w:rFonts w:ascii="Angsana New" w:hAnsi="Angsana New"/>
        <w:i/>
        <w:iCs/>
        <w:sz w:val="30"/>
        <w:szCs w:val="30"/>
      </w:rPr>
      <w:t xml:space="preserve">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>29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C7CD" w14:textId="012C381E" w:rsidR="001903C7" w:rsidRPr="005D004D" w:rsidRDefault="001903C7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8B051A">
      <w:rPr>
        <w:rFonts w:ascii="Angsana New" w:hAnsi="Angsana New"/>
        <w:noProof/>
        <w:sz w:val="30"/>
        <w:szCs w:val="30"/>
      </w:rPr>
      <w:t>1108613 - 2021 Dec-FSA-Tropical Canning (Thailand) Pcl. -12t rev7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0"/>
        <w:szCs w:val="30"/>
      </w:rPr>
      <w:id w:val="1507095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BF770" w14:textId="36044E38" w:rsidR="001903C7" w:rsidRPr="00161F8C" w:rsidRDefault="001903C7" w:rsidP="00161F8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83E2C">
          <w:rPr>
            <w:rFonts w:ascii="Angsana New" w:hAnsi="Angsana New"/>
            <w:sz w:val="30"/>
            <w:szCs w:val="30"/>
          </w:rPr>
          <w:fldChar w:fldCharType="begin"/>
        </w:r>
        <w:r w:rsidRPr="00883E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83E2C">
          <w:rPr>
            <w:rFonts w:ascii="Angsana New" w:hAnsi="Angsana New"/>
            <w:sz w:val="30"/>
            <w:szCs w:val="30"/>
          </w:rPr>
          <w:fldChar w:fldCharType="separate"/>
        </w:r>
        <w:r w:rsidRPr="00883E2C">
          <w:rPr>
            <w:rFonts w:ascii="Angsana New" w:hAnsi="Angsana New"/>
            <w:noProof/>
            <w:sz w:val="30"/>
            <w:szCs w:val="30"/>
          </w:rPr>
          <w:t>2</w:t>
        </w:r>
        <w:r w:rsidRPr="00883E2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E05FF" w14:textId="5515EAB9" w:rsidR="001903C7" w:rsidRPr="00EA7D87" w:rsidRDefault="001903C7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7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" filled="f" stroked="f">
              <o:lock v:ext="edit" shapetype="t"/>
              <v:textbox style="mso-fit-shape-to-text:t">
                <w:txbxContent>
                  <w:p w14:paraId="53BFEE49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8B051A">
      <w:rPr>
        <w:rFonts w:ascii="Angsana New" w:hAnsi="Angsana New"/>
        <w:noProof/>
        <w:sz w:val="30"/>
        <w:szCs w:val="30"/>
      </w:rPr>
      <w:t>1108613 - 2021 Dec-FSA-Tropical Canning (Thailand) Pcl. -12t rev7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F3CAB" w14:textId="77777777" w:rsidR="001903C7" w:rsidRPr="0042166C" w:rsidRDefault="001903C7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0E7346D" w14:textId="77777777" w:rsidR="001903C7" w:rsidRPr="000F024E" w:rsidRDefault="001903C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4E9B" w14:textId="77777777" w:rsidR="001903C7" w:rsidRPr="0042166C" w:rsidRDefault="001903C7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47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475A79F5" w14:textId="77777777" w:rsidR="001903C7" w:rsidRPr="000F024E" w:rsidRDefault="001903C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29CD3" w14:textId="77777777" w:rsidR="0009365F" w:rsidRDefault="0009365F" w:rsidP="00CE3999">
      <w:pPr>
        <w:pStyle w:val="BodyText2"/>
      </w:pPr>
      <w:r>
        <w:separator/>
      </w:r>
    </w:p>
  </w:footnote>
  <w:footnote w:type="continuationSeparator" w:id="0">
    <w:p w14:paraId="25872395" w14:textId="77777777" w:rsidR="0009365F" w:rsidRDefault="0009365F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A10C9" w14:textId="77777777" w:rsidR="00292485" w:rsidRDefault="00292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EEC0B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420DD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961D2" w14:textId="1EDE8C2A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BCA8D08" w14:textId="77777777" w:rsidR="001903C7" w:rsidRPr="004233E3" w:rsidRDefault="001903C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6FAEC" w14:textId="77777777" w:rsidR="00292485" w:rsidRDefault="00292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612E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5CE2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7823044" w14:textId="526C3DA2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8827DD7" w14:textId="77777777" w:rsidR="001903C7" w:rsidRPr="00522BF8" w:rsidRDefault="001903C7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30709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1C2D5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BC21B1" w14:textId="77777777" w:rsidR="001903C7" w:rsidRPr="008B4B10" w:rsidRDefault="001903C7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14:paraId="07658BF9" w14:textId="77777777" w:rsidR="001903C7" w:rsidRPr="008B4B10" w:rsidRDefault="001903C7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E50FB6" wp14:editId="3C9885C5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F5EB4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460C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50FB6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351.45pt;margin-top:140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" filled="f" stroked="f">
              <o:lock v:ext="edit" shapetype="t"/>
              <v:textbox style="mso-fit-shape-to-text:t">
                <w:txbxContent>
                  <w:p w14:paraId="0F6F5EB4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8460C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CA2B6" w14:textId="77777777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BAF7DB" w14:textId="77777777" w:rsidR="001903C7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C3814C" w14:textId="671AE532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54441A4C" w14:textId="77777777" w:rsidR="001903C7" w:rsidRPr="0042166C" w:rsidRDefault="001903C7" w:rsidP="0042166C">
    <w:pPr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25FA9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1903C7" w:rsidRDefault="001903C7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1903C7" w:rsidRPr="00EA7D87" w:rsidRDefault="001903C7">
    <w:pPr>
      <w:pStyle w:val="Header"/>
      <w:rPr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339A3" w14:textId="77777777" w:rsidR="001903C7" w:rsidRPr="00644D4B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171920" w14:textId="77777777" w:rsidR="001903C7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2BC4A8" w14:textId="249AA9E1" w:rsidR="001903C7" w:rsidRPr="00644D4B" w:rsidRDefault="001903C7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A242750" w14:textId="77777777" w:rsidR="001903C7" w:rsidRPr="00B46433" w:rsidRDefault="001903C7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0"/>
  </w:num>
  <w:num w:numId="13">
    <w:abstractNumId w:val="36"/>
  </w:num>
  <w:num w:numId="14">
    <w:abstractNumId w:val="25"/>
  </w:num>
  <w:num w:numId="15">
    <w:abstractNumId w:val="29"/>
  </w:num>
  <w:num w:numId="16">
    <w:abstractNumId w:val="14"/>
  </w:num>
  <w:num w:numId="17">
    <w:abstractNumId w:val="11"/>
  </w:num>
  <w:num w:numId="18">
    <w:abstractNumId w:val="24"/>
  </w:num>
  <w:num w:numId="19">
    <w:abstractNumId w:val="12"/>
  </w:num>
  <w:num w:numId="20">
    <w:abstractNumId w:val="13"/>
  </w:num>
  <w:num w:numId="21">
    <w:abstractNumId w:val="35"/>
  </w:num>
  <w:num w:numId="22">
    <w:abstractNumId w:val="31"/>
  </w:num>
  <w:num w:numId="23">
    <w:abstractNumId w:val="40"/>
  </w:num>
  <w:num w:numId="24">
    <w:abstractNumId w:val="38"/>
  </w:num>
  <w:num w:numId="25">
    <w:abstractNumId w:val="15"/>
  </w:num>
  <w:num w:numId="26">
    <w:abstractNumId w:val="34"/>
  </w:num>
  <w:num w:numId="27">
    <w:abstractNumId w:val="19"/>
  </w:num>
  <w:num w:numId="28">
    <w:abstractNumId w:val="18"/>
  </w:num>
  <w:num w:numId="29">
    <w:abstractNumId w:val="33"/>
  </w:num>
  <w:num w:numId="30">
    <w:abstractNumId w:val="16"/>
  </w:num>
  <w:num w:numId="31">
    <w:abstractNumId w:val="32"/>
  </w:num>
  <w:num w:numId="32">
    <w:abstractNumId w:val="37"/>
  </w:num>
  <w:num w:numId="33">
    <w:abstractNumId w:val="21"/>
  </w:num>
  <w:num w:numId="34">
    <w:abstractNumId w:val="41"/>
  </w:num>
  <w:num w:numId="35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23"/>
  </w:num>
  <w:num w:numId="38">
    <w:abstractNumId w:val="25"/>
  </w:num>
  <w:num w:numId="39">
    <w:abstractNumId w:val="42"/>
  </w:num>
  <w:num w:numId="40">
    <w:abstractNumId w:val="10"/>
  </w:num>
  <w:num w:numId="41">
    <w:abstractNumId w:val="26"/>
  </w:num>
  <w:num w:numId="42">
    <w:abstractNumId w:val="22"/>
  </w:num>
  <w:num w:numId="43">
    <w:abstractNumId w:val="27"/>
  </w:num>
  <w:num w:numId="44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FD1"/>
    <w:rsid w:val="0000143A"/>
    <w:rsid w:val="00001627"/>
    <w:rsid w:val="0000185C"/>
    <w:rsid w:val="00001A2A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165"/>
    <w:rsid w:val="000056D9"/>
    <w:rsid w:val="00006374"/>
    <w:rsid w:val="00007034"/>
    <w:rsid w:val="000073CB"/>
    <w:rsid w:val="000078FD"/>
    <w:rsid w:val="00007A07"/>
    <w:rsid w:val="00010661"/>
    <w:rsid w:val="00010B8D"/>
    <w:rsid w:val="00010B8F"/>
    <w:rsid w:val="00010D7C"/>
    <w:rsid w:val="000114FF"/>
    <w:rsid w:val="00012399"/>
    <w:rsid w:val="00012A9C"/>
    <w:rsid w:val="00012E4B"/>
    <w:rsid w:val="00012E8F"/>
    <w:rsid w:val="00012FFE"/>
    <w:rsid w:val="00013B8D"/>
    <w:rsid w:val="00014212"/>
    <w:rsid w:val="00014896"/>
    <w:rsid w:val="00014BF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32"/>
    <w:rsid w:val="00017ED5"/>
    <w:rsid w:val="0002025D"/>
    <w:rsid w:val="000208D0"/>
    <w:rsid w:val="00020AC9"/>
    <w:rsid w:val="00020EF1"/>
    <w:rsid w:val="000210F1"/>
    <w:rsid w:val="000214B4"/>
    <w:rsid w:val="000219DB"/>
    <w:rsid w:val="00021BB9"/>
    <w:rsid w:val="00021C49"/>
    <w:rsid w:val="00022044"/>
    <w:rsid w:val="0002302B"/>
    <w:rsid w:val="0002319F"/>
    <w:rsid w:val="00023716"/>
    <w:rsid w:val="0002392C"/>
    <w:rsid w:val="00023F4B"/>
    <w:rsid w:val="00024322"/>
    <w:rsid w:val="0002469D"/>
    <w:rsid w:val="000249C6"/>
    <w:rsid w:val="000258CF"/>
    <w:rsid w:val="00025CA1"/>
    <w:rsid w:val="00025CF9"/>
    <w:rsid w:val="00025DF1"/>
    <w:rsid w:val="00025EA0"/>
    <w:rsid w:val="00025EDF"/>
    <w:rsid w:val="00026787"/>
    <w:rsid w:val="000267E6"/>
    <w:rsid w:val="00026AB4"/>
    <w:rsid w:val="00026CBC"/>
    <w:rsid w:val="00026D9E"/>
    <w:rsid w:val="000275B5"/>
    <w:rsid w:val="000276AB"/>
    <w:rsid w:val="00027BD7"/>
    <w:rsid w:val="00027F0C"/>
    <w:rsid w:val="00031318"/>
    <w:rsid w:val="000316E2"/>
    <w:rsid w:val="000319E1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4BA5"/>
    <w:rsid w:val="0003555A"/>
    <w:rsid w:val="000356E9"/>
    <w:rsid w:val="0003581E"/>
    <w:rsid w:val="000359B9"/>
    <w:rsid w:val="00035B57"/>
    <w:rsid w:val="00036299"/>
    <w:rsid w:val="00036725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6F9"/>
    <w:rsid w:val="000417B7"/>
    <w:rsid w:val="000419E2"/>
    <w:rsid w:val="00041B7A"/>
    <w:rsid w:val="00042073"/>
    <w:rsid w:val="000421F1"/>
    <w:rsid w:val="00042CEE"/>
    <w:rsid w:val="0004340E"/>
    <w:rsid w:val="000442A6"/>
    <w:rsid w:val="0004496B"/>
    <w:rsid w:val="00044C00"/>
    <w:rsid w:val="00045033"/>
    <w:rsid w:val="00045630"/>
    <w:rsid w:val="000462E0"/>
    <w:rsid w:val="000468E1"/>
    <w:rsid w:val="00046EE3"/>
    <w:rsid w:val="000471F1"/>
    <w:rsid w:val="000500EF"/>
    <w:rsid w:val="00050556"/>
    <w:rsid w:val="00050591"/>
    <w:rsid w:val="0005074B"/>
    <w:rsid w:val="0005088C"/>
    <w:rsid w:val="000515E1"/>
    <w:rsid w:val="00051632"/>
    <w:rsid w:val="000518AE"/>
    <w:rsid w:val="00051947"/>
    <w:rsid w:val="00052F53"/>
    <w:rsid w:val="00053182"/>
    <w:rsid w:val="0005345D"/>
    <w:rsid w:val="00053788"/>
    <w:rsid w:val="00053873"/>
    <w:rsid w:val="00053F77"/>
    <w:rsid w:val="000543E8"/>
    <w:rsid w:val="00054C31"/>
    <w:rsid w:val="00054E58"/>
    <w:rsid w:val="00054FFB"/>
    <w:rsid w:val="0005510F"/>
    <w:rsid w:val="0005527D"/>
    <w:rsid w:val="00055778"/>
    <w:rsid w:val="000558EA"/>
    <w:rsid w:val="00055F4E"/>
    <w:rsid w:val="00056259"/>
    <w:rsid w:val="0005692C"/>
    <w:rsid w:val="000569A7"/>
    <w:rsid w:val="00056B82"/>
    <w:rsid w:val="00057AE3"/>
    <w:rsid w:val="00057CF3"/>
    <w:rsid w:val="00057EF8"/>
    <w:rsid w:val="00060899"/>
    <w:rsid w:val="00060F64"/>
    <w:rsid w:val="0006114F"/>
    <w:rsid w:val="000613F4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58C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179A"/>
    <w:rsid w:val="0007220D"/>
    <w:rsid w:val="00072499"/>
    <w:rsid w:val="0007288C"/>
    <w:rsid w:val="00072E64"/>
    <w:rsid w:val="000736D3"/>
    <w:rsid w:val="00073B52"/>
    <w:rsid w:val="00073D1B"/>
    <w:rsid w:val="0007469A"/>
    <w:rsid w:val="00074B44"/>
    <w:rsid w:val="00075452"/>
    <w:rsid w:val="00075BE3"/>
    <w:rsid w:val="00076D17"/>
    <w:rsid w:val="0007719E"/>
    <w:rsid w:val="00077501"/>
    <w:rsid w:val="00077948"/>
    <w:rsid w:val="0007795B"/>
    <w:rsid w:val="00077C3F"/>
    <w:rsid w:val="00077E0E"/>
    <w:rsid w:val="00080252"/>
    <w:rsid w:val="00080671"/>
    <w:rsid w:val="0008074B"/>
    <w:rsid w:val="00080CD1"/>
    <w:rsid w:val="000811AF"/>
    <w:rsid w:val="000815E3"/>
    <w:rsid w:val="00081767"/>
    <w:rsid w:val="0008189D"/>
    <w:rsid w:val="00081D4A"/>
    <w:rsid w:val="0008272C"/>
    <w:rsid w:val="0008279A"/>
    <w:rsid w:val="00082DAD"/>
    <w:rsid w:val="00082E27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831"/>
    <w:rsid w:val="00085F69"/>
    <w:rsid w:val="00086165"/>
    <w:rsid w:val="000867DA"/>
    <w:rsid w:val="00087487"/>
    <w:rsid w:val="0008797D"/>
    <w:rsid w:val="00090799"/>
    <w:rsid w:val="00090AA4"/>
    <w:rsid w:val="00091A2E"/>
    <w:rsid w:val="00091ECF"/>
    <w:rsid w:val="000921B2"/>
    <w:rsid w:val="00092798"/>
    <w:rsid w:val="00092CFC"/>
    <w:rsid w:val="00092D37"/>
    <w:rsid w:val="00092E1D"/>
    <w:rsid w:val="0009365F"/>
    <w:rsid w:val="00093768"/>
    <w:rsid w:val="00093818"/>
    <w:rsid w:val="000942BC"/>
    <w:rsid w:val="00094862"/>
    <w:rsid w:val="00094AB2"/>
    <w:rsid w:val="00094E10"/>
    <w:rsid w:val="0009517B"/>
    <w:rsid w:val="000952E4"/>
    <w:rsid w:val="000953E3"/>
    <w:rsid w:val="00095868"/>
    <w:rsid w:val="00095C06"/>
    <w:rsid w:val="00095D17"/>
    <w:rsid w:val="00095DBB"/>
    <w:rsid w:val="000961EF"/>
    <w:rsid w:val="00096A5E"/>
    <w:rsid w:val="000974C8"/>
    <w:rsid w:val="000975CF"/>
    <w:rsid w:val="000978A5"/>
    <w:rsid w:val="00097DB4"/>
    <w:rsid w:val="000A0CAE"/>
    <w:rsid w:val="000A0F39"/>
    <w:rsid w:val="000A0F9F"/>
    <w:rsid w:val="000A1211"/>
    <w:rsid w:val="000A1D36"/>
    <w:rsid w:val="000A1F31"/>
    <w:rsid w:val="000A216F"/>
    <w:rsid w:val="000A26E2"/>
    <w:rsid w:val="000A2D6A"/>
    <w:rsid w:val="000A315A"/>
    <w:rsid w:val="000A3540"/>
    <w:rsid w:val="000A39BE"/>
    <w:rsid w:val="000A39E2"/>
    <w:rsid w:val="000A3A93"/>
    <w:rsid w:val="000A3F31"/>
    <w:rsid w:val="000A4427"/>
    <w:rsid w:val="000A48E1"/>
    <w:rsid w:val="000A4D0A"/>
    <w:rsid w:val="000A4EC5"/>
    <w:rsid w:val="000A5033"/>
    <w:rsid w:val="000A5336"/>
    <w:rsid w:val="000A54B9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7AB"/>
    <w:rsid w:val="000B07BD"/>
    <w:rsid w:val="000B0C2A"/>
    <w:rsid w:val="000B0CA4"/>
    <w:rsid w:val="000B0F78"/>
    <w:rsid w:val="000B0FF0"/>
    <w:rsid w:val="000B130C"/>
    <w:rsid w:val="000B17F7"/>
    <w:rsid w:val="000B18C8"/>
    <w:rsid w:val="000B1B8A"/>
    <w:rsid w:val="000B1C46"/>
    <w:rsid w:val="000B2268"/>
    <w:rsid w:val="000B266C"/>
    <w:rsid w:val="000B2925"/>
    <w:rsid w:val="000B2AF0"/>
    <w:rsid w:val="000B2D40"/>
    <w:rsid w:val="000B2E80"/>
    <w:rsid w:val="000B367D"/>
    <w:rsid w:val="000B376A"/>
    <w:rsid w:val="000B3A0C"/>
    <w:rsid w:val="000B3B08"/>
    <w:rsid w:val="000B4374"/>
    <w:rsid w:val="000B4532"/>
    <w:rsid w:val="000B4A56"/>
    <w:rsid w:val="000B4C0E"/>
    <w:rsid w:val="000B4D5A"/>
    <w:rsid w:val="000B5E87"/>
    <w:rsid w:val="000B6119"/>
    <w:rsid w:val="000B6895"/>
    <w:rsid w:val="000B6F61"/>
    <w:rsid w:val="000B7546"/>
    <w:rsid w:val="000B7B09"/>
    <w:rsid w:val="000C02EB"/>
    <w:rsid w:val="000C03EB"/>
    <w:rsid w:val="000C06F0"/>
    <w:rsid w:val="000C0A47"/>
    <w:rsid w:val="000C0C2C"/>
    <w:rsid w:val="000C0FA1"/>
    <w:rsid w:val="000C1103"/>
    <w:rsid w:val="000C17A1"/>
    <w:rsid w:val="000C1982"/>
    <w:rsid w:val="000C1CE4"/>
    <w:rsid w:val="000C22EC"/>
    <w:rsid w:val="000C2558"/>
    <w:rsid w:val="000C25E2"/>
    <w:rsid w:val="000C2D74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88A"/>
    <w:rsid w:val="000D3650"/>
    <w:rsid w:val="000D4036"/>
    <w:rsid w:val="000D446B"/>
    <w:rsid w:val="000D4BFA"/>
    <w:rsid w:val="000D4F03"/>
    <w:rsid w:val="000D50F4"/>
    <w:rsid w:val="000D56CE"/>
    <w:rsid w:val="000D5BBF"/>
    <w:rsid w:val="000D5D55"/>
    <w:rsid w:val="000D5FE5"/>
    <w:rsid w:val="000D6831"/>
    <w:rsid w:val="000D68FA"/>
    <w:rsid w:val="000D6AE1"/>
    <w:rsid w:val="000D7353"/>
    <w:rsid w:val="000D765B"/>
    <w:rsid w:val="000D787D"/>
    <w:rsid w:val="000D7D92"/>
    <w:rsid w:val="000E030B"/>
    <w:rsid w:val="000E0619"/>
    <w:rsid w:val="000E0839"/>
    <w:rsid w:val="000E0F46"/>
    <w:rsid w:val="000E122B"/>
    <w:rsid w:val="000E198B"/>
    <w:rsid w:val="000E1A06"/>
    <w:rsid w:val="000E21FE"/>
    <w:rsid w:val="000E276F"/>
    <w:rsid w:val="000E2EE7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8DD"/>
    <w:rsid w:val="000E69F1"/>
    <w:rsid w:val="000E6D77"/>
    <w:rsid w:val="000E6D95"/>
    <w:rsid w:val="000E7D58"/>
    <w:rsid w:val="000E7F37"/>
    <w:rsid w:val="000F024E"/>
    <w:rsid w:val="000F0522"/>
    <w:rsid w:val="000F10B5"/>
    <w:rsid w:val="000F15D0"/>
    <w:rsid w:val="000F2C54"/>
    <w:rsid w:val="000F2F09"/>
    <w:rsid w:val="000F347D"/>
    <w:rsid w:val="000F37B4"/>
    <w:rsid w:val="000F4691"/>
    <w:rsid w:val="000F4A62"/>
    <w:rsid w:val="000F505B"/>
    <w:rsid w:val="000F509B"/>
    <w:rsid w:val="000F566B"/>
    <w:rsid w:val="000F56C4"/>
    <w:rsid w:val="000F5ABA"/>
    <w:rsid w:val="000F5B73"/>
    <w:rsid w:val="000F5F0B"/>
    <w:rsid w:val="000F6194"/>
    <w:rsid w:val="000F6569"/>
    <w:rsid w:val="000F6F3B"/>
    <w:rsid w:val="000F7433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1E91"/>
    <w:rsid w:val="00102354"/>
    <w:rsid w:val="001024AC"/>
    <w:rsid w:val="001026BB"/>
    <w:rsid w:val="00102D8E"/>
    <w:rsid w:val="00102E8A"/>
    <w:rsid w:val="00103B18"/>
    <w:rsid w:val="00104060"/>
    <w:rsid w:val="00104346"/>
    <w:rsid w:val="0010450D"/>
    <w:rsid w:val="0010464A"/>
    <w:rsid w:val="00104B01"/>
    <w:rsid w:val="00104E8F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CB6"/>
    <w:rsid w:val="00111ED5"/>
    <w:rsid w:val="00111FC6"/>
    <w:rsid w:val="00112358"/>
    <w:rsid w:val="001128EA"/>
    <w:rsid w:val="00112B69"/>
    <w:rsid w:val="00112E56"/>
    <w:rsid w:val="00113628"/>
    <w:rsid w:val="00113E6A"/>
    <w:rsid w:val="001140B2"/>
    <w:rsid w:val="00114315"/>
    <w:rsid w:val="00114853"/>
    <w:rsid w:val="00115D3C"/>
    <w:rsid w:val="00116CCB"/>
    <w:rsid w:val="00116FF4"/>
    <w:rsid w:val="00117031"/>
    <w:rsid w:val="001176FE"/>
    <w:rsid w:val="00117789"/>
    <w:rsid w:val="00117DDB"/>
    <w:rsid w:val="00117FCA"/>
    <w:rsid w:val="001208C6"/>
    <w:rsid w:val="00120ECF"/>
    <w:rsid w:val="001212EA"/>
    <w:rsid w:val="00121543"/>
    <w:rsid w:val="00121F39"/>
    <w:rsid w:val="00122106"/>
    <w:rsid w:val="00122607"/>
    <w:rsid w:val="0012274C"/>
    <w:rsid w:val="0012307E"/>
    <w:rsid w:val="00123350"/>
    <w:rsid w:val="00123416"/>
    <w:rsid w:val="00123469"/>
    <w:rsid w:val="001238B1"/>
    <w:rsid w:val="00123BAA"/>
    <w:rsid w:val="00123C50"/>
    <w:rsid w:val="00123F11"/>
    <w:rsid w:val="00124408"/>
    <w:rsid w:val="00124546"/>
    <w:rsid w:val="0012463C"/>
    <w:rsid w:val="00124F12"/>
    <w:rsid w:val="00125001"/>
    <w:rsid w:val="00125063"/>
    <w:rsid w:val="001251CE"/>
    <w:rsid w:val="0012537A"/>
    <w:rsid w:val="001253D6"/>
    <w:rsid w:val="001253E6"/>
    <w:rsid w:val="00125F8C"/>
    <w:rsid w:val="001261F0"/>
    <w:rsid w:val="001264A1"/>
    <w:rsid w:val="00126656"/>
    <w:rsid w:val="00126812"/>
    <w:rsid w:val="00126D1D"/>
    <w:rsid w:val="0012746F"/>
    <w:rsid w:val="00127514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2B"/>
    <w:rsid w:val="00133305"/>
    <w:rsid w:val="0013378B"/>
    <w:rsid w:val="00133AC6"/>
    <w:rsid w:val="001343DC"/>
    <w:rsid w:val="00134FFB"/>
    <w:rsid w:val="00135761"/>
    <w:rsid w:val="001361BE"/>
    <w:rsid w:val="00136BFB"/>
    <w:rsid w:val="00136D27"/>
    <w:rsid w:val="001373D3"/>
    <w:rsid w:val="0013767A"/>
    <w:rsid w:val="00137AF3"/>
    <w:rsid w:val="00140AC3"/>
    <w:rsid w:val="00141130"/>
    <w:rsid w:val="00141256"/>
    <w:rsid w:val="00141595"/>
    <w:rsid w:val="001415AF"/>
    <w:rsid w:val="00141D52"/>
    <w:rsid w:val="0014212D"/>
    <w:rsid w:val="00142A59"/>
    <w:rsid w:val="001432E5"/>
    <w:rsid w:val="00143379"/>
    <w:rsid w:val="001434E3"/>
    <w:rsid w:val="001435F3"/>
    <w:rsid w:val="00143924"/>
    <w:rsid w:val="00143A88"/>
    <w:rsid w:val="00143C5E"/>
    <w:rsid w:val="00144494"/>
    <w:rsid w:val="00144503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254"/>
    <w:rsid w:val="00146342"/>
    <w:rsid w:val="00146354"/>
    <w:rsid w:val="00146A97"/>
    <w:rsid w:val="001472F6"/>
    <w:rsid w:val="0014775E"/>
    <w:rsid w:val="00147B98"/>
    <w:rsid w:val="0015016A"/>
    <w:rsid w:val="0015018F"/>
    <w:rsid w:val="0015059C"/>
    <w:rsid w:val="00150740"/>
    <w:rsid w:val="0015101B"/>
    <w:rsid w:val="0015120A"/>
    <w:rsid w:val="00151447"/>
    <w:rsid w:val="001514CF"/>
    <w:rsid w:val="0015182E"/>
    <w:rsid w:val="00151993"/>
    <w:rsid w:val="00151EE4"/>
    <w:rsid w:val="001521D2"/>
    <w:rsid w:val="0015258D"/>
    <w:rsid w:val="001529EE"/>
    <w:rsid w:val="001529FA"/>
    <w:rsid w:val="00152F78"/>
    <w:rsid w:val="001530C3"/>
    <w:rsid w:val="0015377E"/>
    <w:rsid w:val="0015392F"/>
    <w:rsid w:val="00153CA6"/>
    <w:rsid w:val="001542B8"/>
    <w:rsid w:val="001543DD"/>
    <w:rsid w:val="0015467A"/>
    <w:rsid w:val="001547B9"/>
    <w:rsid w:val="00154851"/>
    <w:rsid w:val="00154D13"/>
    <w:rsid w:val="00154D80"/>
    <w:rsid w:val="00155377"/>
    <w:rsid w:val="0015588E"/>
    <w:rsid w:val="00155C02"/>
    <w:rsid w:val="00155C4B"/>
    <w:rsid w:val="0015620C"/>
    <w:rsid w:val="001567CC"/>
    <w:rsid w:val="001567F6"/>
    <w:rsid w:val="00156C34"/>
    <w:rsid w:val="00156D3F"/>
    <w:rsid w:val="00156E44"/>
    <w:rsid w:val="00156E4B"/>
    <w:rsid w:val="00156F10"/>
    <w:rsid w:val="00157091"/>
    <w:rsid w:val="0015780B"/>
    <w:rsid w:val="00157ADB"/>
    <w:rsid w:val="00157D9C"/>
    <w:rsid w:val="001603F1"/>
    <w:rsid w:val="00160757"/>
    <w:rsid w:val="001608E4"/>
    <w:rsid w:val="00160E62"/>
    <w:rsid w:val="0016103D"/>
    <w:rsid w:val="001610FA"/>
    <w:rsid w:val="00161187"/>
    <w:rsid w:val="00161A60"/>
    <w:rsid w:val="00161F8C"/>
    <w:rsid w:val="0016221C"/>
    <w:rsid w:val="00162262"/>
    <w:rsid w:val="001623CA"/>
    <w:rsid w:val="0016241E"/>
    <w:rsid w:val="0016254A"/>
    <w:rsid w:val="00162729"/>
    <w:rsid w:val="00162781"/>
    <w:rsid w:val="00162F5F"/>
    <w:rsid w:val="0016300B"/>
    <w:rsid w:val="00163048"/>
    <w:rsid w:val="001639AD"/>
    <w:rsid w:val="00163FD1"/>
    <w:rsid w:val="0016415B"/>
    <w:rsid w:val="00164220"/>
    <w:rsid w:val="001648AB"/>
    <w:rsid w:val="001648AD"/>
    <w:rsid w:val="001649C5"/>
    <w:rsid w:val="00164A60"/>
    <w:rsid w:val="00164E55"/>
    <w:rsid w:val="0016525B"/>
    <w:rsid w:val="00165261"/>
    <w:rsid w:val="001658BC"/>
    <w:rsid w:val="00165DEE"/>
    <w:rsid w:val="00165E11"/>
    <w:rsid w:val="00165F63"/>
    <w:rsid w:val="00166124"/>
    <w:rsid w:val="0016635E"/>
    <w:rsid w:val="00166785"/>
    <w:rsid w:val="00166A69"/>
    <w:rsid w:val="00166BCC"/>
    <w:rsid w:val="00167732"/>
    <w:rsid w:val="0016786E"/>
    <w:rsid w:val="0016797B"/>
    <w:rsid w:val="0017012D"/>
    <w:rsid w:val="001706E5"/>
    <w:rsid w:val="00170E0E"/>
    <w:rsid w:val="00170F60"/>
    <w:rsid w:val="00170F87"/>
    <w:rsid w:val="0017101B"/>
    <w:rsid w:val="00172187"/>
    <w:rsid w:val="00173001"/>
    <w:rsid w:val="001731A8"/>
    <w:rsid w:val="001734AD"/>
    <w:rsid w:val="001736D4"/>
    <w:rsid w:val="00173D7E"/>
    <w:rsid w:val="00173E63"/>
    <w:rsid w:val="001741CF"/>
    <w:rsid w:val="00174247"/>
    <w:rsid w:val="00174527"/>
    <w:rsid w:val="00174745"/>
    <w:rsid w:val="00174AC2"/>
    <w:rsid w:val="00175512"/>
    <w:rsid w:val="00175B81"/>
    <w:rsid w:val="001761E1"/>
    <w:rsid w:val="0017667C"/>
    <w:rsid w:val="001766CA"/>
    <w:rsid w:val="00176A22"/>
    <w:rsid w:val="00176CB9"/>
    <w:rsid w:val="00177559"/>
    <w:rsid w:val="00177610"/>
    <w:rsid w:val="00177E75"/>
    <w:rsid w:val="0018049A"/>
    <w:rsid w:val="0018098D"/>
    <w:rsid w:val="001809DA"/>
    <w:rsid w:val="00180A62"/>
    <w:rsid w:val="00180D5C"/>
    <w:rsid w:val="0018163C"/>
    <w:rsid w:val="0018178C"/>
    <w:rsid w:val="001819DC"/>
    <w:rsid w:val="00181D5F"/>
    <w:rsid w:val="00182133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930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3C7"/>
    <w:rsid w:val="001908F1"/>
    <w:rsid w:val="00191824"/>
    <w:rsid w:val="00191CDB"/>
    <w:rsid w:val="001922D6"/>
    <w:rsid w:val="0019244A"/>
    <w:rsid w:val="00193265"/>
    <w:rsid w:val="00193619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708"/>
    <w:rsid w:val="001A0712"/>
    <w:rsid w:val="001A0734"/>
    <w:rsid w:val="001A0D08"/>
    <w:rsid w:val="001A1076"/>
    <w:rsid w:val="001A1270"/>
    <w:rsid w:val="001A1810"/>
    <w:rsid w:val="001A1DB4"/>
    <w:rsid w:val="001A1FC8"/>
    <w:rsid w:val="001A22AC"/>
    <w:rsid w:val="001A2AD5"/>
    <w:rsid w:val="001A2F5E"/>
    <w:rsid w:val="001A335B"/>
    <w:rsid w:val="001A33D4"/>
    <w:rsid w:val="001A34F2"/>
    <w:rsid w:val="001A3C06"/>
    <w:rsid w:val="001A41B9"/>
    <w:rsid w:val="001A4514"/>
    <w:rsid w:val="001A489F"/>
    <w:rsid w:val="001A4DA8"/>
    <w:rsid w:val="001A52F6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22A"/>
    <w:rsid w:val="001B05CE"/>
    <w:rsid w:val="001B085D"/>
    <w:rsid w:val="001B0C12"/>
    <w:rsid w:val="001B0D9F"/>
    <w:rsid w:val="001B10C2"/>
    <w:rsid w:val="001B14AD"/>
    <w:rsid w:val="001B1848"/>
    <w:rsid w:val="001B1868"/>
    <w:rsid w:val="001B1E72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B7E8E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C9"/>
    <w:rsid w:val="001C43A4"/>
    <w:rsid w:val="001C4429"/>
    <w:rsid w:val="001C4673"/>
    <w:rsid w:val="001C4A21"/>
    <w:rsid w:val="001C4B3B"/>
    <w:rsid w:val="001C4BE3"/>
    <w:rsid w:val="001C4FAB"/>
    <w:rsid w:val="001C50DE"/>
    <w:rsid w:val="001C6A20"/>
    <w:rsid w:val="001C7A32"/>
    <w:rsid w:val="001D000F"/>
    <w:rsid w:val="001D0D3B"/>
    <w:rsid w:val="001D0D69"/>
    <w:rsid w:val="001D1971"/>
    <w:rsid w:val="001D265B"/>
    <w:rsid w:val="001D267B"/>
    <w:rsid w:val="001D2835"/>
    <w:rsid w:val="001D2C0F"/>
    <w:rsid w:val="001D31EA"/>
    <w:rsid w:val="001D357F"/>
    <w:rsid w:val="001D35B3"/>
    <w:rsid w:val="001D370F"/>
    <w:rsid w:val="001D3F06"/>
    <w:rsid w:val="001D40A1"/>
    <w:rsid w:val="001D477C"/>
    <w:rsid w:val="001D48C4"/>
    <w:rsid w:val="001D53E7"/>
    <w:rsid w:val="001D56D9"/>
    <w:rsid w:val="001D5B3F"/>
    <w:rsid w:val="001D605F"/>
    <w:rsid w:val="001D629A"/>
    <w:rsid w:val="001D68D4"/>
    <w:rsid w:val="001D7435"/>
    <w:rsid w:val="001D771C"/>
    <w:rsid w:val="001E0186"/>
    <w:rsid w:val="001E0274"/>
    <w:rsid w:val="001E031D"/>
    <w:rsid w:val="001E038A"/>
    <w:rsid w:val="001E042B"/>
    <w:rsid w:val="001E05E5"/>
    <w:rsid w:val="001E09B4"/>
    <w:rsid w:val="001E0CD6"/>
    <w:rsid w:val="001E0E6E"/>
    <w:rsid w:val="001E1221"/>
    <w:rsid w:val="001E26FA"/>
    <w:rsid w:val="001E2DB7"/>
    <w:rsid w:val="001E30C8"/>
    <w:rsid w:val="001E3373"/>
    <w:rsid w:val="001E3FBE"/>
    <w:rsid w:val="001E408B"/>
    <w:rsid w:val="001E472F"/>
    <w:rsid w:val="001E49F1"/>
    <w:rsid w:val="001E4DA1"/>
    <w:rsid w:val="001E5555"/>
    <w:rsid w:val="001E594E"/>
    <w:rsid w:val="001E6411"/>
    <w:rsid w:val="001E6E3F"/>
    <w:rsid w:val="001E7205"/>
    <w:rsid w:val="001E726D"/>
    <w:rsid w:val="001E7C8F"/>
    <w:rsid w:val="001E7CC1"/>
    <w:rsid w:val="001F008A"/>
    <w:rsid w:val="001F0B17"/>
    <w:rsid w:val="001F0CFB"/>
    <w:rsid w:val="001F0F11"/>
    <w:rsid w:val="001F0FAA"/>
    <w:rsid w:val="001F12F6"/>
    <w:rsid w:val="001F1A5E"/>
    <w:rsid w:val="001F1BC2"/>
    <w:rsid w:val="001F1C86"/>
    <w:rsid w:val="001F1CA4"/>
    <w:rsid w:val="001F21A1"/>
    <w:rsid w:val="001F233D"/>
    <w:rsid w:val="001F27AA"/>
    <w:rsid w:val="001F2A30"/>
    <w:rsid w:val="001F2A69"/>
    <w:rsid w:val="001F2A6F"/>
    <w:rsid w:val="001F3041"/>
    <w:rsid w:val="001F332E"/>
    <w:rsid w:val="001F364B"/>
    <w:rsid w:val="001F3967"/>
    <w:rsid w:val="001F3ACC"/>
    <w:rsid w:val="001F41E7"/>
    <w:rsid w:val="001F4221"/>
    <w:rsid w:val="001F43A9"/>
    <w:rsid w:val="001F553E"/>
    <w:rsid w:val="001F585B"/>
    <w:rsid w:val="001F63DD"/>
    <w:rsid w:val="001F679F"/>
    <w:rsid w:val="001F6D48"/>
    <w:rsid w:val="001F6F38"/>
    <w:rsid w:val="001F7419"/>
    <w:rsid w:val="001F767B"/>
    <w:rsid w:val="001F7996"/>
    <w:rsid w:val="001F7B5D"/>
    <w:rsid w:val="001F7C82"/>
    <w:rsid w:val="002005F6"/>
    <w:rsid w:val="00200735"/>
    <w:rsid w:val="002008D3"/>
    <w:rsid w:val="00200966"/>
    <w:rsid w:val="002009F2"/>
    <w:rsid w:val="00201C6A"/>
    <w:rsid w:val="00201F1B"/>
    <w:rsid w:val="00201F93"/>
    <w:rsid w:val="00202685"/>
    <w:rsid w:val="00202BAB"/>
    <w:rsid w:val="0020313B"/>
    <w:rsid w:val="00203273"/>
    <w:rsid w:val="0020380D"/>
    <w:rsid w:val="002038C6"/>
    <w:rsid w:val="00203D33"/>
    <w:rsid w:val="00203DFC"/>
    <w:rsid w:val="00205224"/>
    <w:rsid w:val="002054DC"/>
    <w:rsid w:val="00205798"/>
    <w:rsid w:val="00205F2D"/>
    <w:rsid w:val="0020601F"/>
    <w:rsid w:val="00206570"/>
    <w:rsid w:val="002066B4"/>
    <w:rsid w:val="002070BB"/>
    <w:rsid w:val="002070F6"/>
    <w:rsid w:val="00207102"/>
    <w:rsid w:val="0020753F"/>
    <w:rsid w:val="00207876"/>
    <w:rsid w:val="00207BDB"/>
    <w:rsid w:val="002111BA"/>
    <w:rsid w:val="002117FF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1E0"/>
    <w:rsid w:val="00217697"/>
    <w:rsid w:val="002200A8"/>
    <w:rsid w:val="002204CE"/>
    <w:rsid w:val="00220C06"/>
    <w:rsid w:val="00220C49"/>
    <w:rsid w:val="00221105"/>
    <w:rsid w:val="0022113D"/>
    <w:rsid w:val="00221275"/>
    <w:rsid w:val="00221D92"/>
    <w:rsid w:val="00221DB6"/>
    <w:rsid w:val="00222632"/>
    <w:rsid w:val="00222E60"/>
    <w:rsid w:val="002233E2"/>
    <w:rsid w:val="00223424"/>
    <w:rsid w:val="002238EE"/>
    <w:rsid w:val="00223D2D"/>
    <w:rsid w:val="00223EE7"/>
    <w:rsid w:val="00225047"/>
    <w:rsid w:val="002250F3"/>
    <w:rsid w:val="00225362"/>
    <w:rsid w:val="002254D9"/>
    <w:rsid w:val="002259F6"/>
    <w:rsid w:val="00225BDF"/>
    <w:rsid w:val="00225E4A"/>
    <w:rsid w:val="0022666F"/>
    <w:rsid w:val="00226B69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6C8"/>
    <w:rsid w:val="002316D0"/>
    <w:rsid w:val="00231D42"/>
    <w:rsid w:val="00231DB5"/>
    <w:rsid w:val="002321A1"/>
    <w:rsid w:val="002324F7"/>
    <w:rsid w:val="00232533"/>
    <w:rsid w:val="00232E01"/>
    <w:rsid w:val="00232E72"/>
    <w:rsid w:val="00232E80"/>
    <w:rsid w:val="00232F14"/>
    <w:rsid w:val="00233004"/>
    <w:rsid w:val="0023312E"/>
    <w:rsid w:val="0023352A"/>
    <w:rsid w:val="00233B89"/>
    <w:rsid w:val="00233D5E"/>
    <w:rsid w:val="00234191"/>
    <w:rsid w:val="00234591"/>
    <w:rsid w:val="002348C9"/>
    <w:rsid w:val="00234B19"/>
    <w:rsid w:val="00234EA5"/>
    <w:rsid w:val="00235730"/>
    <w:rsid w:val="00235ED3"/>
    <w:rsid w:val="0023603F"/>
    <w:rsid w:val="002365C6"/>
    <w:rsid w:val="00236D85"/>
    <w:rsid w:val="00237252"/>
    <w:rsid w:val="002378B9"/>
    <w:rsid w:val="002379CD"/>
    <w:rsid w:val="00237A92"/>
    <w:rsid w:val="00240800"/>
    <w:rsid w:val="00240889"/>
    <w:rsid w:val="00240895"/>
    <w:rsid w:val="00240A86"/>
    <w:rsid w:val="00240D08"/>
    <w:rsid w:val="00240FF9"/>
    <w:rsid w:val="00241306"/>
    <w:rsid w:val="0024146B"/>
    <w:rsid w:val="00241F1B"/>
    <w:rsid w:val="00242989"/>
    <w:rsid w:val="00242BD9"/>
    <w:rsid w:val="00243341"/>
    <w:rsid w:val="00244277"/>
    <w:rsid w:val="002443F8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90A"/>
    <w:rsid w:val="00246F56"/>
    <w:rsid w:val="00246FF3"/>
    <w:rsid w:val="00247069"/>
    <w:rsid w:val="00247163"/>
    <w:rsid w:val="00247317"/>
    <w:rsid w:val="00250238"/>
    <w:rsid w:val="00250934"/>
    <w:rsid w:val="00250E0B"/>
    <w:rsid w:val="00250E23"/>
    <w:rsid w:val="00251064"/>
    <w:rsid w:val="00251292"/>
    <w:rsid w:val="002518DE"/>
    <w:rsid w:val="00251AE8"/>
    <w:rsid w:val="00251AFD"/>
    <w:rsid w:val="0025301E"/>
    <w:rsid w:val="00253203"/>
    <w:rsid w:val="002532D8"/>
    <w:rsid w:val="00253661"/>
    <w:rsid w:val="00253949"/>
    <w:rsid w:val="00253A4A"/>
    <w:rsid w:val="00253BFD"/>
    <w:rsid w:val="002544D4"/>
    <w:rsid w:val="002549ED"/>
    <w:rsid w:val="002552F5"/>
    <w:rsid w:val="00255423"/>
    <w:rsid w:val="0025553F"/>
    <w:rsid w:val="00255A6C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DB2"/>
    <w:rsid w:val="00260F51"/>
    <w:rsid w:val="002611A7"/>
    <w:rsid w:val="0026190F"/>
    <w:rsid w:val="002619F0"/>
    <w:rsid w:val="002624CF"/>
    <w:rsid w:val="002625C8"/>
    <w:rsid w:val="00262A76"/>
    <w:rsid w:val="00262C78"/>
    <w:rsid w:val="002632F2"/>
    <w:rsid w:val="00263A72"/>
    <w:rsid w:val="00263FDE"/>
    <w:rsid w:val="002641A0"/>
    <w:rsid w:val="002644F1"/>
    <w:rsid w:val="00264E6E"/>
    <w:rsid w:val="00264E77"/>
    <w:rsid w:val="002651F9"/>
    <w:rsid w:val="002655DB"/>
    <w:rsid w:val="002656D1"/>
    <w:rsid w:val="00265797"/>
    <w:rsid w:val="002658BC"/>
    <w:rsid w:val="00265A1A"/>
    <w:rsid w:val="00265F82"/>
    <w:rsid w:val="002662B2"/>
    <w:rsid w:val="00266668"/>
    <w:rsid w:val="0026709E"/>
    <w:rsid w:val="00267138"/>
    <w:rsid w:val="002677F1"/>
    <w:rsid w:val="00267E20"/>
    <w:rsid w:val="00270055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57C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09F6"/>
    <w:rsid w:val="002814F9"/>
    <w:rsid w:val="002815F3"/>
    <w:rsid w:val="00282087"/>
    <w:rsid w:val="002820C0"/>
    <w:rsid w:val="0028244D"/>
    <w:rsid w:val="00282C25"/>
    <w:rsid w:val="00283271"/>
    <w:rsid w:val="00283635"/>
    <w:rsid w:val="0028398E"/>
    <w:rsid w:val="00283B78"/>
    <w:rsid w:val="0028419E"/>
    <w:rsid w:val="00284336"/>
    <w:rsid w:val="0028464D"/>
    <w:rsid w:val="0028487B"/>
    <w:rsid w:val="0028489D"/>
    <w:rsid w:val="00284CD6"/>
    <w:rsid w:val="00284D32"/>
    <w:rsid w:val="002856DA"/>
    <w:rsid w:val="002859DB"/>
    <w:rsid w:val="00286561"/>
    <w:rsid w:val="0028661B"/>
    <w:rsid w:val="00286C50"/>
    <w:rsid w:val="00286FF8"/>
    <w:rsid w:val="002875AA"/>
    <w:rsid w:val="00287C8A"/>
    <w:rsid w:val="00287C8C"/>
    <w:rsid w:val="00287E6D"/>
    <w:rsid w:val="00290244"/>
    <w:rsid w:val="00290470"/>
    <w:rsid w:val="002913D2"/>
    <w:rsid w:val="002917A0"/>
    <w:rsid w:val="0029191E"/>
    <w:rsid w:val="00291AE8"/>
    <w:rsid w:val="00291FBB"/>
    <w:rsid w:val="00292485"/>
    <w:rsid w:val="00293D72"/>
    <w:rsid w:val="0029400A"/>
    <w:rsid w:val="0029489A"/>
    <w:rsid w:val="002949E4"/>
    <w:rsid w:val="00294A2E"/>
    <w:rsid w:val="00294F10"/>
    <w:rsid w:val="002951E0"/>
    <w:rsid w:val="002951EE"/>
    <w:rsid w:val="0029543D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195A"/>
    <w:rsid w:val="002A1ABA"/>
    <w:rsid w:val="002A2A4D"/>
    <w:rsid w:val="002A2CBB"/>
    <w:rsid w:val="002A2F17"/>
    <w:rsid w:val="002A2FC7"/>
    <w:rsid w:val="002A31A0"/>
    <w:rsid w:val="002A3225"/>
    <w:rsid w:val="002A32E6"/>
    <w:rsid w:val="002A33DD"/>
    <w:rsid w:val="002A344E"/>
    <w:rsid w:val="002A3A4A"/>
    <w:rsid w:val="002A4381"/>
    <w:rsid w:val="002A4632"/>
    <w:rsid w:val="002A46CB"/>
    <w:rsid w:val="002A48B0"/>
    <w:rsid w:val="002A4FF4"/>
    <w:rsid w:val="002A5213"/>
    <w:rsid w:val="002A52BD"/>
    <w:rsid w:val="002A601C"/>
    <w:rsid w:val="002A63B4"/>
    <w:rsid w:val="002A7325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32CE"/>
    <w:rsid w:val="002B3432"/>
    <w:rsid w:val="002B37DA"/>
    <w:rsid w:val="002B3B1C"/>
    <w:rsid w:val="002B3F9B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8A9"/>
    <w:rsid w:val="002C090C"/>
    <w:rsid w:val="002C0910"/>
    <w:rsid w:val="002C0DE4"/>
    <w:rsid w:val="002C181E"/>
    <w:rsid w:val="002C1985"/>
    <w:rsid w:val="002C211D"/>
    <w:rsid w:val="002C269C"/>
    <w:rsid w:val="002C273C"/>
    <w:rsid w:val="002C2E3F"/>
    <w:rsid w:val="002C2E46"/>
    <w:rsid w:val="002C2FD1"/>
    <w:rsid w:val="002C3B33"/>
    <w:rsid w:val="002C3C78"/>
    <w:rsid w:val="002C3E04"/>
    <w:rsid w:val="002C40D2"/>
    <w:rsid w:val="002C43CB"/>
    <w:rsid w:val="002C43D0"/>
    <w:rsid w:val="002C459C"/>
    <w:rsid w:val="002C479E"/>
    <w:rsid w:val="002C506A"/>
    <w:rsid w:val="002C50E9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1BF8"/>
    <w:rsid w:val="002D297B"/>
    <w:rsid w:val="002D3262"/>
    <w:rsid w:val="002D37A2"/>
    <w:rsid w:val="002D4182"/>
    <w:rsid w:val="002D4223"/>
    <w:rsid w:val="002D424A"/>
    <w:rsid w:val="002D42C7"/>
    <w:rsid w:val="002D455F"/>
    <w:rsid w:val="002D4A6D"/>
    <w:rsid w:val="002D4E78"/>
    <w:rsid w:val="002D5C9B"/>
    <w:rsid w:val="002D5EBA"/>
    <w:rsid w:val="002D6311"/>
    <w:rsid w:val="002D6A48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9D"/>
    <w:rsid w:val="002E13E9"/>
    <w:rsid w:val="002E15A2"/>
    <w:rsid w:val="002E16EC"/>
    <w:rsid w:val="002E1B74"/>
    <w:rsid w:val="002E1D15"/>
    <w:rsid w:val="002E1EFC"/>
    <w:rsid w:val="002E2199"/>
    <w:rsid w:val="002E238E"/>
    <w:rsid w:val="002E2719"/>
    <w:rsid w:val="002E2885"/>
    <w:rsid w:val="002E2BA7"/>
    <w:rsid w:val="002E30C8"/>
    <w:rsid w:val="002E3330"/>
    <w:rsid w:val="002E38B7"/>
    <w:rsid w:val="002E3A9E"/>
    <w:rsid w:val="002E3DF3"/>
    <w:rsid w:val="002E3EA2"/>
    <w:rsid w:val="002E3F86"/>
    <w:rsid w:val="002E40AB"/>
    <w:rsid w:val="002E45AE"/>
    <w:rsid w:val="002E47AA"/>
    <w:rsid w:val="002E481F"/>
    <w:rsid w:val="002E4910"/>
    <w:rsid w:val="002E5008"/>
    <w:rsid w:val="002E54C0"/>
    <w:rsid w:val="002E5656"/>
    <w:rsid w:val="002E5867"/>
    <w:rsid w:val="002E5C94"/>
    <w:rsid w:val="002E5D9D"/>
    <w:rsid w:val="002E6AF6"/>
    <w:rsid w:val="002E6C6F"/>
    <w:rsid w:val="002E77B3"/>
    <w:rsid w:val="002F035F"/>
    <w:rsid w:val="002F0468"/>
    <w:rsid w:val="002F0666"/>
    <w:rsid w:val="002F0CCB"/>
    <w:rsid w:val="002F14A2"/>
    <w:rsid w:val="002F188B"/>
    <w:rsid w:val="002F1B2E"/>
    <w:rsid w:val="002F1C2A"/>
    <w:rsid w:val="002F1DD3"/>
    <w:rsid w:val="002F1ECD"/>
    <w:rsid w:val="002F2CBB"/>
    <w:rsid w:val="002F2D86"/>
    <w:rsid w:val="002F2D9F"/>
    <w:rsid w:val="002F3682"/>
    <w:rsid w:val="002F3749"/>
    <w:rsid w:val="002F3E5E"/>
    <w:rsid w:val="002F43EA"/>
    <w:rsid w:val="002F455D"/>
    <w:rsid w:val="002F4E20"/>
    <w:rsid w:val="002F50A2"/>
    <w:rsid w:val="002F523E"/>
    <w:rsid w:val="002F5BD5"/>
    <w:rsid w:val="002F6A0F"/>
    <w:rsid w:val="002F6CFF"/>
    <w:rsid w:val="002F707B"/>
    <w:rsid w:val="002F759B"/>
    <w:rsid w:val="002F7C72"/>
    <w:rsid w:val="002F7C88"/>
    <w:rsid w:val="002F7D96"/>
    <w:rsid w:val="00300531"/>
    <w:rsid w:val="00300AAD"/>
    <w:rsid w:val="00300D80"/>
    <w:rsid w:val="0030118C"/>
    <w:rsid w:val="003018EE"/>
    <w:rsid w:val="00301B44"/>
    <w:rsid w:val="00301BC7"/>
    <w:rsid w:val="00302D0D"/>
    <w:rsid w:val="00302EA1"/>
    <w:rsid w:val="00302FD3"/>
    <w:rsid w:val="003034EA"/>
    <w:rsid w:val="003039EF"/>
    <w:rsid w:val="00303E83"/>
    <w:rsid w:val="00304195"/>
    <w:rsid w:val="003041E9"/>
    <w:rsid w:val="003050E2"/>
    <w:rsid w:val="003051C5"/>
    <w:rsid w:val="003058A9"/>
    <w:rsid w:val="003058F3"/>
    <w:rsid w:val="0030632D"/>
    <w:rsid w:val="00306386"/>
    <w:rsid w:val="00306C5A"/>
    <w:rsid w:val="00306C9C"/>
    <w:rsid w:val="00306DF3"/>
    <w:rsid w:val="00306E3A"/>
    <w:rsid w:val="00306E66"/>
    <w:rsid w:val="00307682"/>
    <w:rsid w:val="00310207"/>
    <w:rsid w:val="003109BB"/>
    <w:rsid w:val="003109E2"/>
    <w:rsid w:val="00310B25"/>
    <w:rsid w:val="00310B71"/>
    <w:rsid w:val="00310E10"/>
    <w:rsid w:val="003112C6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5F98"/>
    <w:rsid w:val="003164B0"/>
    <w:rsid w:val="0031693F"/>
    <w:rsid w:val="00316EAE"/>
    <w:rsid w:val="003170D1"/>
    <w:rsid w:val="0031730B"/>
    <w:rsid w:val="00317421"/>
    <w:rsid w:val="00317BE8"/>
    <w:rsid w:val="00317DA6"/>
    <w:rsid w:val="00317DF1"/>
    <w:rsid w:val="00320265"/>
    <w:rsid w:val="00320C3B"/>
    <w:rsid w:val="0032103C"/>
    <w:rsid w:val="0032144B"/>
    <w:rsid w:val="00321569"/>
    <w:rsid w:val="003219E2"/>
    <w:rsid w:val="003219E8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666B"/>
    <w:rsid w:val="00327019"/>
    <w:rsid w:val="00327088"/>
    <w:rsid w:val="003271DA"/>
    <w:rsid w:val="00327D48"/>
    <w:rsid w:val="00330320"/>
    <w:rsid w:val="00330B78"/>
    <w:rsid w:val="00330B7D"/>
    <w:rsid w:val="00330D9F"/>
    <w:rsid w:val="00330F41"/>
    <w:rsid w:val="003312CC"/>
    <w:rsid w:val="00331671"/>
    <w:rsid w:val="00331A85"/>
    <w:rsid w:val="00331B67"/>
    <w:rsid w:val="00332AEF"/>
    <w:rsid w:val="00332D69"/>
    <w:rsid w:val="00333420"/>
    <w:rsid w:val="00333479"/>
    <w:rsid w:val="003342D1"/>
    <w:rsid w:val="003343EE"/>
    <w:rsid w:val="00334429"/>
    <w:rsid w:val="003349EA"/>
    <w:rsid w:val="00334EB4"/>
    <w:rsid w:val="0033538C"/>
    <w:rsid w:val="003358CE"/>
    <w:rsid w:val="00336134"/>
    <w:rsid w:val="003364B5"/>
    <w:rsid w:val="0033669A"/>
    <w:rsid w:val="003367E4"/>
    <w:rsid w:val="00336A54"/>
    <w:rsid w:val="00336B29"/>
    <w:rsid w:val="00336D00"/>
    <w:rsid w:val="00336F07"/>
    <w:rsid w:val="00336FAE"/>
    <w:rsid w:val="0033730B"/>
    <w:rsid w:val="0033782B"/>
    <w:rsid w:val="0034001A"/>
    <w:rsid w:val="003402C5"/>
    <w:rsid w:val="003406C8"/>
    <w:rsid w:val="00340E78"/>
    <w:rsid w:val="00341502"/>
    <w:rsid w:val="00341A12"/>
    <w:rsid w:val="00341CBD"/>
    <w:rsid w:val="003424EE"/>
    <w:rsid w:val="00342627"/>
    <w:rsid w:val="0034328A"/>
    <w:rsid w:val="003434E6"/>
    <w:rsid w:val="003436CC"/>
    <w:rsid w:val="00343970"/>
    <w:rsid w:val="00343B9B"/>
    <w:rsid w:val="00343F0E"/>
    <w:rsid w:val="003445DB"/>
    <w:rsid w:val="00344F51"/>
    <w:rsid w:val="00344FF8"/>
    <w:rsid w:val="00345031"/>
    <w:rsid w:val="0034508B"/>
    <w:rsid w:val="0034518D"/>
    <w:rsid w:val="0034569F"/>
    <w:rsid w:val="00345A30"/>
    <w:rsid w:val="003460C5"/>
    <w:rsid w:val="00346700"/>
    <w:rsid w:val="00346A7C"/>
    <w:rsid w:val="00346AE9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3ED"/>
    <w:rsid w:val="00352B64"/>
    <w:rsid w:val="00352DFA"/>
    <w:rsid w:val="00353337"/>
    <w:rsid w:val="003539D7"/>
    <w:rsid w:val="003549CB"/>
    <w:rsid w:val="00354C46"/>
    <w:rsid w:val="00354DC1"/>
    <w:rsid w:val="00354E68"/>
    <w:rsid w:val="00355612"/>
    <w:rsid w:val="00355B32"/>
    <w:rsid w:val="00355C2C"/>
    <w:rsid w:val="0035604A"/>
    <w:rsid w:val="00356D14"/>
    <w:rsid w:val="0035713F"/>
    <w:rsid w:val="00357567"/>
    <w:rsid w:val="00360035"/>
    <w:rsid w:val="00360173"/>
    <w:rsid w:val="003603DD"/>
    <w:rsid w:val="003604BF"/>
    <w:rsid w:val="00360F6F"/>
    <w:rsid w:val="00361F94"/>
    <w:rsid w:val="003621B2"/>
    <w:rsid w:val="00362565"/>
    <w:rsid w:val="003625C3"/>
    <w:rsid w:val="00362925"/>
    <w:rsid w:val="00362A2E"/>
    <w:rsid w:val="00363058"/>
    <w:rsid w:val="003631BC"/>
    <w:rsid w:val="003637E2"/>
    <w:rsid w:val="00363AB7"/>
    <w:rsid w:val="00363F84"/>
    <w:rsid w:val="00363F87"/>
    <w:rsid w:val="00363FEF"/>
    <w:rsid w:val="0036403E"/>
    <w:rsid w:val="0036413F"/>
    <w:rsid w:val="00364C15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70959"/>
    <w:rsid w:val="00370F6B"/>
    <w:rsid w:val="0037114F"/>
    <w:rsid w:val="003715B9"/>
    <w:rsid w:val="00371D6F"/>
    <w:rsid w:val="00371F71"/>
    <w:rsid w:val="00372453"/>
    <w:rsid w:val="0037280E"/>
    <w:rsid w:val="00372B3C"/>
    <w:rsid w:val="0037307F"/>
    <w:rsid w:val="00373860"/>
    <w:rsid w:val="00373C87"/>
    <w:rsid w:val="00374EDE"/>
    <w:rsid w:val="00374F12"/>
    <w:rsid w:val="00374FF1"/>
    <w:rsid w:val="00375839"/>
    <w:rsid w:val="00375E21"/>
    <w:rsid w:val="0037689F"/>
    <w:rsid w:val="00376CD0"/>
    <w:rsid w:val="003774E5"/>
    <w:rsid w:val="003775CD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C"/>
    <w:rsid w:val="00382EBA"/>
    <w:rsid w:val="00382EBD"/>
    <w:rsid w:val="00382F16"/>
    <w:rsid w:val="003830B7"/>
    <w:rsid w:val="00383171"/>
    <w:rsid w:val="003839A0"/>
    <w:rsid w:val="00383C6C"/>
    <w:rsid w:val="00384478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A5C"/>
    <w:rsid w:val="00386C4C"/>
    <w:rsid w:val="00386F0F"/>
    <w:rsid w:val="003875EF"/>
    <w:rsid w:val="00387CDD"/>
    <w:rsid w:val="00387FEB"/>
    <w:rsid w:val="00390E78"/>
    <w:rsid w:val="00390EEF"/>
    <w:rsid w:val="003913F0"/>
    <w:rsid w:val="00391775"/>
    <w:rsid w:val="00391896"/>
    <w:rsid w:val="00391C32"/>
    <w:rsid w:val="00391C91"/>
    <w:rsid w:val="00391D4A"/>
    <w:rsid w:val="00392151"/>
    <w:rsid w:val="00392269"/>
    <w:rsid w:val="0039241E"/>
    <w:rsid w:val="003924B1"/>
    <w:rsid w:val="00392E5C"/>
    <w:rsid w:val="003931BE"/>
    <w:rsid w:val="0039345C"/>
    <w:rsid w:val="00393E48"/>
    <w:rsid w:val="00393E5F"/>
    <w:rsid w:val="003942E7"/>
    <w:rsid w:val="0039433E"/>
    <w:rsid w:val="00394592"/>
    <w:rsid w:val="00394D33"/>
    <w:rsid w:val="00395A95"/>
    <w:rsid w:val="00395D58"/>
    <w:rsid w:val="003961E6"/>
    <w:rsid w:val="0039626F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69"/>
    <w:rsid w:val="003A32C8"/>
    <w:rsid w:val="003A3374"/>
    <w:rsid w:val="003A376B"/>
    <w:rsid w:val="003A3829"/>
    <w:rsid w:val="003A3BE1"/>
    <w:rsid w:val="003A3C61"/>
    <w:rsid w:val="003A47DA"/>
    <w:rsid w:val="003A4997"/>
    <w:rsid w:val="003A4C08"/>
    <w:rsid w:val="003A4C54"/>
    <w:rsid w:val="003A4C84"/>
    <w:rsid w:val="003A4F6B"/>
    <w:rsid w:val="003A507D"/>
    <w:rsid w:val="003A5685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0DE"/>
    <w:rsid w:val="003B2865"/>
    <w:rsid w:val="003B2EC3"/>
    <w:rsid w:val="003B35C1"/>
    <w:rsid w:val="003B369E"/>
    <w:rsid w:val="003B397F"/>
    <w:rsid w:val="003B3EAD"/>
    <w:rsid w:val="003B40AA"/>
    <w:rsid w:val="003B40C5"/>
    <w:rsid w:val="003B45BF"/>
    <w:rsid w:val="003B4771"/>
    <w:rsid w:val="003B4A71"/>
    <w:rsid w:val="003B4E4E"/>
    <w:rsid w:val="003B511B"/>
    <w:rsid w:val="003B5552"/>
    <w:rsid w:val="003B5E28"/>
    <w:rsid w:val="003B611E"/>
    <w:rsid w:val="003B6683"/>
    <w:rsid w:val="003B67EE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F27"/>
    <w:rsid w:val="003C2734"/>
    <w:rsid w:val="003C287F"/>
    <w:rsid w:val="003C30E5"/>
    <w:rsid w:val="003C3712"/>
    <w:rsid w:val="003C3B4D"/>
    <w:rsid w:val="003C3B63"/>
    <w:rsid w:val="003C403D"/>
    <w:rsid w:val="003C4157"/>
    <w:rsid w:val="003C555E"/>
    <w:rsid w:val="003C59D0"/>
    <w:rsid w:val="003C5A4C"/>
    <w:rsid w:val="003C5F27"/>
    <w:rsid w:val="003C6200"/>
    <w:rsid w:val="003C646E"/>
    <w:rsid w:val="003C67C7"/>
    <w:rsid w:val="003C681F"/>
    <w:rsid w:val="003C7241"/>
    <w:rsid w:val="003C7705"/>
    <w:rsid w:val="003C7BC8"/>
    <w:rsid w:val="003C7C8C"/>
    <w:rsid w:val="003C7CE6"/>
    <w:rsid w:val="003C7E34"/>
    <w:rsid w:val="003D018A"/>
    <w:rsid w:val="003D0423"/>
    <w:rsid w:val="003D088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5E53"/>
    <w:rsid w:val="003D6395"/>
    <w:rsid w:val="003D63DE"/>
    <w:rsid w:val="003D6BDD"/>
    <w:rsid w:val="003D6E3C"/>
    <w:rsid w:val="003D766C"/>
    <w:rsid w:val="003D7F29"/>
    <w:rsid w:val="003E0050"/>
    <w:rsid w:val="003E0241"/>
    <w:rsid w:val="003E08D6"/>
    <w:rsid w:val="003E0E5F"/>
    <w:rsid w:val="003E11AF"/>
    <w:rsid w:val="003E12E4"/>
    <w:rsid w:val="003E1328"/>
    <w:rsid w:val="003E19AB"/>
    <w:rsid w:val="003E21A1"/>
    <w:rsid w:val="003E292F"/>
    <w:rsid w:val="003E2F57"/>
    <w:rsid w:val="003E30A8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4F9"/>
    <w:rsid w:val="003E553E"/>
    <w:rsid w:val="003E5CA2"/>
    <w:rsid w:val="003E5F44"/>
    <w:rsid w:val="003E6E51"/>
    <w:rsid w:val="003E6EA6"/>
    <w:rsid w:val="003E6F73"/>
    <w:rsid w:val="003E7167"/>
    <w:rsid w:val="003E751E"/>
    <w:rsid w:val="003E7647"/>
    <w:rsid w:val="003E7652"/>
    <w:rsid w:val="003E78A4"/>
    <w:rsid w:val="003F0146"/>
    <w:rsid w:val="003F0204"/>
    <w:rsid w:val="003F03B6"/>
    <w:rsid w:val="003F1570"/>
    <w:rsid w:val="003F1DB9"/>
    <w:rsid w:val="003F275A"/>
    <w:rsid w:val="003F2773"/>
    <w:rsid w:val="003F2A8F"/>
    <w:rsid w:val="003F2B6F"/>
    <w:rsid w:val="003F2BDA"/>
    <w:rsid w:val="003F33F6"/>
    <w:rsid w:val="003F38EC"/>
    <w:rsid w:val="003F38ED"/>
    <w:rsid w:val="003F3F55"/>
    <w:rsid w:val="003F4022"/>
    <w:rsid w:val="003F4115"/>
    <w:rsid w:val="003F46C7"/>
    <w:rsid w:val="003F4876"/>
    <w:rsid w:val="003F4AAF"/>
    <w:rsid w:val="003F4B16"/>
    <w:rsid w:val="003F4D27"/>
    <w:rsid w:val="003F51E8"/>
    <w:rsid w:val="003F5CEB"/>
    <w:rsid w:val="003F5ED7"/>
    <w:rsid w:val="003F5F1C"/>
    <w:rsid w:val="003F61C8"/>
    <w:rsid w:val="003F6C4D"/>
    <w:rsid w:val="003F76E4"/>
    <w:rsid w:val="00400503"/>
    <w:rsid w:val="00400EE2"/>
    <w:rsid w:val="004015AE"/>
    <w:rsid w:val="004019DC"/>
    <w:rsid w:val="00401B9F"/>
    <w:rsid w:val="00402864"/>
    <w:rsid w:val="00402BE5"/>
    <w:rsid w:val="00403348"/>
    <w:rsid w:val="00403526"/>
    <w:rsid w:val="00403561"/>
    <w:rsid w:val="0040376B"/>
    <w:rsid w:val="00404086"/>
    <w:rsid w:val="00404524"/>
    <w:rsid w:val="004049B8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3A26"/>
    <w:rsid w:val="0041423D"/>
    <w:rsid w:val="00414851"/>
    <w:rsid w:val="00414ACC"/>
    <w:rsid w:val="00414CAB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27B9"/>
    <w:rsid w:val="004233E3"/>
    <w:rsid w:val="00423BEF"/>
    <w:rsid w:val="00423CD0"/>
    <w:rsid w:val="0042411A"/>
    <w:rsid w:val="00424719"/>
    <w:rsid w:val="004248B5"/>
    <w:rsid w:val="00424DBA"/>
    <w:rsid w:val="00424E4E"/>
    <w:rsid w:val="00424F13"/>
    <w:rsid w:val="00424F5C"/>
    <w:rsid w:val="00425158"/>
    <w:rsid w:val="0042559C"/>
    <w:rsid w:val="0042567E"/>
    <w:rsid w:val="00425844"/>
    <w:rsid w:val="00425A5B"/>
    <w:rsid w:val="00425CEB"/>
    <w:rsid w:val="00425CF6"/>
    <w:rsid w:val="00425DAE"/>
    <w:rsid w:val="00426214"/>
    <w:rsid w:val="00426C7D"/>
    <w:rsid w:val="00426E41"/>
    <w:rsid w:val="00427537"/>
    <w:rsid w:val="00427B2F"/>
    <w:rsid w:val="00427CE5"/>
    <w:rsid w:val="00427D84"/>
    <w:rsid w:val="00427EA2"/>
    <w:rsid w:val="00430464"/>
    <w:rsid w:val="0043046C"/>
    <w:rsid w:val="00430D1A"/>
    <w:rsid w:val="00430DFE"/>
    <w:rsid w:val="00430E87"/>
    <w:rsid w:val="0043162D"/>
    <w:rsid w:val="0043173F"/>
    <w:rsid w:val="004318A6"/>
    <w:rsid w:val="004319B3"/>
    <w:rsid w:val="00431A9F"/>
    <w:rsid w:val="00432153"/>
    <w:rsid w:val="00432178"/>
    <w:rsid w:val="004326DA"/>
    <w:rsid w:val="00432A86"/>
    <w:rsid w:val="00432C95"/>
    <w:rsid w:val="00432FCB"/>
    <w:rsid w:val="00433237"/>
    <w:rsid w:val="0043329D"/>
    <w:rsid w:val="004332A8"/>
    <w:rsid w:val="00433B44"/>
    <w:rsid w:val="00433D80"/>
    <w:rsid w:val="00433E2D"/>
    <w:rsid w:val="00433F23"/>
    <w:rsid w:val="00434C77"/>
    <w:rsid w:val="004353E2"/>
    <w:rsid w:val="00435A4D"/>
    <w:rsid w:val="00435D79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45B"/>
    <w:rsid w:val="004376CC"/>
    <w:rsid w:val="00440391"/>
    <w:rsid w:val="004403F8"/>
    <w:rsid w:val="004409EB"/>
    <w:rsid w:val="00440CD6"/>
    <w:rsid w:val="00441063"/>
    <w:rsid w:val="00441402"/>
    <w:rsid w:val="0044142E"/>
    <w:rsid w:val="004419E6"/>
    <w:rsid w:val="00441B4E"/>
    <w:rsid w:val="0044304A"/>
    <w:rsid w:val="0044306F"/>
    <w:rsid w:val="00443E14"/>
    <w:rsid w:val="004443C8"/>
    <w:rsid w:val="0044454C"/>
    <w:rsid w:val="00444592"/>
    <w:rsid w:val="00444A7B"/>
    <w:rsid w:val="00445118"/>
    <w:rsid w:val="00445980"/>
    <w:rsid w:val="004463CB"/>
    <w:rsid w:val="00446620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755"/>
    <w:rsid w:val="0045085F"/>
    <w:rsid w:val="00451B09"/>
    <w:rsid w:val="00451D4C"/>
    <w:rsid w:val="00451F31"/>
    <w:rsid w:val="00451F64"/>
    <w:rsid w:val="00452458"/>
    <w:rsid w:val="0045253F"/>
    <w:rsid w:val="004526AB"/>
    <w:rsid w:val="004527C1"/>
    <w:rsid w:val="00452E82"/>
    <w:rsid w:val="00453065"/>
    <w:rsid w:val="0045343E"/>
    <w:rsid w:val="00453719"/>
    <w:rsid w:val="004537FD"/>
    <w:rsid w:val="00453CC7"/>
    <w:rsid w:val="004542AE"/>
    <w:rsid w:val="004545E0"/>
    <w:rsid w:val="00454D71"/>
    <w:rsid w:val="00455008"/>
    <w:rsid w:val="0045510D"/>
    <w:rsid w:val="00455743"/>
    <w:rsid w:val="00455E85"/>
    <w:rsid w:val="00455F89"/>
    <w:rsid w:val="004561AA"/>
    <w:rsid w:val="004562F9"/>
    <w:rsid w:val="00456686"/>
    <w:rsid w:val="00456879"/>
    <w:rsid w:val="00456D4E"/>
    <w:rsid w:val="00456F57"/>
    <w:rsid w:val="004575FB"/>
    <w:rsid w:val="00457695"/>
    <w:rsid w:val="004578B6"/>
    <w:rsid w:val="00460270"/>
    <w:rsid w:val="004606F1"/>
    <w:rsid w:val="004611DD"/>
    <w:rsid w:val="004612E3"/>
    <w:rsid w:val="004614E9"/>
    <w:rsid w:val="0046166D"/>
    <w:rsid w:val="004617F7"/>
    <w:rsid w:val="00462157"/>
    <w:rsid w:val="004626D8"/>
    <w:rsid w:val="004627A0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48E"/>
    <w:rsid w:val="00464607"/>
    <w:rsid w:val="00464E34"/>
    <w:rsid w:val="00464FE8"/>
    <w:rsid w:val="004651AE"/>
    <w:rsid w:val="0046574F"/>
    <w:rsid w:val="00465B90"/>
    <w:rsid w:val="00465C54"/>
    <w:rsid w:val="0046662D"/>
    <w:rsid w:val="00466712"/>
    <w:rsid w:val="004669BB"/>
    <w:rsid w:val="00467039"/>
    <w:rsid w:val="0046779F"/>
    <w:rsid w:val="00467829"/>
    <w:rsid w:val="00467A2A"/>
    <w:rsid w:val="00467B3E"/>
    <w:rsid w:val="00467E0A"/>
    <w:rsid w:val="004701E8"/>
    <w:rsid w:val="0047030E"/>
    <w:rsid w:val="004706DF"/>
    <w:rsid w:val="00470BDB"/>
    <w:rsid w:val="00470BEA"/>
    <w:rsid w:val="00470DE3"/>
    <w:rsid w:val="00470FAF"/>
    <w:rsid w:val="00470FBE"/>
    <w:rsid w:val="00471350"/>
    <w:rsid w:val="00471736"/>
    <w:rsid w:val="004718FF"/>
    <w:rsid w:val="00471BAF"/>
    <w:rsid w:val="00471FC1"/>
    <w:rsid w:val="004723D2"/>
    <w:rsid w:val="004728EC"/>
    <w:rsid w:val="00472E4D"/>
    <w:rsid w:val="004736E8"/>
    <w:rsid w:val="004737B3"/>
    <w:rsid w:val="00473B39"/>
    <w:rsid w:val="00473D27"/>
    <w:rsid w:val="00473D4D"/>
    <w:rsid w:val="00473D8A"/>
    <w:rsid w:val="00473FF6"/>
    <w:rsid w:val="00474415"/>
    <w:rsid w:val="00474CCC"/>
    <w:rsid w:val="00474E6F"/>
    <w:rsid w:val="00475B0B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D54"/>
    <w:rsid w:val="00480DAA"/>
    <w:rsid w:val="00480E67"/>
    <w:rsid w:val="00481370"/>
    <w:rsid w:val="00481390"/>
    <w:rsid w:val="0048141F"/>
    <w:rsid w:val="004817A7"/>
    <w:rsid w:val="00481ED1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2F"/>
    <w:rsid w:val="004864B1"/>
    <w:rsid w:val="004864D0"/>
    <w:rsid w:val="00486B75"/>
    <w:rsid w:val="00486D39"/>
    <w:rsid w:val="0048708B"/>
    <w:rsid w:val="0048715A"/>
    <w:rsid w:val="004871BB"/>
    <w:rsid w:val="0048742E"/>
    <w:rsid w:val="00487815"/>
    <w:rsid w:val="00487C4D"/>
    <w:rsid w:val="004906E2"/>
    <w:rsid w:val="004907C7"/>
    <w:rsid w:val="00490847"/>
    <w:rsid w:val="00490DE4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C09"/>
    <w:rsid w:val="00493D41"/>
    <w:rsid w:val="0049411E"/>
    <w:rsid w:val="00494359"/>
    <w:rsid w:val="004946DA"/>
    <w:rsid w:val="00494D47"/>
    <w:rsid w:val="00494FB0"/>
    <w:rsid w:val="0049583F"/>
    <w:rsid w:val="00495D93"/>
    <w:rsid w:val="00496076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F"/>
    <w:rsid w:val="004A25E5"/>
    <w:rsid w:val="004A2BA2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5211"/>
    <w:rsid w:val="004A5F18"/>
    <w:rsid w:val="004A5FAD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A7FDD"/>
    <w:rsid w:val="004B0517"/>
    <w:rsid w:val="004B09A9"/>
    <w:rsid w:val="004B0CFF"/>
    <w:rsid w:val="004B1165"/>
    <w:rsid w:val="004B154B"/>
    <w:rsid w:val="004B1746"/>
    <w:rsid w:val="004B1A6C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12A"/>
    <w:rsid w:val="004B4686"/>
    <w:rsid w:val="004B4EF5"/>
    <w:rsid w:val="004B4FA7"/>
    <w:rsid w:val="004B553D"/>
    <w:rsid w:val="004B5B28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B7D2B"/>
    <w:rsid w:val="004C03F5"/>
    <w:rsid w:val="004C0506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677"/>
    <w:rsid w:val="004C3F95"/>
    <w:rsid w:val="004C467E"/>
    <w:rsid w:val="004C4CC1"/>
    <w:rsid w:val="004C4E8F"/>
    <w:rsid w:val="004C50D1"/>
    <w:rsid w:val="004C523F"/>
    <w:rsid w:val="004C5631"/>
    <w:rsid w:val="004C5E20"/>
    <w:rsid w:val="004C5FEC"/>
    <w:rsid w:val="004C6472"/>
    <w:rsid w:val="004C668D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D71"/>
    <w:rsid w:val="004C7F17"/>
    <w:rsid w:val="004C7F6D"/>
    <w:rsid w:val="004D02D0"/>
    <w:rsid w:val="004D03D4"/>
    <w:rsid w:val="004D045B"/>
    <w:rsid w:val="004D0C61"/>
    <w:rsid w:val="004D0E46"/>
    <w:rsid w:val="004D14CD"/>
    <w:rsid w:val="004D153E"/>
    <w:rsid w:val="004D1639"/>
    <w:rsid w:val="004D180A"/>
    <w:rsid w:val="004D18FC"/>
    <w:rsid w:val="004D23CF"/>
    <w:rsid w:val="004D283D"/>
    <w:rsid w:val="004D2A89"/>
    <w:rsid w:val="004D2FA8"/>
    <w:rsid w:val="004D303F"/>
    <w:rsid w:val="004D30BA"/>
    <w:rsid w:val="004D320F"/>
    <w:rsid w:val="004D39C4"/>
    <w:rsid w:val="004D3A47"/>
    <w:rsid w:val="004D3B60"/>
    <w:rsid w:val="004D3D2C"/>
    <w:rsid w:val="004D4160"/>
    <w:rsid w:val="004D41A9"/>
    <w:rsid w:val="004D502D"/>
    <w:rsid w:val="004D522D"/>
    <w:rsid w:val="004D5574"/>
    <w:rsid w:val="004D5BFE"/>
    <w:rsid w:val="004D5C0D"/>
    <w:rsid w:val="004D663E"/>
    <w:rsid w:val="004D6792"/>
    <w:rsid w:val="004D6A25"/>
    <w:rsid w:val="004D7026"/>
    <w:rsid w:val="004D71EF"/>
    <w:rsid w:val="004D7269"/>
    <w:rsid w:val="004D77AD"/>
    <w:rsid w:val="004D794F"/>
    <w:rsid w:val="004D79B7"/>
    <w:rsid w:val="004D7BBA"/>
    <w:rsid w:val="004E0090"/>
    <w:rsid w:val="004E0128"/>
    <w:rsid w:val="004E0D4A"/>
    <w:rsid w:val="004E0E01"/>
    <w:rsid w:val="004E1047"/>
    <w:rsid w:val="004E1624"/>
    <w:rsid w:val="004E19F8"/>
    <w:rsid w:val="004E2415"/>
    <w:rsid w:val="004E25D3"/>
    <w:rsid w:val="004E2967"/>
    <w:rsid w:val="004E3174"/>
    <w:rsid w:val="004E3BEA"/>
    <w:rsid w:val="004E4234"/>
    <w:rsid w:val="004E466F"/>
    <w:rsid w:val="004E4A10"/>
    <w:rsid w:val="004E4FE0"/>
    <w:rsid w:val="004E539A"/>
    <w:rsid w:val="004E53A6"/>
    <w:rsid w:val="004E6074"/>
    <w:rsid w:val="004E6817"/>
    <w:rsid w:val="004E73D9"/>
    <w:rsid w:val="004E7523"/>
    <w:rsid w:val="004E7567"/>
    <w:rsid w:val="004E7582"/>
    <w:rsid w:val="004E77D7"/>
    <w:rsid w:val="004E78A6"/>
    <w:rsid w:val="004E7966"/>
    <w:rsid w:val="004E7B94"/>
    <w:rsid w:val="004E7FEF"/>
    <w:rsid w:val="004F0039"/>
    <w:rsid w:val="004F02BE"/>
    <w:rsid w:val="004F03DE"/>
    <w:rsid w:val="004F0749"/>
    <w:rsid w:val="004F0994"/>
    <w:rsid w:val="004F0A54"/>
    <w:rsid w:val="004F0F3D"/>
    <w:rsid w:val="004F10D3"/>
    <w:rsid w:val="004F1A35"/>
    <w:rsid w:val="004F2534"/>
    <w:rsid w:val="004F2583"/>
    <w:rsid w:val="004F2636"/>
    <w:rsid w:val="004F2AB6"/>
    <w:rsid w:val="004F2C62"/>
    <w:rsid w:val="004F2DEC"/>
    <w:rsid w:val="004F334E"/>
    <w:rsid w:val="004F385B"/>
    <w:rsid w:val="004F3A6B"/>
    <w:rsid w:val="004F3EFF"/>
    <w:rsid w:val="004F4664"/>
    <w:rsid w:val="004F48AD"/>
    <w:rsid w:val="004F4C5B"/>
    <w:rsid w:val="004F4E3F"/>
    <w:rsid w:val="004F5111"/>
    <w:rsid w:val="004F605C"/>
    <w:rsid w:val="004F619E"/>
    <w:rsid w:val="004F6383"/>
    <w:rsid w:val="004F6459"/>
    <w:rsid w:val="004F77CB"/>
    <w:rsid w:val="004F79FF"/>
    <w:rsid w:val="004F7C70"/>
    <w:rsid w:val="004F7ED5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EEB"/>
    <w:rsid w:val="00503D9B"/>
    <w:rsid w:val="005043A5"/>
    <w:rsid w:val="00504837"/>
    <w:rsid w:val="00504E57"/>
    <w:rsid w:val="00504F50"/>
    <w:rsid w:val="0050513C"/>
    <w:rsid w:val="005057A3"/>
    <w:rsid w:val="00505875"/>
    <w:rsid w:val="0050608F"/>
    <w:rsid w:val="00506594"/>
    <w:rsid w:val="00506AEC"/>
    <w:rsid w:val="00506DF5"/>
    <w:rsid w:val="00506E9C"/>
    <w:rsid w:val="0050700C"/>
    <w:rsid w:val="00507481"/>
    <w:rsid w:val="00507FB1"/>
    <w:rsid w:val="005100F2"/>
    <w:rsid w:val="0051062B"/>
    <w:rsid w:val="00511362"/>
    <w:rsid w:val="00511A83"/>
    <w:rsid w:val="00511B6E"/>
    <w:rsid w:val="00511B94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E1"/>
    <w:rsid w:val="00514A9C"/>
    <w:rsid w:val="00515630"/>
    <w:rsid w:val="00515819"/>
    <w:rsid w:val="00515C19"/>
    <w:rsid w:val="00515D61"/>
    <w:rsid w:val="005162D4"/>
    <w:rsid w:val="005163FA"/>
    <w:rsid w:val="0051685E"/>
    <w:rsid w:val="00516A6E"/>
    <w:rsid w:val="00516A8E"/>
    <w:rsid w:val="00517152"/>
    <w:rsid w:val="0051720C"/>
    <w:rsid w:val="00517273"/>
    <w:rsid w:val="00517984"/>
    <w:rsid w:val="00517BB4"/>
    <w:rsid w:val="00517D44"/>
    <w:rsid w:val="00517E1C"/>
    <w:rsid w:val="005209E1"/>
    <w:rsid w:val="00520F32"/>
    <w:rsid w:val="005210F4"/>
    <w:rsid w:val="005219EE"/>
    <w:rsid w:val="00521BCF"/>
    <w:rsid w:val="005222C5"/>
    <w:rsid w:val="00522303"/>
    <w:rsid w:val="005227A8"/>
    <w:rsid w:val="00522B06"/>
    <w:rsid w:val="00522BF8"/>
    <w:rsid w:val="00523349"/>
    <w:rsid w:val="0052342A"/>
    <w:rsid w:val="00523638"/>
    <w:rsid w:val="00523985"/>
    <w:rsid w:val="00523D27"/>
    <w:rsid w:val="00524294"/>
    <w:rsid w:val="005242E0"/>
    <w:rsid w:val="0052457A"/>
    <w:rsid w:val="005251D2"/>
    <w:rsid w:val="005251E7"/>
    <w:rsid w:val="005255E6"/>
    <w:rsid w:val="00525CC7"/>
    <w:rsid w:val="00526982"/>
    <w:rsid w:val="00526DAF"/>
    <w:rsid w:val="00527C3B"/>
    <w:rsid w:val="00527C7B"/>
    <w:rsid w:val="00527EF9"/>
    <w:rsid w:val="00530A9C"/>
    <w:rsid w:val="00530C0C"/>
    <w:rsid w:val="00530E22"/>
    <w:rsid w:val="005310E7"/>
    <w:rsid w:val="0053144B"/>
    <w:rsid w:val="00531577"/>
    <w:rsid w:val="0053185C"/>
    <w:rsid w:val="00531E8F"/>
    <w:rsid w:val="005331BF"/>
    <w:rsid w:val="00533F13"/>
    <w:rsid w:val="00534201"/>
    <w:rsid w:val="005344F6"/>
    <w:rsid w:val="005344FD"/>
    <w:rsid w:val="00534BC3"/>
    <w:rsid w:val="00534DFA"/>
    <w:rsid w:val="00535E74"/>
    <w:rsid w:val="0053629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1039"/>
    <w:rsid w:val="00541157"/>
    <w:rsid w:val="00541256"/>
    <w:rsid w:val="00541897"/>
    <w:rsid w:val="005419CF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89C"/>
    <w:rsid w:val="00543AD5"/>
    <w:rsid w:val="00543C5D"/>
    <w:rsid w:val="00543E61"/>
    <w:rsid w:val="005443A5"/>
    <w:rsid w:val="0054458A"/>
    <w:rsid w:val="00544971"/>
    <w:rsid w:val="00544A38"/>
    <w:rsid w:val="00544EDB"/>
    <w:rsid w:val="00545637"/>
    <w:rsid w:val="005459D9"/>
    <w:rsid w:val="00545A6D"/>
    <w:rsid w:val="00545B5C"/>
    <w:rsid w:val="00545E00"/>
    <w:rsid w:val="005461EC"/>
    <w:rsid w:val="0054638D"/>
    <w:rsid w:val="00546839"/>
    <w:rsid w:val="00546CAE"/>
    <w:rsid w:val="00547C0B"/>
    <w:rsid w:val="00550030"/>
    <w:rsid w:val="00550B74"/>
    <w:rsid w:val="005511AD"/>
    <w:rsid w:val="00551B9B"/>
    <w:rsid w:val="00551EFD"/>
    <w:rsid w:val="00552592"/>
    <w:rsid w:val="0055271F"/>
    <w:rsid w:val="00552A5E"/>
    <w:rsid w:val="00552A9F"/>
    <w:rsid w:val="0055310C"/>
    <w:rsid w:val="00553170"/>
    <w:rsid w:val="005531B7"/>
    <w:rsid w:val="005531EE"/>
    <w:rsid w:val="00553584"/>
    <w:rsid w:val="005537D8"/>
    <w:rsid w:val="00553B45"/>
    <w:rsid w:val="00553B64"/>
    <w:rsid w:val="00553BBF"/>
    <w:rsid w:val="00553EB4"/>
    <w:rsid w:val="00553F3C"/>
    <w:rsid w:val="00553F53"/>
    <w:rsid w:val="00554EFC"/>
    <w:rsid w:val="005553C4"/>
    <w:rsid w:val="0055556F"/>
    <w:rsid w:val="005555A1"/>
    <w:rsid w:val="0055591A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CCF"/>
    <w:rsid w:val="00557E7F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87B"/>
    <w:rsid w:val="00562E2C"/>
    <w:rsid w:val="00562E91"/>
    <w:rsid w:val="0056358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87F"/>
    <w:rsid w:val="00566E09"/>
    <w:rsid w:val="005671FF"/>
    <w:rsid w:val="00567D43"/>
    <w:rsid w:val="00570305"/>
    <w:rsid w:val="00570BC4"/>
    <w:rsid w:val="00570F7E"/>
    <w:rsid w:val="005715FD"/>
    <w:rsid w:val="00571676"/>
    <w:rsid w:val="00571B35"/>
    <w:rsid w:val="00571D3C"/>
    <w:rsid w:val="00572147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0E3B"/>
    <w:rsid w:val="0058104D"/>
    <w:rsid w:val="005810C4"/>
    <w:rsid w:val="005814E3"/>
    <w:rsid w:val="00582073"/>
    <w:rsid w:val="005821C2"/>
    <w:rsid w:val="00582648"/>
    <w:rsid w:val="005832A6"/>
    <w:rsid w:val="00583805"/>
    <w:rsid w:val="0058421F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1B6"/>
    <w:rsid w:val="005864AD"/>
    <w:rsid w:val="00586769"/>
    <w:rsid w:val="00586877"/>
    <w:rsid w:val="00586A81"/>
    <w:rsid w:val="00587051"/>
    <w:rsid w:val="005872F4"/>
    <w:rsid w:val="005900B5"/>
    <w:rsid w:val="005901FA"/>
    <w:rsid w:val="005902F0"/>
    <w:rsid w:val="005904B5"/>
    <w:rsid w:val="00590670"/>
    <w:rsid w:val="00590723"/>
    <w:rsid w:val="00591100"/>
    <w:rsid w:val="005912E9"/>
    <w:rsid w:val="005913B9"/>
    <w:rsid w:val="00591A86"/>
    <w:rsid w:val="00591ACA"/>
    <w:rsid w:val="005920AA"/>
    <w:rsid w:val="0059220E"/>
    <w:rsid w:val="005922E6"/>
    <w:rsid w:val="005926BD"/>
    <w:rsid w:val="00592887"/>
    <w:rsid w:val="00592B99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5FE4"/>
    <w:rsid w:val="00596240"/>
    <w:rsid w:val="005964AF"/>
    <w:rsid w:val="005966D7"/>
    <w:rsid w:val="005966E7"/>
    <w:rsid w:val="005968EA"/>
    <w:rsid w:val="00596C20"/>
    <w:rsid w:val="00596FD2"/>
    <w:rsid w:val="00597CE1"/>
    <w:rsid w:val="00597E0E"/>
    <w:rsid w:val="005A02D6"/>
    <w:rsid w:val="005A03B4"/>
    <w:rsid w:val="005A0988"/>
    <w:rsid w:val="005A111B"/>
    <w:rsid w:val="005A1805"/>
    <w:rsid w:val="005A18AC"/>
    <w:rsid w:val="005A1C8B"/>
    <w:rsid w:val="005A2311"/>
    <w:rsid w:val="005A245D"/>
    <w:rsid w:val="005A280B"/>
    <w:rsid w:val="005A30A6"/>
    <w:rsid w:val="005A31B5"/>
    <w:rsid w:val="005A3337"/>
    <w:rsid w:val="005A3380"/>
    <w:rsid w:val="005A362F"/>
    <w:rsid w:val="005A3A27"/>
    <w:rsid w:val="005A3C79"/>
    <w:rsid w:val="005A43AC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0F31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3C5B"/>
    <w:rsid w:val="005B42BB"/>
    <w:rsid w:val="005B4745"/>
    <w:rsid w:val="005B52D9"/>
    <w:rsid w:val="005B6670"/>
    <w:rsid w:val="005B680C"/>
    <w:rsid w:val="005B6ACD"/>
    <w:rsid w:val="005B735A"/>
    <w:rsid w:val="005B77D7"/>
    <w:rsid w:val="005B78FE"/>
    <w:rsid w:val="005B7A45"/>
    <w:rsid w:val="005B7A9A"/>
    <w:rsid w:val="005B7BCB"/>
    <w:rsid w:val="005B7CD6"/>
    <w:rsid w:val="005B7F6A"/>
    <w:rsid w:val="005C007B"/>
    <w:rsid w:val="005C08F6"/>
    <w:rsid w:val="005C0CA3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38E4"/>
    <w:rsid w:val="005C44FF"/>
    <w:rsid w:val="005C55EB"/>
    <w:rsid w:val="005C5651"/>
    <w:rsid w:val="005C57D3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33"/>
    <w:rsid w:val="005D004D"/>
    <w:rsid w:val="005D0316"/>
    <w:rsid w:val="005D041C"/>
    <w:rsid w:val="005D05ED"/>
    <w:rsid w:val="005D06B9"/>
    <w:rsid w:val="005D0777"/>
    <w:rsid w:val="005D079A"/>
    <w:rsid w:val="005D0E80"/>
    <w:rsid w:val="005D1305"/>
    <w:rsid w:val="005D21C5"/>
    <w:rsid w:val="005D22D0"/>
    <w:rsid w:val="005D266C"/>
    <w:rsid w:val="005D26A0"/>
    <w:rsid w:val="005D2B3B"/>
    <w:rsid w:val="005D30D4"/>
    <w:rsid w:val="005D33A8"/>
    <w:rsid w:val="005D35A6"/>
    <w:rsid w:val="005D364F"/>
    <w:rsid w:val="005D395D"/>
    <w:rsid w:val="005D398B"/>
    <w:rsid w:val="005D3DFC"/>
    <w:rsid w:val="005D3E00"/>
    <w:rsid w:val="005D404F"/>
    <w:rsid w:val="005D4443"/>
    <w:rsid w:val="005D444E"/>
    <w:rsid w:val="005D4814"/>
    <w:rsid w:val="005D4B64"/>
    <w:rsid w:val="005D4FCC"/>
    <w:rsid w:val="005D511E"/>
    <w:rsid w:val="005D5236"/>
    <w:rsid w:val="005D52F9"/>
    <w:rsid w:val="005D554F"/>
    <w:rsid w:val="005D5D26"/>
    <w:rsid w:val="005D5D74"/>
    <w:rsid w:val="005D5F62"/>
    <w:rsid w:val="005D6CE0"/>
    <w:rsid w:val="005D6EA3"/>
    <w:rsid w:val="005D710D"/>
    <w:rsid w:val="005D7812"/>
    <w:rsid w:val="005D7B5F"/>
    <w:rsid w:val="005E06B2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825"/>
    <w:rsid w:val="005F3A48"/>
    <w:rsid w:val="005F3AE7"/>
    <w:rsid w:val="005F4425"/>
    <w:rsid w:val="005F44EF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144"/>
    <w:rsid w:val="006038B1"/>
    <w:rsid w:val="00603C2B"/>
    <w:rsid w:val="00603E0B"/>
    <w:rsid w:val="0060456A"/>
    <w:rsid w:val="006045B2"/>
    <w:rsid w:val="006045D1"/>
    <w:rsid w:val="00604D81"/>
    <w:rsid w:val="00605274"/>
    <w:rsid w:val="00605AC7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07E3F"/>
    <w:rsid w:val="00610507"/>
    <w:rsid w:val="0061095E"/>
    <w:rsid w:val="006110FB"/>
    <w:rsid w:val="006111DF"/>
    <w:rsid w:val="0061150E"/>
    <w:rsid w:val="0061166A"/>
    <w:rsid w:val="00611771"/>
    <w:rsid w:val="00611A2C"/>
    <w:rsid w:val="00611D47"/>
    <w:rsid w:val="006129D3"/>
    <w:rsid w:val="00612A89"/>
    <w:rsid w:val="0061413B"/>
    <w:rsid w:val="00614179"/>
    <w:rsid w:val="006143E2"/>
    <w:rsid w:val="006144C8"/>
    <w:rsid w:val="00614867"/>
    <w:rsid w:val="00614989"/>
    <w:rsid w:val="00614F4C"/>
    <w:rsid w:val="006153C0"/>
    <w:rsid w:val="00615456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792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4B2"/>
    <w:rsid w:val="0062189D"/>
    <w:rsid w:val="00621BB5"/>
    <w:rsid w:val="00621E11"/>
    <w:rsid w:val="00621E78"/>
    <w:rsid w:val="0062227E"/>
    <w:rsid w:val="00622280"/>
    <w:rsid w:val="0062276B"/>
    <w:rsid w:val="00622961"/>
    <w:rsid w:val="00622BAC"/>
    <w:rsid w:val="00622F51"/>
    <w:rsid w:val="00622FE8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A93"/>
    <w:rsid w:val="00625265"/>
    <w:rsid w:val="00625B90"/>
    <w:rsid w:val="00625FC5"/>
    <w:rsid w:val="00626113"/>
    <w:rsid w:val="0062612A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0C5C"/>
    <w:rsid w:val="00630C7F"/>
    <w:rsid w:val="006313EC"/>
    <w:rsid w:val="00631531"/>
    <w:rsid w:val="006317B7"/>
    <w:rsid w:val="00631C83"/>
    <w:rsid w:val="00631F7B"/>
    <w:rsid w:val="00631FB6"/>
    <w:rsid w:val="00631FFA"/>
    <w:rsid w:val="00632664"/>
    <w:rsid w:val="00632BCE"/>
    <w:rsid w:val="00632BD5"/>
    <w:rsid w:val="00632C79"/>
    <w:rsid w:val="00633662"/>
    <w:rsid w:val="006336AB"/>
    <w:rsid w:val="0063424B"/>
    <w:rsid w:val="00634791"/>
    <w:rsid w:val="00634EE4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37E90"/>
    <w:rsid w:val="00640390"/>
    <w:rsid w:val="00640404"/>
    <w:rsid w:val="006404F7"/>
    <w:rsid w:val="00640814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7FB"/>
    <w:rsid w:val="00642D08"/>
    <w:rsid w:val="00643C69"/>
    <w:rsid w:val="006442D7"/>
    <w:rsid w:val="00644A49"/>
    <w:rsid w:val="00644D4B"/>
    <w:rsid w:val="00644FB3"/>
    <w:rsid w:val="0064545B"/>
    <w:rsid w:val="0064567F"/>
    <w:rsid w:val="0064574E"/>
    <w:rsid w:val="00645CA3"/>
    <w:rsid w:val="00646291"/>
    <w:rsid w:val="0064654B"/>
    <w:rsid w:val="00646720"/>
    <w:rsid w:val="006472B4"/>
    <w:rsid w:val="0064765D"/>
    <w:rsid w:val="00647824"/>
    <w:rsid w:val="00647A72"/>
    <w:rsid w:val="00647B78"/>
    <w:rsid w:val="00647D09"/>
    <w:rsid w:val="00647F88"/>
    <w:rsid w:val="0065015E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391"/>
    <w:rsid w:val="00653446"/>
    <w:rsid w:val="0065354F"/>
    <w:rsid w:val="0065358F"/>
    <w:rsid w:val="00653BB2"/>
    <w:rsid w:val="00653D96"/>
    <w:rsid w:val="0065414E"/>
    <w:rsid w:val="00654382"/>
    <w:rsid w:val="00654623"/>
    <w:rsid w:val="006546AB"/>
    <w:rsid w:val="006547D2"/>
    <w:rsid w:val="00654B53"/>
    <w:rsid w:val="00654CF5"/>
    <w:rsid w:val="0065526A"/>
    <w:rsid w:val="00655BED"/>
    <w:rsid w:val="00655E1C"/>
    <w:rsid w:val="00655F09"/>
    <w:rsid w:val="00655FE0"/>
    <w:rsid w:val="0065620D"/>
    <w:rsid w:val="0065648B"/>
    <w:rsid w:val="00656601"/>
    <w:rsid w:val="006566CC"/>
    <w:rsid w:val="00656C6B"/>
    <w:rsid w:val="00656DBB"/>
    <w:rsid w:val="00657112"/>
    <w:rsid w:val="006573A6"/>
    <w:rsid w:val="0065743C"/>
    <w:rsid w:val="0065790E"/>
    <w:rsid w:val="00657944"/>
    <w:rsid w:val="006607A9"/>
    <w:rsid w:val="00660940"/>
    <w:rsid w:val="00661318"/>
    <w:rsid w:val="006616D1"/>
    <w:rsid w:val="00661768"/>
    <w:rsid w:val="00661FC1"/>
    <w:rsid w:val="006626C5"/>
    <w:rsid w:val="00663479"/>
    <w:rsid w:val="006635D2"/>
    <w:rsid w:val="006638C4"/>
    <w:rsid w:val="00663BD1"/>
    <w:rsid w:val="00663C71"/>
    <w:rsid w:val="0066441E"/>
    <w:rsid w:val="00664431"/>
    <w:rsid w:val="0066466C"/>
    <w:rsid w:val="006649DF"/>
    <w:rsid w:val="00665B29"/>
    <w:rsid w:val="00666899"/>
    <w:rsid w:val="00666F0E"/>
    <w:rsid w:val="006675BC"/>
    <w:rsid w:val="006677B4"/>
    <w:rsid w:val="006678EB"/>
    <w:rsid w:val="00667C69"/>
    <w:rsid w:val="0067021A"/>
    <w:rsid w:val="0067051A"/>
    <w:rsid w:val="0067070C"/>
    <w:rsid w:val="006709E9"/>
    <w:rsid w:val="00670DAA"/>
    <w:rsid w:val="00670FD1"/>
    <w:rsid w:val="00671703"/>
    <w:rsid w:val="00671A23"/>
    <w:rsid w:val="00671B80"/>
    <w:rsid w:val="00671CB7"/>
    <w:rsid w:val="00671D71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89"/>
    <w:rsid w:val="00674696"/>
    <w:rsid w:val="006747BC"/>
    <w:rsid w:val="00674F7F"/>
    <w:rsid w:val="006750C6"/>
    <w:rsid w:val="006756A6"/>
    <w:rsid w:val="006757DB"/>
    <w:rsid w:val="00675BE0"/>
    <w:rsid w:val="00675C04"/>
    <w:rsid w:val="00675F3A"/>
    <w:rsid w:val="00675F83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777D7"/>
    <w:rsid w:val="00680105"/>
    <w:rsid w:val="00680C54"/>
    <w:rsid w:val="00680C6B"/>
    <w:rsid w:val="00681A18"/>
    <w:rsid w:val="00681E59"/>
    <w:rsid w:val="006821A6"/>
    <w:rsid w:val="006825D0"/>
    <w:rsid w:val="00683C01"/>
    <w:rsid w:val="00683C27"/>
    <w:rsid w:val="00683D97"/>
    <w:rsid w:val="00684074"/>
    <w:rsid w:val="00684567"/>
    <w:rsid w:val="00684598"/>
    <w:rsid w:val="00684765"/>
    <w:rsid w:val="006849B6"/>
    <w:rsid w:val="006849B9"/>
    <w:rsid w:val="00684D46"/>
    <w:rsid w:val="006853A4"/>
    <w:rsid w:val="00685896"/>
    <w:rsid w:val="00685A45"/>
    <w:rsid w:val="00685CD1"/>
    <w:rsid w:val="00686131"/>
    <w:rsid w:val="00687386"/>
    <w:rsid w:val="006877DD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61B"/>
    <w:rsid w:val="00691704"/>
    <w:rsid w:val="00691A63"/>
    <w:rsid w:val="00691F71"/>
    <w:rsid w:val="00692032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6FA7"/>
    <w:rsid w:val="00697427"/>
    <w:rsid w:val="00697DB3"/>
    <w:rsid w:val="00697E69"/>
    <w:rsid w:val="00697FE1"/>
    <w:rsid w:val="006A0159"/>
    <w:rsid w:val="006A01E0"/>
    <w:rsid w:val="006A086A"/>
    <w:rsid w:val="006A094B"/>
    <w:rsid w:val="006A0B84"/>
    <w:rsid w:val="006A0F81"/>
    <w:rsid w:val="006A1285"/>
    <w:rsid w:val="006A1322"/>
    <w:rsid w:val="006A139A"/>
    <w:rsid w:val="006A18FC"/>
    <w:rsid w:val="006A1EC3"/>
    <w:rsid w:val="006A2350"/>
    <w:rsid w:val="006A2FB2"/>
    <w:rsid w:val="006A3E1A"/>
    <w:rsid w:val="006A3FF3"/>
    <w:rsid w:val="006A422A"/>
    <w:rsid w:val="006A4D06"/>
    <w:rsid w:val="006A5665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A54"/>
    <w:rsid w:val="006B0B52"/>
    <w:rsid w:val="006B0F1C"/>
    <w:rsid w:val="006B1576"/>
    <w:rsid w:val="006B1706"/>
    <w:rsid w:val="006B1880"/>
    <w:rsid w:val="006B1C25"/>
    <w:rsid w:val="006B1CD5"/>
    <w:rsid w:val="006B1EFB"/>
    <w:rsid w:val="006B2005"/>
    <w:rsid w:val="006B23A5"/>
    <w:rsid w:val="006B28AF"/>
    <w:rsid w:val="006B32A3"/>
    <w:rsid w:val="006B334F"/>
    <w:rsid w:val="006B3351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E06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AC5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50B5"/>
    <w:rsid w:val="006C5668"/>
    <w:rsid w:val="006C58B7"/>
    <w:rsid w:val="006C5E63"/>
    <w:rsid w:val="006C61F1"/>
    <w:rsid w:val="006C667E"/>
    <w:rsid w:val="006C698C"/>
    <w:rsid w:val="006C69B5"/>
    <w:rsid w:val="006C6D05"/>
    <w:rsid w:val="006D01F5"/>
    <w:rsid w:val="006D0BF6"/>
    <w:rsid w:val="006D0E2F"/>
    <w:rsid w:val="006D17C0"/>
    <w:rsid w:val="006D2E62"/>
    <w:rsid w:val="006D3580"/>
    <w:rsid w:val="006D375C"/>
    <w:rsid w:val="006D3F15"/>
    <w:rsid w:val="006D4235"/>
    <w:rsid w:val="006D4746"/>
    <w:rsid w:val="006D4BB2"/>
    <w:rsid w:val="006D503E"/>
    <w:rsid w:val="006D6485"/>
    <w:rsid w:val="006D657A"/>
    <w:rsid w:val="006D67F3"/>
    <w:rsid w:val="006D6D77"/>
    <w:rsid w:val="006D6EFB"/>
    <w:rsid w:val="006D7BE3"/>
    <w:rsid w:val="006D7C36"/>
    <w:rsid w:val="006E026A"/>
    <w:rsid w:val="006E05B8"/>
    <w:rsid w:val="006E0872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2F"/>
    <w:rsid w:val="006E355D"/>
    <w:rsid w:val="006E356B"/>
    <w:rsid w:val="006E38B5"/>
    <w:rsid w:val="006E3BD7"/>
    <w:rsid w:val="006E3F98"/>
    <w:rsid w:val="006E4142"/>
    <w:rsid w:val="006E48D6"/>
    <w:rsid w:val="006E4B15"/>
    <w:rsid w:val="006E50D0"/>
    <w:rsid w:val="006E555D"/>
    <w:rsid w:val="006E55EB"/>
    <w:rsid w:val="006E56CF"/>
    <w:rsid w:val="006E592A"/>
    <w:rsid w:val="006E5A19"/>
    <w:rsid w:val="006E6270"/>
    <w:rsid w:val="006E73B5"/>
    <w:rsid w:val="006E7475"/>
    <w:rsid w:val="006E78CC"/>
    <w:rsid w:val="006E7BED"/>
    <w:rsid w:val="006F0D19"/>
    <w:rsid w:val="006F0EB5"/>
    <w:rsid w:val="006F14ED"/>
    <w:rsid w:val="006F177D"/>
    <w:rsid w:val="006F1E2D"/>
    <w:rsid w:val="006F20D7"/>
    <w:rsid w:val="006F28FF"/>
    <w:rsid w:val="006F292D"/>
    <w:rsid w:val="006F35F8"/>
    <w:rsid w:val="006F3A93"/>
    <w:rsid w:val="006F3CAB"/>
    <w:rsid w:val="006F3E1E"/>
    <w:rsid w:val="006F3F0F"/>
    <w:rsid w:val="006F4182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489"/>
    <w:rsid w:val="006F755F"/>
    <w:rsid w:val="006F793C"/>
    <w:rsid w:val="006F7E54"/>
    <w:rsid w:val="006F7FB3"/>
    <w:rsid w:val="0070065D"/>
    <w:rsid w:val="0070080C"/>
    <w:rsid w:val="00700AD7"/>
    <w:rsid w:val="00700F4E"/>
    <w:rsid w:val="007012C1"/>
    <w:rsid w:val="00701701"/>
    <w:rsid w:val="00701AB7"/>
    <w:rsid w:val="00701F1E"/>
    <w:rsid w:val="00702389"/>
    <w:rsid w:val="00702532"/>
    <w:rsid w:val="0070254A"/>
    <w:rsid w:val="00702716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4"/>
    <w:rsid w:val="007053EC"/>
    <w:rsid w:val="0070581E"/>
    <w:rsid w:val="00705F38"/>
    <w:rsid w:val="00705FAA"/>
    <w:rsid w:val="00706A29"/>
    <w:rsid w:val="00706D68"/>
    <w:rsid w:val="007073CC"/>
    <w:rsid w:val="00707618"/>
    <w:rsid w:val="007078C8"/>
    <w:rsid w:val="007103C0"/>
    <w:rsid w:val="007103F8"/>
    <w:rsid w:val="007107EA"/>
    <w:rsid w:val="00710868"/>
    <w:rsid w:val="00710D49"/>
    <w:rsid w:val="00710DA4"/>
    <w:rsid w:val="00711300"/>
    <w:rsid w:val="007113E9"/>
    <w:rsid w:val="007114E3"/>
    <w:rsid w:val="0071157D"/>
    <w:rsid w:val="007116D8"/>
    <w:rsid w:val="00711756"/>
    <w:rsid w:val="00711D0D"/>
    <w:rsid w:val="00712A2E"/>
    <w:rsid w:val="00712AA4"/>
    <w:rsid w:val="00712CCA"/>
    <w:rsid w:val="00713091"/>
    <w:rsid w:val="00713174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6E13"/>
    <w:rsid w:val="0071708C"/>
    <w:rsid w:val="00717DD8"/>
    <w:rsid w:val="00717E3A"/>
    <w:rsid w:val="007206A7"/>
    <w:rsid w:val="00720788"/>
    <w:rsid w:val="007207BB"/>
    <w:rsid w:val="00720887"/>
    <w:rsid w:val="007208D8"/>
    <w:rsid w:val="00720A3F"/>
    <w:rsid w:val="00720B05"/>
    <w:rsid w:val="0072113D"/>
    <w:rsid w:val="0072180B"/>
    <w:rsid w:val="00721899"/>
    <w:rsid w:val="00722633"/>
    <w:rsid w:val="007228A3"/>
    <w:rsid w:val="00723503"/>
    <w:rsid w:val="00723797"/>
    <w:rsid w:val="0072419D"/>
    <w:rsid w:val="007245B0"/>
    <w:rsid w:val="007245EE"/>
    <w:rsid w:val="00724734"/>
    <w:rsid w:val="0072498A"/>
    <w:rsid w:val="00724CA1"/>
    <w:rsid w:val="0072500A"/>
    <w:rsid w:val="00725AEF"/>
    <w:rsid w:val="0072631B"/>
    <w:rsid w:val="007268EA"/>
    <w:rsid w:val="007270DD"/>
    <w:rsid w:val="00727835"/>
    <w:rsid w:val="007305FE"/>
    <w:rsid w:val="00730BB6"/>
    <w:rsid w:val="00730EB0"/>
    <w:rsid w:val="00731A10"/>
    <w:rsid w:val="00731C81"/>
    <w:rsid w:val="00731F19"/>
    <w:rsid w:val="00732BA5"/>
    <w:rsid w:val="00733311"/>
    <w:rsid w:val="007337A2"/>
    <w:rsid w:val="00733E57"/>
    <w:rsid w:val="0073448F"/>
    <w:rsid w:val="007346B9"/>
    <w:rsid w:val="007347DB"/>
    <w:rsid w:val="00734AEF"/>
    <w:rsid w:val="007357B5"/>
    <w:rsid w:val="0073592F"/>
    <w:rsid w:val="0073594F"/>
    <w:rsid w:val="00735A35"/>
    <w:rsid w:val="00735E72"/>
    <w:rsid w:val="00736013"/>
    <w:rsid w:val="0073634A"/>
    <w:rsid w:val="0073647A"/>
    <w:rsid w:val="00736677"/>
    <w:rsid w:val="0073667A"/>
    <w:rsid w:val="007370C8"/>
    <w:rsid w:val="007372F8"/>
    <w:rsid w:val="007373D1"/>
    <w:rsid w:val="00737CDC"/>
    <w:rsid w:val="00737E1E"/>
    <w:rsid w:val="00737E5F"/>
    <w:rsid w:val="00737EA8"/>
    <w:rsid w:val="0074014C"/>
    <w:rsid w:val="0074051F"/>
    <w:rsid w:val="007409DC"/>
    <w:rsid w:val="00740BA8"/>
    <w:rsid w:val="00740EBF"/>
    <w:rsid w:val="00740FEF"/>
    <w:rsid w:val="007414BC"/>
    <w:rsid w:val="007415CF"/>
    <w:rsid w:val="00741AEE"/>
    <w:rsid w:val="00741C3C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954"/>
    <w:rsid w:val="00747986"/>
    <w:rsid w:val="00750053"/>
    <w:rsid w:val="007504EC"/>
    <w:rsid w:val="00751268"/>
    <w:rsid w:val="007514A1"/>
    <w:rsid w:val="007514B1"/>
    <w:rsid w:val="007516D3"/>
    <w:rsid w:val="00752964"/>
    <w:rsid w:val="00752B6E"/>
    <w:rsid w:val="00752DFF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DC5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0CAD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50D"/>
    <w:rsid w:val="00763AED"/>
    <w:rsid w:val="00763D9A"/>
    <w:rsid w:val="00764F67"/>
    <w:rsid w:val="00765790"/>
    <w:rsid w:val="0076597E"/>
    <w:rsid w:val="00765D29"/>
    <w:rsid w:val="00765D71"/>
    <w:rsid w:val="007663BC"/>
    <w:rsid w:val="00766800"/>
    <w:rsid w:val="00767484"/>
    <w:rsid w:val="0076784C"/>
    <w:rsid w:val="00767B58"/>
    <w:rsid w:val="00770389"/>
    <w:rsid w:val="007708E7"/>
    <w:rsid w:val="00770B60"/>
    <w:rsid w:val="00770CED"/>
    <w:rsid w:val="0077115F"/>
    <w:rsid w:val="00771A74"/>
    <w:rsid w:val="007721A0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DCD"/>
    <w:rsid w:val="007751D0"/>
    <w:rsid w:val="0077537F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0EEC"/>
    <w:rsid w:val="00781436"/>
    <w:rsid w:val="00781588"/>
    <w:rsid w:val="007815AC"/>
    <w:rsid w:val="00781AE9"/>
    <w:rsid w:val="00781AFB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3D52"/>
    <w:rsid w:val="00783E35"/>
    <w:rsid w:val="00783EC8"/>
    <w:rsid w:val="007851CF"/>
    <w:rsid w:val="007853EE"/>
    <w:rsid w:val="00786084"/>
    <w:rsid w:val="00786908"/>
    <w:rsid w:val="0078714A"/>
    <w:rsid w:val="007873DC"/>
    <w:rsid w:val="00787620"/>
    <w:rsid w:val="007876E6"/>
    <w:rsid w:val="007878FA"/>
    <w:rsid w:val="00787A4F"/>
    <w:rsid w:val="00787CCE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1035"/>
    <w:rsid w:val="007913BF"/>
    <w:rsid w:val="00791545"/>
    <w:rsid w:val="00791569"/>
    <w:rsid w:val="00792073"/>
    <w:rsid w:val="00792E6F"/>
    <w:rsid w:val="0079351C"/>
    <w:rsid w:val="007942E2"/>
    <w:rsid w:val="00794731"/>
    <w:rsid w:val="007949A6"/>
    <w:rsid w:val="007949AC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626"/>
    <w:rsid w:val="007A1E4D"/>
    <w:rsid w:val="007A2A9A"/>
    <w:rsid w:val="007A2C42"/>
    <w:rsid w:val="007A2DC4"/>
    <w:rsid w:val="007A3221"/>
    <w:rsid w:val="007A3682"/>
    <w:rsid w:val="007A38AE"/>
    <w:rsid w:val="007A3AB3"/>
    <w:rsid w:val="007A3CF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B02EF"/>
    <w:rsid w:val="007B0733"/>
    <w:rsid w:val="007B07F6"/>
    <w:rsid w:val="007B09A1"/>
    <w:rsid w:val="007B1A61"/>
    <w:rsid w:val="007B22DB"/>
    <w:rsid w:val="007B443F"/>
    <w:rsid w:val="007B5068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B7DCE"/>
    <w:rsid w:val="007C06C3"/>
    <w:rsid w:val="007C0843"/>
    <w:rsid w:val="007C0AEC"/>
    <w:rsid w:val="007C0F99"/>
    <w:rsid w:val="007C1675"/>
    <w:rsid w:val="007C1A4F"/>
    <w:rsid w:val="007C1C54"/>
    <w:rsid w:val="007C1F8C"/>
    <w:rsid w:val="007C25C5"/>
    <w:rsid w:val="007C28F7"/>
    <w:rsid w:val="007C2C8D"/>
    <w:rsid w:val="007C2F4A"/>
    <w:rsid w:val="007C2FCA"/>
    <w:rsid w:val="007C3070"/>
    <w:rsid w:val="007C325B"/>
    <w:rsid w:val="007C380D"/>
    <w:rsid w:val="007C3D5A"/>
    <w:rsid w:val="007C44B6"/>
    <w:rsid w:val="007C49C3"/>
    <w:rsid w:val="007C4DA2"/>
    <w:rsid w:val="007C51D7"/>
    <w:rsid w:val="007C5981"/>
    <w:rsid w:val="007C5A1E"/>
    <w:rsid w:val="007C5B4D"/>
    <w:rsid w:val="007C5E18"/>
    <w:rsid w:val="007C6D62"/>
    <w:rsid w:val="007C6FDB"/>
    <w:rsid w:val="007C7304"/>
    <w:rsid w:val="007C76EB"/>
    <w:rsid w:val="007D05D0"/>
    <w:rsid w:val="007D06ED"/>
    <w:rsid w:val="007D0868"/>
    <w:rsid w:val="007D0E0F"/>
    <w:rsid w:val="007D0E4F"/>
    <w:rsid w:val="007D1455"/>
    <w:rsid w:val="007D1EDE"/>
    <w:rsid w:val="007D29F2"/>
    <w:rsid w:val="007D2D14"/>
    <w:rsid w:val="007D33CE"/>
    <w:rsid w:val="007D3643"/>
    <w:rsid w:val="007D3763"/>
    <w:rsid w:val="007D3838"/>
    <w:rsid w:val="007D3AEA"/>
    <w:rsid w:val="007D3B1E"/>
    <w:rsid w:val="007D3E83"/>
    <w:rsid w:val="007D460C"/>
    <w:rsid w:val="007D4675"/>
    <w:rsid w:val="007D48EB"/>
    <w:rsid w:val="007D4B6C"/>
    <w:rsid w:val="007D4E83"/>
    <w:rsid w:val="007D5528"/>
    <w:rsid w:val="007D5635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509"/>
    <w:rsid w:val="007E0A85"/>
    <w:rsid w:val="007E0D60"/>
    <w:rsid w:val="007E0E45"/>
    <w:rsid w:val="007E12DD"/>
    <w:rsid w:val="007E1479"/>
    <w:rsid w:val="007E1D78"/>
    <w:rsid w:val="007E2011"/>
    <w:rsid w:val="007E215F"/>
    <w:rsid w:val="007E23BF"/>
    <w:rsid w:val="007E2423"/>
    <w:rsid w:val="007E248A"/>
    <w:rsid w:val="007E26D9"/>
    <w:rsid w:val="007E2918"/>
    <w:rsid w:val="007E2919"/>
    <w:rsid w:val="007E2CC0"/>
    <w:rsid w:val="007E2D00"/>
    <w:rsid w:val="007E2E57"/>
    <w:rsid w:val="007E33F6"/>
    <w:rsid w:val="007E34C1"/>
    <w:rsid w:val="007E36DB"/>
    <w:rsid w:val="007E37EF"/>
    <w:rsid w:val="007E3E14"/>
    <w:rsid w:val="007E4B18"/>
    <w:rsid w:val="007E4DF8"/>
    <w:rsid w:val="007E50D1"/>
    <w:rsid w:val="007E5452"/>
    <w:rsid w:val="007E5F20"/>
    <w:rsid w:val="007E5F6C"/>
    <w:rsid w:val="007E6730"/>
    <w:rsid w:val="007E6DF0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C2B"/>
    <w:rsid w:val="007F2EFE"/>
    <w:rsid w:val="007F33C6"/>
    <w:rsid w:val="007F3A06"/>
    <w:rsid w:val="007F3EAE"/>
    <w:rsid w:val="007F40E6"/>
    <w:rsid w:val="007F42AA"/>
    <w:rsid w:val="007F4C7E"/>
    <w:rsid w:val="007F4CF6"/>
    <w:rsid w:val="007F4E57"/>
    <w:rsid w:val="007F53EF"/>
    <w:rsid w:val="007F54D9"/>
    <w:rsid w:val="007F5866"/>
    <w:rsid w:val="007F5D0F"/>
    <w:rsid w:val="007F5E71"/>
    <w:rsid w:val="007F61D1"/>
    <w:rsid w:val="007F674D"/>
    <w:rsid w:val="007F6B25"/>
    <w:rsid w:val="007F6B79"/>
    <w:rsid w:val="007F6C88"/>
    <w:rsid w:val="007F6F6C"/>
    <w:rsid w:val="007F7833"/>
    <w:rsid w:val="007F7906"/>
    <w:rsid w:val="008002FE"/>
    <w:rsid w:val="008003CC"/>
    <w:rsid w:val="00800CBE"/>
    <w:rsid w:val="008019F4"/>
    <w:rsid w:val="00801C5A"/>
    <w:rsid w:val="008020EE"/>
    <w:rsid w:val="00802AA3"/>
    <w:rsid w:val="00803340"/>
    <w:rsid w:val="00803618"/>
    <w:rsid w:val="0080373C"/>
    <w:rsid w:val="00803A38"/>
    <w:rsid w:val="008043C0"/>
    <w:rsid w:val="00804532"/>
    <w:rsid w:val="00804546"/>
    <w:rsid w:val="00804D41"/>
    <w:rsid w:val="00804D8B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6FD7"/>
    <w:rsid w:val="0080721D"/>
    <w:rsid w:val="00807649"/>
    <w:rsid w:val="0080789A"/>
    <w:rsid w:val="008078F7"/>
    <w:rsid w:val="00807D67"/>
    <w:rsid w:val="00807E35"/>
    <w:rsid w:val="0081002E"/>
    <w:rsid w:val="008102AE"/>
    <w:rsid w:val="00810305"/>
    <w:rsid w:val="00810C2A"/>
    <w:rsid w:val="00810CBB"/>
    <w:rsid w:val="008111A7"/>
    <w:rsid w:val="00811525"/>
    <w:rsid w:val="00811652"/>
    <w:rsid w:val="00811A6E"/>
    <w:rsid w:val="00811A6F"/>
    <w:rsid w:val="00812833"/>
    <w:rsid w:val="00812BA8"/>
    <w:rsid w:val="008132CF"/>
    <w:rsid w:val="00813682"/>
    <w:rsid w:val="00813713"/>
    <w:rsid w:val="00813B59"/>
    <w:rsid w:val="00813B8A"/>
    <w:rsid w:val="0081401C"/>
    <w:rsid w:val="008140A6"/>
    <w:rsid w:val="00814545"/>
    <w:rsid w:val="008148B5"/>
    <w:rsid w:val="0081493A"/>
    <w:rsid w:val="00814E59"/>
    <w:rsid w:val="008152CE"/>
    <w:rsid w:val="0081536E"/>
    <w:rsid w:val="0081574D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BB4"/>
    <w:rsid w:val="00820CC4"/>
    <w:rsid w:val="0082136E"/>
    <w:rsid w:val="008219A9"/>
    <w:rsid w:val="00821DEA"/>
    <w:rsid w:val="00822317"/>
    <w:rsid w:val="0082234D"/>
    <w:rsid w:val="00822DA9"/>
    <w:rsid w:val="008235C7"/>
    <w:rsid w:val="008239DB"/>
    <w:rsid w:val="00823CFE"/>
    <w:rsid w:val="0082441F"/>
    <w:rsid w:val="008246B3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27BA5"/>
    <w:rsid w:val="008304D5"/>
    <w:rsid w:val="00830573"/>
    <w:rsid w:val="008305CE"/>
    <w:rsid w:val="00830A29"/>
    <w:rsid w:val="00830B51"/>
    <w:rsid w:val="00830F9E"/>
    <w:rsid w:val="008313B6"/>
    <w:rsid w:val="00831742"/>
    <w:rsid w:val="00831D7D"/>
    <w:rsid w:val="00831EBE"/>
    <w:rsid w:val="0083253D"/>
    <w:rsid w:val="00832DA7"/>
    <w:rsid w:val="00833210"/>
    <w:rsid w:val="00833508"/>
    <w:rsid w:val="008335F9"/>
    <w:rsid w:val="0083398E"/>
    <w:rsid w:val="008339B1"/>
    <w:rsid w:val="008340D5"/>
    <w:rsid w:val="00834208"/>
    <w:rsid w:val="00834F72"/>
    <w:rsid w:val="0083530C"/>
    <w:rsid w:val="008353F1"/>
    <w:rsid w:val="008357BE"/>
    <w:rsid w:val="00835C9B"/>
    <w:rsid w:val="00835D4F"/>
    <w:rsid w:val="0083611C"/>
    <w:rsid w:val="0083621F"/>
    <w:rsid w:val="00836251"/>
    <w:rsid w:val="008362DF"/>
    <w:rsid w:val="0083640F"/>
    <w:rsid w:val="008368E0"/>
    <w:rsid w:val="00836CD1"/>
    <w:rsid w:val="008373A6"/>
    <w:rsid w:val="008375A7"/>
    <w:rsid w:val="00837EFB"/>
    <w:rsid w:val="00837F78"/>
    <w:rsid w:val="00840262"/>
    <w:rsid w:val="008406C1"/>
    <w:rsid w:val="00840846"/>
    <w:rsid w:val="008409C8"/>
    <w:rsid w:val="00841333"/>
    <w:rsid w:val="008418C8"/>
    <w:rsid w:val="00841F0A"/>
    <w:rsid w:val="008420B2"/>
    <w:rsid w:val="0084213F"/>
    <w:rsid w:val="008423BB"/>
    <w:rsid w:val="00842CAB"/>
    <w:rsid w:val="00843C8F"/>
    <w:rsid w:val="00843FCD"/>
    <w:rsid w:val="008441CB"/>
    <w:rsid w:val="00844D39"/>
    <w:rsid w:val="00844DE2"/>
    <w:rsid w:val="00845516"/>
    <w:rsid w:val="00845B70"/>
    <w:rsid w:val="00845D06"/>
    <w:rsid w:val="008460C8"/>
    <w:rsid w:val="00847041"/>
    <w:rsid w:val="00847210"/>
    <w:rsid w:val="008474EB"/>
    <w:rsid w:val="00847C12"/>
    <w:rsid w:val="00847F2A"/>
    <w:rsid w:val="0085007D"/>
    <w:rsid w:val="00850FAB"/>
    <w:rsid w:val="0085116D"/>
    <w:rsid w:val="00851F37"/>
    <w:rsid w:val="008521BC"/>
    <w:rsid w:val="00852C76"/>
    <w:rsid w:val="00852CF2"/>
    <w:rsid w:val="00852E4B"/>
    <w:rsid w:val="008530A7"/>
    <w:rsid w:val="0085357D"/>
    <w:rsid w:val="008535EF"/>
    <w:rsid w:val="00853ECA"/>
    <w:rsid w:val="008541EB"/>
    <w:rsid w:val="00854578"/>
    <w:rsid w:val="0085469D"/>
    <w:rsid w:val="008550A3"/>
    <w:rsid w:val="00855237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0E6B"/>
    <w:rsid w:val="0086122A"/>
    <w:rsid w:val="00861302"/>
    <w:rsid w:val="00861AE3"/>
    <w:rsid w:val="00861BD3"/>
    <w:rsid w:val="00861D58"/>
    <w:rsid w:val="00861EEA"/>
    <w:rsid w:val="0086249B"/>
    <w:rsid w:val="00862963"/>
    <w:rsid w:val="00862EBC"/>
    <w:rsid w:val="00863878"/>
    <w:rsid w:val="00863C03"/>
    <w:rsid w:val="00864187"/>
    <w:rsid w:val="00864506"/>
    <w:rsid w:val="008648DC"/>
    <w:rsid w:val="00864950"/>
    <w:rsid w:val="00864CC6"/>
    <w:rsid w:val="00864D41"/>
    <w:rsid w:val="00865213"/>
    <w:rsid w:val="0086521F"/>
    <w:rsid w:val="008658B3"/>
    <w:rsid w:val="00865A32"/>
    <w:rsid w:val="00865ACB"/>
    <w:rsid w:val="00865D38"/>
    <w:rsid w:val="00866CC4"/>
    <w:rsid w:val="00867310"/>
    <w:rsid w:val="00867C0C"/>
    <w:rsid w:val="00870877"/>
    <w:rsid w:val="008709C8"/>
    <w:rsid w:val="00871179"/>
    <w:rsid w:val="00871462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4FA2"/>
    <w:rsid w:val="0087508E"/>
    <w:rsid w:val="00875412"/>
    <w:rsid w:val="0087583E"/>
    <w:rsid w:val="00875AD8"/>
    <w:rsid w:val="008761F0"/>
    <w:rsid w:val="008763DF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8040E"/>
    <w:rsid w:val="008807BA"/>
    <w:rsid w:val="00880856"/>
    <w:rsid w:val="00880C5C"/>
    <w:rsid w:val="00880CE6"/>
    <w:rsid w:val="00881410"/>
    <w:rsid w:val="00881632"/>
    <w:rsid w:val="00881718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8CD"/>
    <w:rsid w:val="00884AC3"/>
    <w:rsid w:val="00885252"/>
    <w:rsid w:val="00885257"/>
    <w:rsid w:val="008859F5"/>
    <w:rsid w:val="00885BD6"/>
    <w:rsid w:val="008863C8"/>
    <w:rsid w:val="00886A54"/>
    <w:rsid w:val="00886B2F"/>
    <w:rsid w:val="00886FB3"/>
    <w:rsid w:val="00887314"/>
    <w:rsid w:val="00887321"/>
    <w:rsid w:val="00887534"/>
    <w:rsid w:val="0088768F"/>
    <w:rsid w:val="00887F24"/>
    <w:rsid w:val="00890346"/>
    <w:rsid w:val="0089037D"/>
    <w:rsid w:val="00890BAB"/>
    <w:rsid w:val="00890BD9"/>
    <w:rsid w:val="00890D55"/>
    <w:rsid w:val="00890FD8"/>
    <w:rsid w:val="00891852"/>
    <w:rsid w:val="00892185"/>
    <w:rsid w:val="00892211"/>
    <w:rsid w:val="008925B0"/>
    <w:rsid w:val="0089281C"/>
    <w:rsid w:val="008928B7"/>
    <w:rsid w:val="00892AD8"/>
    <w:rsid w:val="0089324F"/>
    <w:rsid w:val="00893279"/>
    <w:rsid w:val="0089327C"/>
    <w:rsid w:val="00893A6E"/>
    <w:rsid w:val="008942E2"/>
    <w:rsid w:val="0089471E"/>
    <w:rsid w:val="0089474E"/>
    <w:rsid w:val="008948FA"/>
    <w:rsid w:val="00894D6B"/>
    <w:rsid w:val="00895360"/>
    <w:rsid w:val="00895B63"/>
    <w:rsid w:val="00895DFC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2502"/>
    <w:rsid w:val="008A3566"/>
    <w:rsid w:val="008A47F6"/>
    <w:rsid w:val="008A4A3A"/>
    <w:rsid w:val="008A4B8A"/>
    <w:rsid w:val="008A4BCA"/>
    <w:rsid w:val="008A4BFA"/>
    <w:rsid w:val="008A4DE2"/>
    <w:rsid w:val="008A4E11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B051A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66D"/>
    <w:rsid w:val="008B2B26"/>
    <w:rsid w:val="008B2E81"/>
    <w:rsid w:val="008B301C"/>
    <w:rsid w:val="008B3594"/>
    <w:rsid w:val="008B3A29"/>
    <w:rsid w:val="008B40A5"/>
    <w:rsid w:val="008B44C5"/>
    <w:rsid w:val="008B4507"/>
    <w:rsid w:val="008B451D"/>
    <w:rsid w:val="008B49D0"/>
    <w:rsid w:val="008B4B10"/>
    <w:rsid w:val="008B4F92"/>
    <w:rsid w:val="008B5A7D"/>
    <w:rsid w:val="008B5EE9"/>
    <w:rsid w:val="008B5EF6"/>
    <w:rsid w:val="008B63EC"/>
    <w:rsid w:val="008B65E2"/>
    <w:rsid w:val="008B7627"/>
    <w:rsid w:val="008B79AB"/>
    <w:rsid w:val="008B7E89"/>
    <w:rsid w:val="008C0051"/>
    <w:rsid w:val="008C006D"/>
    <w:rsid w:val="008C025E"/>
    <w:rsid w:val="008C0551"/>
    <w:rsid w:val="008C078A"/>
    <w:rsid w:val="008C07BE"/>
    <w:rsid w:val="008C0AF4"/>
    <w:rsid w:val="008C0B82"/>
    <w:rsid w:val="008C0EE3"/>
    <w:rsid w:val="008C1934"/>
    <w:rsid w:val="008C2264"/>
    <w:rsid w:val="008C2548"/>
    <w:rsid w:val="008C25C5"/>
    <w:rsid w:val="008C2892"/>
    <w:rsid w:val="008C2A8E"/>
    <w:rsid w:val="008C4240"/>
    <w:rsid w:val="008C4E47"/>
    <w:rsid w:val="008C4FE1"/>
    <w:rsid w:val="008C5585"/>
    <w:rsid w:val="008C6105"/>
    <w:rsid w:val="008C781E"/>
    <w:rsid w:val="008C7DAD"/>
    <w:rsid w:val="008D00FD"/>
    <w:rsid w:val="008D0B3E"/>
    <w:rsid w:val="008D0F5A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3B9C"/>
    <w:rsid w:val="008D40BC"/>
    <w:rsid w:val="008D42B2"/>
    <w:rsid w:val="008D42FA"/>
    <w:rsid w:val="008D46BB"/>
    <w:rsid w:val="008D54A2"/>
    <w:rsid w:val="008D57B2"/>
    <w:rsid w:val="008D5940"/>
    <w:rsid w:val="008D5D76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0B21"/>
    <w:rsid w:val="008E0F12"/>
    <w:rsid w:val="008E149C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3C86"/>
    <w:rsid w:val="008E3E74"/>
    <w:rsid w:val="008E409E"/>
    <w:rsid w:val="008E4376"/>
    <w:rsid w:val="008E474E"/>
    <w:rsid w:val="008E4D70"/>
    <w:rsid w:val="008E4E88"/>
    <w:rsid w:val="008E58B2"/>
    <w:rsid w:val="008E58B9"/>
    <w:rsid w:val="008E5A69"/>
    <w:rsid w:val="008E5CC5"/>
    <w:rsid w:val="008E5D3E"/>
    <w:rsid w:val="008E5FAA"/>
    <w:rsid w:val="008E68CA"/>
    <w:rsid w:val="008E7081"/>
    <w:rsid w:val="008E7206"/>
    <w:rsid w:val="008E7458"/>
    <w:rsid w:val="008E787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659"/>
    <w:rsid w:val="008F47D6"/>
    <w:rsid w:val="008F5124"/>
    <w:rsid w:val="008F54A6"/>
    <w:rsid w:val="008F56BA"/>
    <w:rsid w:val="008F5746"/>
    <w:rsid w:val="008F59E7"/>
    <w:rsid w:val="008F5D4B"/>
    <w:rsid w:val="008F5F2B"/>
    <w:rsid w:val="008F62CE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1E"/>
    <w:rsid w:val="00901D35"/>
    <w:rsid w:val="00902E1E"/>
    <w:rsid w:val="009033BE"/>
    <w:rsid w:val="009039D9"/>
    <w:rsid w:val="00903CFA"/>
    <w:rsid w:val="0090415B"/>
    <w:rsid w:val="00904243"/>
    <w:rsid w:val="009045D3"/>
    <w:rsid w:val="009048F1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0A4"/>
    <w:rsid w:val="009112CD"/>
    <w:rsid w:val="009112EC"/>
    <w:rsid w:val="0091172D"/>
    <w:rsid w:val="00911CA0"/>
    <w:rsid w:val="0091221C"/>
    <w:rsid w:val="0091269A"/>
    <w:rsid w:val="0091283B"/>
    <w:rsid w:val="00913054"/>
    <w:rsid w:val="009135F9"/>
    <w:rsid w:val="00913C08"/>
    <w:rsid w:val="00913DE1"/>
    <w:rsid w:val="00915317"/>
    <w:rsid w:val="00915555"/>
    <w:rsid w:val="00915C8E"/>
    <w:rsid w:val="00915E71"/>
    <w:rsid w:val="009168B2"/>
    <w:rsid w:val="009172D9"/>
    <w:rsid w:val="009173CF"/>
    <w:rsid w:val="00917E7E"/>
    <w:rsid w:val="0092026E"/>
    <w:rsid w:val="00920659"/>
    <w:rsid w:val="009207D9"/>
    <w:rsid w:val="0092096A"/>
    <w:rsid w:val="009210ED"/>
    <w:rsid w:val="009221F8"/>
    <w:rsid w:val="0092256D"/>
    <w:rsid w:val="00923545"/>
    <w:rsid w:val="00923845"/>
    <w:rsid w:val="00923AB3"/>
    <w:rsid w:val="00923F6E"/>
    <w:rsid w:val="00924181"/>
    <w:rsid w:val="00924361"/>
    <w:rsid w:val="009248C3"/>
    <w:rsid w:val="00924A30"/>
    <w:rsid w:val="0092508E"/>
    <w:rsid w:val="009254A2"/>
    <w:rsid w:val="00925B5B"/>
    <w:rsid w:val="00925B71"/>
    <w:rsid w:val="00925C5C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561"/>
    <w:rsid w:val="00930B46"/>
    <w:rsid w:val="00930C1C"/>
    <w:rsid w:val="00930DA5"/>
    <w:rsid w:val="0093175E"/>
    <w:rsid w:val="00931BBC"/>
    <w:rsid w:val="0093203D"/>
    <w:rsid w:val="00932065"/>
    <w:rsid w:val="00932B5E"/>
    <w:rsid w:val="00933330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41E"/>
    <w:rsid w:val="009355E1"/>
    <w:rsid w:val="00935874"/>
    <w:rsid w:val="009360C5"/>
    <w:rsid w:val="00936758"/>
    <w:rsid w:val="00936B1B"/>
    <w:rsid w:val="00936B33"/>
    <w:rsid w:val="00936FCB"/>
    <w:rsid w:val="0093718D"/>
    <w:rsid w:val="0093743A"/>
    <w:rsid w:val="0093759A"/>
    <w:rsid w:val="00937E17"/>
    <w:rsid w:val="0094044C"/>
    <w:rsid w:val="009405F9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2A5"/>
    <w:rsid w:val="00942B4D"/>
    <w:rsid w:val="00942BA5"/>
    <w:rsid w:val="0094306F"/>
    <w:rsid w:val="00943B6A"/>
    <w:rsid w:val="00943D3F"/>
    <w:rsid w:val="009443C1"/>
    <w:rsid w:val="009444CE"/>
    <w:rsid w:val="00944CF6"/>
    <w:rsid w:val="00944DE7"/>
    <w:rsid w:val="00944E32"/>
    <w:rsid w:val="00944EBC"/>
    <w:rsid w:val="00944F25"/>
    <w:rsid w:val="009452C4"/>
    <w:rsid w:val="009453C0"/>
    <w:rsid w:val="00945B19"/>
    <w:rsid w:val="009460A1"/>
    <w:rsid w:val="009461B4"/>
    <w:rsid w:val="0094645D"/>
    <w:rsid w:val="00946545"/>
    <w:rsid w:val="0094689D"/>
    <w:rsid w:val="009469A1"/>
    <w:rsid w:val="00946A75"/>
    <w:rsid w:val="00946D8F"/>
    <w:rsid w:val="00947554"/>
    <w:rsid w:val="0094777A"/>
    <w:rsid w:val="00950091"/>
    <w:rsid w:val="00950DA7"/>
    <w:rsid w:val="00951225"/>
    <w:rsid w:val="0095143F"/>
    <w:rsid w:val="009517B1"/>
    <w:rsid w:val="00952FBA"/>
    <w:rsid w:val="00953220"/>
    <w:rsid w:val="00953251"/>
    <w:rsid w:val="009534CA"/>
    <w:rsid w:val="00954251"/>
    <w:rsid w:val="009550CA"/>
    <w:rsid w:val="009552A9"/>
    <w:rsid w:val="009556CA"/>
    <w:rsid w:val="00955B1D"/>
    <w:rsid w:val="00955B91"/>
    <w:rsid w:val="00956AC5"/>
    <w:rsid w:val="00956EFC"/>
    <w:rsid w:val="00957961"/>
    <w:rsid w:val="009602B5"/>
    <w:rsid w:val="009607C4"/>
    <w:rsid w:val="009608A1"/>
    <w:rsid w:val="00960D32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DE2"/>
    <w:rsid w:val="00964EA8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B58"/>
    <w:rsid w:val="00970D6D"/>
    <w:rsid w:val="00970EE6"/>
    <w:rsid w:val="00971B6C"/>
    <w:rsid w:val="00972079"/>
    <w:rsid w:val="00972192"/>
    <w:rsid w:val="00972343"/>
    <w:rsid w:val="00972C0E"/>
    <w:rsid w:val="00972E24"/>
    <w:rsid w:val="00972E32"/>
    <w:rsid w:val="00973016"/>
    <w:rsid w:val="00973231"/>
    <w:rsid w:val="009734E2"/>
    <w:rsid w:val="009739BD"/>
    <w:rsid w:val="00973D99"/>
    <w:rsid w:val="00973E6D"/>
    <w:rsid w:val="0097415D"/>
    <w:rsid w:val="0097490F"/>
    <w:rsid w:val="0097496F"/>
    <w:rsid w:val="00974AF0"/>
    <w:rsid w:val="00974B13"/>
    <w:rsid w:val="00974CED"/>
    <w:rsid w:val="009750FC"/>
    <w:rsid w:val="009753FD"/>
    <w:rsid w:val="00975495"/>
    <w:rsid w:val="00975824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820"/>
    <w:rsid w:val="00977C58"/>
    <w:rsid w:val="00977FAD"/>
    <w:rsid w:val="00980131"/>
    <w:rsid w:val="00980415"/>
    <w:rsid w:val="0098084A"/>
    <w:rsid w:val="00980B44"/>
    <w:rsid w:val="00981926"/>
    <w:rsid w:val="009819F9"/>
    <w:rsid w:val="00981BCC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DFB"/>
    <w:rsid w:val="009850ED"/>
    <w:rsid w:val="00985315"/>
    <w:rsid w:val="00985643"/>
    <w:rsid w:val="00985746"/>
    <w:rsid w:val="00985F0E"/>
    <w:rsid w:val="009860E5"/>
    <w:rsid w:val="00986656"/>
    <w:rsid w:val="00986C39"/>
    <w:rsid w:val="00987C68"/>
    <w:rsid w:val="00987DE7"/>
    <w:rsid w:val="00987EF5"/>
    <w:rsid w:val="0099016B"/>
    <w:rsid w:val="0099036F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10F"/>
    <w:rsid w:val="009A1A1B"/>
    <w:rsid w:val="009A1ABC"/>
    <w:rsid w:val="009A1C8C"/>
    <w:rsid w:val="009A1CF0"/>
    <w:rsid w:val="009A25EC"/>
    <w:rsid w:val="009A263F"/>
    <w:rsid w:val="009A2F51"/>
    <w:rsid w:val="009A32EC"/>
    <w:rsid w:val="009A360F"/>
    <w:rsid w:val="009A3774"/>
    <w:rsid w:val="009A3A33"/>
    <w:rsid w:val="009A3C31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A7DF2"/>
    <w:rsid w:val="009B09E1"/>
    <w:rsid w:val="009B0B65"/>
    <w:rsid w:val="009B1183"/>
    <w:rsid w:val="009B1199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86C"/>
    <w:rsid w:val="009B4949"/>
    <w:rsid w:val="009B4BDE"/>
    <w:rsid w:val="009B4CAE"/>
    <w:rsid w:val="009B4D7E"/>
    <w:rsid w:val="009B4DCF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B7BE5"/>
    <w:rsid w:val="009C0554"/>
    <w:rsid w:val="009C07B0"/>
    <w:rsid w:val="009C0AA9"/>
    <w:rsid w:val="009C0B11"/>
    <w:rsid w:val="009C11ED"/>
    <w:rsid w:val="009C2093"/>
    <w:rsid w:val="009C2838"/>
    <w:rsid w:val="009C2927"/>
    <w:rsid w:val="009C2D33"/>
    <w:rsid w:val="009C35AA"/>
    <w:rsid w:val="009C3B0F"/>
    <w:rsid w:val="009C3E68"/>
    <w:rsid w:val="009C4284"/>
    <w:rsid w:val="009C437F"/>
    <w:rsid w:val="009C48E5"/>
    <w:rsid w:val="009C4E43"/>
    <w:rsid w:val="009C4FB9"/>
    <w:rsid w:val="009C5086"/>
    <w:rsid w:val="009C50A6"/>
    <w:rsid w:val="009C5408"/>
    <w:rsid w:val="009C5860"/>
    <w:rsid w:val="009C58FD"/>
    <w:rsid w:val="009C5D57"/>
    <w:rsid w:val="009C5F2B"/>
    <w:rsid w:val="009C627A"/>
    <w:rsid w:val="009C695C"/>
    <w:rsid w:val="009C6A2B"/>
    <w:rsid w:val="009C6A58"/>
    <w:rsid w:val="009C6AFB"/>
    <w:rsid w:val="009C6D4B"/>
    <w:rsid w:val="009C7DBB"/>
    <w:rsid w:val="009C7DE0"/>
    <w:rsid w:val="009C7DE1"/>
    <w:rsid w:val="009D1284"/>
    <w:rsid w:val="009D14D5"/>
    <w:rsid w:val="009D1509"/>
    <w:rsid w:val="009D155E"/>
    <w:rsid w:val="009D1BE4"/>
    <w:rsid w:val="009D1C76"/>
    <w:rsid w:val="009D1D36"/>
    <w:rsid w:val="009D1E3B"/>
    <w:rsid w:val="009D1E53"/>
    <w:rsid w:val="009D1F26"/>
    <w:rsid w:val="009D2204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C53"/>
    <w:rsid w:val="009D5F12"/>
    <w:rsid w:val="009D62CA"/>
    <w:rsid w:val="009D642D"/>
    <w:rsid w:val="009D65D7"/>
    <w:rsid w:val="009D6777"/>
    <w:rsid w:val="009D6AF9"/>
    <w:rsid w:val="009D6E80"/>
    <w:rsid w:val="009D6F21"/>
    <w:rsid w:val="009D70FD"/>
    <w:rsid w:val="009D7462"/>
    <w:rsid w:val="009D7603"/>
    <w:rsid w:val="009D7F25"/>
    <w:rsid w:val="009E0232"/>
    <w:rsid w:val="009E0AE1"/>
    <w:rsid w:val="009E0D17"/>
    <w:rsid w:val="009E1261"/>
    <w:rsid w:val="009E167E"/>
    <w:rsid w:val="009E16DA"/>
    <w:rsid w:val="009E1C71"/>
    <w:rsid w:val="009E1EF5"/>
    <w:rsid w:val="009E20D1"/>
    <w:rsid w:val="009E2384"/>
    <w:rsid w:val="009E2B2E"/>
    <w:rsid w:val="009E30FE"/>
    <w:rsid w:val="009E320A"/>
    <w:rsid w:val="009E3416"/>
    <w:rsid w:val="009E3A56"/>
    <w:rsid w:val="009E3A91"/>
    <w:rsid w:val="009E3AAA"/>
    <w:rsid w:val="009E3F2A"/>
    <w:rsid w:val="009E40EC"/>
    <w:rsid w:val="009E4466"/>
    <w:rsid w:val="009E449D"/>
    <w:rsid w:val="009E47F9"/>
    <w:rsid w:val="009E49AB"/>
    <w:rsid w:val="009E4A5B"/>
    <w:rsid w:val="009E4AD9"/>
    <w:rsid w:val="009E4B9D"/>
    <w:rsid w:val="009E549D"/>
    <w:rsid w:val="009E5ECC"/>
    <w:rsid w:val="009E65C8"/>
    <w:rsid w:val="009E67BD"/>
    <w:rsid w:val="009E6873"/>
    <w:rsid w:val="009E6B19"/>
    <w:rsid w:val="009E6B23"/>
    <w:rsid w:val="009E6BC1"/>
    <w:rsid w:val="009E6C33"/>
    <w:rsid w:val="009E7687"/>
    <w:rsid w:val="009E7ED7"/>
    <w:rsid w:val="009F03DF"/>
    <w:rsid w:val="009F06D5"/>
    <w:rsid w:val="009F097C"/>
    <w:rsid w:val="009F0B2C"/>
    <w:rsid w:val="009F0E62"/>
    <w:rsid w:val="009F1105"/>
    <w:rsid w:val="009F113E"/>
    <w:rsid w:val="009F11A7"/>
    <w:rsid w:val="009F124A"/>
    <w:rsid w:val="009F1482"/>
    <w:rsid w:val="009F148D"/>
    <w:rsid w:val="009F1641"/>
    <w:rsid w:val="009F1A33"/>
    <w:rsid w:val="009F245F"/>
    <w:rsid w:val="009F255D"/>
    <w:rsid w:val="009F2A91"/>
    <w:rsid w:val="009F2CBF"/>
    <w:rsid w:val="009F3149"/>
    <w:rsid w:val="009F32E6"/>
    <w:rsid w:val="009F3336"/>
    <w:rsid w:val="009F3A35"/>
    <w:rsid w:val="009F3D01"/>
    <w:rsid w:val="009F4195"/>
    <w:rsid w:val="009F46F6"/>
    <w:rsid w:val="009F47EA"/>
    <w:rsid w:val="009F4822"/>
    <w:rsid w:val="009F48C7"/>
    <w:rsid w:val="009F4C22"/>
    <w:rsid w:val="009F4D3F"/>
    <w:rsid w:val="009F4F91"/>
    <w:rsid w:val="009F5A70"/>
    <w:rsid w:val="009F61E0"/>
    <w:rsid w:val="009F6215"/>
    <w:rsid w:val="009F65C7"/>
    <w:rsid w:val="009F6693"/>
    <w:rsid w:val="009F6DB7"/>
    <w:rsid w:val="009F741F"/>
    <w:rsid w:val="009F74DB"/>
    <w:rsid w:val="00A0080F"/>
    <w:rsid w:val="00A00AC7"/>
    <w:rsid w:val="00A012B8"/>
    <w:rsid w:val="00A0151A"/>
    <w:rsid w:val="00A01FD5"/>
    <w:rsid w:val="00A02137"/>
    <w:rsid w:val="00A02368"/>
    <w:rsid w:val="00A0291A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400"/>
    <w:rsid w:val="00A04A53"/>
    <w:rsid w:val="00A04E88"/>
    <w:rsid w:val="00A0512A"/>
    <w:rsid w:val="00A05306"/>
    <w:rsid w:val="00A05B6A"/>
    <w:rsid w:val="00A06033"/>
    <w:rsid w:val="00A06299"/>
    <w:rsid w:val="00A072D9"/>
    <w:rsid w:val="00A07616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2292"/>
    <w:rsid w:val="00A13190"/>
    <w:rsid w:val="00A13B54"/>
    <w:rsid w:val="00A13E94"/>
    <w:rsid w:val="00A14024"/>
    <w:rsid w:val="00A14793"/>
    <w:rsid w:val="00A15192"/>
    <w:rsid w:val="00A151AF"/>
    <w:rsid w:val="00A15582"/>
    <w:rsid w:val="00A15A6F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8A7"/>
    <w:rsid w:val="00A23C90"/>
    <w:rsid w:val="00A23E48"/>
    <w:rsid w:val="00A23F3D"/>
    <w:rsid w:val="00A23F76"/>
    <w:rsid w:val="00A24813"/>
    <w:rsid w:val="00A24905"/>
    <w:rsid w:val="00A24CAA"/>
    <w:rsid w:val="00A25002"/>
    <w:rsid w:val="00A25440"/>
    <w:rsid w:val="00A260CA"/>
    <w:rsid w:val="00A26745"/>
    <w:rsid w:val="00A26801"/>
    <w:rsid w:val="00A26935"/>
    <w:rsid w:val="00A27AB0"/>
    <w:rsid w:val="00A301D1"/>
    <w:rsid w:val="00A30376"/>
    <w:rsid w:val="00A3065E"/>
    <w:rsid w:val="00A307E5"/>
    <w:rsid w:val="00A30B2A"/>
    <w:rsid w:val="00A30BD5"/>
    <w:rsid w:val="00A30FBA"/>
    <w:rsid w:val="00A31A29"/>
    <w:rsid w:val="00A31FCB"/>
    <w:rsid w:val="00A33DD4"/>
    <w:rsid w:val="00A3429E"/>
    <w:rsid w:val="00A3487E"/>
    <w:rsid w:val="00A34B7E"/>
    <w:rsid w:val="00A34D27"/>
    <w:rsid w:val="00A34F1E"/>
    <w:rsid w:val="00A35011"/>
    <w:rsid w:val="00A3538E"/>
    <w:rsid w:val="00A356F4"/>
    <w:rsid w:val="00A3598A"/>
    <w:rsid w:val="00A35A00"/>
    <w:rsid w:val="00A35FCE"/>
    <w:rsid w:val="00A36E44"/>
    <w:rsid w:val="00A36F42"/>
    <w:rsid w:val="00A36FC5"/>
    <w:rsid w:val="00A37280"/>
    <w:rsid w:val="00A374E3"/>
    <w:rsid w:val="00A37505"/>
    <w:rsid w:val="00A401E1"/>
    <w:rsid w:val="00A40200"/>
    <w:rsid w:val="00A403EA"/>
    <w:rsid w:val="00A40BD3"/>
    <w:rsid w:val="00A40BEC"/>
    <w:rsid w:val="00A41434"/>
    <w:rsid w:val="00A417E1"/>
    <w:rsid w:val="00A41859"/>
    <w:rsid w:val="00A4188A"/>
    <w:rsid w:val="00A419E6"/>
    <w:rsid w:val="00A41C3F"/>
    <w:rsid w:val="00A41C62"/>
    <w:rsid w:val="00A421E3"/>
    <w:rsid w:val="00A42471"/>
    <w:rsid w:val="00A42977"/>
    <w:rsid w:val="00A42E54"/>
    <w:rsid w:val="00A44019"/>
    <w:rsid w:val="00A44E8D"/>
    <w:rsid w:val="00A45065"/>
    <w:rsid w:val="00A45210"/>
    <w:rsid w:val="00A4559C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8B0"/>
    <w:rsid w:val="00A51523"/>
    <w:rsid w:val="00A51606"/>
    <w:rsid w:val="00A52794"/>
    <w:rsid w:val="00A5325A"/>
    <w:rsid w:val="00A53847"/>
    <w:rsid w:val="00A539FF"/>
    <w:rsid w:val="00A53B2D"/>
    <w:rsid w:val="00A54B4B"/>
    <w:rsid w:val="00A54DE9"/>
    <w:rsid w:val="00A55742"/>
    <w:rsid w:val="00A55C90"/>
    <w:rsid w:val="00A5619C"/>
    <w:rsid w:val="00A566D3"/>
    <w:rsid w:val="00A56ACF"/>
    <w:rsid w:val="00A57065"/>
    <w:rsid w:val="00A57367"/>
    <w:rsid w:val="00A5759B"/>
    <w:rsid w:val="00A575AF"/>
    <w:rsid w:val="00A577B8"/>
    <w:rsid w:val="00A57AA0"/>
    <w:rsid w:val="00A603BE"/>
    <w:rsid w:val="00A60612"/>
    <w:rsid w:val="00A6096F"/>
    <w:rsid w:val="00A60A8A"/>
    <w:rsid w:val="00A60C21"/>
    <w:rsid w:val="00A60CC4"/>
    <w:rsid w:val="00A60CD6"/>
    <w:rsid w:val="00A6163C"/>
    <w:rsid w:val="00A61968"/>
    <w:rsid w:val="00A61D12"/>
    <w:rsid w:val="00A61FC1"/>
    <w:rsid w:val="00A6221F"/>
    <w:rsid w:val="00A62466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5997"/>
    <w:rsid w:val="00A65B94"/>
    <w:rsid w:val="00A66176"/>
    <w:rsid w:val="00A66184"/>
    <w:rsid w:val="00A66196"/>
    <w:rsid w:val="00A661F9"/>
    <w:rsid w:val="00A66833"/>
    <w:rsid w:val="00A66F2C"/>
    <w:rsid w:val="00A674A5"/>
    <w:rsid w:val="00A677CA"/>
    <w:rsid w:val="00A67B1B"/>
    <w:rsid w:val="00A67CE5"/>
    <w:rsid w:val="00A67D2C"/>
    <w:rsid w:val="00A705C4"/>
    <w:rsid w:val="00A7082C"/>
    <w:rsid w:val="00A70AF7"/>
    <w:rsid w:val="00A70DB5"/>
    <w:rsid w:val="00A70E52"/>
    <w:rsid w:val="00A70FCD"/>
    <w:rsid w:val="00A715DA"/>
    <w:rsid w:val="00A71912"/>
    <w:rsid w:val="00A719D0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944"/>
    <w:rsid w:val="00A73B25"/>
    <w:rsid w:val="00A73EB3"/>
    <w:rsid w:val="00A74253"/>
    <w:rsid w:val="00A7450C"/>
    <w:rsid w:val="00A74870"/>
    <w:rsid w:val="00A74A81"/>
    <w:rsid w:val="00A74B2B"/>
    <w:rsid w:val="00A74B2C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8C8"/>
    <w:rsid w:val="00A77C78"/>
    <w:rsid w:val="00A8054F"/>
    <w:rsid w:val="00A805DE"/>
    <w:rsid w:val="00A80679"/>
    <w:rsid w:val="00A80FAB"/>
    <w:rsid w:val="00A81008"/>
    <w:rsid w:val="00A81397"/>
    <w:rsid w:val="00A816F0"/>
    <w:rsid w:val="00A819B0"/>
    <w:rsid w:val="00A81C0E"/>
    <w:rsid w:val="00A831F3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8"/>
    <w:rsid w:val="00A86BD2"/>
    <w:rsid w:val="00A86EA1"/>
    <w:rsid w:val="00A87FD0"/>
    <w:rsid w:val="00A90102"/>
    <w:rsid w:val="00A9046E"/>
    <w:rsid w:val="00A907DB"/>
    <w:rsid w:val="00A907F4"/>
    <w:rsid w:val="00A90D04"/>
    <w:rsid w:val="00A90D3D"/>
    <w:rsid w:val="00A90E7A"/>
    <w:rsid w:val="00A913D1"/>
    <w:rsid w:val="00A91437"/>
    <w:rsid w:val="00A91F71"/>
    <w:rsid w:val="00A9218D"/>
    <w:rsid w:val="00A9229B"/>
    <w:rsid w:val="00A92444"/>
    <w:rsid w:val="00A92665"/>
    <w:rsid w:val="00A9272D"/>
    <w:rsid w:val="00A92C6B"/>
    <w:rsid w:val="00A92D6D"/>
    <w:rsid w:val="00A92FD9"/>
    <w:rsid w:val="00A9306D"/>
    <w:rsid w:val="00A93217"/>
    <w:rsid w:val="00A935B4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356"/>
    <w:rsid w:val="00AA03A2"/>
    <w:rsid w:val="00AA04A3"/>
    <w:rsid w:val="00AA04F4"/>
    <w:rsid w:val="00AA0660"/>
    <w:rsid w:val="00AA0B70"/>
    <w:rsid w:val="00AA0BB9"/>
    <w:rsid w:val="00AA0C95"/>
    <w:rsid w:val="00AA0D22"/>
    <w:rsid w:val="00AA137F"/>
    <w:rsid w:val="00AA1EED"/>
    <w:rsid w:val="00AA2566"/>
    <w:rsid w:val="00AA27A2"/>
    <w:rsid w:val="00AA2AD2"/>
    <w:rsid w:val="00AA2ED6"/>
    <w:rsid w:val="00AA3B2B"/>
    <w:rsid w:val="00AA3D48"/>
    <w:rsid w:val="00AA4377"/>
    <w:rsid w:val="00AA5276"/>
    <w:rsid w:val="00AA5EA7"/>
    <w:rsid w:val="00AA5F06"/>
    <w:rsid w:val="00AA62CF"/>
    <w:rsid w:val="00AA6504"/>
    <w:rsid w:val="00AA6947"/>
    <w:rsid w:val="00AA6E68"/>
    <w:rsid w:val="00AA76ED"/>
    <w:rsid w:val="00AA7725"/>
    <w:rsid w:val="00AB155E"/>
    <w:rsid w:val="00AB18D4"/>
    <w:rsid w:val="00AB1E1B"/>
    <w:rsid w:val="00AB1E41"/>
    <w:rsid w:val="00AB20DA"/>
    <w:rsid w:val="00AB2706"/>
    <w:rsid w:val="00AB27AF"/>
    <w:rsid w:val="00AB2DFD"/>
    <w:rsid w:val="00AB2EDB"/>
    <w:rsid w:val="00AB3111"/>
    <w:rsid w:val="00AB31F5"/>
    <w:rsid w:val="00AB3BB3"/>
    <w:rsid w:val="00AB3E15"/>
    <w:rsid w:val="00AB4474"/>
    <w:rsid w:val="00AB48AE"/>
    <w:rsid w:val="00AB49B4"/>
    <w:rsid w:val="00AB4A42"/>
    <w:rsid w:val="00AB4A60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015"/>
    <w:rsid w:val="00AC01AD"/>
    <w:rsid w:val="00AC034C"/>
    <w:rsid w:val="00AC0602"/>
    <w:rsid w:val="00AC15A1"/>
    <w:rsid w:val="00AC199E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4F19"/>
    <w:rsid w:val="00AC50FC"/>
    <w:rsid w:val="00AC51FB"/>
    <w:rsid w:val="00AC557A"/>
    <w:rsid w:val="00AC5B97"/>
    <w:rsid w:val="00AC6961"/>
    <w:rsid w:val="00AC7968"/>
    <w:rsid w:val="00AC79BF"/>
    <w:rsid w:val="00AC7BF7"/>
    <w:rsid w:val="00AC7E05"/>
    <w:rsid w:val="00AD0067"/>
    <w:rsid w:val="00AD057D"/>
    <w:rsid w:val="00AD0940"/>
    <w:rsid w:val="00AD0D42"/>
    <w:rsid w:val="00AD1016"/>
    <w:rsid w:val="00AD1A97"/>
    <w:rsid w:val="00AD1C15"/>
    <w:rsid w:val="00AD1C22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1C7"/>
    <w:rsid w:val="00AD36FD"/>
    <w:rsid w:val="00AD398A"/>
    <w:rsid w:val="00AD3C7B"/>
    <w:rsid w:val="00AD4625"/>
    <w:rsid w:val="00AD4FC9"/>
    <w:rsid w:val="00AD533D"/>
    <w:rsid w:val="00AD5AC8"/>
    <w:rsid w:val="00AD5C01"/>
    <w:rsid w:val="00AD5E66"/>
    <w:rsid w:val="00AD64C2"/>
    <w:rsid w:val="00AD6FA8"/>
    <w:rsid w:val="00AD7434"/>
    <w:rsid w:val="00AD7980"/>
    <w:rsid w:val="00AD7AC8"/>
    <w:rsid w:val="00AD7B8E"/>
    <w:rsid w:val="00AD7BA4"/>
    <w:rsid w:val="00AD7FEC"/>
    <w:rsid w:val="00AE06B1"/>
    <w:rsid w:val="00AE0A13"/>
    <w:rsid w:val="00AE0BA2"/>
    <w:rsid w:val="00AE0DF2"/>
    <w:rsid w:val="00AE1106"/>
    <w:rsid w:val="00AE16DB"/>
    <w:rsid w:val="00AE19F4"/>
    <w:rsid w:val="00AE22B2"/>
    <w:rsid w:val="00AE22EC"/>
    <w:rsid w:val="00AE243F"/>
    <w:rsid w:val="00AE2597"/>
    <w:rsid w:val="00AE2CA0"/>
    <w:rsid w:val="00AE35E6"/>
    <w:rsid w:val="00AE39C2"/>
    <w:rsid w:val="00AE3D43"/>
    <w:rsid w:val="00AE457B"/>
    <w:rsid w:val="00AE463C"/>
    <w:rsid w:val="00AE4737"/>
    <w:rsid w:val="00AE52AD"/>
    <w:rsid w:val="00AE53BC"/>
    <w:rsid w:val="00AE5486"/>
    <w:rsid w:val="00AE5638"/>
    <w:rsid w:val="00AE59D5"/>
    <w:rsid w:val="00AE6289"/>
    <w:rsid w:val="00AE68FA"/>
    <w:rsid w:val="00AE74E4"/>
    <w:rsid w:val="00AE75C8"/>
    <w:rsid w:val="00AE7E96"/>
    <w:rsid w:val="00AF0679"/>
    <w:rsid w:val="00AF072E"/>
    <w:rsid w:val="00AF0A9A"/>
    <w:rsid w:val="00AF0DA3"/>
    <w:rsid w:val="00AF1C93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AF7957"/>
    <w:rsid w:val="00AF7996"/>
    <w:rsid w:val="00AF7C30"/>
    <w:rsid w:val="00B001A0"/>
    <w:rsid w:val="00B00267"/>
    <w:rsid w:val="00B00738"/>
    <w:rsid w:val="00B00953"/>
    <w:rsid w:val="00B00B1F"/>
    <w:rsid w:val="00B00C0C"/>
    <w:rsid w:val="00B00EED"/>
    <w:rsid w:val="00B01202"/>
    <w:rsid w:val="00B0193A"/>
    <w:rsid w:val="00B01F31"/>
    <w:rsid w:val="00B028FF"/>
    <w:rsid w:val="00B03021"/>
    <w:rsid w:val="00B03512"/>
    <w:rsid w:val="00B03562"/>
    <w:rsid w:val="00B036A6"/>
    <w:rsid w:val="00B03DEF"/>
    <w:rsid w:val="00B043CB"/>
    <w:rsid w:val="00B04554"/>
    <w:rsid w:val="00B04978"/>
    <w:rsid w:val="00B05158"/>
    <w:rsid w:val="00B05277"/>
    <w:rsid w:val="00B05B79"/>
    <w:rsid w:val="00B05CA0"/>
    <w:rsid w:val="00B05D94"/>
    <w:rsid w:val="00B05ECE"/>
    <w:rsid w:val="00B06DC4"/>
    <w:rsid w:val="00B06E97"/>
    <w:rsid w:val="00B07088"/>
    <w:rsid w:val="00B072A3"/>
    <w:rsid w:val="00B07921"/>
    <w:rsid w:val="00B07C37"/>
    <w:rsid w:val="00B07D24"/>
    <w:rsid w:val="00B07D90"/>
    <w:rsid w:val="00B10D00"/>
    <w:rsid w:val="00B10DDF"/>
    <w:rsid w:val="00B112E7"/>
    <w:rsid w:val="00B115EB"/>
    <w:rsid w:val="00B11880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00A"/>
    <w:rsid w:val="00B141DE"/>
    <w:rsid w:val="00B14B52"/>
    <w:rsid w:val="00B150CE"/>
    <w:rsid w:val="00B1530C"/>
    <w:rsid w:val="00B1538C"/>
    <w:rsid w:val="00B15471"/>
    <w:rsid w:val="00B15506"/>
    <w:rsid w:val="00B157B8"/>
    <w:rsid w:val="00B158C9"/>
    <w:rsid w:val="00B162AC"/>
    <w:rsid w:val="00B16678"/>
    <w:rsid w:val="00B16938"/>
    <w:rsid w:val="00B1698D"/>
    <w:rsid w:val="00B16ABE"/>
    <w:rsid w:val="00B16F06"/>
    <w:rsid w:val="00B17553"/>
    <w:rsid w:val="00B1777F"/>
    <w:rsid w:val="00B17B5A"/>
    <w:rsid w:val="00B17F7E"/>
    <w:rsid w:val="00B20DA9"/>
    <w:rsid w:val="00B21170"/>
    <w:rsid w:val="00B2135B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181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5AF"/>
    <w:rsid w:val="00B278C8"/>
    <w:rsid w:val="00B27F7F"/>
    <w:rsid w:val="00B301E1"/>
    <w:rsid w:val="00B303CF"/>
    <w:rsid w:val="00B30898"/>
    <w:rsid w:val="00B30AFD"/>
    <w:rsid w:val="00B30C4A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9F5"/>
    <w:rsid w:val="00B34A1E"/>
    <w:rsid w:val="00B34BAF"/>
    <w:rsid w:val="00B34D81"/>
    <w:rsid w:val="00B35AAF"/>
    <w:rsid w:val="00B35D18"/>
    <w:rsid w:val="00B35E9E"/>
    <w:rsid w:val="00B35FCC"/>
    <w:rsid w:val="00B36731"/>
    <w:rsid w:val="00B36B04"/>
    <w:rsid w:val="00B377BE"/>
    <w:rsid w:val="00B37949"/>
    <w:rsid w:val="00B37A54"/>
    <w:rsid w:val="00B37BCD"/>
    <w:rsid w:val="00B37C63"/>
    <w:rsid w:val="00B40061"/>
    <w:rsid w:val="00B40210"/>
    <w:rsid w:val="00B403B3"/>
    <w:rsid w:val="00B406CE"/>
    <w:rsid w:val="00B408D9"/>
    <w:rsid w:val="00B412D4"/>
    <w:rsid w:val="00B41551"/>
    <w:rsid w:val="00B42434"/>
    <w:rsid w:val="00B42755"/>
    <w:rsid w:val="00B42793"/>
    <w:rsid w:val="00B42AB3"/>
    <w:rsid w:val="00B430E3"/>
    <w:rsid w:val="00B4323F"/>
    <w:rsid w:val="00B4348A"/>
    <w:rsid w:val="00B4386C"/>
    <w:rsid w:val="00B43B1F"/>
    <w:rsid w:val="00B43D08"/>
    <w:rsid w:val="00B43E89"/>
    <w:rsid w:val="00B4457C"/>
    <w:rsid w:val="00B44670"/>
    <w:rsid w:val="00B44AC2"/>
    <w:rsid w:val="00B44C45"/>
    <w:rsid w:val="00B45B6C"/>
    <w:rsid w:val="00B45B7A"/>
    <w:rsid w:val="00B460C1"/>
    <w:rsid w:val="00B46119"/>
    <w:rsid w:val="00B4622F"/>
    <w:rsid w:val="00B46433"/>
    <w:rsid w:val="00B4660D"/>
    <w:rsid w:val="00B46D01"/>
    <w:rsid w:val="00B46D46"/>
    <w:rsid w:val="00B47265"/>
    <w:rsid w:val="00B47A00"/>
    <w:rsid w:val="00B50457"/>
    <w:rsid w:val="00B50515"/>
    <w:rsid w:val="00B507B2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313"/>
    <w:rsid w:val="00B535A9"/>
    <w:rsid w:val="00B54049"/>
    <w:rsid w:val="00B5435F"/>
    <w:rsid w:val="00B545D4"/>
    <w:rsid w:val="00B5524F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9EF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1B1"/>
    <w:rsid w:val="00B6334F"/>
    <w:rsid w:val="00B638A4"/>
    <w:rsid w:val="00B63F80"/>
    <w:rsid w:val="00B64DFF"/>
    <w:rsid w:val="00B65882"/>
    <w:rsid w:val="00B658E1"/>
    <w:rsid w:val="00B659E9"/>
    <w:rsid w:val="00B65BB9"/>
    <w:rsid w:val="00B65D8F"/>
    <w:rsid w:val="00B665C5"/>
    <w:rsid w:val="00B667FA"/>
    <w:rsid w:val="00B66BFE"/>
    <w:rsid w:val="00B66CF6"/>
    <w:rsid w:val="00B66DCC"/>
    <w:rsid w:val="00B6742F"/>
    <w:rsid w:val="00B67507"/>
    <w:rsid w:val="00B677ED"/>
    <w:rsid w:val="00B67ADC"/>
    <w:rsid w:val="00B70ABF"/>
    <w:rsid w:val="00B710B1"/>
    <w:rsid w:val="00B7130B"/>
    <w:rsid w:val="00B71323"/>
    <w:rsid w:val="00B716B6"/>
    <w:rsid w:val="00B71D2E"/>
    <w:rsid w:val="00B71F07"/>
    <w:rsid w:val="00B72F85"/>
    <w:rsid w:val="00B73D53"/>
    <w:rsid w:val="00B73E70"/>
    <w:rsid w:val="00B73EF3"/>
    <w:rsid w:val="00B74362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5F4F"/>
    <w:rsid w:val="00B761F0"/>
    <w:rsid w:val="00B762EF"/>
    <w:rsid w:val="00B76991"/>
    <w:rsid w:val="00B77B88"/>
    <w:rsid w:val="00B8067B"/>
    <w:rsid w:val="00B80847"/>
    <w:rsid w:val="00B80880"/>
    <w:rsid w:val="00B82126"/>
    <w:rsid w:val="00B82476"/>
    <w:rsid w:val="00B82662"/>
    <w:rsid w:val="00B826B4"/>
    <w:rsid w:val="00B826D7"/>
    <w:rsid w:val="00B82EBA"/>
    <w:rsid w:val="00B836D0"/>
    <w:rsid w:val="00B83A87"/>
    <w:rsid w:val="00B83F77"/>
    <w:rsid w:val="00B849B8"/>
    <w:rsid w:val="00B84FB7"/>
    <w:rsid w:val="00B84FDE"/>
    <w:rsid w:val="00B85399"/>
    <w:rsid w:val="00B861BF"/>
    <w:rsid w:val="00B86276"/>
    <w:rsid w:val="00B86637"/>
    <w:rsid w:val="00B87302"/>
    <w:rsid w:val="00B873F3"/>
    <w:rsid w:val="00B87CF8"/>
    <w:rsid w:val="00B87E8A"/>
    <w:rsid w:val="00B87F16"/>
    <w:rsid w:val="00B87F1F"/>
    <w:rsid w:val="00B90F48"/>
    <w:rsid w:val="00B90FA1"/>
    <w:rsid w:val="00B91279"/>
    <w:rsid w:val="00B9157D"/>
    <w:rsid w:val="00B916A7"/>
    <w:rsid w:val="00B918CE"/>
    <w:rsid w:val="00B91D30"/>
    <w:rsid w:val="00B9219C"/>
    <w:rsid w:val="00B92263"/>
    <w:rsid w:val="00B925A2"/>
    <w:rsid w:val="00B925E7"/>
    <w:rsid w:val="00B93095"/>
    <w:rsid w:val="00B9361D"/>
    <w:rsid w:val="00B940D3"/>
    <w:rsid w:val="00B946DE"/>
    <w:rsid w:val="00B94D01"/>
    <w:rsid w:val="00B953C4"/>
    <w:rsid w:val="00B95919"/>
    <w:rsid w:val="00B95932"/>
    <w:rsid w:val="00B9598E"/>
    <w:rsid w:val="00B96529"/>
    <w:rsid w:val="00B966B8"/>
    <w:rsid w:val="00B96726"/>
    <w:rsid w:val="00B96A79"/>
    <w:rsid w:val="00B96C3B"/>
    <w:rsid w:val="00B96C66"/>
    <w:rsid w:val="00B96CC3"/>
    <w:rsid w:val="00B96F64"/>
    <w:rsid w:val="00B96FE8"/>
    <w:rsid w:val="00B96FF0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0E3"/>
    <w:rsid w:val="00BA3748"/>
    <w:rsid w:val="00BA374D"/>
    <w:rsid w:val="00BA3CC8"/>
    <w:rsid w:val="00BA3D0E"/>
    <w:rsid w:val="00BA3ECC"/>
    <w:rsid w:val="00BA4402"/>
    <w:rsid w:val="00BA45EC"/>
    <w:rsid w:val="00BA470F"/>
    <w:rsid w:val="00BA52FB"/>
    <w:rsid w:val="00BA5646"/>
    <w:rsid w:val="00BA568D"/>
    <w:rsid w:val="00BA5736"/>
    <w:rsid w:val="00BA590E"/>
    <w:rsid w:val="00BA5AFE"/>
    <w:rsid w:val="00BA64DA"/>
    <w:rsid w:val="00BA69BD"/>
    <w:rsid w:val="00BA6A23"/>
    <w:rsid w:val="00BA6E6D"/>
    <w:rsid w:val="00BA6E7F"/>
    <w:rsid w:val="00BA6F24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089C"/>
    <w:rsid w:val="00BB12E3"/>
    <w:rsid w:val="00BB1738"/>
    <w:rsid w:val="00BB19CF"/>
    <w:rsid w:val="00BB1A53"/>
    <w:rsid w:val="00BB2230"/>
    <w:rsid w:val="00BB2247"/>
    <w:rsid w:val="00BB2623"/>
    <w:rsid w:val="00BB2A6C"/>
    <w:rsid w:val="00BB326E"/>
    <w:rsid w:val="00BB3808"/>
    <w:rsid w:val="00BB3DF0"/>
    <w:rsid w:val="00BB3E9F"/>
    <w:rsid w:val="00BB3F02"/>
    <w:rsid w:val="00BB4006"/>
    <w:rsid w:val="00BB4179"/>
    <w:rsid w:val="00BB43D8"/>
    <w:rsid w:val="00BB4EAF"/>
    <w:rsid w:val="00BB4F5C"/>
    <w:rsid w:val="00BB4FCC"/>
    <w:rsid w:val="00BB537E"/>
    <w:rsid w:val="00BB53E6"/>
    <w:rsid w:val="00BB56BF"/>
    <w:rsid w:val="00BB59D1"/>
    <w:rsid w:val="00BB6071"/>
    <w:rsid w:val="00BB63D2"/>
    <w:rsid w:val="00BB69ED"/>
    <w:rsid w:val="00BB73AD"/>
    <w:rsid w:val="00BB7CD5"/>
    <w:rsid w:val="00BB7EDD"/>
    <w:rsid w:val="00BB7F06"/>
    <w:rsid w:val="00BC02AB"/>
    <w:rsid w:val="00BC04D8"/>
    <w:rsid w:val="00BC172A"/>
    <w:rsid w:val="00BC1D18"/>
    <w:rsid w:val="00BC2BEE"/>
    <w:rsid w:val="00BC3146"/>
    <w:rsid w:val="00BC3B8E"/>
    <w:rsid w:val="00BC3CC5"/>
    <w:rsid w:val="00BC40A0"/>
    <w:rsid w:val="00BC4645"/>
    <w:rsid w:val="00BC4A72"/>
    <w:rsid w:val="00BC54AA"/>
    <w:rsid w:val="00BC569A"/>
    <w:rsid w:val="00BC587F"/>
    <w:rsid w:val="00BC5B04"/>
    <w:rsid w:val="00BC5CC3"/>
    <w:rsid w:val="00BC5DEA"/>
    <w:rsid w:val="00BC5F04"/>
    <w:rsid w:val="00BC6DB4"/>
    <w:rsid w:val="00BC6FB4"/>
    <w:rsid w:val="00BC77B8"/>
    <w:rsid w:val="00BC7B74"/>
    <w:rsid w:val="00BD066B"/>
    <w:rsid w:val="00BD070B"/>
    <w:rsid w:val="00BD09B6"/>
    <w:rsid w:val="00BD140A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49CD"/>
    <w:rsid w:val="00BD51BA"/>
    <w:rsid w:val="00BD53D3"/>
    <w:rsid w:val="00BD5618"/>
    <w:rsid w:val="00BD5783"/>
    <w:rsid w:val="00BD5ACC"/>
    <w:rsid w:val="00BD6519"/>
    <w:rsid w:val="00BD69DC"/>
    <w:rsid w:val="00BD6A96"/>
    <w:rsid w:val="00BD6E96"/>
    <w:rsid w:val="00BD7651"/>
    <w:rsid w:val="00BD7BE1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69A"/>
    <w:rsid w:val="00BE397C"/>
    <w:rsid w:val="00BE3BE2"/>
    <w:rsid w:val="00BE3CC3"/>
    <w:rsid w:val="00BE4351"/>
    <w:rsid w:val="00BE4411"/>
    <w:rsid w:val="00BE4B3F"/>
    <w:rsid w:val="00BE4E5A"/>
    <w:rsid w:val="00BE5059"/>
    <w:rsid w:val="00BE5216"/>
    <w:rsid w:val="00BE56D2"/>
    <w:rsid w:val="00BE57C0"/>
    <w:rsid w:val="00BE634B"/>
    <w:rsid w:val="00BE69F5"/>
    <w:rsid w:val="00BE6AE1"/>
    <w:rsid w:val="00BE6BAF"/>
    <w:rsid w:val="00BE6D1C"/>
    <w:rsid w:val="00BE6DE3"/>
    <w:rsid w:val="00BE6E99"/>
    <w:rsid w:val="00BE744F"/>
    <w:rsid w:val="00BE7662"/>
    <w:rsid w:val="00BE7732"/>
    <w:rsid w:val="00BE77A6"/>
    <w:rsid w:val="00BE7A33"/>
    <w:rsid w:val="00BE7C1C"/>
    <w:rsid w:val="00BE7F27"/>
    <w:rsid w:val="00BF03C2"/>
    <w:rsid w:val="00BF045D"/>
    <w:rsid w:val="00BF068D"/>
    <w:rsid w:val="00BF0895"/>
    <w:rsid w:val="00BF098C"/>
    <w:rsid w:val="00BF12AA"/>
    <w:rsid w:val="00BF188D"/>
    <w:rsid w:val="00BF1DD5"/>
    <w:rsid w:val="00BF22DC"/>
    <w:rsid w:val="00BF254C"/>
    <w:rsid w:val="00BF282D"/>
    <w:rsid w:val="00BF2A25"/>
    <w:rsid w:val="00BF2BE3"/>
    <w:rsid w:val="00BF2E8D"/>
    <w:rsid w:val="00BF31DD"/>
    <w:rsid w:val="00BF320B"/>
    <w:rsid w:val="00BF3E34"/>
    <w:rsid w:val="00BF4471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7059"/>
    <w:rsid w:val="00BF76A2"/>
    <w:rsid w:val="00C0050D"/>
    <w:rsid w:val="00C00F3B"/>
    <w:rsid w:val="00C018AE"/>
    <w:rsid w:val="00C01D0E"/>
    <w:rsid w:val="00C01EAB"/>
    <w:rsid w:val="00C022BE"/>
    <w:rsid w:val="00C02ED5"/>
    <w:rsid w:val="00C02F98"/>
    <w:rsid w:val="00C03519"/>
    <w:rsid w:val="00C03A66"/>
    <w:rsid w:val="00C03C46"/>
    <w:rsid w:val="00C040C8"/>
    <w:rsid w:val="00C0485C"/>
    <w:rsid w:val="00C061E6"/>
    <w:rsid w:val="00C0629D"/>
    <w:rsid w:val="00C06555"/>
    <w:rsid w:val="00C06586"/>
    <w:rsid w:val="00C068CE"/>
    <w:rsid w:val="00C06BB1"/>
    <w:rsid w:val="00C071D1"/>
    <w:rsid w:val="00C0778C"/>
    <w:rsid w:val="00C101A1"/>
    <w:rsid w:val="00C10D4A"/>
    <w:rsid w:val="00C10DAD"/>
    <w:rsid w:val="00C10EC0"/>
    <w:rsid w:val="00C114D4"/>
    <w:rsid w:val="00C11524"/>
    <w:rsid w:val="00C11641"/>
    <w:rsid w:val="00C11728"/>
    <w:rsid w:val="00C11BAA"/>
    <w:rsid w:val="00C11FFD"/>
    <w:rsid w:val="00C1209C"/>
    <w:rsid w:val="00C1298C"/>
    <w:rsid w:val="00C12D19"/>
    <w:rsid w:val="00C12F0C"/>
    <w:rsid w:val="00C1312F"/>
    <w:rsid w:val="00C1336A"/>
    <w:rsid w:val="00C13510"/>
    <w:rsid w:val="00C136CB"/>
    <w:rsid w:val="00C13AA3"/>
    <w:rsid w:val="00C13BB5"/>
    <w:rsid w:val="00C14338"/>
    <w:rsid w:val="00C146CE"/>
    <w:rsid w:val="00C1505B"/>
    <w:rsid w:val="00C1516A"/>
    <w:rsid w:val="00C16206"/>
    <w:rsid w:val="00C16393"/>
    <w:rsid w:val="00C164AA"/>
    <w:rsid w:val="00C16C3A"/>
    <w:rsid w:val="00C16E58"/>
    <w:rsid w:val="00C1790B"/>
    <w:rsid w:val="00C17D45"/>
    <w:rsid w:val="00C20108"/>
    <w:rsid w:val="00C20272"/>
    <w:rsid w:val="00C20783"/>
    <w:rsid w:val="00C20A08"/>
    <w:rsid w:val="00C20FA2"/>
    <w:rsid w:val="00C213EB"/>
    <w:rsid w:val="00C216DA"/>
    <w:rsid w:val="00C218AB"/>
    <w:rsid w:val="00C219DD"/>
    <w:rsid w:val="00C21AA2"/>
    <w:rsid w:val="00C21D33"/>
    <w:rsid w:val="00C222F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4DB7"/>
    <w:rsid w:val="00C2516C"/>
    <w:rsid w:val="00C251D2"/>
    <w:rsid w:val="00C25717"/>
    <w:rsid w:val="00C258F1"/>
    <w:rsid w:val="00C25E30"/>
    <w:rsid w:val="00C25F06"/>
    <w:rsid w:val="00C26846"/>
    <w:rsid w:val="00C268DB"/>
    <w:rsid w:val="00C26C37"/>
    <w:rsid w:val="00C26D06"/>
    <w:rsid w:val="00C27336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0E4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83"/>
    <w:rsid w:val="00C36D29"/>
    <w:rsid w:val="00C36E51"/>
    <w:rsid w:val="00C3765C"/>
    <w:rsid w:val="00C37B5E"/>
    <w:rsid w:val="00C4079B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FE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0B64"/>
    <w:rsid w:val="00C51006"/>
    <w:rsid w:val="00C512C5"/>
    <w:rsid w:val="00C51D91"/>
    <w:rsid w:val="00C51E6A"/>
    <w:rsid w:val="00C51FF4"/>
    <w:rsid w:val="00C523F8"/>
    <w:rsid w:val="00C531EA"/>
    <w:rsid w:val="00C53869"/>
    <w:rsid w:val="00C539DB"/>
    <w:rsid w:val="00C53E77"/>
    <w:rsid w:val="00C53FE6"/>
    <w:rsid w:val="00C54544"/>
    <w:rsid w:val="00C54A2A"/>
    <w:rsid w:val="00C54D49"/>
    <w:rsid w:val="00C54F18"/>
    <w:rsid w:val="00C550C7"/>
    <w:rsid w:val="00C551C8"/>
    <w:rsid w:val="00C555B0"/>
    <w:rsid w:val="00C5573F"/>
    <w:rsid w:val="00C56799"/>
    <w:rsid w:val="00C56907"/>
    <w:rsid w:val="00C569A7"/>
    <w:rsid w:val="00C56E09"/>
    <w:rsid w:val="00C57417"/>
    <w:rsid w:val="00C57672"/>
    <w:rsid w:val="00C57741"/>
    <w:rsid w:val="00C577F6"/>
    <w:rsid w:val="00C57ACA"/>
    <w:rsid w:val="00C57B8C"/>
    <w:rsid w:val="00C57F45"/>
    <w:rsid w:val="00C603C0"/>
    <w:rsid w:val="00C60719"/>
    <w:rsid w:val="00C6074B"/>
    <w:rsid w:val="00C6085E"/>
    <w:rsid w:val="00C60BDA"/>
    <w:rsid w:val="00C60CFD"/>
    <w:rsid w:val="00C60F16"/>
    <w:rsid w:val="00C6141D"/>
    <w:rsid w:val="00C61816"/>
    <w:rsid w:val="00C61D62"/>
    <w:rsid w:val="00C6261E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6D98"/>
    <w:rsid w:val="00C672D4"/>
    <w:rsid w:val="00C67391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1EE9"/>
    <w:rsid w:val="00C72491"/>
    <w:rsid w:val="00C72582"/>
    <w:rsid w:val="00C72AF3"/>
    <w:rsid w:val="00C72C6A"/>
    <w:rsid w:val="00C731E8"/>
    <w:rsid w:val="00C733F8"/>
    <w:rsid w:val="00C73F55"/>
    <w:rsid w:val="00C74086"/>
    <w:rsid w:val="00C740C9"/>
    <w:rsid w:val="00C742EF"/>
    <w:rsid w:val="00C7468C"/>
    <w:rsid w:val="00C747B1"/>
    <w:rsid w:val="00C74E12"/>
    <w:rsid w:val="00C74E32"/>
    <w:rsid w:val="00C74F33"/>
    <w:rsid w:val="00C75E13"/>
    <w:rsid w:val="00C76292"/>
    <w:rsid w:val="00C7634B"/>
    <w:rsid w:val="00C76461"/>
    <w:rsid w:val="00C76929"/>
    <w:rsid w:val="00C76982"/>
    <w:rsid w:val="00C76989"/>
    <w:rsid w:val="00C775FE"/>
    <w:rsid w:val="00C77641"/>
    <w:rsid w:val="00C77A5B"/>
    <w:rsid w:val="00C8039C"/>
    <w:rsid w:val="00C80C56"/>
    <w:rsid w:val="00C80D33"/>
    <w:rsid w:val="00C80D3C"/>
    <w:rsid w:val="00C80F30"/>
    <w:rsid w:val="00C80F9F"/>
    <w:rsid w:val="00C81212"/>
    <w:rsid w:val="00C81453"/>
    <w:rsid w:val="00C81E5C"/>
    <w:rsid w:val="00C81EEF"/>
    <w:rsid w:val="00C824F8"/>
    <w:rsid w:val="00C83006"/>
    <w:rsid w:val="00C8343A"/>
    <w:rsid w:val="00C83988"/>
    <w:rsid w:val="00C83AC8"/>
    <w:rsid w:val="00C83C0C"/>
    <w:rsid w:val="00C83D1E"/>
    <w:rsid w:val="00C84569"/>
    <w:rsid w:val="00C84753"/>
    <w:rsid w:val="00C8550A"/>
    <w:rsid w:val="00C8565F"/>
    <w:rsid w:val="00C86C4D"/>
    <w:rsid w:val="00C8701A"/>
    <w:rsid w:val="00C87053"/>
    <w:rsid w:val="00C87108"/>
    <w:rsid w:val="00C87173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76C"/>
    <w:rsid w:val="00C93F16"/>
    <w:rsid w:val="00C9510B"/>
    <w:rsid w:val="00C95199"/>
    <w:rsid w:val="00C951DD"/>
    <w:rsid w:val="00C95400"/>
    <w:rsid w:val="00C95739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736"/>
    <w:rsid w:val="00C97D67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6BD9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E97"/>
    <w:rsid w:val="00CB1067"/>
    <w:rsid w:val="00CB1132"/>
    <w:rsid w:val="00CB19B5"/>
    <w:rsid w:val="00CB1ADF"/>
    <w:rsid w:val="00CB243F"/>
    <w:rsid w:val="00CB292E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90D"/>
    <w:rsid w:val="00CB6AC1"/>
    <w:rsid w:val="00CB6C16"/>
    <w:rsid w:val="00CB6C53"/>
    <w:rsid w:val="00CB758D"/>
    <w:rsid w:val="00CB7820"/>
    <w:rsid w:val="00CB79A3"/>
    <w:rsid w:val="00CB7A6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2FA4"/>
    <w:rsid w:val="00CC30D6"/>
    <w:rsid w:val="00CC3136"/>
    <w:rsid w:val="00CC3410"/>
    <w:rsid w:val="00CC36F8"/>
    <w:rsid w:val="00CC40F2"/>
    <w:rsid w:val="00CC44A2"/>
    <w:rsid w:val="00CC5022"/>
    <w:rsid w:val="00CC51A7"/>
    <w:rsid w:val="00CC582F"/>
    <w:rsid w:val="00CC5B79"/>
    <w:rsid w:val="00CC5F5D"/>
    <w:rsid w:val="00CC61F5"/>
    <w:rsid w:val="00CC62AE"/>
    <w:rsid w:val="00CC68D9"/>
    <w:rsid w:val="00CC6C38"/>
    <w:rsid w:val="00CC7228"/>
    <w:rsid w:val="00CC72E2"/>
    <w:rsid w:val="00CC793D"/>
    <w:rsid w:val="00CC7CF8"/>
    <w:rsid w:val="00CD009B"/>
    <w:rsid w:val="00CD0361"/>
    <w:rsid w:val="00CD04D6"/>
    <w:rsid w:val="00CD0B4D"/>
    <w:rsid w:val="00CD1F9A"/>
    <w:rsid w:val="00CD1FBB"/>
    <w:rsid w:val="00CD2068"/>
    <w:rsid w:val="00CD22F4"/>
    <w:rsid w:val="00CD297C"/>
    <w:rsid w:val="00CD2C4B"/>
    <w:rsid w:val="00CD2F46"/>
    <w:rsid w:val="00CD3450"/>
    <w:rsid w:val="00CD3955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D754E"/>
    <w:rsid w:val="00CE0362"/>
    <w:rsid w:val="00CE05BE"/>
    <w:rsid w:val="00CE05FF"/>
    <w:rsid w:val="00CE0CDB"/>
    <w:rsid w:val="00CE0D90"/>
    <w:rsid w:val="00CE0EB1"/>
    <w:rsid w:val="00CE112E"/>
    <w:rsid w:val="00CE122A"/>
    <w:rsid w:val="00CE1573"/>
    <w:rsid w:val="00CE1BD8"/>
    <w:rsid w:val="00CE1F0A"/>
    <w:rsid w:val="00CE1F0D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132"/>
    <w:rsid w:val="00CE749A"/>
    <w:rsid w:val="00CE7503"/>
    <w:rsid w:val="00CF0B94"/>
    <w:rsid w:val="00CF10EC"/>
    <w:rsid w:val="00CF1684"/>
    <w:rsid w:val="00CF18F7"/>
    <w:rsid w:val="00CF21D0"/>
    <w:rsid w:val="00CF23DE"/>
    <w:rsid w:val="00CF268C"/>
    <w:rsid w:val="00CF2984"/>
    <w:rsid w:val="00CF2FF3"/>
    <w:rsid w:val="00CF314E"/>
    <w:rsid w:val="00CF35C2"/>
    <w:rsid w:val="00CF425F"/>
    <w:rsid w:val="00CF4DE1"/>
    <w:rsid w:val="00CF4F6D"/>
    <w:rsid w:val="00CF5018"/>
    <w:rsid w:val="00CF517F"/>
    <w:rsid w:val="00CF5AF2"/>
    <w:rsid w:val="00CF5F27"/>
    <w:rsid w:val="00CF675C"/>
    <w:rsid w:val="00CF6BD8"/>
    <w:rsid w:val="00CF6DB6"/>
    <w:rsid w:val="00CF6FEA"/>
    <w:rsid w:val="00CF70A8"/>
    <w:rsid w:val="00CF71A2"/>
    <w:rsid w:val="00CF7459"/>
    <w:rsid w:val="00CF7A16"/>
    <w:rsid w:val="00D004F1"/>
    <w:rsid w:val="00D00C27"/>
    <w:rsid w:val="00D00E66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19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09E4"/>
    <w:rsid w:val="00D10D43"/>
    <w:rsid w:val="00D112BB"/>
    <w:rsid w:val="00D11890"/>
    <w:rsid w:val="00D11BF8"/>
    <w:rsid w:val="00D11D6D"/>
    <w:rsid w:val="00D124F0"/>
    <w:rsid w:val="00D12638"/>
    <w:rsid w:val="00D12F2D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D26"/>
    <w:rsid w:val="00D17741"/>
    <w:rsid w:val="00D17B42"/>
    <w:rsid w:val="00D20099"/>
    <w:rsid w:val="00D2014A"/>
    <w:rsid w:val="00D2016B"/>
    <w:rsid w:val="00D210E8"/>
    <w:rsid w:val="00D211A8"/>
    <w:rsid w:val="00D21736"/>
    <w:rsid w:val="00D2197F"/>
    <w:rsid w:val="00D2215C"/>
    <w:rsid w:val="00D22C95"/>
    <w:rsid w:val="00D22E68"/>
    <w:rsid w:val="00D23205"/>
    <w:rsid w:val="00D23BBD"/>
    <w:rsid w:val="00D23C67"/>
    <w:rsid w:val="00D23D26"/>
    <w:rsid w:val="00D23EAF"/>
    <w:rsid w:val="00D23F3A"/>
    <w:rsid w:val="00D24207"/>
    <w:rsid w:val="00D24B6D"/>
    <w:rsid w:val="00D24CC8"/>
    <w:rsid w:val="00D25445"/>
    <w:rsid w:val="00D25589"/>
    <w:rsid w:val="00D2559E"/>
    <w:rsid w:val="00D26576"/>
    <w:rsid w:val="00D265F6"/>
    <w:rsid w:val="00D26AA1"/>
    <w:rsid w:val="00D27486"/>
    <w:rsid w:val="00D27715"/>
    <w:rsid w:val="00D279E2"/>
    <w:rsid w:val="00D27A5D"/>
    <w:rsid w:val="00D27B69"/>
    <w:rsid w:val="00D27D27"/>
    <w:rsid w:val="00D27FC2"/>
    <w:rsid w:val="00D3016C"/>
    <w:rsid w:val="00D30918"/>
    <w:rsid w:val="00D30C1E"/>
    <w:rsid w:val="00D30DA5"/>
    <w:rsid w:val="00D30E82"/>
    <w:rsid w:val="00D30F5D"/>
    <w:rsid w:val="00D310CB"/>
    <w:rsid w:val="00D327F6"/>
    <w:rsid w:val="00D32AD8"/>
    <w:rsid w:val="00D3310C"/>
    <w:rsid w:val="00D33456"/>
    <w:rsid w:val="00D337FD"/>
    <w:rsid w:val="00D34170"/>
    <w:rsid w:val="00D341E4"/>
    <w:rsid w:val="00D34839"/>
    <w:rsid w:val="00D350C6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470"/>
    <w:rsid w:val="00D42732"/>
    <w:rsid w:val="00D42EC5"/>
    <w:rsid w:val="00D43029"/>
    <w:rsid w:val="00D43702"/>
    <w:rsid w:val="00D43741"/>
    <w:rsid w:val="00D439E1"/>
    <w:rsid w:val="00D443CE"/>
    <w:rsid w:val="00D4452E"/>
    <w:rsid w:val="00D4486C"/>
    <w:rsid w:val="00D44C34"/>
    <w:rsid w:val="00D44D77"/>
    <w:rsid w:val="00D45120"/>
    <w:rsid w:val="00D45398"/>
    <w:rsid w:val="00D454D0"/>
    <w:rsid w:val="00D457B5"/>
    <w:rsid w:val="00D458F2"/>
    <w:rsid w:val="00D45C39"/>
    <w:rsid w:val="00D45DF7"/>
    <w:rsid w:val="00D46237"/>
    <w:rsid w:val="00D46733"/>
    <w:rsid w:val="00D46AAD"/>
    <w:rsid w:val="00D46D45"/>
    <w:rsid w:val="00D47018"/>
    <w:rsid w:val="00D47623"/>
    <w:rsid w:val="00D47890"/>
    <w:rsid w:val="00D47DA9"/>
    <w:rsid w:val="00D47F9B"/>
    <w:rsid w:val="00D500E7"/>
    <w:rsid w:val="00D509F0"/>
    <w:rsid w:val="00D50ED4"/>
    <w:rsid w:val="00D50F07"/>
    <w:rsid w:val="00D5122A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CBB"/>
    <w:rsid w:val="00D53D8E"/>
    <w:rsid w:val="00D53DFA"/>
    <w:rsid w:val="00D53F6D"/>
    <w:rsid w:val="00D5444F"/>
    <w:rsid w:val="00D545E4"/>
    <w:rsid w:val="00D548CA"/>
    <w:rsid w:val="00D54A5F"/>
    <w:rsid w:val="00D550F4"/>
    <w:rsid w:val="00D55193"/>
    <w:rsid w:val="00D551ED"/>
    <w:rsid w:val="00D552EC"/>
    <w:rsid w:val="00D55445"/>
    <w:rsid w:val="00D55605"/>
    <w:rsid w:val="00D55A8A"/>
    <w:rsid w:val="00D56599"/>
    <w:rsid w:val="00D56697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818"/>
    <w:rsid w:val="00D62902"/>
    <w:rsid w:val="00D62E51"/>
    <w:rsid w:val="00D62F86"/>
    <w:rsid w:val="00D63014"/>
    <w:rsid w:val="00D63232"/>
    <w:rsid w:val="00D634E2"/>
    <w:rsid w:val="00D63765"/>
    <w:rsid w:val="00D63A64"/>
    <w:rsid w:val="00D63DE4"/>
    <w:rsid w:val="00D63F8A"/>
    <w:rsid w:val="00D650AC"/>
    <w:rsid w:val="00D65AE5"/>
    <w:rsid w:val="00D65C16"/>
    <w:rsid w:val="00D6680A"/>
    <w:rsid w:val="00D6695B"/>
    <w:rsid w:val="00D66B57"/>
    <w:rsid w:val="00D66CAE"/>
    <w:rsid w:val="00D66D75"/>
    <w:rsid w:val="00D67555"/>
    <w:rsid w:val="00D67590"/>
    <w:rsid w:val="00D676DB"/>
    <w:rsid w:val="00D67999"/>
    <w:rsid w:val="00D67FC9"/>
    <w:rsid w:val="00D709E7"/>
    <w:rsid w:val="00D70FDE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6449"/>
    <w:rsid w:val="00D77503"/>
    <w:rsid w:val="00D7780C"/>
    <w:rsid w:val="00D77928"/>
    <w:rsid w:val="00D77BAC"/>
    <w:rsid w:val="00D803A0"/>
    <w:rsid w:val="00D804A5"/>
    <w:rsid w:val="00D8067F"/>
    <w:rsid w:val="00D80AF7"/>
    <w:rsid w:val="00D80B71"/>
    <w:rsid w:val="00D81546"/>
    <w:rsid w:val="00D81F58"/>
    <w:rsid w:val="00D82901"/>
    <w:rsid w:val="00D82E8E"/>
    <w:rsid w:val="00D83136"/>
    <w:rsid w:val="00D8335A"/>
    <w:rsid w:val="00D83A98"/>
    <w:rsid w:val="00D840D1"/>
    <w:rsid w:val="00D8497A"/>
    <w:rsid w:val="00D849EE"/>
    <w:rsid w:val="00D84A90"/>
    <w:rsid w:val="00D84B57"/>
    <w:rsid w:val="00D85113"/>
    <w:rsid w:val="00D856A0"/>
    <w:rsid w:val="00D860A1"/>
    <w:rsid w:val="00D860F6"/>
    <w:rsid w:val="00D8658B"/>
    <w:rsid w:val="00D86795"/>
    <w:rsid w:val="00D86DA5"/>
    <w:rsid w:val="00D87BC3"/>
    <w:rsid w:val="00D900A2"/>
    <w:rsid w:val="00D90337"/>
    <w:rsid w:val="00D903E4"/>
    <w:rsid w:val="00D90821"/>
    <w:rsid w:val="00D9083F"/>
    <w:rsid w:val="00D90CA0"/>
    <w:rsid w:val="00D90F1B"/>
    <w:rsid w:val="00D921A7"/>
    <w:rsid w:val="00D921F4"/>
    <w:rsid w:val="00D92B37"/>
    <w:rsid w:val="00D93565"/>
    <w:rsid w:val="00D93920"/>
    <w:rsid w:val="00D93C20"/>
    <w:rsid w:val="00D9409D"/>
    <w:rsid w:val="00D9444A"/>
    <w:rsid w:val="00D94571"/>
    <w:rsid w:val="00D9458E"/>
    <w:rsid w:val="00D94A8D"/>
    <w:rsid w:val="00D9583E"/>
    <w:rsid w:val="00D95A70"/>
    <w:rsid w:val="00D96131"/>
    <w:rsid w:val="00D96C24"/>
    <w:rsid w:val="00D97068"/>
    <w:rsid w:val="00D972D0"/>
    <w:rsid w:val="00D978B2"/>
    <w:rsid w:val="00D97F19"/>
    <w:rsid w:val="00DA0567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ACB"/>
    <w:rsid w:val="00DA4CD0"/>
    <w:rsid w:val="00DA4EA7"/>
    <w:rsid w:val="00DA5527"/>
    <w:rsid w:val="00DA5EC8"/>
    <w:rsid w:val="00DA5F9F"/>
    <w:rsid w:val="00DA648D"/>
    <w:rsid w:val="00DA7E61"/>
    <w:rsid w:val="00DA7FFA"/>
    <w:rsid w:val="00DB00A5"/>
    <w:rsid w:val="00DB0502"/>
    <w:rsid w:val="00DB05DC"/>
    <w:rsid w:val="00DB06BC"/>
    <w:rsid w:val="00DB0B94"/>
    <w:rsid w:val="00DB0E6D"/>
    <w:rsid w:val="00DB0F04"/>
    <w:rsid w:val="00DB11FF"/>
    <w:rsid w:val="00DB13D6"/>
    <w:rsid w:val="00DB1501"/>
    <w:rsid w:val="00DB1751"/>
    <w:rsid w:val="00DB18BE"/>
    <w:rsid w:val="00DB1933"/>
    <w:rsid w:val="00DB1D54"/>
    <w:rsid w:val="00DB1EEC"/>
    <w:rsid w:val="00DB2097"/>
    <w:rsid w:val="00DB28D7"/>
    <w:rsid w:val="00DB29AA"/>
    <w:rsid w:val="00DB2CB6"/>
    <w:rsid w:val="00DB3149"/>
    <w:rsid w:val="00DB31A7"/>
    <w:rsid w:val="00DB31AD"/>
    <w:rsid w:val="00DB3213"/>
    <w:rsid w:val="00DB3847"/>
    <w:rsid w:val="00DB3897"/>
    <w:rsid w:val="00DB3EAA"/>
    <w:rsid w:val="00DB4002"/>
    <w:rsid w:val="00DB5121"/>
    <w:rsid w:val="00DB5210"/>
    <w:rsid w:val="00DB5505"/>
    <w:rsid w:val="00DB5513"/>
    <w:rsid w:val="00DB5CC1"/>
    <w:rsid w:val="00DB67CB"/>
    <w:rsid w:val="00DB68D0"/>
    <w:rsid w:val="00DB6990"/>
    <w:rsid w:val="00DB6BD3"/>
    <w:rsid w:val="00DB6C37"/>
    <w:rsid w:val="00DB6CA9"/>
    <w:rsid w:val="00DB6CF9"/>
    <w:rsid w:val="00DB6D9F"/>
    <w:rsid w:val="00DB70B4"/>
    <w:rsid w:val="00DB733A"/>
    <w:rsid w:val="00DB739D"/>
    <w:rsid w:val="00DB7A62"/>
    <w:rsid w:val="00DC003D"/>
    <w:rsid w:val="00DC0AF1"/>
    <w:rsid w:val="00DC0C95"/>
    <w:rsid w:val="00DC0ECF"/>
    <w:rsid w:val="00DC113E"/>
    <w:rsid w:val="00DC2345"/>
    <w:rsid w:val="00DC241E"/>
    <w:rsid w:val="00DC24D6"/>
    <w:rsid w:val="00DC26B3"/>
    <w:rsid w:val="00DC279F"/>
    <w:rsid w:val="00DC2A14"/>
    <w:rsid w:val="00DC2EAA"/>
    <w:rsid w:val="00DC33A4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12E"/>
    <w:rsid w:val="00DC52FD"/>
    <w:rsid w:val="00DC5C25"/>
    <w:rsid w:val="00DC6573"/>
    <w:rsid w:val="00DC6B86"/>
    <w:rsid w:val="00DC7211"/>
    <w:rsid w:val="00DC7C8A"/>
    <w:rsid w:val="00DC7EB4"/>
    <w:rsid w:val="00DD0388"/>
    <w:rsid w:val="00DD0457"/>
    <w:rsid w:val="00DD04DE"/>
    <w:rsid w:val="00DD083D"/>
    <w:rsid w:val="00DD0E75"/>
    <w:rsid w:val="00DD0EC6"/>
    <w:rsid w:val="00DD13E6"/>
    <w:rsid w:val="00DD17B9"/>
    <w:rsid w:val="00DD1AE5"/>
    <w:rsid w:val="00DD1BDE"/>
    <w:rsid w:val="00DD1D8F"/>
    <w:rsid w:val="00DD25DB"/>
    <w:rsid w:val="00DD27D1"/>
    <w:rsid w:val="00DD28F9"/>
    <w:rsid w:val="00DD2C5F"/>
    <w:rsid w:val="00DD2CAF"/>
    <w:rsid w:val="00DD2D57"/>
    <w:rsid w:val="00DD2EC4"/>
    <w:rsid w:val="00DD30A7"/>
    <w:rsid w:val="00DD4277"/>
    <w:rsid w:val="00DD48A9"/>
    <w:rsid w:val="00DD4A70"/>
    <w:rsid w:val="00DD4BAC"/>
    <w:rsid w:val="00DD4F3C"/>
    <w:rsid w:val="00DD514E"/>
    <w:rsid w:val="00DD572E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99E"/>
    <w:rsid w:val="00DE0CDA"/>
    <w:rsid w:val="00DE0E6E"/>
    <w:rsid w:val="00DE1252"/>
    <w:rsid w:val="00DE18FF"/>
    <w:rsid w:val="00DE1BE2"/>
    <w:rsid w:val="00DE1D98"/>
    <w:rsid w:val="00DE1E6C"/>
    <w:rsid w:val="00DE1E9B"/>
    <w:rsid w:val="00DE2012"/>
    <w:rsid w:val="00DE36FA"/>
    <w:rsid w:val="00DE37FB"/>
    <w:rsid w:val="00DE384F"/>
    <w:rsid w:val="00DE3B03"/>
    <w:rsid w:val="00DE3D17"/>
    <w:rsid w:val="00DE40A3"/>
    <w:rsid w:val="00DE417A"/>
    <w:rsid w:val="00DE42DD"/>
    <w:rsid w:val="00DE453D"/>
    <w:rsid w:val="00DE4865"/>
    <w:rsid w:val="00DE54EB"/>
    <w:rsid w:val="00DE5683"/>
    <w:rsid w:val="00DE57E5"/>
    <w:rsid w:val="00DE58CB"/>
    <w:rsid w:val="00DE6038"/>
    <w:rsid w:val="00DE60D6"/>
    <w:rsid w:val="00DE673A"/>
    <w:rsid w:val="00DE6EA3"/>
    <w:rsid w:val="00DE7025"/>
    <w:rsid w:val="00DE70D4"/>
    <w:rsid w:val="00DE76FA"/>
    <w:rsid w:val="00DE7C79"/>
    <w:rsid w:val="00DE7CD1"/>
    <w:rsid w:val="00DE7FF7"/>
    <w:rsid w:val="00DF0010"/>
    <w:rsid w:val="00DF0486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907"/>
    <w:rsid w:val="00DF5FFD"/>
    <w:rsid w:val="00DF68EF"/>
    <w:rsid w:val="00DF739C"/>
    <w:rsid w:val="00DF767C"/>
    <w:rsid w:val="00DF7BCF"/>
    <w:rsid w:val="00DF7C49"/>
    <w:rsid w:val="00DF7CB3"/>
    <w:rsid w:val="00DF7F1C"/>
    <w:rsid w:val="00E001BF"/>
    <w:rsid w:val="00E003FF"/>
    <w:rsid w:val="00E0048F"/>
    <w:rsid w:val="00E00497"/>
    <w:rsid w:val="00E00626"/>
    <w:rsid w:val="00E00CB7"/>
    <w:rsid w:val="00E00D33"/>
    <w:rsid w:val="00E01101"/>
    <w:rsid w:val="00E0166B"/>
    <w:rsid w:val="00E01F41"/>
    <w:rsid w:val="00E01FD6"/>
    <w:rsid w:val="00E02274"/>
    <w:rsid w:val="00E024BB"/>
    <w:rsid w:val="00E0255A"/>
    <w:rsid w:val="00E0266B"/>
    <w:rsid w:val="00E026DF"/>
    <w:rsid w:val="00E02828"/>
    <w:rsid w:val="00E02DE0"/>
    <w:rsid w:val="00E02E55"/>
    <w:rsid w:val="00E02EDF"/>
    <w:rsid w:val="00E03513"/>
    <w:rsid w:val="00E0402E"/>
    <w:rsid w:val="00E0403E"/>
    <w:rsid w:val="00E04228"/>
    <w:rsid w:val="00E042F8"/>
    <w:rsid w:val="00E04528"/>
    <w:rsid w:val="00E04652"/>
    <w:rsid w:val="00E04B0D"/>
    <w:rsid w:val="00E04F82"/>
    <w:rsid w:val="00E0506B"/>
    <w:rsid w:val="00E053AF"/>
    <w:rsid w:val="00E05C11"/>
    <w:rsid w:val="00E06031"/>
    <w:rsid w:val="00E06834"/>
    <w:rsid w:val="00E06CD4"/>
    <w:rsid w:val="00E075E4"/>
    <w:rsid w:val="00E079AB"/>
    <w:rsid w:val="00E10592"/>
    <w:rsid w:val="00E10A7F"/>
    <w:rsid w:val="00E11481"/>
    <w:rsid w:val="00E11735"/>
    <w:rsid w:val="00E11A66"/>
    <w:rsid w:val="00E11C21"/>
    <w:rsid w:val="00E12267"/>
    <w:rsid w:val="00E12811"/>
    <w:rsid w:val="00E12874"/>
    <w:rsid w:val="00E12B07"/>
    <w:rsid w:val="00E13711"/>
    <w:rsid w:val="00E138F4"/>
    <w:rsid w:val="00E13966"/>
    <w:rsid w:val="00E139DD"/>
    <w:rsid w:val="00E148DE"/>
    <w:rsid w:val="00E14DBE"/>
    <w:rsid w:val="00E14FDC"/>
    <w:rsid w:val="00E155DA"/>
    <w:rsid w:val="00E15A00"/>
    <w:rsid w:val="00E15E90"/>
    <w:rsid w:val="00E16B30"/>
    <w:rsid w:val="00E1704D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7F3"/>
    <w:rsid w:val="00E24BFB"/>
    <w:rsid w:val="00E24EED"/>
    <w:rsid w:val="00E25429"/>
    <w:rsid w:val="00E2569C"/>
    <w:rsid w:val="00E25776"/>
    <w:rsid w:val="00E25801"/>
    <w:rsid w:val="00E25B1F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B10"/>
    <w:rsid w:val="00E30050"/>
    <w:rsid w:val="00E3063B"/>
    <w:rsid w:val="00E30691"/>
    <w:rsid w:val="00E306D8"/>
    <w:rsid w:val="00E30982"/>
    <w:rsid w:val="00E30C3F"/>
    <w:rsid w:val="00E30FD2"/>
    <w:rsid w:val="00E319B5"/>
    <w:rsid w:val="00E31CD2"/>
    <w:rsid w:val="00E31CEC"/>
    <w:rsid w:val="00E31D54"/>
    <w:rsid w:val="00E3200B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A42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115"/>
    <w:rsid w:val="00E442CE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03C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3A1B"/>
    <w:rsid w:val="00E53A7B"/>
    <w:rsid w:val="00E545C4"/>
    <w:rsid w:val="00E54622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573A1"/>
    <w:rsid w:val="00E60115"/>
    <w:rsid w:val="00E60329"/>
    <w:rsid w:val="00E60407"/>
    <w:rsid w:val="00E607A1"/>
    <w:rsid w:val="00E60B13"/>
    <w:rsid w:val="00E60FD4"/>
    <w:rsid w:val="00E6118F"/>
    <w:rsid w:val="00E611B0"/>
    <w:rsid w:val="00E61848"/>
    <w:rsid w:val="00E618BE"/>
    <w:rsid w:val="00E61C31"/>
    <w:rsid w:val="00E62FF8"/>
    <w:rsid w:val="00E630E0"/>
    <w:rsid w:val="00E632F2"/>
    <w:rsid w:val="00E63DB1"/>
    <w:rsid w:val="00E64606"/>
    <w:rsid w:val="00E64AC3"/>
    <w:rsid w:val="00E65295"/>
    <w:rsid w:val="00E65EC1"/>
    <w:rsid w:val="00E66515"/>
    <w:rsid w:val="00E66582"/>
    <w:rsid w:val="00E666C2"/>
    <w:rsid w:val="00E6672C"/>
    <w:rsid w:val="00E66AFF"/>
    <w:rsid w:val="00E66B1D"/>
    <w:rsid w:val="00E66D4F"/>
    <w:rsid w:val="00E66DAD"/>
    <w:rsid w:val="00E6740A"/>
    <w:rsid w:val="00E67468"/>
    <w:rsid w:val="00E67789"/>
    <w:rsid w:val="00E678A3"/>
    <w:rsid w:val="00E70516"/>
    <w:rsid w:val="00E70529"/>
    <w:rsid w:val="00E70956"/>
    <w:rsid w:val="00E713E8"/>
    <w:rsid w:val="00E7141C"/>
    <w:rsid w:val="00E7155F"/>
    <w:rsid w:val="00E71720"/>
    <w:rsid w:val="00E71E72"/>
    <w:rsid w:val="00E72123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774"/>
    <w:rsid w:val="00E76A6B"/>
    <w:rsid w:val="00E76EA2"/>
    <w:rsid w:val="00E770D6"/>
    <w:rsid w:val="00E7750C"/>
    <w:rsid w:val="00E777DF"/>
    <w:rsid w:val="00E77944"/>
    <w:rsid w:val="00E77B93"/>
    <w:rsid w:val="00E77BF2"/>
    <w:rsid w:val="00E77D3D"/>
    <w:rsid w:val="00E802CB"/>
    <w:rsid w:val="00E80B77"/>
    <w:rsid w:val="00E80B7C"/>
    <w:rsid w:val="00E80E28"/>
    <w:rsid w:val="00E81117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122"/>
    <w:rsid w:val="00E862FE"/>
    <w:rsid w:val="00E864F9"/>
    <w:rsid w:val="00E87116"/>
    <w:rsid w:val="00E8754C"/>
    <w:rsid w:val="00E87558"/>
    <w:rsid w:val="00E875E9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F4"/>
    <w:rsid w:val="00E92D45"/>
    <w:rsid w:val="00E92EA7"/>
    <w:rsid w:val="00E93496"/>
    <w:rsid w:val="00E93D6A"/>
    <w:rsid w:val="00E94714"/>
    <w:rsid w:val="00E96333"/>
    <w:rsid w:val="00E96953"/>
    <w:rsid w:val="00E97C73"/>
    <w:rsid w:val="00EA06D0"/>
    <w:rsid w:val="00EA079B"/>
    <w:rsid w:val="00EA0A71"/>
    <w:rsid w:val="00EA0C2A"/>
    <w:rsid w:val="00EA0CA2"/>
    <w:rsid w:val="00EA133B"/>
    <w:rsid w:val="00EA16DB"/>
    <w:rsid w:val="00EA1A1D"/>
    <w:rsid w:val="00EA1EE5"/>
    <w:rsid w:val="00EA21DE"/>
    <w:rsid w:val="00EA224A"/>
    <w:rsid w:val="00EA296C"/>
    <w:rsid w:val="00EA29FC"/>
    <w:rsid w:val="00EA2C5F"/>
    <w:rsid w:val="00EA3BA6"/>
    <w:rsid w:val="00EA3EDD"/>
    <w:rsid w:val="00EA46A1"/>
    <w:rsid w:val="00EA4A99"/>
    <w:rsid w:val="00EA4C2E"/>
    <w:rsid w:val="00EA5941"/>
    <w:rsid w:val="00EA5C7A"/>
    <w:rsid w:val="00EA5F11"/>
    <w:rsid w:val="00EA61A7"/>
    <w:rsid w:val="00EA65B2"/>
    <w:rsid w:val="00EA6CFD"/>
    <w:rsid w:val="00EA6EA3"/>
    <w:rsid w:val="00EA7002"/>
    <w:rsid w:val="00EA76CA"/>
    <w:rsid w:val="00EA778F"/>
    <w:rsid w:val="00EA77FE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370"/>
    <w:rsid w:val="00EB4976"/>
    <w:rsid w:val="00EB536D"/>
    <w:rsid w:val="00EB575D"/>
    <w:rsid w:val="00EB59DE"/>
    <w:rsid w:val="00EB5ADE"/>
    <w:rsid w:val="00EB5AE6"/>
    <w:rsid w:val="00EB6040"/>
    <w:rsid w:val="00EB6143"/>
    <w:rsid w:val="00EB63FE"/>
    <w:rsid w:val="00EB670A"/>
    <w:rsid w:val="00EB6969"/>
    <w:rsid w:val="00EB69E0"/>
    <w:rsid w:val="00EB6FB7"/>
    <w:rsid w:val="00EB7053"/>
    <w:rsid w:val="00EB723E"/>
    <w:rsid w:val="00EB779B"/>
    <w:rsid w:val="00EB7803"/>
    <w:rsid w:val="00EB7B57"/>
    <w:rsid w:val="00EB7F9A"/>
    <w:rsid w:val="00EC0A85"/>
    <w:rsid w:val="00EC0DDB"/>
    <w:rsid w:val="00EC0E89"/>
    <w:rsid w:val="00EC1132"/>
    <w:rsid w:val="00EC129D"/>
    <w:rsid w:val="00EC1F7E"/>
    <w:rsid w:val="00EC24EE"/>
    <w:rsid w:val="00EC264A"/>
    <w:rsid w:val="00EC326F"/>
    <w:rsid w:val="00EC37D6"/>
    <w:rsid w:val="00EC3801"/>
    <w:rsid w:val="00EC3935"/>
    <w:rsid w:val="00EC3EDB"/>
    <w:rsid w:val="00EC45D1"/>
    <w:rsid w:val="00EC46DA"/>
    <w:rsid w:val="00EC474F"/>
    <w:rsid w:val="00EC4AD5"/>
    <w:rsid w:val="00EC4E1D"/>
    <w:rsid w:val="00EC4F65"/>
    <w:rsid w:val="00EC56C1"/>
    <w:rsid w:val="00EC585C"/>
    <w:rsid w:val="00EC6374"/>
    <w:rsid w:val="00EC6910"/>
    <w:rsid w:val="00EC7B6A"/>
    <w:rsid w:val="00EC7C52"/>
    <w:rsid w:val="00ED0270"/>
    <w:rsid w:val="00ED047D"/>
    <w:rsid w:val="00ED07D4"/>
    <w:rsid w:val="00ED0C18"/>
    <w:rsid w:val="00ED1413"/>
    <w:rsid w:val="00ED240A"/>
    <w:rsid w:val="00ED26E4"/>
    <w:rsid w:val="00ED29F8"/>
    <w:rsid w:val="00ED31C1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6F17"/>
    <w:rsid w:val="00ED708F"/>
    <w:rsid w:val="00ED72FB"/>
    <w:rsid w:val="00ED73FD"/>
    <w:rsid w:val="00ED77BF"/>
    <w:rsid w:val="00EE0803"/>
    <w:rsid w:val="00EE0A87"/>
    <w:rsid w:val="00EE11BD"/>
    <w:rsid w:val="00EE1238"/>
    <w:rsid w:val="00EE12B0"/>
    <w:rsid w:val="00EE1311"/>
    <w:rsid w:val="00EE1349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AB0"/>
    <w:rsid w:val="00EE3B9F"/>
    <w:rsid w:val="00EE3F9A"/>
    <w:rsid w:val="00EE451E"/>
    <w:rsid w:val="00EE455C"/>
    <w:rsid w:val="00EE466E"/>
    <w:rsid w:val="00EE4876"/>
    <w:rsid w:val="00EE4C1C"/>
    <w:rsid w:val="00EE4E9B"/>
    <w:rsid w:val="00EE52F1"/>
    <w:rsid w:val="00EE53BE"/>
    <w:rsid w:val="00EE58B3"/>
    <w:rsid w:val="00EE5C4D"/>
    <w:rsid w:val="00EE621B"/>
    <w:rsid w:val="00EE667E"/>
    <w:rsid w:val="00EE66B3"/>
    <w:rsid w:val="00EE7625"/>
    <w:rsid w:val="00EE7634"/>
    <w:rsid w:val="00EE78DF"/>
    <w:rsid w:val="00EE7C45"/>
    <w:rsid w:val="00EE7D16"/>
    <w:rsid w:val="00EF02ED"/>
    <w:rsid w:val="00EF048B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7AC"/>
    <w:rsid w:val="00EF79F2"/>
    <w:rsid w:val="00EF7FF8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A08"/>
    <w:rsid w:val="00F03B1B"/>
    <w:rsid w:val="00F04070"/>
    <w:rsid w:val="00F04180"/>
    <w:rsid w:val="00F04B2C"/>
    <w:rsid w:val="00F05250"/>
    <w:rsid w:val="00F052A6"/>
    <w:rsid w:val="00F05810"/>
    <w:rsid w:val="00F059F5"/>
    <w:rsid w:val="00F05BCC"/>
    <w:rsid w:val="00F060FE"/>
    <w:rsid w:val="00F064F8"/>
    <w:rsid w:val="00F06A52"/>
    <w:rsid w:val="00F06ED0"/>
    <w:rsid w:val="00F06F6F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E08"/>
    <w:rsid w:val="00F11E9B"/>
    <w:rsid w:val="00F11FB2"/>
    <w:rsid w:val="00F1219A"/>
    <w:rsid w:val="00F121F6"/>
    <w:rsid w:val="00F12595"/>
    <w:rsid w:val="00F12E04"/>
    <w:rsid w:val="00F132FB"/>
    <w:rsid w:val="00F134CD"/>
    <w:rsid w:val="00F1351B"/>
    <w:rsid w:val="00F13C1A"/>
    <w:rsid w:val="00F152BE"/>
    <w:rsid w:val="00F157DF"/>
    <w:rsid w:val="00F16701"/>
    <w:rsid w:val="00F16832"/>
    <w:rsid w:val="00F16FDD"/>
    <w:rsid w:val="00F17282"/>
    <w:rsid w:val="00F2008F"/>
    <w:rsid w:val="00F200E4"/>
    <w:rsid w:val="00F20124"/>
    <w:rsid w:val="00F215AC"/>
    <w:rsid w:val="00F22A0C"/>
    <w:rsid w:val="00F22B16"/>
    <w:rsid w:val="00F232AF"/>
    <w:rsid w:val="00F239F5"/>
    <w:rsid w:val="00F23C31"/>
    <w:rsid w:val="00F24288"/>
    <w:rsid w:val="00F244A1"/>
    <w:rsid w:val="00F245FE"/>
    <w:rsid w:val="00F2498E"/>
    <w:rsid w:val="00F24B57"/>
    <w:rsid w:val="00F24E53"/>
    <w:rsid w:val="00F252A6"/>
    <w:rsid w:val="00F25C65"/>
    <w:rsid w:val="00F25D89"/>
    <w:rsid w:val="00F2604D"/>
    <w:rsid w:val="00F263B2"/>
    <w:rsid w:val="00F263F9"/>
    <w:rsid w:val="00F26A8B"/>
    <w:rsid w:val="00F26AA5"/>
    <w:rsid w:val="00F2720C"/>
    <w:rsid w:val="00F276E3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858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6BDC"/>
    <w:rsid w:val="00F36E16"/>
    <w:rsid w:val="00F37205"/>
    <w:rsid w:val="00F37251"/>
    <w:rsid w:val="00F37360"/>
    <w:rsid w:val="00F37388"/>
    <w:rsid w:val="00F375C5"/>
    <w:rsid w:val="00F37D12"/>
    <w:rsid w:val="00F4004A"/>
    <w:rsid w:val="00F405BF"/>
    <w:rsid w:val="00F40B39"/>
    <w:rsid w:val="00F411A5"/>
    <w:rsid w:val="00F41965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B8"/>
    <w:rsid w:val="00F435CF"/>
    <w:rsid w:val="00F435DF"/>
    <w:rsid w:val="00F43BFB"/>
    <w:rsid w:val="00F43EF4"/>
    <w:rsid w:val="00F44312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3F0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1A9A"/>
    <w:rsid w:val="00F52136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4BCB"/>
    <w:rsid w:val="00F54BFA"/>
    <w:rsid w:val="00F555EA"/>
    <w:rsid w:val="00F55EC1"/>
    <w:rsid w:val="00F55EDA"/>
    <w:rsid w:val="00F55F1E"/>
    <w:rsid w:val="00F560DE"/>
    <w:rsid w:val="00F56270"/>
    <w:rsid w:val="00F56361"/>
    <w:rsid w:val="00F56A39"/>
    <w:rsid w:val="00F56ADF"/>
    <w:rsid w:val="00F5710A"/>
    <w:rsid w:val="00F577D5"/>
    <w:rsid w:val="00F6015E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52"/>
    <w:rsid w:val="00F642DE"/>
    <w:rsid w:val="00F644AA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3AD"/>
    <w:rsid w:val="00F67BBA"/>
    <w:rsid w:val="00F70293"/>
    <w:rsid w:val="00F70617"/>
    <w:rsid w:val="00F706F0"/>
    <w:rsid w:val="00F706FC"/>
    <w:rsid w:val="00F7078F"/>
    <w:rsid w:val="00F70867"/>
    <w:rsid w:val="00F70D38"/>
    <w:rsid w:val="00F7135B"/>
    <w:rsid w:val="00F7177C"/>
    <w:rsid w:val="00F71D07"/>
    <w:rsid w:val="00F727C8"/>
    <w:rsid w:val="00F72A17"/>
    <w:rsid w:val="00F72F29"/>
    <w:rsid w:val="00F72FC0"/>
    <w:rsid w:val="00F731E7"/>
    <w:rsid w:val="00F733F6"/>
    <w:rsid w:val="00F73663"/>
    <w:rsid w:val="00F73BF8"/>
    <w:rsid w:val="00F73F72"/>
    <w:rsid w:val="00F74050"/>
    <w:rsid w:val="00F7413C"/>
    <w:rsid w:val="00F742CB"/>
    <w:rsid w:val="00F749DA"/>
    <w:rsid w:val="00F750EC"/>
    <w:rsid w:val="00F75B28"/>
    <w:rsid w:val="00F75B59"/>
    <w:rsid w:val="00F75E02"/>
    <w:rsid w:val="00F75FE1"/>
    <w:rsid w:val="00F7607D"/>
    <w:rsid w:val="00F761C2"/>
    <w:rsid w:val="00F76346"/>
    <w:rsid w:val="00F76CAE"/>
    <w:rsid w:val="00F76F4C"/>
    <w:rsid w:val="00F772BA"/>
    <w:rsid w:val="00F774DF"/>
    <w:rsid w:val="00F7776B"/>
    <w:rsid w:val="00F779D3"/>
    <w:rsid w:val="00F77DC0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67"/>
    <w:rsid w:val="00F9149C"/>
    <w:rsid w:val="00F919F2"/>
    <w:rsid w:val="00F9241E"/>
    <w:rsid w:val="00F92FD8"/>
    <w:rsid w:val="00F93B54"/>
    <w:rsid w:val="00F93E79"/>
    <w:rsid w:val="00F93EF3"/>
    <w:rsid w:val="00F94220"/>
    <w:rsid w:val="00F94333"/>
    <w:rsid w:val="00F9440B"/>
    <w:rsid w:val="00F94A44"/>
    <w:rsid w:val="00F94EB4"/>
    <w:rsid w:val="00F951E8"/>
    <w:rsid w:val="00F952C9"/>
    <w:rsid w:val="00F95396"/>
    <w:rsid w:val="00F95A33"/>
    <w:rsid w:val="00F95B21"/>
    <w:rsid w:val="00F9641D"/>
    <w:rsid w:val="00F96482"/>
    <w:rsid w:val="00F96BE7"/>
    <w:rsid w:val="00F96CC5"/>
    <w:rsid w:val="00F96D03"/>
    <w:rsid w:val="00F96EB8"/>
    <w:rsid w:val="00FA00B1"/>
    <w:rsid w:val="00FA01DE"/>
    <w:rsid w:val="00FA023D"/>
    <w:rsid w:val="00FA04A1"/>
    <w:rsid w:val="00FA1773"/>
    <w:rsid w:val="00FA198E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C20"/>
    <w:rsid w:val="00FA3F00"/>
    <w:rsid w:val="00FA4027"/>
    <w:rsid w:val="00FA48D0"/>
    <w:rsid w:val="00FA4A5F"/>
    <w:rsid w:val="00FA4FF9"/>
    <w:rsid w:val="00FA517B"/>
    <w:rsid w:val="00FA53F5"/>
    <w:rsid w:val="00FA5A0F"/>
    <w:rsid w:val="00FA5F09"/>
    <w:rsid w:val="00FA5FCA"/>
    <w:rsid w:val="00FA60A8"/>
    <w:rsid w:val="00FA6351"/>
    <w:rsid w:val="00FA646D"/>
    <w:rsid w:val="00FA655A"/>
    <w:rsid w:val="00FA6763"/>
    <w:rsid w:val="00FA6893"/>
    <w:rsid w:val="00FA6962"/>
    <w:rsid w:val="00FA71EC"/>
    <w:rsid w:val="00FA72F5"/>
    <w:rsid w:val="00FB02DD"/>
    <w:rsid w:val="00FB0C22"/>
    <w:rsid w:val="00FB123D"/>
    <w:rsid w:val="00FB1B81"/>
    <w:rsid w:val="00FB1F30"/>
    <w:rsid w:val="00FB2021"/>
    <w:rsid w:val="00FB203E"/>
    <w:rsid w:val="00FB2BEC"/>
    <w:rsid w:val="00FB3565"/>
    <w:rsid w:val="00FB4008"/>
    <w:rsid w:val="00FB48F7"/>
    <w:rsid w:val="00FB5195"/>
    <w:rsid w:val="00FB5359"/>
    <w:rsid w:val="00FB540D"/>
    <w:rsid w:val="00FB547D"/>
    <w:rsid w:val="00FB5814"/>
    <w:rsid w:val="00FB596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0E3"/>
    <w:rsid w:val="00FC128C"/>
    <w:rsid w:val="00FC129A"/>
    <w:rsid w:val="00FC1F1C"/>
    <w:rsid w:val="00FC20FB"/>
    <w:rsid w:val="00FC2184"/>
    <w:rsid w:val="00FC2610"/>
    <w:rsid w:val="00FC3059"/>
    <w:rsid w:val="00FC3080"/>
    <w:rsid w:val="00FC404D"/>
    <w:rsid w:val="00FC4A64"/>
    <w:rsid w:val="00FC4D67"/>
    <w:rsid w:val="00FC551D"/>
    <w:rsid w:val="00FC58DC"/>
    <w:rsid w:val="00FC631E"/>
    <w:rsid w:val="00FC64BB"/>
    <w:rsid w:val="00FC64ED"/>
    <w:rsid w:val="00FC6CAF"/>
    <w:rsid w:val="00FC6E28"/>
    <w:rsid w:val="00FC7016"/>
    <w:rsid w:val="00FC7525"/>
    <w:rsid w:val="00FC78B5"/>
    <w:rsid w:val="00FC7914"/>
    <w:rsid w:val="00FC7D93"/>
    <w:rsid w:val="00FC7DED"/>
    <w:rsid w:val="00FC7F3E"/>
    <w:rsid w:val="00FD0D8F"/>
    <w:rsid w:val="00FD1103"/>
    <w:rsid w:val="00FD16AD"/>
    <w:rsid w:val="00FD1980"/>
    <w:rsid w:val="00FD1B1F"/>
    <w:rsid w:val="00FD1D4F"/>
    <w:rsid w:val="00FD1E7A"/>
    <w:rsid w:val="00FD1F38"/>
    <w:rsid w:val="00FD2689"/>
    <w:rsid w:val="00FD2B92"/>
    <w:rsid w:val="00FD3487"/>
    <w:rsid w:val="00FD364A"/>
    <w:rsid w:val="00FD3A43"/>
    <w:rsid w:val="00FD4D44"/>
    <w:rsid w:val="00FD4DD9"/>
    <w:rsid w:val="00FD5835"/>
    <w:rsid w:val="00FD5C7D"/>
    <w:rsid w:val="00FD5DB4"/>
    <w:rsid w:val="00FD5F60"/>
    <w:rsid w:val="00FD612B"/>
    <w:rsid w:val="00FD6573"/>
    <w:rsid w:val="00FD671C"/>
    <w:rsid w:val="00FD68E7"/>
    <w:rsid w:val="00FD6A3F"/>
    <w:rsid w:val="00FD6C2A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1F"/>
    <w:rsid w:val="00FE1BC6"/>
    <w:rsid w:val="00FE1F39"/>
    <w:rsid w:val="00FE24C4"/>
    <w:rsid w:val="00FE260F"/>
    <w:rsid w:val="00FE2912"/>
    <w:rsid w:val="00FE2A83"/>
    <w:rsid w:val="00FE2AC7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90E"/>
    <w:rsid w:val="00FE7B36"/>
    <w:rsid w:val="00FE7D61"/>
    <w:rsid w:val="00FE7E7C"/>
    <w:rsid w:val="00FE7FF0"/>
    <w:rsid w:val="00FF0162"/>
    <w:rsid w:val="00FF0340"/>
    <w:rsid w:val="00FF0802"/>
    <w:rsid w:val="00FF0BB5"/>
    <w:rsid w:val="00FF172B"/>
    <w:rsid w:val="00FF1755"/>
    <w:rsid w:val="00FF1890"/>
    <w:rsid w:val="00FF1B2A"/>
    <w:rsid w:val="00FF215D"/>
    <w:rsid w:val="00FF21ED"/>
    <w:rsid w:val="00FF2436"/>
    <w:rsid w:val="00FF269C"/>
    <w:rsid w:val="00FF296D"/>
    <w:rsid w:val="00FF29C3"/>
    <w:rsid w:val="00FF2D9B"/>
    <w:rsid w:val="00FF31A6"/>
    <w:rsid w:val="00FF3587"/>
    <w:rsid w:val="00FF3588"/>
    <w:rsid w:val="00FF35CC"/>
    <w:rsid w:val="00FF3A86"/>
    <w:rsid w:val="00FF3F53"/>
    <w:rsid w:val="00FF40B3"/>
    <w:rsid w:val="00FF41EE"/>
    <w:rsid w:val="00FF4742"/>
    <w:rsid w:val="00FF498C"/>
    <w:rsid w:val="00FF4E3F"/>
    <w:rsid w:val="00FF4FEE"/>
    <w:rsid w:val="00FF513E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image" Target="media/image4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59</Pages>
  <Words>10424</Words>
  <Characters>59420</Characters>
  <Application>Microsoft Office Word</Application>
  <DocSecurity>0</DocSecurity>
  <Lines>495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69705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Orawan, Srisomphot</cp:lastModifiedBy>
  <cp:revision>4</cp:revision>
  <cp:lastPrinted>2022-02-22T06:16:00Z</cp:lastPrinted>
  <dcterms:created xsi:type="dcterms:W3CDTF">2022-02-23T04:46:00Z</dcterms:created>
  <dcterms:modified xsi:type="dcterms:W3CDTF">2022-02-24T07:07:00Z</dcterms:modified>
</cp:coreProperties>
</file>